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E2F6F5" w14:textId="77777777" w:rsidR="000236E6" w:rsidRDefault="000236E6" w:rsidP="000236E6">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236E6" w:rsidRPr="00C30D6B" w14:paraId="14AA4B47" w14:textId="77777777" w:rsidTr="001A75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7828E33A" w14:textId="77777777" w:rsidR="000236E6" w:rsidRPr="00C30D6B" w:rsidRDefault="000236E6" w:rsidP="001A75D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53A21A2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CD36F7E"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668F643"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3BC38BD" w14:textId="757EEA09"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6D980AF"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12A5AC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0E8FCF4"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53CD7C2"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3A2E1361" w14:textId="77777777" w:rsidR="000236E6" w:rsidRPr="00C30D6B" w:rsidRDefault="000236E6" w:rsidP="001A75D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236E6" w:rsidRPr="00C30D6B" w14:paraId="2F30E5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416B0DE" w14:textId="20E5491E" w:rsidR="000236E6" w:rsidRPr="00C30D6B" w:rsidRDefault="000236E6" w:rsidP="001A75DA">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8C18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AA1513B"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9B64A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1656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A5766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05A5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1B2F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333B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826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09777B" w14:paraId="1190A70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1E2D620" w14:textId="1732C277" w:rsidR="000236E6" w:rsidRPr="00C30D6B" w:rsidRDefault="000236E6" w:rsidP="001A75DA">
            <w:pPr>
              <w:pStyle w:val="TAL"/>
            </w:pPr>
          </w:p>
        </w:tc>
        <w:tc>
          <w:tcPr>
            <w:tcW w:w="850" w:type="dxa"/>
            <w:tcBorders>
              <w:top w:val="single" w:sz="4" w:space="0" w:color="auto"/>
              <w:bottom w:val="single" w:sz="4" w:space="0" w:color="auto"/>
            </w:tcBorders>
            <w:shd w:val="clear" w:color="auto" w:fill="auto"/>
            <w:vAlign w:val="center"/>
          </w:tcPr>
          <w:p w14:paraId="763D27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32D84DA"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244E566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C561BB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E7120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4F6E32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E75F17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DBC49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5AB2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09777B" w14:paraId="2654B2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5650777" w14:textId="77777777" w:rsidR="000236E6" w:rsidRPr="00C30D6B" w:rsidRDefault="000236E6" w:rsidP="001A75D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FDC62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B9F0A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C522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5E81F0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FB09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DB25C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EA0D6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B6364F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F248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09777B" w14:paraId="47FA8C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A3EA54A"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7057CD30" w14:textId="115B1C69"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7367AB50"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B2406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00A54B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761629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3E0F76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248731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73DB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7ADF77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21C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1F8A41C" w14:textId="77777777" w:rsidR="000236E6" w:rsidRPr="00C30D6B" w:rsidRDefault="000236E6" w:rsidP="001A75D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CA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81372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122ED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9A49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A8C7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79BC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B52E8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6B827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1D32F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FD4F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ABB46B6" w14:textId="77777777" w:rsidR="000236E6" w:rsidRPr="00C30D6B" w:rsidRDefault="000236E6" w:rsidP="001A75DA">
            <w:pPr>
              <w:pStyle w:val="TAL"/>
            </w:pPr>
            <w:r w:rsidRPr="00C30D6B">
              <w:t> </w:t>
            </w:r>
          </w:p>
        </w:tc>
        <w:tc>
          <w:tcPr>
            <w:tcW w:w="850" w:type="dxa"/>
            <w:tcBorders>
              <w:top w:val="single" w:sz="4" w:space="0" w:color="auto"/>
              <w:bottom w:val="single" w:sz="4" w:space="0" w:color="auto"/>
            </w:tcBorders>
            <w:shd w:val="clear" w:color="auto" w:fill="auto"/>
          </w:tcPr>
          <w:p w14:paraId="2D949719" w14:textId="6F5D9F1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387571E6" w14:textId="77777777" w:rsidR="000236E6" w:rsidRPr="00F537CF"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0C9F5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5848A2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5806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5A652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76D88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6BE6D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B14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8388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8D131BB" w14:textId="77777777" w:rsidR="000236E6" w:rsidRPr="00C30D6B" w:rsidRDefault="000236E6" w:rsidP="001A75DA">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6D8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01803D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57F5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D627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820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56B5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48D3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9BB9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BC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EC41DB" w14:paraId="25DA0073" w14:textId="77777777" w:rsidTr="001A75DA">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1D3571" w14:textId="77777777" w:rsidR="000236E6" w:rsidRPr="00EC41DB" w:rsidRDefault="000236E6" w:rsidP="001A75DA">
            <w:pPr>
              <w:pStyle w:val="TAC"/>
              <w:jc w:val="left"/>
            </w:pPr>
          </w:p>
        </w:tc>
        <w:tc>
          <w:tcPr>
            <w:tcW w:w="850" w:type="dxa"/>
            <w:tcBorders>
              <w:top w:val="single" w:sz="4" w:space="0" w:color="auto"/>
              <w:left w:val="single" w:sz="4" w:space="0" w:color="auto"/>
            </w:tcBorders>
            <w:shd w:val="clear" w:color="auto" w:fill="auto"/>
          </w:tcPr>
          <w:p w14:paraId="09982FA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2E69005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0D3E1DC9"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2309734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C971FD0"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0CAC45EF"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48038D5B"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4B52CA5A"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229C6E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7C1189C" w14:textId="77777777" w:rsidR="000236E6" w:rsidRPr="00EC41D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A509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0053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E49C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445095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Screen busy</w:t>
            </w:r>
          </w:p>
        </w:tc>
        <w:tc>
          <w:tcPr>
            <w:tcW w:w="673" w:type="dxa"/>
            <w:shd w:val="clear" w:color="auto" w:fill="auto"/>
          </w:tcPr>
          <w:p w14:paraId="62927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8904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C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8B22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0C4C7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1B1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53A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A73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DE9E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5AB59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5F5FE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9205D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high priority</w:t>
            </w:r>
          </w:p>
        </w:tc>
        <w:tc>
          <w:tcPr>
            <w:tcW w:w="673" w:type="dxa"/>
            <w:shd w:val="clear" w:color="auto" w:fill="auto"/>
          </w:tcPr>
          <w:p w14:paraId="09BDC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24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94F4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68E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5038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5033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3D5F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A21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728C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7E031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B48AE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E48BF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Packed</w:t>
            </w:r>
          </w:p>
        </w:tc>
        <w:tc>
          <w:tcPr>
            <w:tcW w:w="673" w:type="dxa"/>
            <w:shd w:val="clear" w:color="auto" w:fill="auto"/>
          </w:tcPr>
          <w:p w14:paraId="17EC0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CA1B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817E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3DE6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F7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972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E380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CB04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B6A1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3674C"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A4EBE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9F3EF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clear after delay</w:t>
            </w:r>
          </w:p>
        </w:tc>
        <w:tc>
          <w:tcPr>
            <w:tcW w:w="673" w:type="dxa"/>
            <w:shd w:val="clear" w:color="auto" w:fill="auto"/>
          </w:tcPr>
          <w:p w14:paraId="6E2E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C8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776F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9ED6F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CBA5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A9C7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34BA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909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D5F08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B693F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756A1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18DDF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AC32C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9D7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6799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1872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8363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9EB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D5A20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9EB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6BE09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C39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05129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34A7B1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USIM session</w:t>
            </w:r>
          </w:p>
        </w:tc>
        <w:tc>
          <w:tcPr>
            <w:tcW w:w="673" w:type="dxa"/>
            <w:shd w:val="clear" w:color="auto" w:fill="auto"/>
          </w:tcPr>
          <w:p w14:paraId="2044BE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53B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905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1EA2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D94F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EC10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A9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D797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EC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DF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FA49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4A58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99EF2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1C062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7C95A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40CD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2C7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232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1E24C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AE9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8A12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0022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3990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62C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3476B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F56FB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ECB7C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7F6782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Command not understood by ME</w:t>
            </w:r>
          </w:p>
        </w:tc>
        <w:tc>
          <w:tcPr>
            <w:tcW w:w="673" w:type="dxa"/>
            <w:shd w:val="clear" w:color="auto" w:fill="auto"/>
          </w:tcPr>
          <w:p w14:paraId="41165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1C3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B39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297F5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ABECB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8D7B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81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7C7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2594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BA530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610B8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A8952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133F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2C3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54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FD1C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9D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5CAA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C0B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5EB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2E6E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33EE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EE2C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7753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C5D5D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3A971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8341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Extension Text</w:t>
            </w:r>
          </w:p>
        </w:tc>
        <w:tc>
          <w:tcPr>
            <w:tcW w:w="673" w:type="dxa"/>
            <w:shd w:val="clear" w:color="auto" w:fill="auto"/>
          </w:tcPr>
          <w:p w14:paraId="1470AC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9327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5EB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E896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95B5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2173D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A5A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FBF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0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F767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D9F92B"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038A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38904A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129385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6CBB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5C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AD15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B8A4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41F67F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7BD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1EA2E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138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D3ACF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08907"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AA58F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2C7A4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sustained text</w:t>
            </w:r>
          </w:p>
        </w:tc>
        <w:tc>
          <w:tcPr>
            <w:tcW w:w="673" w:type="dxa"/>
            <w:shd w:val="clear" w:color="auto" w:fill="auto"/>
          </w:tcPr>
          <w:p w14:paraId="6A405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695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9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D145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F6A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42E33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B828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918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B263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20E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3E1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3DF3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9F12C3"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6A9FA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0913C7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sustained text</w:t>
            </w:r>
          </w:p>
        </w:tc>
        <w:tc>
          <w:tcPr>
            <w:tcW w:w="673" w:type="dxa"/>
            <w:shd w:val="clear" w:color="auto" w:fill="auto"/>
          </w:tcPr>
          <w:p w14:paraId="56E5F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FB2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8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26A1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AC940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5AB02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5C83F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2ECE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BA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8CD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583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3513B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17B03"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29F8D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F50F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962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545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59B3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53B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99F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B6F5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7F92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2CCF2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1A9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109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81FE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0FA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54C35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615BFA"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081253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5.1, 5.3</w:t>
            </w:r>
          </w:p>
        </w:tc>
        <w:tc>
          <w:tcPr>
            <w:tcW w:w="2494" w:type="dxa"/>
            <w:shd w:val="clear" w:color="auto" w:fill="auto"/>
          </w:tcPr>
          <w:p w14:paraId="4209BD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0AC2E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7B7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E410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r w:rsidRPr="00C30D6B">
              <w:br/>
              <w:t>C177</w:t>
            </w:r>
          </w:p>
        </w:tc>
        <w:tc>
          <w:tcPr>
            <w:tcW w:w="1020" w:type="dxa"/>
            <w:shd w:val="clear" w:color="auto" w:fill="auto"/>
          </w:tcPr>
          <w:p w14:paraId="3F60B8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C8975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741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166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4BE9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38F2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D54D6"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56C6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A88E9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217BFA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39C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92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4A27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6DDA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0BED2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3A611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FEA6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0122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B1363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878EC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721DE6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0010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6F8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CA1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r w:rsidRPr="00C30D6B">
              <w:br/>
              <w:t>C177</w:t>
            </w:r>
          </w:p>
        </w:tc>
        <w:tc>
          <w:tcPr>
            <w:tcW w:w="1020" w:type="dxa"/>
            <w:shd w:val="clear" w:color="auto" w:fill="auto"/>
          </w:tcPr>
          <w:p w14:paraId="2C6C7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953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5EFE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F0C5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D5FF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B0A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751D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90964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4CE17C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018282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06CA43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189DE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E25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6FB62B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A9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1DBF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F08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E.1/137 AND</w:t>
            </w:r>
          </w:p>
          <w:p w14:paraId="40FEBB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7602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4C9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C970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8B7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753D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F7D9C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06BB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50878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9A844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66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0C4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5403B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D8F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5824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2686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B6E4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CF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AB0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0F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1FA1E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C5CC85"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243B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shd w:val="clear" w:color="auto" w:fill="auto"/>
          </w:tcPr>
          <w:p w14:paraId="6BA128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20A4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4B9E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92A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7837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8F90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A3E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BD224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7BD97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5BC4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E96D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E01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38C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767A0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3335F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shd w:val="clear" w:color="auto" w:fill="auto"/>
          </w:tcPr>
          <w:p w14:paraId="34D3D0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CEBA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6885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E0A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C4A33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59569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00C2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2BBC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1E5B9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5172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E1F3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44D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6504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A951B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72B1A7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shd w:val="clear" w:color="auto" w:fill="auto"/>
          </w:tcPr>
          <w:p w14:paraId="247C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605C2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B4C1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4F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966B8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4C9A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6829C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B2D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9C0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BC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F645D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8588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925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0F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1B93A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6AEA43"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5A9D50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shd w:val="clear" w:color="auto" w:fill="auto"/>
          </w:tcPr>
          <w:p w14:paraId="6F5E01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small font size</w:t>
            </w:r>
          </w:p>
        </w:tc>
        <w:tc>
          <w:tcPr>
            <w:tcW w:w="673" w:type="dxa"/>
            <w:shd w:val="clear" w:color="auto" w:fill="auto"/>
          </w:tcPr>
          <w:p w14:paraId="047F84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F8E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51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E79FC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C5F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EE29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4FFC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9B2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31BF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C878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5E810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2D240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085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8AEF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D4AC2"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1229D8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shd w:val="clear" w:color="auto" w:fill="auto"/>
          </w:tcPr>
          <w:p w14:paraId="6A60D9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208FE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CBBAA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828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8D069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E5CD8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AF6C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8AF65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E5CA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98355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80E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E6C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231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EF9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A9C35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1BC594"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2677A7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8.7</w:t>
            </w:r>
          </w:p>
        </w:tc>
        <w:tc>
          <w:tcPr>
            <w:tcW w:w="2494" w:type="dxa"/>
            <w:shd w:val="clear" w:color="auto" w:fill="auto"/>
          </w:tcPr>
          <w:p w14:paraId="5753F6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B1ED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9675F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BD66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61F7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E339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82C3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444A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63B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D9B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 E.1/110</w:t>
            </w:r>
          </w:p>
        </w:tc>
        <w:tc>
          <w:tcPr>
            <w:tcW w:w="1077" w:type="dxa"/>
            <w:shd w:val="clear" w:color="auto" w:fill="auto"/>
          </w:tcPr>
          <w:p w14:paraId="1A61D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2BC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B89E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5B5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C8BB8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60D03E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8.8</w:t>
            </w:r>
          </w:p>
        </w:tc>
        <w:tc>
          <w:tcPr>
            <w:tcW w:w="2494" w:type="dxa"/>
            <w:shd w:val="clear" w:color="auto" w:fill="auto"/>
          </w:tcPr>
          <w:p w14:paraId="300367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0DA08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32353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357C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7FE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361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F6A9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7E8D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81AF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3E5C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 E.1/110</w:t>
            </w:r>
          </w:p>
        </w:tc>
        <w:tc>
          <w:tcPr>
            <w:tcW w:w="1077" w:type="dxa"/>
            <w:shd w:val="clear" w:color="auto" w:fill="auto"/>
          </w:tcPr>
          <w:p w14:paraId="76694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002C6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8A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997049" w14:textId="77777777" w:rsidTr="001A75DA">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D9D7DD"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593B2F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8.9</w:t>
            </w:r>
          </w:p>
        </w:tc>
        <w:tc>
          <w:tcPr>
            <w:tcW w:w="2494" w:type="dxa"/>
            <w:shd w:val="clear" w:color="auto" w:fill="auto"/>
          </w:tcPr>
          <w:p w14:paraId="4EA952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0D6E6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645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D02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ADD5D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486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947C1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0DD2A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FC147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E6D1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60B4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214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B310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8E27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A1B8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7CAF" w14:textId="77777777" w:rsidR="000236E6" w:rsidRPr="00C30D6B" w:rsidRDefault="000236E6" w:rsidP="001A75DA">
            <w:pPr>
              <w:pStyle w:val="TAC"/>
              <w:jc w:val="left"/>
            </w:pPr>
          </w:p>
        </w:tc>
        <w:tc>
          <w:tcPr>
            <w:tcW w:w="850" w:type="dxa"/>
            <w:tcBorders>
              <w:left w:val="single" w:sz="4" w:space="0" w:color="auto"/>
            </w:tcBorders>
            <w:shd w:val="clear" w:color="auto" w:fill="auto"/>
          </w:tcPr>
          <w:p w14:paraId="3D3D09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8.10</w:t>
            </w:r>
          </w:p>
        </w:tc>
        <w:tc>
          <w:tcPr>
            <w:tcW w:w="2494" w:type="dxa"/>
            <w:shd w:val="clear" w:color="auto" w:fill="auto"/>
          </w:tcPr>
          <w:p w14:paraId="69925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2F2235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E724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E3E6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F0600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43B8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B662C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9B65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315F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4DFD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1184A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EEA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D06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6B12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3AB9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1CA1F5"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1D7DF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03C138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26AF41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C7CA6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4F914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A2F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0B0E9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DF4B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307D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599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D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58507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2C031"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5EF40B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5B46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A3F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3F98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D39B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3EFF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7BE2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410F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91BE2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DAEC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2B028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03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6297E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12A796" w14:textId="77777777" w:rsidR="000236E6" w:rsidRPr="00C30D6B" w:rsidRDefault="000236E6" w:rsidP="001A75DA">
            <w:pPr>
              <w:pStyle w:val="TAC"/>
              <w:jc w:val="left"/>
            </w:pPr>
          </w:p>
        </w:tc>
        <w:tc>
          <w:tcPr>
            <w:tcW w:w="850" w:type="dxa"/>
            <w:vMerge w:val="restart"/>
            <w:tcBorders>
              <w:left w:val="single" w:sz="4" w:space="0" w:color="auto"/>
            </w:tcBorders>
            <w:shd w:val="clear" w:color="auto" w:fill="auto"/>
          </w:tcPr>
          <w:p w14:paraId="0BB409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14E0F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16C372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3118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33637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019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11FD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E62E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F20B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AA3E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755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DF7F3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785A8" w14:textId="77777777" w:rsidR="000236E6" w:rsidRPr="00C30D6B" w:rsidRDefault="000236E6" w:rsidP="001A75DA">
            <w:pPr>
              <w:pStyle w:val="TAC"/>
              <w:jc w:val="left"/>
            </w:pPr>
          </w:p>
        </w:tc>
        <w:tc>
          <w:tcPr>
            <w:tcW w:w="850" w:type="dxa"/>
            <w:vMerge/>
            <w:tcBorders>
              <w:left w:val="single" w:sz="4" w:space="0" w:color="auto"/>
            </w:tcBorders>
            <w:shd w:val="clear" w:color="auto" w:fill="auto"/>
          </w:tcPr>
          <w:p w14:paraId="472F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4A2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2C6F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DACB3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615B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2F47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7456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D0D2A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D2ED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E7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D3DF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624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EC41DB" w14:paraId="5CA29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8B99961" w14:textId="77777777" w:rsidR="000236E6" w:rsidRPr="00EC41DB" w:rsidRDefault="000236E6" w:rsidP="001A75DA">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33DFF1E"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C711CC8"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69FA4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EB4270D"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4AF7DC"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13A079"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FFE4A7"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F391F6"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338C85" w14:textId="77777777" w:rsidR="000236E6" w:rsidRPr="00EC41D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C3AEF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3B1C48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35CD8F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2A0B5D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prompt unpacked</w:t>
            </w:r>
          </w:p>
        </w:tc>
        <w:tc>
          <w:tcPr>
            <w:tcW w:w="673" w:type="dxa"/>
            <w:tcBorders>
              <w:top w:val="single" w:sz="4" w:space="0" w:color="auto"/>
            </w:tcBorders>
            <w:shd w:val="clear" w:color="auto" w:fill="auto"/>
          </w:tcPr>
          <w:p w14:paraId="11161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17CDF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399E9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A11D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0A0558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A128D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C5A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E591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2B8CEB5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582CDD8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89D0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FAB7A9"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6496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9F635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prompt packed</w:t>
            </w:r>
          </w:p>
        </w:tc>
        <w:tc>
          <w:tcPr>
            <w:tcW w:w="673" w:type="dxa"/>
            <w:shd w:val="clear" w:color="auto" w:fill="auto"/>
          </w:tcPr>
          <w:p w14:paraId="65782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461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ACEF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9669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08C9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BC86E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3D2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33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207201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668121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909AD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5315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B11A3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EC6C6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AC25E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9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6C37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AA1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5A5F9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B673B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25FDA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5DB8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06E30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435B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9CF1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46CB21"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DEB9B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2A69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0CD869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5C3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B1A9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BF9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245F8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53E4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65D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1F8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4399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13A38A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0AC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F54514"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67D0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1BB8B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 alphabet</w:t>
            </w:r>
          </w:p>
        </w:tc>
        <w:tc>
          <w:tcPr>
            <w:tcW w:w="673" w:type="dxa"/>
            <w:shd w:val="clear" w:color="auto" w:fill="auto"/>
          </w:tcPr>
          <w:p w14:paraId="32E1A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0061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9D4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04A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A6A0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630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ED94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91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F4FBAD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BF116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D2123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E5BD9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A81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0D5E47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text up to 160 bytes</w:t>
            </w:r>
          </w:p>
        </w:tc>
        <w:tc>
          <w:tcPr>
            <w:tcW w:w="673" w:type="dxa"/>
            <w:shd w:val="clear" w:color="auto" w:fill="auto"/>
          </w:tcPr>
          <w:p w14:paraId="74F21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52B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8F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B50AF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7279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3FAC9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E81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11A5BB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3D63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760A0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6D8B5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487E69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CA71C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320EA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89D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672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C120 AND</w:t>
            </w:r>
          </w:p>
          <w:p w14:paraId="356541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8AA6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13B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70ADF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E011D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BCEB4B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F7E0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B4BC0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FEF87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8E94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28E946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838C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B736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AD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A6DE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F0C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445B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EEA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CFC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54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F88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ED11B3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0E51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C50DE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28845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6A31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shd w:val="clear" w:color="auto" w:fill="auto"/>
          </w:tcPr>
          <w:p w14:paraId="11EEA7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Long text up to 70 chars in Cyrillic</w:t>
            </w:r>
          </w:p>
        </w:tc>
        <w:tc>
          <w:tcPr>
            <w:tcW w:w="673" w:type="dxa"/>
            <w:shd w:val="clear" w:color="auto" w:fill="auto"/>
          </w:tcPr>
          <w:p w14:paraId="0B8F68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4D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5BEC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6993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F8AE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7641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6C0D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BAD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1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07F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AAABE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4F829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F10FB0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4F37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87C7C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AB9D4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1614E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A490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35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C105 AND</w:t>
            </w:r>
          </w:p>
          <w:p w14:paraId="1EDE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097F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09F4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8D40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94E3B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3D12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0E01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F4FD4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49E7C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D9752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7A8D8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94AC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7BB984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"Yes/No" response</w:t>
            </w:r>
          </w:p>
        </w:tc>
        <w:tc>
          <w:tcPr>
            <w:tcW w:w="673" w:type="dxa"/>
            <w:shd w:val="clear" w:color="auto" w:fill="auto"/>
          </w:tcPr>
          <w:p w14:paraId="172AE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77D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E2C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2CF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1B7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1E3A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E.1/60 AND</w:t>
            </w:r>
          </w:p>
          <w:p w14:paraId="264557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2EA9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1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2D78C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95C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96F80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4A0E6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1187C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1364C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1D0D89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6B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FC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A59C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22241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2DE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67603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7F68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D396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238B0C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3E2A8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A4CA5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99BB3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AF7A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77F4CA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050760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1801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04B5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32A14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45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7EDB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4E7A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F61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A504A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3B0B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39BA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D7AA7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F3381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BBC4F1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2339C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114E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4B1F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F47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39CDD4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6CD1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1ABD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8B4C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219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A92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D7DF1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A35ED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02809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878F5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941C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091772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Variable Timeout</w:t>
            </w:r>
          </w:p>
        </w:tc>
        <w:tc>
          <w:tcPr>
            <w:tcW w:w="673" w:type="dxa"/>
            <w:shd w:val="clear" w:color="auto" w:fill="auto"/>
          </w:tcPr>
          <w:p w14:paraId="638A1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44273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D3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C126 AND</w:t>
            </w:r>
          </w:p>
          <w:p w14:paraId="3EA2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6A5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B1FA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85CC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E.1/140 AND</w:t>
            </w:r>
          </w:p>
          <w:p w14:paraId="4B8B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3D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30B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12BD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1A5B2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40CC6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EE9F1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5B1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73DCB1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4A110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F3A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B1FC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33F2A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4A1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ADC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A7A0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B1D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369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C5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B6C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432BE0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B01B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BE34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27373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7D63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555303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6CAAC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AF4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603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C4CF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08AF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D59C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EC0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78DD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2E051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A5E5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5C2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75AAA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C50970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66C054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7513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3F3CE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2B339F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67EF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106F9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AA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25C5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176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9BF3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6C1E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069C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3BDC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968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A40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DA3525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9A604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18577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13DA0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9EFD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438240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large font size</w:t>
            </w:r>
          </w:p>
        </w:tc>
        <w:tc>
          <w:tcPr>
            <w:tcW w:w="673" w:type="dxa"/>
            <w:shd w:val="clear" w:color="auto" w:fill="auto"/>
          </w:tcPr>
          <w:p w14:paraId="76F90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B9779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4D7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38A55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CF46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1BD8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F4F4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21AD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09F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BAB8F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FA068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7C73E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1BD90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0613E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A8D8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A47DC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45047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C858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52FF38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en-GB"/>
              </w:rPr>
            </w:pPr>
            <w:r w:rsidRPr="00C30D6B">
              <w:t>Text attribute – small font size</w:t>
            </w:r>
          </w:p>
        </w:tc>
        <w:tc>
          <w:tcPr>
            <w:tcW w:w="673" w:type="dxa"/>
            <w:shd w:val="clear" w:color="auto" w:fill="auto"/>
          </w:tcPr>
          <w:p w14:paraId="242825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2C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E5DE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89EB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C60B3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4DF2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F3E7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A63A4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A11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E103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ED64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965E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CC4A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10DA4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192DD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2BC8F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E322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436F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1B82BD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01B77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9F2D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4F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AE35C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6671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2C4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5E6C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685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E.1/221 AND</w:t>
            </w:r>
          </w:p>
          <w:p w14:paraId="2D43E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1846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FF0D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70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0AA480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F9A6F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2790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181C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D0A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48484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90CBD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C31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8E0C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7848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2E61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36DA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566C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592E1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7EE8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4B7AF4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7033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90DA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A142A5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A85D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43ABE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E9A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DBB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E9C6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71303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269D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9AE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EEC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97F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7D0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F7F7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749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6EEB5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48BF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9038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CF2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176379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4027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0F33D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2795B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A84A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26337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strikethough on</w:t>
            </w:r>
          </w:p>
        </w:tc>
        <w:tc>
          <w:tcPr>
            <w:tcW w:w="673" w:type="dxa"/>
            <w:shd w:val="clear" w:color="auto" w:fill="auto"/>
          </w:tcPr>
          <w:p w14:paraId="2096B3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AB5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1E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71AD5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B6B4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CC3D6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F983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22E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3EAEE7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F1C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44F5A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5BEE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8D59D2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5FB337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6D3D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88FB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82FF8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635A6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1E196F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E67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C03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712F4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E8762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D4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D4DF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B99E8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8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807C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2813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8F5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AA8A0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7D593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0DAFA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7476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A4AC53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w:t>
            </w:r>
          </w:p>
        </w:tc>
        <w:tc>
          <w:tcPr>
            <w:tcW w:w="2494" w:type="dxa"/>
            <w:vMerge w:val="restart"/>
            <w:shd w:val="clear" w:color="auto" w:fill="auto"/>
          </w:tcPr>
          <w:p w14:paraId="317C62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BCBCC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45FA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52ED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2C73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163BF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ABF9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27AEC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E193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8DBD2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2A2BB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52B1E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C5C1E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CAC65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AC9A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B6D6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55D5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AF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5B6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3AD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8275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8DAD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F7CC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964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BEB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EBF3B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96CFCC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883739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3F545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293A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10.2</w:t>
            </w:r>
          </w:p>
        </w:tc>
        <w:tc>
          <w:tcPr>
            <w:tcW w:w="2494" w:type="dxa"/>
            <w:vMerge w:val="restart"/>
            <w:shd w:val="clear" w:color="auto" w:fill="auto"/>
          </w:tcPr>
          <w:p w14:paraId="358843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 Long text up to 70 chars</w:t>
            </w:r>
          </w:p>
        </w:tc>
        <w:tc>
          <w:tcPr>
            <w:tcW w:w="673" w:type="dxa"/>
            <w:shd w:val="clear" w:color="auto" w:fill="auto"/>
          </w:tcPr>
          <w:p w14:paraId="479C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1C8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6783E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036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2A30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2F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32B4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49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E1180D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08850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DA47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F749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AC954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AC8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545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9FE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A97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0C32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F3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91F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6BFA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B808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29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DADE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59BF0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A691D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8D960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F8866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1490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5916FB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Chinese</w:t>
            </w:r>
          </w:p>
        </w:tc>
        <w:tc>
          <w:tcPr>
            <w:tcW w:w="673" w:type="dxa"/>
            <w:shd w:val="clear" w:color="auto" w:fill="auto"/>
          </w:tcPr>
          <w:p w14:paraId="61BDD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C2B0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A0AD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75EE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0592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734E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A64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9D77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92606F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E6BC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F8E3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53045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9DB3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7384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BBC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895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1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C142 AND</w:t>
            </w:r>
          </w:p>
          <w:p w14:paraId="266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A2A8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6255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B5B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04AB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E920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388E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63C841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40F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B848C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1D4F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59489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w:t>
            </w:r>
          </w:p>
        </w:tc>
        <w:tc>
          <w:tcPr>
            <w:tcW w:w="2494" w:type="dxa"/>
            <w:vMerge w:val="restart"/>
            <w:shd w:val="clear" w:color="auto" w:fill="auto"/>
          </w:tcPr>
          <w:p w14:paraId="3E5FAE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77B2CB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3155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CA072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5F55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E6554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0642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1A3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756B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0B9AE9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B0AA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91C42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1F1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E727D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4EE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A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C29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9BB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497F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596A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F77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80674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AAA8B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A6E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2651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F08E51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349641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6F6C2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1F31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7C4C9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vMerge w:val="restart"/>
            <w:shd w:val="clear" w:color="auto" w:fill="auto"/>
          </w:tcPr>
          <w:p w14:paraId="637E8D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 Long text up to 70 chars</w:t>
            </w:r>
          </w:p>
        </w:tc>
        <w:tc>
          <w:tcPr>
            <w:tcW w:w="673" w:type="dxa"/>
            <w:shd w:val="clear" w:color="auto" w:fill="auto"/>
          </w:tcPr>
          <w:p w14:paraId="090CE8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4BF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27B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EA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6269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1EE29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8B12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5BBC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06C56C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4AA3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0A8C9D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94B0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954DD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CDC9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A1C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ADFC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D2C4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1BA28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DB5AD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DBEF8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24A1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F002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7A4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96D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FFE720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F68C05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7D0CA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5401F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FDC37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13.1</w:t>
            </w:r>
          </w:p>
        </w:tc>
        <w:tc>
          <w:tcPr>
            <w:tcW w:w="2494" w:type="dxa"/>
            <w:vMerge w:val="restart"/>
            <w:shd w:val="clear" w:color="auto" w:fill="auto"/>
          </w:tcPr>
          <w:p w14:paraId="2E58495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Katakana</w:t>
            </w:r>
          </w:p>
        </w:tc>
        <w:tc>
          <w:tcPr>
            <w:tcW w:w="673" w:type="dxa"/>
            <w:shd w:val="clear" w:color="auto" w:fill="auto"/>
          </w:tcPr>
          <w:p w14:paraId="0C036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D729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B529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1BF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EDD3A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48262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F4C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EBB4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36DA57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07231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29EF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E6A72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EA8781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013BEC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08BC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CF93A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4D6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C144 AND</w:t>
            </w:r>
          </w:p>
          <w:p w14:paraId="7523A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8F58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A4D0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7B3D1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87B5A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451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90D5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0AA094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632E9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720FA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F6C704" w14:textId="77777777" w:rsidR="000236E6" w:rsidRPr="0009777B" w:rsidRDefault="000236E6" w:rsidP="001A75DA">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93DA6C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337D87" w14:textId="75AC2E7B"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6373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1432B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E4A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D023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FADD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0FFD4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8FDD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6DD6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7245C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903F7A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08404186"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09777B">
              <w:t>input unpacked</w:t>
            </w:r>
          </w:p>
        </w:tc>
        <w:tc>
          <w:tcPr>
            <w:tcW w:w="673" w:type="dxa"/>
            <w:tcBorders>
              <w:top w:val="single" w:sz="4" w:space="0" w:color="auto"/>
            </w:tcBorders>
            <w:shd w:val="clear" w:color="auto" w:fill="auto"/>
          </w:tcPr>
          <w:p w14:paraId="241E573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3B04D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0F91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4522FA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7FFB81B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EAC5E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5AFCC6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24422E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19EE0C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5C5152A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44071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842C7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7AB98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0D0129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input packed</w:t>
            </w:r>
          </w:p>
        </w:tc>
        <w:tc>
          <w:tcPr>
            <w:tcW w:w="673" w:type="dxa"/>
            <w:shd w:val="clear" w:color="auto" w:fill="auto"/>
          </w:tcPr>
          <w:p w14:paraId="00A723D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715B4F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CCF9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09B9D1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CE599A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F45C47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28F475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DB00E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61C91B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EEA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922B2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617F8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26633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75D6D2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digits only</w:t>
            </w:r>
          </w:p>
        </w:tc>
        <w:tc>
          <w:tcPr>
            <w:tcW w:w="673" w:type="dxa"/>
            <w:shd w:val="clear" w:color="auto" w:fill="auto"/>
          </w:tcPr>
          <w:p w14:paraId="4D48B38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91D077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B3E8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5DEC3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07144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0A0D41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4F60F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EBCF5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229710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E0B23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33B42A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293E6D"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4CE3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0C9CB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alphabet</w:t>
            </w:r>
          </w:p>
        </w:tc>
        <w:tc>
          <w:tcPr>
            <w:tcW w:w="673" w:type="dxa"/>
            <w:shd w:val="clear" w:color="auto" w:fill="auto"/>
          </w:tcPr>
          <w:p w14:paraId="089132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53C4DF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8B9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93C89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269E28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24D2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6A1CBD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281606F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16285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D16800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9879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79930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A0B60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17CF6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hidden input</w:t>
            </w:r>
          </w:p>
        </w:tc>
        <w:tc>
          <w:tcPr>
            <w:tcW w:w="673" w:type="dxa"/>
            <w:shd w:val="clear" w:color="auto" w:fill="auto"/>
          </w:tcPr>
          <w:p w14:paraId="120F2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B12131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739C2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013B01A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FBB29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A4537A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C74E7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BF306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54A89C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9516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D93A9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6A06D2"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94B19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E6D6E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min / max acceptable length</w:t>
            </w:r>
          </w:p>
        </w:tc>
        <w:tc>
          <w:tcPr>
            <w:tcW w:w="673" w:type="dxa"/>
            <w:shd w:val="clear" w:color="auto" w:fill="auto"/>
          </w:tcPr>
          <w:p w14:paraId="573063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665B3F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B5C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5A2252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87904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5A770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39A106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74602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399104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13684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D5232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E256A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A230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1DA731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 in UICC session</w:t>
            </w:r>
          </w:p>
        </w:tc>
        <w:tc>
          <w:tcPr>
            <w:tcW w:w="673" w:type="dxa"/>
            <w:shd w:val="clear" w:color="auto" w:fill="auto"/>
          </w:tcPr>
          <w:p w14:paraId="322E9F1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419983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5D73A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512A34B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B353E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4995B7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2A561A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4438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401B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73175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250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797AC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681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73560F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Session terminated by user</w:t>
            </w:r>
          </w:p>
        </w:tc>
        <w:tc>
          <w:tcPr>
            <w:tcW w:w="673" w:type="dxa"/>
            <w:shd w:val="clear" w:color="auto" w:fill="auto"/>
          </w:tcPr>
          <w:p w14:paraId="47AEC4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6B374A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DF9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AB66D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86F02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AB7C0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65B927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20EC1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B266A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D22D6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A19FDD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BDC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54D25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shd w:val="clear" w:color="auto" w:fill="auto"/>
          </w:tcPr>
          <w:p w14:paraId="1B9F8F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Prompt text up to 160 bytes</w:t>
            </w:r>
          </w:p>
        </w:tc>
        <w:tc>
          <w:tcPr>
            <w:tcW w:w="673" w:type="dxa"/>
            <w:shd w:val="clear" w:color="auto" w:fill="auto"/>
          </w:tcPr>
          <w:p w14:paraId="5351AB4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245A9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556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37C2B8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42BB7F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C3E9AC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C3FE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20B835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BB2E5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DEDE2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2A1C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2CE6D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9FD0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410D5E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 default alphabet, ME to echo text, packing not required</w:t>
            </w:r>
          </w:p>
        </w:tc>
        <w:tc>
          <w:tcPr>
            <w:tcW w:w="673" w:type="dxa"/>
            <w:shd w:val="clear" w:color="auto" w:fill="auto"/>
          </w:tcPr>
          <w:p w14:paraId="38F670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14BE9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57BC8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8E8101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9BEDB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EB922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D53F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8FB6D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0A1E12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D47D7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28858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9D08B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63A1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shd w:val="clear" w:color="auto" w:fill="auto"/>
          </w:tcPr>
          <w:p w14:paraId="724703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Null length for the text string</w:t>
            </w:r>
          </w:p>
        </w:tc>
        <w:tc>
          <w:tcPr>
            <w:tcW w:w="673" w:type="dxa"/>
            <w:shd w:val="clear" w:color="auto" w:fill="auto"/>
          </w:tcPr>
          <w:p w14:paraId="296A4E2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E4517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9B6C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48BB24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3E439C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2E3F94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DE321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338E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DFD9D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7F5FB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A83B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BB293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280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0AEFD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2447E5E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54B2D3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1E1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C120 AND</w:t>
            </w:r>
          </w:p>
          <w:p w14:paraId="290131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DD758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97A458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2C9001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4153B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DA6480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3F261D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4587C6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92CA2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EF3DB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E1E77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3.1, 3.2</w:t>
            </w:r>
          </w:p>
        </w:tc>
        <w:tc>
          <w:tcPr>
            <w:tcW w:w="2494" w:type="dxa"/>
            <w:shd w:val="clear" w:color="auto" w:fill="auto"/>
          </w:tcPr>
          <w:p w14:paraId="41D99A5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54030F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48283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F5863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C118 AND</w:t>
            </w:r>
          </w:p>
          <w:p w14:paraId="7F2A84C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D34CB4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D67BF9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2E827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734FCAF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7299D3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2808D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8D2E7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E05A23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E3B1E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80B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B65EF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60965C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entry in Cyrillic</w:t>
            </w:r>
          </w:p>
        </w:tc>
        <w:tc>
          <w:tcPr>
            <w:tcW w:w="673" w:type="dxa"/>
            <w:shd w:val="clear" w:color="auto" w:fill="auto"/>
          </w:tcPr>
          <w:p w14:paraId="0371412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2ADDB51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77E1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0096E8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E20AC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EC571E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7AF886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2411B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5DF47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D69D3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159620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13734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8A3929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AB55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0BFE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5.1, 5.2</w:t>
            </w:r>
          </w:p>
        </w:tc>
        <w:tc>
          <w:tcPr>
            <w:tcW w:w="2494" w:type="dxa"/>
            <w:shd w:val="clear" w:color="auto" w:fill="auto"/>
          </w:tcPr>
          <w:p w14:paraId="7C3DFE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default text for the input</w:t>
            </w:r>
          </w:p>
        </w:tc>
        <w:tc>
          <w:tcPr>
            <w:tcW w:w="673" w:type="dxa"/>
            <w:shd w:val="clear" w:color="auto" w:fill="auto"/>
          </w:tcPr>
          <w:p w14:paraId="716C16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AA4A69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96DC3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B8B3E7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17E91BD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4DE36E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BEC81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B27457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CA108E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8DF469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07268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3BFAE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1666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6.1, 6.2</w:t>
            </w:r>
          </w:p>
        </w:tc>
        <w:tc>
          <w:tcPr>
            <w:tcW w:w="2494" w:type="dxa"/>
            <w:shd w:val="clear" w:color="auto" w:fill="auto"/>
          </w:tcPr>
          <w:p w14:paraId="445DDE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601E430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03FECE4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3CF02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79D611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464E6A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4DF1E57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3FDF58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0C12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CC176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4DDCA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B9C2C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AD6B0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505F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926B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6.3, 6.4</w:t>
            </w:r>
          </w:p>
        </w:tc>
        <w:tc>
          <w:tcPr>
            <w:tcW w:w="2494" w:type="dxa"/>
            <w:shd w:val="clear" w:color="auto" w:fill="auto"/>
          </w:tcPr>
          <w:p w14:paraId="1924DD2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64601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6C207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AF2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C171 AND</w:t>
            </w:r>
          </w:p>
          <w:p w14:paraId="7600B9F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14EA43C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A36A1B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CE7292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B2262D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137536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87B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05714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AF2A3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35F36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C6AA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218E91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758029B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0CCAF9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79EFF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BF830C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B73E56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835B48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F5AA9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41EEE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9D8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3F156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C8A91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68CA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691E4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0BA615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3935AD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left alignment</w:t>
            </w:r>
          </w:p>
        </w:tc>
        <w:tc>
          <w:tcPr>
            <w:tcW w:w="673" w:type="dxa"/>
            <w:shd w:val="clear" w:color="auto" w:fill="auto"/>
          </w:tcPr>
          <w:p w14:paraId="5B46940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DA9B2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4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7B97A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76E606"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486338A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2181AC5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6BD9CF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33B5FE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7DB3F9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245F4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E96B2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359BB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A44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0DF04D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56DD103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9C2F11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A77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B980E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19206D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1A1E1EE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109577B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11E66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4EE6C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BF78B6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ABA99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50D4C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52152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60265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4505E5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0E319C1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03EBD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33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B19C7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FCC6A0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00D79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2FF5122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C5BB8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7B7283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88DC1F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56AB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FF0F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3CC24F"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7F73B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02B444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8B2BA6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BA5FE5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1A9F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577AD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90FAF3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9C1C4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199CFF9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3706965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2C1F7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6323B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025468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0FA31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DF4C3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87074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3011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4B13B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E7CE3E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83F82F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8EF44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D04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9E3A19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5CBBAD1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26EC60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5534DAE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7BF9CF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CF5E5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06CB9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0D0E9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10F0E5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9EFE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245B1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66B994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788AFB2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6D3179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3CA357"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53363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354C94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6B9AF8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5C90DED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3CC1821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6A7CD9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E863C7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ECBA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500F6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C7028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A4EFD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79146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B4C46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837583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2E40C0F4"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370B3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6D84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0943A0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183837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5D56A93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60A7A10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D9DD9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16C55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29D92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209B73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65337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B9332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EB98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2A4F48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underlined on</w:t>
            </w:r>
          </w:p>
        </w:tc>
        <w:tc>
          <w:tcPr>
            <w:tcW w:w="673" w:type="dxa"/>
            <w:shd w:val="clear" w:color="auto" w:fill="auto"/>
          </w:tcPr>
          <w:p w14:paraId="3E8B055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657C6E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725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D52AF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DEAF0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2EE9E0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27323D2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4D5FDDC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1CAE2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60E50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3E255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22C3D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6AD3D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975194"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52179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504C66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1E157DE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398C88D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69C2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4707F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08E63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F73DBD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3AC497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22FC7F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B04FE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5F7628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E8BEC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EA7C3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3D0E9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0DDB7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A980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5EAC17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0B201A3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99AEA8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25080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B0CD9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CC727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45506A8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39132CA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FA4252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32555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1017E7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15E79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07A02F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EC4980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8DE0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DF8D6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9.1, 9.2</w:t>
            </w:r>
          </w:p>
        </w:tc>
        <w:tc>
          <w:tcPr>
            <w:tcW w:w="2494" w:type="dxa"/>
            <w:vMerge w:val="restart"/>
            <w:shd w:val="clear" w:color="auto" w:fill="auto"/>
          </w:tcPr>
          <w:p w14:paraId="0E593A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10253D01"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FA20B4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698952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F406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4676889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C629BD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0052A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D70A81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5EC59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2C04E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C9A1E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0A7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701D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2173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681E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76C11C"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DB41A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5472DF3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5EA0D5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F0E53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9C317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0A216D3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6743B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79DF6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1FD2AF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6598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89935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AD88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271D4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10.1, 10.2</w:t>
            </w:r>
          </w:p>
        </w:tc>
        <w:tc>
          <w:tcPr>
            <w:tcW w:w="2494" w:type="dxa"/>
            <w:vMerge w:val="restart"/>
            <w:shd w:val="clear" w:color="auto" w:fill="auto"/>
          </w:tcPr>
          <w:p w14:paraId="73ECD0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Chinese</w:t>
            </w:r>
          </w:p>
        </w:tc>
        <w:tc>
          <w:tcPr>
            <w:tcW w:w="673" w:type="dxa"/>
            <w:shd w:val="clear" w:color="auto" w:fill="auto"/>
          </w:tcPr>
          <w:p w14:paraId="5F03A00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1E6D8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0F5CB71A"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E918D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36BCDDE"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9C5B9F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017BACAC"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9BEC99"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8D0603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07A03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A2362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9F43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0E23F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B7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740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3C5B069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17C9C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2AA4E715"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341D9E9"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0518BD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336ED34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3DAB532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0A1161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EDA63C6"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B328B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2E093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CF0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046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15AF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11.1, 11.2</w:t>
            </w:r>
          </w:p>
        </w:tc>
        <w:tc>
          <w:tcPr>
            <w:tcW w:w="2494" w:type="dxa"/>
            <w:vMerge w:val="restart"/>
            <w:shd w:val="clear" w:color="auto" w:fill="auto"/>
          </w:tcPr>
          <w:p w14:paraId="08F1C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3E402997"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E886730"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1EB746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D76B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B1F7E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23F2DE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D1676F"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87A1013"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3DC781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9BBC70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C427D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7395A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41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06D2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C9AA0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8C606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5A25B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43655A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252ED71"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26BD3CD"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A951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43B47972"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DA3DEE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2AC4C78"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6FE62B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81F1A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27A4F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D982C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C7A82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12.1, 12.2</w:t>
            </w:r>
          </w:p>
        </w:tc>
        <w:tc>
          <w:tcPr>
            <w:tcW w:w="2494" w:type="dxa"/>
            <w:vMerge w:val="restart"/>
            <w:shd w:val="clear" w:color="auto" w:fill="auto"/>
          </w:tcPr>
          <w:p w14:paraId="42FDA34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entry in Katakana</w:t>
            </w:r>
          </w:p>
        </w:tc>
        <w:tc>
          <w:tcPr>
            <w:tcW w:w="673" w:type="dxa"/>
            <w:shd w:val="clear" w:color="auto" w:fill="auto"/>
          </w:tcPr>
          <w:p w14:paraId="176CB05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FB57DCD"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30A801E8"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5DF25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727551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0AF73602"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8DFB37B"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8F55DD5" w14:textId="77777777" w:rsidR="000236E6" w:rsidRPr="0009777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81DA0A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A8EC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85E41E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D4A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63FC71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7C473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9861EA"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EF1227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C38AD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5FB1432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2E68FC3E"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0CA1934B"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D9C63A3"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3A73150"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1BC6BF"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4A44A74" w14:textId="77777777" w:rsidR="000236E6" w:rsidRPr="0009777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91F6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C695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D3BEBC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1B4F5D" w14:textId="77777777" w:rsidR="000236E6" w:rsidRPr="0009777B" w:rsidRDefault="000236E6" w:rsidP="001A75DA">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1C0914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3341B"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42B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67322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069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4F7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605E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2163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90AC5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ACB18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ED10F41" w14:textId="77777777" w:rsidR="000236E6" w:rsidRPr="00C30D6B" w:rsidRDefault="000236E6" w:rsidP="001A75DA">
            <w:pPr>
              <w:pStyle w:val="TAC"/>
              <w:jc w:val="left"/>
            </w:pPr>
          </w:p>
        </w:tc>
        <w:tc>
          <w:tcPr>
            <w:tcW w:w="850" w:type="dxa"/>
            <w:tcBorders>
              <w:top w:val="single" w:sz="4" w:space="0" w:color="auto"/>
              <w:bottom w:val="single" w:sz="4" w:space="0" w:color="auto"/>
            </w:tcBorders>
            <w:shd w:val="clear" w:color="auto" w:fill="auto"/>
            <w:vAlign w:val="center"/>
          </w:tcPr>
          <w:p w14:paraId="554301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06AD248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3B603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764758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2A249B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968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06E69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57F53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76483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CC65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7750B2" w14:textId="77777777" w:rsidR="000236E6" w:rsidRPr="0009777B" w:rsidRDefault="000236E6" w:rsidP="001A75DA">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85F9BF9"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F7B18"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5227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B5D2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8697F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23AFA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BA7C0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D7DF4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1F82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5AF5D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751EAA0"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CA2EB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12D51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play all tones, display alpha, user termination, superimpose</w:t>
            </w:r>
          </w:p>
        </w:tc>
        <w:tc>
          <w:tcPr>
            <w:tcW w:w="673" w:type="dxa"/>
            <w:tcBorders>
              <w:top w:val="single" w:sz="4" w:space="0" w:color="auto"/>
            </w:tcBorders>
            <w:shd w:val="clear" w:color="auto" w:fill="auto"/>
          </w:tcPr>
          <w:p w14:paraId="329C13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28A165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52B84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FF0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0C7A8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46AE3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3B33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5E8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80ED9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BF93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C8322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DDA07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3AA767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957FB5" w14:textId="77777777" w:rsidR="000236E6" w:rsidRPr="00C30D6B" w:rsidRDefault="000236E6" w:rsidP="001A75DA">
            <w:pPr>
              <w:pStyle w:val="TAL"/>
            </w:pPr>
          </w:p>
        </w:tc>
        <w:tc>
          <w:tcPr>
            <w:tcW w:w="850" w:type="dxa"/>
            <w:vMerge/>
            <w:tcBorders>
              <w:left w:val="single" w:sz="4" w:space="0" w:color="auto"/>
            </w:tcBorders>
            <w:shd w:val="clear" w:color="auto" w:fill="auto"/>
          </w:tcPr>
          <w:p w14:paraId="0E513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B94B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9DE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6A6E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DF8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369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3E2C5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68FBE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7A6F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B177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ECFC6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9FC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AC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EE3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8CC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6E30EE" w:rsidRPr="00C30D6B" w14:paraId="5F3481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620C4" w14:textId="77777777" w:rsidR="006E30EE" w:rsidRPr="00C30D6B" w:rsidRDefault="006E30EE" w:rsidP="006E30EE">
            <w:pPr>
              <w:pStyle w:val="TAL"/>
            </w:pPr>
          </w:p>
        </w:tc>
        <w:tc>
          <w:tcPr>
            <w:tcW w:w="850" w:type="dxa"/>
            <w:tcBorders>
              <w:left w:val="single" w:sz="4" w:space="0" w:color="auto"/>
            </w:tcBorders>
            <w:shd w:val="clear" w:color="auto" w:fill="auto"/>
          </w:tcPr>
          <w:p w14:paraId="04E3B1B5" w14:textId="0517DBBD"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1.</w:t>
            </w:r>
            <w:r>
              <w:rPr>
                <w:rFonts w:eastAsia="SimSun"/>
                <w:lang w:val="en-US" w:eastAsia="zh-CN"/>
              </w:rPr>
              <w:t>2</w:t>
            </w:r>
          </w:p>
        </w:tc>
        <w:tc>
          <w:tcPr>
            <w:tcW w:w="2494" w:type="dxa"/>
            <w:shd w:val="clear" w:color="auto" w:fill="auto"/>
          </w:tcPr>
          <w:p w14:paraId="2E253091" w14:textId="6145B641" w:rsidR="006E30EE" w:rsidRPr="00C30D6B" w:rsidRDefault="006E30EE" w:rsidP="006E30EE">
            <w:pPr>
              <w:pStyle w:val="TAL"/>
              <w:cnfStyle w:val="000000100000" w:firstRow="0" w:lastRow="0" w:firstColumn="0" w:lastColumn="0" w:oddVBand="0" w:evenVBand="0" w:oddHBand="1" w:evenHBand="0" w:firstRowFirstColumn="0" w:firstRowLastColumn="0" w:lastRowFirstColumn="0" w:lastRowLastColumn="0"/>
            </w:pPr>
            <w:r>
              <w:t xml:space="preserve">PLAY TONE, </w:t>
            </w:r>
            <w:r>
              <w:rPr>
                <w:rFonts w:eastAsia="SimSun" w:hint="eastAsia"/>
                <w:lang w:val="en-US" w:eastAsia="zh-CN"/>
              </w:rPr>
              <w:t>NG-RAN</w:t>
            </w:r>
          </w:p>
        </w:tc>
        <w:tc>
          <w:tcPr>
            <w:tcW w:w="673" w:type="dxa"/>
            <w:shd w:val="clear" w:color="auto" w:fill="auto"/>
          </w:tcPr>
          <w:p w14:paraId="63C4ECE9" w14:textId="4A6DD1E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Rel-15</w:t>
            </w:r>
          </w:p>
        </w:tc>
        <w:tc>
          <w:tcPr>
            <w:tcW w:w="708" w:type="dxa"/>
            <w:shd w:val="clear" w:color="auto" w:fill="auto"/>
          </w:tcPr>
          <w:p w14:paraId="14C1965E"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B240F4" w14:textId="721B43AA"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C231</w:t>
            </w:r>
          </w:p>
        </w:tc>
        <w:tc>
          <w:tcPr>
            <w:tcW w:w="1020" w:type="dxa"/>
            <w:shd w:val="clear" w:color="auto" w:fill="auto"/>
          </w:tcPr>
          <w:p w14:paraId="0E72C24F" w14:textId="1AFFD768"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t xml:space="preserve">E.1/21 </w:t>
            </w:r>
          </w:p>
        </w:tc>
        <w:tc>
          <w:tcPr>
            <w:tcW w:w="1077" w:type="dxa"/>
            <w:shd w:val="clear" w:color="auto" w:fill="auto"/>
          </w:tcPr>
          <w:p w14:paraId="6395193A" w14:textId="63F773FD"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r>
              <w:rPr>
                <w:rFonts w:hint="eastAsia"/>
              </w:rPr>
              <w:t>NG-SS only</w:t>
            </w:r>
          </w:p>
        </w:tc>
        <w:tc>
          <w:tcPr>
            <w:tcW w:w="737" w:type="dxa"/>
            <w:shd w:val="clear" w:color="auto" w:fill="auto"/>
          </w:tcPr>
          <w:p w14:paraId="69F5BFAD"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7487C" w14:textId="77777777" w:rsidR="006E30EE" w:rsidRPr="00C30D6B" w:rsidRDefault="006E30EE" w:rsidP="006E30EE">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1741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3D8676" w14:textId="77777777" w:rsidR="000236E6" w:rsidRPr="00C30D6B" w:rsidRDefault="000236E6" w:rsidP="001A75DA">
            <w:pPr>
              <w:pStyle w:val="TAL"/>
            </w:pPr>
          </w:p>
        </w:tc>
        <w:tc>
          <w:tcPr>
            <w:tcW w:w="850" w:type="dxa"/>
            <w:tcBorders>
              <w:left w:val="single" w:sz="4" w:space="0" w:color="auto"/>
            </w:tcBorders>
            <w:shd w:val="clear" w:color="auto" w:fill="auto"/>
          </w:tcPr>
          <w:p w14:paraId="2A5C33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2E389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4BA996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3FA2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9E24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0F31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281269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5754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27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683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0175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AAB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8A9D7D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327820" w14:textId="77777777" w:rsidR="000236E6" w:rsidRPr="00C30D6B" w:rsidRDefault="000236E6" w:rsidP="001A75DA">
            <w:pPr>
              <w:pStyle w:val="TAL"/>
            </w:pPr>
          </w:p>
        </w:tc>
        <w:tc>
          <w:tcPr>
            <w:tcW w:w="850" w:type="dxa"/>
            <w:tcBorders>
              <w:left w:val="single" w:sz="4" w:space="0" w:color="auto"/>
            </w:tcBorders>
            <w:shd w:val="clear" w:color="auto" w:fill="auto"/>
          </w:tcPr>
          <w:p w14:paraId="383755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3.1, 3.2</w:t>
            </w:r>
          </w:p>
        </w:tc>
        <w:tc>
          <w:tcPr>
            <w:tcW w:w="2494" w:type="dxa"/>
            <w:shd w:val="clear" w:color="auto" w:fill="auto"/>
          </w:tcPr>
          <w:p w14:paraId="3DD5A6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4864E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0611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E1E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DF9B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70522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9CD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3880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9F3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58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5039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A242E" w14:textId="77777777" w:rsidR="000236E6" w:rsidRPr="00C30D6B" w:rsidRDefault="000236E6" w:rsidP="001A75DA">
            <w:pPr>
              <w:pStyle w:val="TAL"/>
            </w:pPr>
          </w:p>
        </w:tc>
        <w:tc>
          <w:tcPr>
            <w:tcW w:w="850" w:type="dxa"/>
            <w:tcBorders>
              <w:left w:val="single" w:sz="4" w:space="0" w:color="auto"/>
            </w:tcBorders>
            <w:shd w:val="clear" w:color="auto" w:fill="auto"/>
          </w:tcPr>
          <w:p w14:paraId="73DAD7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3.3, 3.4</w:t>
            </w:r>
          </w:p>
        </w:tc>
        <w:tc>
          <w:tcPr>
            <w:tcW w:w="2494" w:type="dxa"/>
            <w:shd w:val="clear" w:color="auto" w:fill="auto"/>
          </w:tcPr>
          <w:p w14:paraId="2D9293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6B4381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CF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7165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148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164A9D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7957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B586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DE42B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54E1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DEC1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CBB947" w14:textId="77777777" w:rsidR="000236E6" w:rsidRPr="00C30D6B" w:rsidRDefault="000236E6" w:rsidP="001A75DA">
            <w:pPr>
              <w:pStyle w:val="TAL"/>
            </w:pPr>
          </w:p>
        </w:tc>
        <w:tc>
          <w:tcPr>
            <w:tcW w:w="850" w:type="dxa"/>
            <w:tcBorders>
              <w:left w:val="single" w:sz="4" w:space="0" w:color="auto"/>
            </w:tcBorders>
            <w:shd w:val="clear" w:color="auto" w:fill="auto"/>
          </w:tcPr>
          <w:p w14:paraId="068FB3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51EFE0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A879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88FB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30F1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B01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BA6C6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114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9871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15FB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96A4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C7B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D13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AB3B4E" w14:textId="77777777" w:rsidR="000236E6" w:rsidRPr="00C30D6B" w:rsidRDefault="000236E6" w:rsidP="001A75DA">
            <w:pPr>
              <w:pStyle w:val="TAL"/>
            </w:pPr>
          </w:p>
        </w:tc>
        <w:tc>
          <w:tcPr>
            <w:tcW w:w="850" w:type="dxa"/>
            <w:tcBorders>
              <w:left w:val="single" w:sz="4" w:space="0" w:color="auto"/>
            </w:tcBorders>
            <w:shd w:val="clear" w:color="auto" w:fill="auto"/>
          </w:tcPr>
          <w:p w14:paraId="670F1B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4998CA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058EE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6F87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BAC7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93B4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C7B76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9046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4E172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7F0D6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578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B88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58AC4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A14AE7" w14:textId="77777777" w:rsidR="000236E6" w:rsidRPr="00C30D6B" w:rsidRDefault="000236E6" w:rsidP="001A75DA">
            <w:pPr>
              <w:pStyle w:val="TAL"/>
            </w:pPr>
          </w:p>
        </w:tc>
        <w:tc>
          <w:tcPr>
            <w:tcW w:w="850" w:type="dxa"/>
            <w:tcBorders>
              <w:left w:val="single" w:sz="4" w:space="0" w:color="auto"/>
            </w:tcBorders>
            <w:shd w:val="clear" w:color="auto" w:fill="auto"/>
          </w:tcPr>
          <w:p w14:paraId="42C34C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595790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F429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9F3C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57E4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E20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F30D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C32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007C1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CE2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4725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9913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83A2B0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88575" w14:textId="77777777" w:rsidR="000236E6" w:rsidRPr="00C30D6B" w:rsidRDefault="000236E6" w:rsidP="001A75DA">
            <w:pPr>
              <w:pStyle w:val="TAL"/>
            </w:pPr>
          </w:p>
        </w:tc>
        <w:tc>
          <w:tcPr>
            <w:tcW w:w="850" w:type="dxa"/>
            <w:tcBorders>
              <w:left w:val="single" w:sz="4" w:space="0" w:color="auto"/>
            </w:tcBorders>
            <w:shd w:val="clear" w:color="auto" w:fill="auto"/>
          </w:tcPr>
          <w:p w14:paraId="671494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1B825E9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372D8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7EAD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6450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7A81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175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4BEAE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12485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BDC5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0E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CE8B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EB48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85A7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913848" w14:textId="77777777" w:rsidR="000236E6" w:rsidRPr="00C30D6B" w:rsidRDefault="000236E6" w:rsidP="001A75DA">
            <w:pPr>
              <w:pStyle w:val="TAL"/>
            </w:pPr>
          </w:p>
        </w:tc>
        <w:tc>
          <w:tcPr>
            <w:tcW w:w="850" w:type="dxa"/>
            <w:tcBorders>
              <w:left w:val="single" w:sz="4" w:space="0" w:color="auto"/>
            </w:tcBorders>
            <w:shd w:val="clear" w:color="auto" w:fill="auto"/>
          </w:tcPr>
          <w:p w14:paraId="4028F7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7EA5FF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1410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8AF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C59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30B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10595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F25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196A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B10B1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7A5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28670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9C2D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5DB6B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ABF99" w14:textId="77777777" w:rsidR="000236E6" w:rsidRPr="00C30D6B" w:rsidRDefault="000236E6" w:rsidP="001A75DA">
            <w:pPr>
              <w:pStyle w:val="TAL"/>
            </w:pPr>
          </w:p>
        </w:tc>
        <w:tc>
          <w:tcPr>
            <w:tcW w:w="850" w:type="dxa"/>
            <w:tcBorders>
              <w:left w:val="single" w:sz="4" w:space="0" w:color="auto"/>
            </w:tcBorders>
            <w:shd w:val="clear" w:color="auto" w:fill="auto"/>
          </w:tcPr>
          <w:p w14:paraId="53E522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8575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8DA4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6C5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F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564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0B3D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F85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DD08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5AEB6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8F44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541A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7422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F51D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3849C1" w14:textId="77777777" w:rsidR="000236E6" w:rsidRPr="00C30D6B" w:rsidRDefault="000236E6" w:rsidP="001A75DA">
            <w:pPr>
              <w:pStyle w:val="TAL"/>
            </w:pPr>
          </w:p>
        </w:tc>
        <w:tc>
          <w:tcPr>
            <w:tcW w:w="850" w:type="dxa"/>
            <w:tcBorders>
              <w:left w:val="single" w:sz="4" w:space="0" w:color="auto"/>
            </w:tcBorders>
            <w:shd w:val="clear" w:color="auto" w:fill="auto"/>
          </w:tcPr>
          <w:p w14:paraId="647223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09C768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FF8E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3FA37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305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8AC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8EF08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2CA4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CC0B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86FDF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D56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D3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FB5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4537B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DD935" w14:textId="77777777" w:rsidR="000236E6" w:rsidRPr="00C30D6B" w:rsidRDefault="000236E6" w:rsidP="001A75DA">
            <w:pPr>
              <w:pStyle w:val="TAL"/>
            </w:pPr>
          </w:p>
        </w:tc>
        <w:tc>
          <w:tcPr>
            <w:tcW w:w="850" w:type="dxa"/>
            <w:tcBorders>
              <w:left w:val="single" w:sz="4" w:space="0" w:color="auto"/>
            </w:tcBorders>
            <w:shd w:val="clear" w:color="auto" w:fill="auto"/>
          </w:tcPr>
          <w:p w14:paraId="36F2B2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17AF0A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31447B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B353D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7F18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AED4D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CC29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1FDB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43BD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64FD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1B39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F6D2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ADB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7C40A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EAB9E" w14:textId="77777777" w:rsidR="000236E6" w:rsidRPr="00C30D6B" w:rsidRDefault="000236E6" w:rsidP="001A75DA">
            <w:pPr>
              <w:pStyle w:val="TAL"/>
            </w:pPr>
          </w:p>
        </w:tc>
        <w:tc>
          <w:tcPr>
            <w:tcW w:w="850" w:type="dxa"/>
            <w:tcBorders>
              <w:left w:val="single" w:sz="4" w:space="0" w:color="auto"/>
            </w:tcBorders>
            <w:shd w:val="clear" w:color="auto" w:fill="auto"/>
          </w:tcPr>
          <w:p w14:paraId="3ACAC1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0F7A14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96A3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A42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4A79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23A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09A4F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F9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28FCB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1778D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2711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8D5CE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704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77D8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D30ECB" w14:textId="77777777" w:rsidR="000236E6" w:rsidRPr="00C30D6B" w:rsidRDefault="000236E6" w:rsidP="001A75DA">
            <w:pPr>
              <w:pStyle w:val="TAL"/>
            </w:pPr>
          </w:p>
        </w:tc>
        <w:tc>
          <w:tcPr>
            <w:tcW w:w="850" w:type="dxa"/>
            <w:tcBorders>
              <w:left w:val="single" w:sz="4" w:space="0" w:color="auto"/>
            </w:tcBorders>
            <w:shd w:val="clear" w:color="auto" w:fill="auto"/>
          </w:tcPr>
          <w:p w14:paraId="69EB29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7DADD1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103E2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AB8DE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43F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D21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23FB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C9C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582AF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466F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CC91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9072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BA2D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68D6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C6550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1B975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22EC7F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5D3CE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995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EED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CB3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6904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83BF8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B37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3171E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3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8829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F73225" w14:textId="77777777" w:rsidR="000236E6" w:rsidRPr="00C30D6B" w:rsidRDefault="000236E6" w:rsidP="001A75DA">
            <w:pPr>
              <w:pStyle w:val="TAL"/>
            </w:pPr>
          </w:p>
        </w:tc>
        <w:tc>
          <w:tcPr>
            <w:tcW w:w="850" w:type="dxa"/>
            <w:vMerge/>
            <w:tcBorders>
              <w:left w:val="single" w:sz="4" w:space="0" w:color="auto"/>
            </w:tcBorders>
            <w:shd w:val="clear" w:color="auto" w:fill="auto"/>
          </w:tcPr>
          <w:p w14:paraId="614B9C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C9F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B2D8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CDE1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0DF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005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403E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4775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244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5630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2F9A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AD47E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795C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CF9C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168A1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BF05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E603C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CF60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AFC8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0B04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6CE1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AA21A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7DF6F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BBC0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A635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BA32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4AFFE6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F24B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5F02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2071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9D8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7BD3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15D3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15A8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DE8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860D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3D1D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BCF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74D4ABA" w14:textId="77777777" w:rsidR="000236E6" w:rsidRPr="0009777B" w:rsidRDefault="000236E6" w:rsidP="001A75DA">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B3879F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0ACD680"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AD9C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C4992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7B37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B1A60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05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BB10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09F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DA3F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3F94B31C" w14:textId="77777777" w:rsidR="000236E6" w:rsidRPr="00C30D6B" w:rsidRDefault="000236E6" w:rsidP="001A75DA">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46A80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36B5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duration</w:t>
            </w:r>
          </w:p>
        </w:tc>
        <w:tc>
          <w:tcPr>
            <w:tcW w:w="673" w:type="dxa"/>
            <w:tcBorders>
              <w:top w:val="single" w:sz="4" w:space="0" w:color="auto"/>
              <w:bottom w:val="single" w:sz="4" w:space="0" w:color="auto"/>
            </w:tcBorders>
            <w:shd w:val="clear" w:color="auto" w:fill="auto"/>
            <w:vAlign w:val="center"/>
          </w:tcPr>
          <w:p w14:paraId="599BC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8C2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78AB76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64DE03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3431B4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71F7EA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4EFA8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BBF8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EB2F8B8" w14:textId="77777777" w:rsidR="000236E6" w:rsidRPr="0009777B" w:rsidRDefault="000236E6" w:rsidP="001A75D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FCA0DB"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B3CEB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0D54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5DC1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C7AD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586B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15A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E36A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6F5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57DF3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4381F9"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2ADDF0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5568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2A87F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E0A4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84BA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0E40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6F44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58B2E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77D0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1AF02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1FA57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BECE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B1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27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A1227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0ACC35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BF757B3" w14:textId="77777777" w:rsidR="000236E6" w:rsidRPr="00C30D6B" w:rsidRDefault="000236E6" w:rsidP="001A75DA">
            <w:pPr>
              <w:pStyle w:val="TAL"/>
            </w:pPr>
          </w:p>
        </w:tc>
        <w:tc>
          <w:tcPr>
            <w:tcW w:w="850" w:type="dxa"/>
            <w:vMerge/>
            <w:tcBorders>
              <w:left w:val="single" w:sz="4" w:space="0" w:color="auto"/>
            </w:tcBorders>
            <w:shd w:val="clear" w:color="auto" w:fill="auto"/>
          </w:tcPr>
          <w:p w14:paraId="6AEC58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0924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D34A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CE2F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05A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9599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2B3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E0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92D6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869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0278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994C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112F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59AD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6F73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B06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E5E1D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3B007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D8E34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3705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file change notification of FDN file</w:t>
            </w:r>
          </w:p>
        </w:tc>
        <w:tc>
          <w:tcPr>
            <w:tcW w:w="673" w:type="dxa"/>
            <w:shd w:val="clear" w:color="auto" w:fill="auto"/>
          </w:tcPr>
          <w:p w14:paraId="26F97F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ADCE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2E5C2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035E2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221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C461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73C61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2844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A451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CBC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E9E2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96E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B07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8AF64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814C0C2" w14:textId="77777777" w:rsidR="000236E6" w:rsidRPr="00C30D6B" w:rsidRDefault="000236E6" w:rsidP="001A75DA">
            <w:pPr>
              <w:pStyle w:val="TAL"/>
            </w:pPr>
          </w:p>
        </w:tc>
        <w:tc>
          <w:tcPr>
            <w:tcW w:w="850" w:type="dxa"/>
            <w:vMerge/>
            <w:tcBorders>
              <w:left w:val="single" w:sz="4" w:space="0" w:color="auto"/>
            </w:tcBorders>
            <w:shd w:val="clear" w:color="auto" w:fill="auto"/>
          </w:tcPr>
          <w:p w14:paraId="1F337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732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CB9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0B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8FD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538B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0F76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3F7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C18A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D36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E6A6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455A7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50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C4C3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86BB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E21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6088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17E3A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0865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7E153F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file change notification of ADN</w:t>
            </w:r>
          </w:p>
        </w:tc>
        <w:tc>
          <w:tcPr>
            <w:tcW w:w="673" w:type="dxa"/>
            <w:shd w:val="clear" w:color="auto" w:fill="auto"/>
          </w:tcPr>
          <w:p w14:paraId="103C2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B07C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69D4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C168 AND</w:t>
            </w:r>
          </w:p>
          <w:p w14:paraId="7A513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655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F65B8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6EDE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51E2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6900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334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CBED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0A142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FD338" w14:textId="77777777" w:rsidR="000236E6" w:rsidRPr="00C30D6B" w:rsidRDefault="000236E6" w:rsidP="001A75DA">
            <w:pPr>
              <w:pStyle w:val="TAL"/>
            </w:pPr>
          </w:p>
        </w:tc>
        <w:tc>
          <w:tcPr>
            <w:tcW w:w="850" w:type="dxa"/>
            <w:vMerge/>
            <w:tcBorders>
              <w:left w:val="single" w:sz="4" w:space="0" w:color="auto"/>
            </w:tcBorders>
            <w:shd w:val="clear" w:color="auto" w:fill="auto"/>
          </w:tcPr>
          <w:p w14:paraId="3906B6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99F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B45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FFADF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60E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DEE5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BD03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40D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56BE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E7D0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2288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877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2CE1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4265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72F88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A6F9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31CEAC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0B99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AA2BF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6099D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1CA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E8B2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B6ED2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58658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028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594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1BC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20C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2C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6216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D7D93D" w14:textId="77777777" w:rsidR="000236E6" w:rsidRPr="00C30D6B" w:rsidRDefault="000236E6" w:rsidP="001A75DA">
            <w:pPr>
              <w:pStyle w:val="TAL"/>
            </w:pPr>
          </w:p>
        </w:tc>
        <w:tc>
          <w:tcPr>
            <w:tcW w:w="850" w:type="dxa"/>
            <w:vMerge/>
            <w:tcBorders>
              <w:left w:val="single" w:sz="4" w:space="0" w:color="auto"/>
            </w:tcBorders>
            <w:shd w:val="clear" w:color="auto" w:fill="auto"/>
          </w:tcPr>
          <w:p w14:paraId="52B5E2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BF9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EC32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0FE9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8935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D78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D48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59B9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D8C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41E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3FAF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0D2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7D88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50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218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E5A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683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C4880" w14:textId="77777777" w:rsidR="000236E6" w:rsidRPr="00C30D6B" w:rsidRDefault="000236E6" w:rsidP="001A75DA">
            <w:pPr>
              <w:pStyle w:val="TAL"/>
            </w:pPr>
          </w:p>
        </w:tc>
        <w:tc>
          <w:tcPr>
            <w:tcW w:w="850" w:type="dxa"/>
            <w:tcBorders>
              <w:left w:val="single" w:sz="4" w:space="0" w:color="auto"/>
            </w:tcBorders>
            <w:shd w:val="clear" w:color="auto" w:fill="auto"/>
          </w:tcPr>
          <w:p w14:paraId="6B7639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18DBB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w:t>
            </w:r>
          </w:p>
        </w:tc>
        <w:tc>
          <w:tcPr>
            <w:tcW w:w="673" w:type="dxa"/>
            <w:shd w:val="clear" w:color="auto" w:fill="auto"/>
          </w:tcPr>
          <w:p w14:paraId="2557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83548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1FD2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DE2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FEB9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D1FC3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8B4F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40FEE6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F828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7005D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6419524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shd w:val="clear" w:color="auto" w:fill="auto"/>
          </w:tcPr>
          <w:p w14:paraId="3A75A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B3C2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4484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64990F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EE9A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FA83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CA1CF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6B02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DDEE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61A7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33B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8365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CE3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49E1C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39D954" w14:textId="77777777" w:rsidR="000236E6" w:rsidRPr="00C30D6B" w:rsidRDefault="000236E6" w:rsidP="001A75DA">
            <w:pPr>
              <w:pStyle w:val="TAL"/>
            </w:pPr>
          </w:p>
        </w:tc>
        <w:tc>
          <w:tcPr>
            <w:tcW w:w="850" w:type="dxa"/>
            <w:vMerge/>
            <w:tcBorders>
              <w:left w:val="single" w:sz="4" w:space="0" w:color="auto"/>
            </w:tcBorders>
            <w:shd w:val="clear" w:color="auto" w:fill="auto"/>
          </w:tcPr>
          <w:p w14:paraId="30536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B556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E24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DE99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BE1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19D3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CDD2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E1F9E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1F3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952C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BDE61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488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69A4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5CC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E46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DC8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61E6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666A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808E6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188D6C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shd w:val="clear" w:color="auto" w:fill="auto"/>
          </w:tcPr>
          <w:p w14:paraId="04855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A809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2DA6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551F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F9CF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71C3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61D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036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4109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15B3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2B69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4A3E32" w14:textId="77777777" w:rsidR="000236E6" w:rsidRPr="00C30D6B" w:rsidRDefault="000236E6" w:rsidP="001A75DA">
            <w:pPr>
              <w:pStyle w:val="TAL"/>
            </w:pPr>
          </w:p>
        </w:tc>
        <w:tc>
          <w:tcPr>
            <w:tcW w:w="850" w:type="dxa"/>
            <w:vMerge/>
            <w:tcBorders>
              <w:left w:val="single" w:sz="4" w:space="0" w:color="auto"/>
            </w:tcBorders>
            <w:shd w:val="clear" w:color="auto" w:fill="auto"/>
          </w:tcPr>
          <w:p w14:paraId="1B40F5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0416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D99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73987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51E3A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3C27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F0F5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8111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1E7CE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FC89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72509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DC30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4CA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EF50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146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A489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31539" w14:textId="77777777" w:rsidR="000236E6" w:rsidRPr="00C30D6B" w:rsidRDefault="000236E6" w:rsidP="001A75DA">
            <w:pPr>
              <w:pStyle w:val="TAL"/>
            </w:pPr>
          </w:p>
        </w:tc>
        <w:tc>
          <w:tcPr>
            <w:tcW w:w="850" w:type="dxa"/>
            <w:vMerge/>
            <w:tcBorders>
              <w:left w:val="single" w:sz="4" w:space="0" w:color="auto"/>
            </w:tcBorders>
            <w:shd w:val="clear" w:color="auto" w:fill="auto"/>
          </w:tcPr>
          <w:p w14:paraId="05D22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B6415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AB4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6CB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E4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1F66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27D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2E1D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8344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8D84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CAB9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81F2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A421B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8E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C8F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09C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3707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3CFD6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2D207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5E7589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shd w:val="clear" w:color="auto" w:fill="auto"/>
          </w:tcPr>
          <w:p w14:paraId="5E288D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BAE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A784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A1B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830F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B9F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6181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C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68AC5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269CAE" w14:textId="77777777" w:rsidR="000236E6" w:rsidRPr="00C30D6B" w:rsidRDefault="000236E6" w:rsidP="001A75DA">
            <w:pPr>
              <w:pStyle w:val="TAL"/>
            </w:pPr>
          </w:p>
        </w:tc>
        <w:tc>
          <w:tcPr>
            <w:tcW w:w="850" w:type="dxa"/>
            <w:vMerge/>
            <w:tcBorders>
              <w:left w:val="single" w:sz="4" w:space="0" w:color="auto"/>
            </w:tcBorders>
            <w:shd w:val="clear" w:color="auto" w:fill="auto"/>
          </w:tcPr>
          <w:p w14:paraId="06556C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20A6F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DB32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C4667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F1B7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B296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A82D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F374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CD6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F18A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F984E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A8ECC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D8FB6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1D4CD3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shd w:val="clear" w:color="auto" w:fill="auto"/>
          </w:tcPr>
          <w:p w14:paraId="275CEE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332D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4D6D1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8C24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46252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3B0E0FA1" w14:textId="698026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7A7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7E8D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F72C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B8DAB" w14:textId="77777777" w:rsidR="000236E6" w:rsidRPr="00C30D6B" w:rsidRDefault="000236E6" w:rsidP="001A75DA">
            <w:pPr>
              <w:pStyle w:val="TAL"/>
            </w:pPr>
          </w:p>
        </w:tc>
        <w:tc>
          <w:tcPr>
            <w:tcW w:w="850" w:type="dxa"/>
            <w:vMerge/>
            <w:tcBorders>
              <w:left w:val="single" w:sz="4" w:space="0" w:color="auto"/>
            </w:tcBorders>
            <w:shd w:val="clear" w:color="auto" w:fill="auto"/>
          </w:tcPr>
          <w:p w14:paraId="3326C2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FF5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D04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535C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BB8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7806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397C2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100398AC" w14:textId="7458E7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04B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121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F61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2F37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9226A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84D53C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shd w:val="clear" w:color="auto" w:fill="auto"/>
          </w:tcPr>
          <w:p w14:paraId="19945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16D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47CE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7AC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C1E6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A28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58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9F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47B02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2FD73" w14:textId="77777777" w:rsidR="000236E6" w:rsidRPr="00C30D6B" w:rsidRDefault="000236E6" w:rsidP="001A75DA">
            <w:pPr>
              <w:pStyle w:val="TAL"/>
            </w:pPr>
          </w:p>
        </w:tc>
        <w:tc>
          <w:tcPr>
            <w:tcW w:w="850" w:type="dxa"/>
            <w:vMerge/>
            <w:tcBorders>
              <w:left w:val="single" w:sz="4" w:space="0" w:color="auto"/>
            </w:tcBorders>
            <w:shd w:val="clear" w:color="auto" w:fill="auto"/>
          </w:tcPr>
          <w:p w14:paraId="7A0200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CE39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7B4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15F5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696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F7319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D92F3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A4F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8A3E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1E2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780AF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14BBB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7115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295C0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4B646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8BEB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0E8F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DC77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CE0C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C05C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A050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4D85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799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D7D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7C7C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EA94A8" w14:textId="77777777" w:rsidR="000236E6" w:rsidRPr="00C30D6B" w:rsidRDefault="000236E6" w:rsidP="001A75DA">
            <w:pPr>
              <w:pStyle w:val="TAL"/>
            </w:pPr>
          </w:p>
        </w:tc>
        <w:tc>
          <w:tcPr>
            <w:tcW w:w="850" w:type="dxa"/>
            <w:vMerge/>
            <w:tcBorders>
              <w:left w:val="single" w:sz="4" w:space="0" w:color="auto"/>
            </w:tcBorders>
            <w:shd w:val="clear" w:color="auto" w:fill="auto"/>
          </w:tcPr>
          <w:p w14:paraId="2855BE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C71B4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22F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2610C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CD431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3810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892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6EDE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1686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EAC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CB4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AB8D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72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862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40C6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B7E252" w14:textId="77777777" w:rsidR="000236E6" w:rsidRPr="00C30D6B" w:rsidRDefault="000236E6" w:rsidP="001A75DA">
            <w:pPr>
              <w:pStyle w:val="TAL"/>
            </w:pPr>
          </w:p>
        </w:tc>
        <w:tc>
          <w:tcPr>
            <w:tcW w:w="850" w:type="dxa"/>
            <w:vMerge/>
            <w:tcBorders>
              <w:left w:val="single" w:sz="4" w:space="0" w:color="auto"/>
            </w:tcBorders>
            <w:shd w:val="clear" w:color="auto" w:fill="auto"/>
          </w:tcPr>
          <w:p w14:paraId="49721E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075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B9BA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3EE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A66C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A28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FAA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312B6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FFC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A9B8D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8CE3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06C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214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9C9E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78E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C06D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0B297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C435A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1F0151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109178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7D959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5A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BBA0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207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8AED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3D48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A75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08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8566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1584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27A857" w14:textId="77777777" w:rsidR="000236E6" w:rsidRPr="00C30D6B" w:rsidRDefault="000236E6" w:rsidP="001A75DA">
            <w:pPr>
              <w:pStyle w:val="TAL"/>
            </w:pPr>
          </w:p>
        </w:tc>
        <w:tc>
          <w:tcPr>
            <w:tcW w:w="850" w:type="dxa"/>
            <w:vMerge/>
            <w:tcBorders>
              <w:left w:val="single" w:sz="4" w:space="0" w:color="auto"/>
            </w:tcBorders>
            <w:shd w:val="clear" w:color="auto" w:fill="auto"/>
          </w:tcPr>
          <w:p w14:paraId="1671D62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31EA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E0A1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4A4EB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E177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5C46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B747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E8CD5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ED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35F8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DFA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CBD2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47A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38D0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9E4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4DB489"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83CFA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EC335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1ED3F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159C70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9DF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25D2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041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E4694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4E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DE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2115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9F320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13B08F" w14:textId="77777777" w:rsidR="000236E6" w:rsidRPr="00C30D6B" w:rsidRDefault="000236E6" w:rsidP="001A75DA">
            <w:pPr>
              <w:pStyle w:val="TAL"/>
            </w:pPr>
          </w:p>
        </w:tc>
        <w:tc>
          <w:tcPr>
            <w:tcW w:w="850" w:type="dxa"/>
            <w:vMerge/>
            <w:tcBorders>
              <w:left w:val="single" w:sz="4" w:space="0" w:color="auto"/>
            </w:tcBorders>
            <w:shd w:val="clear" w:color="auto" w:fill="auto"/>
          </w:tcPr>
          <w:p w14:paraId="256907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58A5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205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66078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0202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5E1957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7F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E8A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B3D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AE68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DEF4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214CB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B88F8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0C34E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3FA3B4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4654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32223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A8A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3287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1800A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2F60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A6B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2DD1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FED05" w14:textId="77777777" w:rsidR="000236E6" w:rsidRPr="00C30D6B" w:rsidRDefault="000236E6" w:rsidP="001A75DA">
            <w:pPr>
              <w:pStyle w:val="TAL"/>
            </w:pPr>
          </w:p>
        </w:tc>
        <w:tc>
          <w:tcPr>
            <w:tcW w:w="850" w:type="dxa"/>
            <w:vMerge/>
            <w:tcBorders>
              <w:left w:val="single" w:sz="4" w:space="0" w:color="auto"/>
            </w:tcBorders>
            <w:shd w:val="clear" w:color="auto" w:fill="auto"/>
          </w:tcPr>
          <w:p w14:paraId="64449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98E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253E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EBD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946B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14E7E4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F244D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B415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DB4F7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887C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7AAF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BBA5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1890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166A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shd w:val="clear" w:color="auto" w:fill="auto"/>
          </w:tcPr>
          <w:p w14:paraId="5A170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1C615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405C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B1FF5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40F2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3CD4F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6786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FAF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AFBF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9F013A" w14:textId="77777777" w:rsidR="000236E6" w:rsidRPr="00C30D6B" w:rsidRDefault="000236E6" w:rsidP="001A75DA">
            <w:pPr>
              <w:pStyle w:val="TAL"/>
            </w:pPr>
          </w:p>
        </w:tc>
        <w:tc>
          <w:tcPr>
            <w:tcW w:w="850" w:type="dxa"/>
            <w:vMerge/>
            <w:tcBorders>
              <w:left w:val="single" w:sz="4" w:space="0" w:color="auto"/>
            </w:tcBorders>
            <w:shd w:val="clear" w:color="auto" w:fill="auto"/>
          </w:tcPr>
          <w:p w14:paraId="5CFEEA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842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A721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CFC2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5BD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700E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9084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D0EBE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9BBA0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17D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EE5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6F12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36D6B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77D28DB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InterRAT</w:t>
            </w:r>
          </w:p>
        </w:tc>
        <w:tc>
          <w:tcPr>
            <w:tcW w:w="673" w:type="dxa"/>
            <w:shd w:val="clear" w:color="auto" w:fill="auto"/>
          </w:tcPr>
          <w:p w14:paraId="63934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757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0DA6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08C78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97C5C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2EF22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0AFF68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034D4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D39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75AAD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750E" w14:textId="77777777" w:rsidR="000236E6" w:rsidRPr="00C30D6B" w:rsidRDefault="000236E6" w:rsidP="001A75DA">
            <w:pPr>
              <w:pStyle w:val="TAL"/>
            </w:pPr>
          </w:p>
        </w:tc>
        <w:tc>
          <w:tcPr>
            <w:tcW w:w="850" w:type="dxa"/>
            <w:vMerge/>
            <w:tcBorders>
              <w:left w:val="single" w:sz="4" w:space="0" w:color="auto"/>
            </w:tcBorders>
            <w:shd w:val="clear" w:color="auto" w:fill="auto"/>
          </w:tcPr>
          <w:p w14:paraId="02758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8ADE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8B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D5BD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D5A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6F1D7E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996B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5ECA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2570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3EEC9E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168AED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B89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4F447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C1F73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3684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1E9640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shd w:val="clear" w:color="auto" w:fill="auto"/>
          </w:tcPr>
          <w:p w14:paraId="053753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991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AC7A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8419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7256D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11F5E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21593F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F68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8498891" w14:textId="11A6E7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8090D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489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2455A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0236C9" w14:textId="77777777" w:rsidR="000236E6" w:rsidRPr="00C30D6B" w:rsidRDefault="000236E6" w:rsidP="001A75DA">
            <w:pPr>
              <w:pStyle w:val="TAL"/>
            </w:pPr>
          </w:p>
        </w:tc>
        <w:tc>
          <w:tcPr>
            <w:tcW w:w="850" w:type="dxa"/>
            <w:vMerge/>
            <w:tcBorders>
              <w:left w:val="single" w:sz="4" w:space="0" w:color="auto"/>
            </w:tcBorders>
            <w:shd w:val="clear" w:color="auto" w:fill="auto"/>
          </w:tcPr>
          <w:p w14:paraId="71FCA7A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B82A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4813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017F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742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28985A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7C934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7D00A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1E6A2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99099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6738B5" w14:textId="4B063AF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1F76F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7A12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34582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F68E08" w14:textId="77777777" w:rsidR="000236E6" w:rsidRPr="00C30D6B" w:rsidRDefault="000236E6" w:rsidP="001A75DA">
            <w:pPr>
              <w:pStyle w:val="TAL"/>
            </w:pPr>
          </w:p>
        </w:tc>
        <w:tc>
          <w:tcPr>
            <w:tcW w:w="850" w:type="dxa"/>
            <w:tcBorders>
              <w:left w:val="single" w:sz="4" w:space="0" w:color="auto"/>
            </w:tcBorders>
            <w:shd w:val="clear" w:color="auto" w:fill="auto"/>
          </w:tcPr>
          <w:p w14:paraId="2BB3A2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3.4</w:t>
            </w:r>
          </w:p>
        </w:tc>
        <w:tc>
          <w:tcPr>
            <w:tcW w:w="2494" w:type="dxa"/>
            <w:shd w:val="clear" w:color="auto" w:fill="auto"/>
          </w:tcPr>
          <w:p w14:paraId="25774B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shd w:val="clear" w:color="auto" w:fill="auto"/>
          </w:tcPr>
          <w:p w14:paraId="6C8757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F41A1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D70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AFFE3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5D41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556578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0BC4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EB33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0197ED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1D1007" w14:textId="77777777" w:rsidR="00373F92" w:rsidRPr="00C30D6B" w:rsidRDefault="00373F92" w:rsidP="00373F92">
            <w:pPr>
              <w:pStyle w:val="TAL"/>
            </w:pPr>
          </w:p>
        </w:tc>
        <w:tc>
          <w:tcPr>
            <w:tcW w:w="850" w:type="dxa"/>
            <w:tcBorders>
              <w:left w:val="single" w:sz="4" w:space="0" w:color="auto"/>
            </w:tcBorders>
            <w:shd w:val="clear" w:color="auto" w:fill="auto"/>
          </w:tcPr>
          <w:p w14:paraId="38FC957D" w14:textId="2A3C92D2"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3.5</w:t>
            </w:r>
          </w:p>
        </w:tc>
        <w:tc>
          <w:tcPr>
            <w:tcW w:w="2494" w:type="dxa"/>
            <w:shd w:val="clear" w:color="auto" w:fill="auto"/>
          </w:tcPr>
          <w:p w14:paraId="4CFFB80C" w14:textId="0112A9C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shd w:val="clear" w:color="auto" w:fill="auto"/>
          </w:tcPr>
          <w:p w14:paraId="094483D2" w14:textId="44088ABE"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2481D280"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54FB8" w14:textId="6B6CCA85"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668009CD" w14:textId="47977A9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904F402" w14:textId="19466692"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E11D834"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A016CF"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373F92" w:rsidRPr="00C30D6B" w14:paraId="2333EF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F8E591" w14:textId="77777777" w:rsidR="00373F92" w:rsidRPr="00C30D6B" w:rsidRDefault="00373F92" w:rsidP="00373F92">
            <w:pPr>
              <w:pStyle w:val="TAL"/>
            </w:pPr>
          </w:p>
        </w:tc>
        <w:tc>
          <w:tcPr>
            <w:tcW w:w="850" w:type="dxa"/>
            <w:tcBorders>
              <w:left w:val="single" w:sz="4" w:space="0" w:color="auto"/>
            </w:tcBorders>
            <w:shd w:val="clear" w:color="auto" w:fill="auto"/>
          </w:tcPr>
          <w:p w14:paraId="0B8BEFA1" w14:textId="6775502C"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t>3.6</w:t>
            </w:r>
          </w:p>
        </w:tc>
        <w:tc>
          <w:tcPr>
            <w:tcW w:w="2494" w:type="dxa"/>
            <w:shd w:val="clear" w:color="auto" w:fill="auto"/>
          </w:tcPr>
          <w:p w14:paraId="1274A206" w14:textId="0572E5A9" w:rsidR="00373F92" w:rsidRPr="00C30D6B" w:rsidRDefault="00373F92" w:rsidP="00373F92">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w:t>
            </w:r>
            <w:r>
              <w:t>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shd w:val="clear" w:color="auto" w:fill="auto"/>
          </w:tcPr>
          <w:p w14:paraId="1F786BF1" w14:textId="23E146B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shd w:val="clear" w:color="auto" w:fill="auto"/>
          </w:tcPr>
          <w:p w14:paraId="69D1B305"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CDC90B" w14:textId="35F85285"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C</w:t>
            </w:r>
            <w:r w:rsidR="00E64064">
              <w:t>23</w:t>
            </w:r>
            <w:r w:rsidR="00D14AAE">
              <w:t>9</w:t>
            </w:r>
          </w:p>
        </w:tc>
        <w:tc>
          <w:tcPr>
            <w:tcW w:w="1020" w:type="dxa"/>
            <w:shd w:val="clear" w:color="auto" w:fill="auto"/>
          </w:tcPr>
          <w:p w14:paraId="6DA678FE" w14:textId="1CBFF451"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shd w:val="clear" w:color="auto" w:fill="auto"/>
          </w:tcPr>
          <w:p w14:paraId="267CABD9" w14:textId="0B0C931B"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7D97C2D"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7D83BF" w14:textId="77777777" w:rsidR="00373F92" w:rsidRPr="00C30D6B" w:rsidRDefault="00373F92" w:rsidP="00373F92">
            <w:pPr>
              <w:pStyle w:val="TAC"/>
              <w:cnfStyle w:val="000000100000" w:firstRow="0" w:lastRow="0" w:firstColumn="0" w:lastColumn="0" w:oddVBand="0" w:evenVBand="0" w:oddHBand="1" w:evenHBand="0" w:firstRowFirstColumn="0" w:firstRowLastColumn="0" w:lastRowFirstColumn="0" w:lastRowLastColumn="0"/>
            </w:pPr>
          </w:p>
        </w:tc>
      </w:tr>
      <w:tr w:rsidR="00373F92" w:rsidRPr="00C30D6B" w14:paraId="1BC2E1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F073C9" w14:textId="77777777" w:rsidR="00373F92" w:rsidRPr="00C30D6B" w:rsidRDefault="00373F92" w:rsidP="00373F92">
            <w:pPr>
              <w:pStyle w:val="TAL"/>
            </w:pPr>
          </w:p>
        </w:tc>
        <w:tc>
          <w:tcPr>
            <w:tcW w:w="850" w:type="dxa"/>
            <w:tcBorders>
              <w:left w:val="single" w:sz="4" w:space="0" w:color="auto"/>
            </w:tcBorders>
            <w:shd w:val="clear" w:color="auto" w:fill="auto"/>
          </w:tcPr>
          <w:p w14:paraId="45968F9B" w14:textId="237E5F8B"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t>3.7</w:t>
            </w:r>
          </w:p>
        </w:tc>
        <w:tc>
          <w:tcPr>
            <w:tcW w:w="2494" w:type="dxa"/>
            <w:shd w:val="clear" w:color="auto" w:fill="auto"/>
          </w:tcPr>
          <w:p w14:paraId="3C0FFFE1" w14:textId="118E31EF" w:rsidR="00373F92" w:rsidRPr="00C30D6B" w:rsidRDefault="00373F92" w:rsidP="00373F92">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r>
              <w:t>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shd w:val="clear" w:color="auto" w:fill="auto"/>
          </w:tcPr>
          <w:p w14:paraId="4CD83B05" w14:textId="171E4B9C"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1E5D1851"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7AABAC" w14:textId="3448100F"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C</w:t>
            </w:r>
            <w:r w:rsidR="00E64064">
              <w:t>23</w:t>
            </w:r>
            <w:r w:rsidR="00D14AAE">
              <w:t>9</w:t>
            </w:r>
          </w:p>
        </w:tc>
        <w:tc>
          <w:tcPr>
            <w:tcW w:w="1020" w:type="dxa"/>
            <w:shd w:val="clear" w:color="auto" w:fill="auto"/>
          </w:tcPr>
          <w:p w14:paraId="2118D3EE" w14:textId="4B33CBA4"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50872169" w14:textId="1D182AB3"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B198BB7"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11CBC3" w14:textId="77777777" w:rsidR="00373F92" w:rsidRPr="00C30D6B" w:rsidRDefault="00373F92" w:rsidP="00373F92">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3903D0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2795F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FB0A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77560C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AID, E-UTRAN or UTRAN</w:t>
            </w:r>
          </w:p>
        </w:tc>
        <w:tc>
          <w:tcPr>
            <w:tcW w:w="673" w:type="dxa"/>
            <w:shd w:val="clear" w:color="auto" w:fill="auto"/>
          </w:tcPr>
          <w:p w14:paraId="3B1CA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6051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44B1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F4B52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7B12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21D6E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4CA4B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4E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E59E5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82CB4E" w14:textId="77777777" w:rsidR="000236E6" w:rsidRPr="00C30D6B" w:rsidRDefault="000236E6" w:rsidP="001A75DA">
            <w:pPr>
              <w:pStyle w:val="TAL"/>
            </w:pPr>
          </w:p>
        </w:tc>
        <w:tc>
          <w:tcPr>
            <w:tcW w:w="850" w:type="dxa"/>
            <w:vMerge/>
            <w:tcBorders>
              <w:left w:val="single" w:sz="4" w:space="0" w:color="auto"/>
            </w:tcBorders>
            <w:shd w:val="clear" w:color="auto" w:fill="auto"/>
          </w:tcPr>
          <w:p w14:paraId="27BE2F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4160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23D5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AB13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83A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413AAC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02ECC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0FE6E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4BCF3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68D1B2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B752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27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F9651F" w14:textId="77777777" w:rsidR="000236E6" w:rsidRPr="00C30D6B" w:rsidRDefault="000236E6" w:rsidP="001A75DA">
            <w:pPr>
              <w:pStyle w:val="TAL"/>
            </w:pPr>
          </w:p>
        </w:tc>
        <w:tc>
          <w:tcPr>
            <w:tcW w:w="850" w:type="dxa"/>
            <w:tcBorders>
              <w:left w:val="single" w:sz="4" w:space="0" w:color="auto"/>
            </w:tcBorders>
            <w:shd w:val="clear" w:color="auto" w:fill="auto"/>
          </w:tcPr>
          <w:p w14:paraId="07A942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036767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30F7D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863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FD2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9DA9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2CBC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DA9A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F9E13F" w14:textId="491001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042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44E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7F84D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83707" w14:textId="77777777" w:rsidR="000236E6" w:rsidRPr="00C30D6B" w:rsidRDefault="000236E6" w:rsidP="001A75DA">
            <w:pPr>
              <w:pStyle w:val="TAL"/>
            </w:pPr>
          </w:p>
        </w:tc>
        <w:tc>
          <w:tcPr>
            <w:tcW w:w="850" w:type="dxa"/>
            <w:tcBorders>
              <w:left w:val="single" w:sz="4" w:space="0" w:color="auto"/>
            </w:tcBorders>
            <w:shd w:val="clear" w:color="auto" w:fill="auto"/>
          </w:tcPr>
          <w:p w14:paraId="23F3CB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5ADE63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209CBC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F0F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73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F384F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E557E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0DC5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125AD49" w14:textId="0622C01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58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06AB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B73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BB6229" w14:textId="77777777" w:rsidR="000236E6" w:rsidRPr="00C30D6B" w:rsidRDefault="000236E6" w:rsidP="001A75DA">
            <w:pPr>
              <w:pStyle w:val="TAL"/>
            </w:pPr>
          </w:p>
        </w:tc>
        <w:tc>
          <w:tcPr>
            <w:tcW w:w="850" w:type="dxa"/>
            <w:tcBorders>
              <w:left w:val="single" w:sz="4" w:space="0" w:color="auto"/>
            </w:tcBorders>
            <w:shd w:val="clear" w:color="auto" w:fill="auto"/>
          </w:tcPr>
          <w:p w14:paraId="0EB1A6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503FB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IMSI Changing procedure, NG-RAN</w:t>
            </w:r>
          </w:p>
        </w:tc>
        <w:tc>
          <w:tcPr>
            <w:tcW w:w="673" w:type="dxa"/>
            <w:shd w:val="clear" w:color="auto" w:fill="auto"/>
          </w:tcPr>
          <w:p w14:paraId="388E0E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3CD4F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54DB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C7AE2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313E9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8C322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010A7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A034D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3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9A95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975E70" w14:textId="77777777" w:rsidR="000236E6" w:rsidRPr="00C30D6B" w:rsidRDefault="000236E6" w:rsidP="001A75DA">
            <w:pPr>
              <w:pStyle w:val="TAL"/>
            </w:pPr>
          </w:p>
        </w:tc>
        <w:tc>
          <w:tcPr>
            <w:tcW w:w="850" w:type="dxa"/>
            <w:tcBorders>
              <w:left w:val="single" w:sz="4" w:space="0" w:color="auto"/>
            </w:tcBorders>
            <w:shd w:val="clear" w:color="auto" w:fill="auto"/>
          </w:tcPr>
          <w:p w14:paraId="720EC1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3B1041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IMSI Changing procedure, NG-RAN</w:t>
            </w:r>
          </w:p>
        </w:tc>
        <w:tc>
          <w:tcPr>
            <w:tcW w:w="673" w:type="dxa"/>
            <w:shd w:val="clear" w:color="auto" w:fill="auto"/>
          </w:tcPr>
          <w:p w14:paraId="79B34C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6E9C0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2D08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1BCF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6A0BA0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B172D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232BE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708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F5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F07EB8" w:rsidRPr="00C30D6B" w14:paraId="2A6A9558" w14:textId="77777777" w:rsidTr="009C4E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8D0891" w14:textId="77777777" w:rsidR="00F07EB8" w:rsidRPr="00C30D6B" w:rsidRDefault="00F07EB8" w:rsidP="00F07EB8">
            <w:pPr>
              <w:pStyle w:val="TAL"/>
            </w:pPr>
          </w:p>
        </w:tc>
        <w:tc>
          <w:tcPr>
            <w:tcW w:w="850" w:type="dxa"/>
            <w:tcBorders>
              <w:left w:val="single" w:sz="4" w:space="0" w:color="auto"/>
            </w:tcBorders>
            <w:shd w:val="clear" w:color="auto" w:fill="auto"/>
            <w:vAlign w:val="center"/>
          </w:tcPr>
          <w:p w14:paraId="478E649D" w14:textId="186D81E0"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3CB6AEE1" w14:textId="399C5038" w:rsidR="00F07EB8" w:rsidRPr="00C30D6B" w:rsidRDefault="00F07EB8" w:rsidP="00F07EB8">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475FD165" w14:textId="3CBE49D6"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41F0D97F" w14:textId="77777777"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4FD4B3C1" w14:textId="6B237A3F"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4B15A51E"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186C4ED6" w14:textId="77777777" w:rsidR="00F07EB8" w:rsidRPr="00F07EB8" w:rsidRDefault="00F07EB8" w:rsidP="00F07EB8">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2E00CC0E" w14:textId="0E19208B"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6FA0FFDD" w14:textId="75021BD5"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0E84A5C4" w14:textId="2B8BE073"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11D81A03" w14:textId="3973D3AA" w:rsidR="00F07EB8" w:rsidRPr="00C30D6B" w:rsidRDefault="00F07EB8" w:rsidP="00F07EB8">
            <w:pPr>
              <w:pStyle w:val="TAC"/>
              <w:cnfStyle w:val="000000100000" w:firstRow="0" w:lastRow="0" w:firstColumn="0" w:lastColumn="0" w:oddVBand="0" w:evenVBand="0" w:oddHBand="1" w:evenHBand="0" w:firstRowFirstColumn="0" w:firstRowLastColumn="0" w:lastRowFirstColumn="0" w:lastRowLastColumn="0"/>
            </w:pPr>
          </w:p>
        </w:tc>
      </w:tr>
      <w:tr w:rsidR="00A97535" w:rsidRPr="00C30D6B" w14:paraId="1728A737" w14:textId="77777777" w:rsidTr="009C4E28">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70631E" w14:textId="77777777" w:rsidR="00A97535" w:rsidRPr="00C30D6B" w:rsidRDefault="00A97535" w:rsidP="00A97535">
            <w:pPr>
              <w:pStyle w:val="TAL"/>
            </w:pPr>
          </w:p>
        </w:tc>
        <w:tc>
          <w:tcPr>
            <w:tcW w:w="850" w:type="dxa"/>
            <w:tcBorders>
              <w:left w:val="single" w:sz="4" w:space="0" w:color="auto"/>
            </w:tcBorders>
            <w:shd w:val="clear" w:color="auto" w:fill="auto"/>
            <w:vAlign w:val="center"/>
          </w:tcPr>
          <w:p w14:paraId="24975A61" w14:textId="72759D17"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D7304F7" w14:textId="6ECC0E05" w:rsidR="00A97535" w:rsidRPr="00F07EB8" w:rsidRDefault="00A97535" w:rsidP="00A97535">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20926DBF" w14:textId="2542D126"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C88EF16" w14:textId="77777777" w:rsidR="00A97535" w:rsidRPr="00C30D6B"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1C48E966" w14:textId="0F5E780C"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363024A6"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6FFAC84C" w14:textId="77777777" w:rsidR="00A97535" w:rsidRPr="00A97535"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342EAFB1" w14:textId="02E2FD34" w:rsidR="00A97535" w:rsidRPr="00F07EB8" w:rsidRDefault="00A97535" w:rsidP="00A97535">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7E16F7A2" w14:textId="59187574"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5226F5FD"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3BB7D9BB" w14:textId="77777777" w:rsidR="00A97535" w:rsidRPr="00F07EB8" w:rsidRDefault="00A97535" w:rsidP="00A97535">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CD093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7917D9" w14:textId="77777777" w:rsidR="000236E6" w:rsidRPr="00C30D6B" w:rsidRDefault="000236E6" w:rsidP="001A75DA">
            <w:pPr>
              <w:pStyle w:val="TAL"/>
            </w:pPr>
          </w:p>
        </w:tc>
        <w:tc>
          <w:tcPr>
            <w:tcW w:w="850" w:type="dxa"/>
            <w:tcBorders>
              <w:left w:val="single" w:sz="4" w:space="0" w:color="auto"/>
            </w:tcBorders>
            <w:shd w:val="clear" w:color="auto" w:fill="auto"/>
          </w:tcPr>
          <w:p w14:paraId="5B94D3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777801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UICC Reset for SUPI_NAI Changing procedure, NG-RAN</w:t>
            </w:r>
          </w:p>
        </w:tc>
        <w:tc>
          <w:tcPr>
            <w:tcW w:w="673" w:type="dxa"/>
            <w:shd w:val="clear" w:color="auto" w:fill="auto"/>
          </w:tcPr>
          <w:p w14:paraId="51CD5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E8E11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38B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0A121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73CD7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D9282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9348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2DB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26A4E77" w14:textId="77777777" w:rsidTr="00A5244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75A47" w14:textId="77777777" w:rsidR="000236E6" w:rsidRPr="00C30D6B" w:rsidRDefault="000236E6" w:rsidP="001A75DA">
            <w:pPr>
              <w:pStyle w:val="TAL"/>
            </w:pPr>
          </w:p>
        </w:tc>
        <w:tc>
          <w:tcPr>
            <w:tcW w:w="850" w:type="dxa"/>
            <w:tcBorders>
              <w:left w:val="single" w:sz="4" w:space="0" w:color="auto"/>
              <w:bottom w:val="single" w:sz="4" w:space="0" w:color="auto"/>
            </w:tcBorders>
            <w:shd w:val="clear" w:color="auto" w:fill="auto"/>
          </w:tcPr>
          <w:p w14:paraId="007EFA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225767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0E298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AE53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B108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0097E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5F13E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91B7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1A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ECB1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52440" w:rsidRPr="00C30D6B" w14:paraId="3ED63DF1" w14:textId="77777777" w:rsidTr="00F771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5AC693" w14:textId="77777777" w:rsidR="00A52440" w:rsidRPr="00C30D6B" w:rsidRDefault="00A52440" w:rsidP="00A52440">
            <w:pPr>
              <w:pStyle w:val="TAL"/>
            </w:pPr>
          </w:p>
        </w:tc>
        <w:tc>
          <w:tcPr>
            <w:tcW w:w="850" w:type="dxa"/>
            <w:tcBorders>
              <w:left w:val="single" w:sz="4" w:space="0" w:color="auto"/>
              <w:bottom w:val="single" w:sz="4" w:space="0" w:color="auto"/>
            </w:tcBorders>
            <w:shd w:val="clear" w:color="auto" w:fill="auto"/>
            <w:vAlign w:val="center"/>
          </w:tcPr>
          <w:p w14:paraId="0C80C25B" w14:textId="60184918"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2ACE571" w14:textId="53858BED" w:rsidR="00A52440" w:rsidRPr="00C30D6B" w:rsidRDefault="00A52440" w:rsidP="00A5244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7DEAE55B" w14:textId="4555E554"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376DD4F0"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B4BA661" w14:textId="77777777" w:rsidR="00A52440" w:rsidRPr="00A52440"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B8EBEDA" w14:textId="703A891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7E3C657E" w14:textId="10A92300"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6E0E8ABB" w14:textId="43B077F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3EED20CB"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A0FE523" w14:textId="77777777" w:rsidR="00A52440" w:rsidRPr="00C30D6B" w:rsidRDefault="00A52440" w:rsidP="00A52440">
            <w:pPr>
              <w:pStyle w:val="TAC"/>
              <w:cnfStyle w:val="000000100000" w:firstRow="0" w:lastRow="0" w:firstColumn="0" w:lastColumn="0" w:oddVBand="0" w:evenVBand="0" w:oddHBand="1" w:evenHBand="0" w:firstRowFirstColumn="0" w:firstRowLastColumn="0" w:lastRowFirstColumn="0" w:lastRowLastColumn="0"/>
            </w:pPr>
          </w:p>
        </w:tc>
      </w:tr>
      <w:tr w:rsidR="00F77102" w:rsidRPr="00C30D6B" w14:paraId="1232CD93" w14:textId="77777777" w:rsidTr="00DA5672">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655D6" w14:textId="77777777" w:rsidR="00F77102" w:rsidRPr="00C30D6B" w:rsidRDefault="00F77102" w:rsidP="00F77102">
            <w:pPr>
              <w:pStyle w:val="TAL"/>
            </w:pPr>
          </w:p>
        </w:tc>
        <w:tc>
          <w:tcPr>
            <w:tcW w:w="850" w:type="dxa"/>
            <w:tcBorders>
              <w:left w:val="single" w:sz="4" w:space="0" w:color="auto"/>
              <w:bottom w:val="single" w:sz="4" w:space="0" w:color="auto"/>
            </w:tcBorders>
            <w:shd w:val="clear" w:color="auto" w:fill="auto"/>
            <w:vAlign w:val="center"/>
          </w:tcPr>
          <w:p w14:paraId="1357D37A" w14:textId="3DE7FF0C"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2B58B5E8" w14:textId="7C26224F" w:rsidR="00F77102" w:rsidRPr="00A52440" w:rsidRDefault="00F77102" w:rsidP="00F77102">
            <w:pPr>
              <w:pStyle w:val="TAL"/>
              <w:cnfStyle w:val="000000000000" w:firstRow="0" w:lastRow="0" w:firstColumn="0" w:lastColumn="0" w:oddVBand="0" w:evenVBand="0" w:oddHBand="0"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05473CCF" w14:textId="5DFF3146"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18F4752B"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2123EF2" w14:textId="77777777" w:rsidR="00F77102" w:rsidRPr="00F77102"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753FAD49" w14:textId="31058EB3"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26E7D257" w14:textId="3D403920"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267D2128" w14:textId="63DC6121" w:rsidR="00F77102" w:rsidRPr="00A52440" w:rsidRDefault="00F77102" w:rsidP="00F77102">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96DD54C"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59C8F4F" w14:textId="77777777" w:rsidR="00F77102" w:rsidRPr="00C30D6B" w:rsidRDefault="00F77102" w:rsidP="00F77102">
            <w:pPr>
              <w:pStyle w:val="TAC"/>
              <w:cnfStyle w:val="000000000000" w:firstRow="0" w:lastRow="0" w:firstColumn="0" w:lastColumn="0" w:oddVBand="0" w:evenVBand="0" w:oddHBand="0" w:evenHBand="0" w:firstRowFirstColumn="0" w:firstRowLastColumn="0" w:lastRowFirstColumn="0" w:lastRowLastColumn="0"/>
            </w:pPr>
          </w:p>
        </w:tc>
      </w:tr>
      <w:tr w:rsidR="00DA5672" w:rsidRPr="00C30D6B" w14:paraId="29233A17" w14:textId="77777777" w:rsidTr="007C55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6A8ADB77" w14:textId="77777777" w:rsidR="00DA5672" w:rsidRPr="00C30D6B" w:rsidRDefault="00DA5672" w:rsidP="00DA5672">
            <w:pPr>
              <w:pStyle w:val="TAL"/>
            </w:pPr>
          </w:p>
        </w:tc>
        <w:tc>
          <w:tcPr>
            <w:tcW w:w="850" w:type="dxa"/>
            <w:tcBorders>
              <w:left w:val="single" w:sz="4" w:space="0" w:color="auto"/>
              <w:bottom w:val="single" w:sz="4" w:space="0" w:color="auto"/>
            </w:tcBorders>
            <w:shd w:val="clear" w:color="auto" w:fill="auto"/>
            <w:vAlign w:val="center"/>
          </w:tcPr>
          <w:p w14:paraId="6C124DA7" w14:textId="4194C22E" w:rsidR="00DA5672" w:rsidRDefault="00DA5672" w:rsidP="00DA5672">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1539EF50" w14:textId="328E72CA" w:rsidR="00DA5672" w:rsidRPr="00F77102" w:rsidRDefault="00DA5672" w:rsidP="00DA5672">
            <w:pPr>
              <w:pStyle w:val="TAL"/>
              <w:cnfStyle w:val="000000100000" w:firstRow="0" w:lastRow="0" w:firstColumn="0" w:lastColumn="0" w:oddVBand="0" w:evenVBand="0" w:oddHBand="1"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6A9E9C6A" w14:textId="1DD66C9A"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61E36BDE"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AE09EC" w14:textId="54A8B1CD"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BBFA09D" w14:textId="180A5D66"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318186DF" w14:textId="60ADC441" w:rsidR="00DA5672" w:rsidRPr="00F77102" w:rsidRDefault="00DA5672" w:rsidP="00DA5672">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511FD8C6"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DCC13DF" w14:textId="77777777" w:rsidR="00DA5672" w:rsidRPr="00C30D6B" w:rsidRDefault="00DA5672" w:rsidP="00DA5672">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30823C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50D950" w14:textId="77777777" w:rsidR="000236E6" w:rsidRPr="0009777B" w:rsidRDefault="000236E6" w:rsidP="001A75DA">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FADA0B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FC58DE"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E9E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495D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E8E6B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C6D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E92BB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1CBA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26EA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328AF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A51A8A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79C0690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58957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Set up, menu selection, replace and remove menu</w:t>
            </w:r>
          </w:p>
        </w:tc>
        <w:tc>
          <w:tcPr>
            <w:tcW w:w="673" w:type="dxa"/>
            <w:tcBorders>
              <w:top w:val="single" w:sz="4" w:space="0" w:color="auto"/>
            </w:tcBorders>
            <w:shd w:val="clear" w:color="auto" w:fill="auto"/>
          </w:tcPr>
          <w:p w14:paraId="60DF7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F88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1396A6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5803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AB5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1E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33D43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2443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43E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10E654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F379A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DBF56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D74A1F"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4339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2DEF19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menu</w:t>
            </w:r>
          </w:p>
        </w:tc>
        <w:tc>
          <w:tcPr>
            <w:tcW w:w="673" w:type="dxa"/>
            <w:shd w:val="clear" w:color="auto" w:fill="auto"/>
          </w:tcPr>
          <w:p w14:paraId="48AAB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4C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ADD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D18A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AD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7C4D4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3CF0B5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981F9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547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610D2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701A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1F2A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168CE"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3FE8F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17C325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help information</w:t>
            </w:r>
          </w:p>
        </w:tc>
        <w:tc>
          <w:tcPr>
            <w:tcW w:w="673" w:type="dxa"/>
            <w:shd w:val="clear" w:color="auto" w:fill="auto"/>
          </w:tcPr>
          <w:p w14:paraId="3489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800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A27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65C04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AB4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EC7CF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27D02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70D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C6509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3C7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8AEC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0D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98A41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BE86E8"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D4A77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4CC628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69193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757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EFB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00F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37ABF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71C0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B4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2594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FB42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9873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CB1A1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C77A0" w14:textId="77777777"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2E60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7E2C73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0A4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4147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69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0F1E8F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27CE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C3B4A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9C1D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252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6905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0F8B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D22A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6A2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854EA0"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2639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337A9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xml:space="preserve">soft key access </w:t>
            </w:r>
          </w:p>
        </w:tc>
        <w:tc>
          <w:tcPr>
            <w:tcW w:w="673" w:type="dxa"/>
            <w:shd w:val="clear" w:color="auto" w:fill="auto"/>
          </w:tcPr>
          <w:p w14:paraId="0245E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E50E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AC2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C112 AND</w:t>
            </w:r>
          </w:p>
          <w:p w14:paraId="5C134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A891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87ED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57AF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E.1/74 AND</w:t>
            </w:r>
          </w:p>
          <w:p w14:paraId="79203D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4F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DAE3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258D3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E19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65513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2D01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EB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31A467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0B270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ECB9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A0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0827C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F9D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2C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7DE7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B902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4C074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34B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E41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617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E1D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75137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EAC96A"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3D98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0052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75FA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622A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E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926D1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13453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6FF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45EE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304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1954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6ABCB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1B1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1343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B8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3F71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77C4F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FCB4B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shd w:val="clear" w:color="auto" w:fill="auto"/>
          </w:tcPr>
          <w:p w14:paraId="150F36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3A0B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2274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D8F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2483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A409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B09C0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01DB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CC5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3FB88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A3E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EC6C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F0D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82F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5E856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E94267"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A53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464341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337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B5D8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AE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097ED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F7A3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CA92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5407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EA13C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9AB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D2D8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6F75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A7D4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24667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F89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CE85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FD043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F8D91"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F6C6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293A1E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59DF7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EC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B82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45628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85A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375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49E66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BC4C4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AB4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642D1F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1EA5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CC1FE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4FF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3EE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34B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A98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C9CDB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FE57B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51D152B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665F72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BD41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9197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D79A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1443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7398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9D5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7BCE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9B3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0CCA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706A7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52C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4C6C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2F32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D4EB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AC1F1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8982FE"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7345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014DA4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A9A9D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888B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F08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7A5279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90C38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4F2D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424D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3399F1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DBDD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4C917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18CD4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2ADEC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4C3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857E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0CEB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1546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510E46"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99D6E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579560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underlined on</w:t>
            </w:r>
          </w:p>
        </w:tc>
        <w:tc>
          <w:tcPr>
            <w:tcW w:w="673" w:type="dxa"/>
            <w:shd w:val="clear" w:color="auto" w:fill="auto"/>
          </w:tcPr>
          <w:p w14:paraId="189CD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C4B8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DA88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6A3A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80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BED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399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60950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E60EF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7C174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397F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944B8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C723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D9A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011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BCA22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4DF20C"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F4B80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6.9</w:t>
            </w:r>
          </w:p>
        </w:tc>
        <w:tc>
          <w:tcPr>
            <w:tcW w:w="2494" w:type="dxa"/>
            <w:shd w:val="clear" w:color="auto" w:fill="auto"/>
          </w:tcPr>
          <w:p w14:paraId="7E7AE2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B421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0F438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6B5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1DD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7A6BC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28C8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4424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245F9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73AA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711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7D4C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D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9C6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6E8EB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8DBD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E9B5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A6EAE5"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98E3CE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6.10</w:t>
            </w:r>
          </w:p>
        </w:tc>
        <w:tc>
          <w:tcPr>
            <w:tcW w:w="2494" w:type="dxa"/>
            <w:shd w:val="clear" w:color="auto" w:fill="auto"/>
          </w:tcPr>
          <w:p w14:paraId="40C3C23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0FF6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0333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03F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CDC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6A0951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8F4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E39D0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B014C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D3F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D409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1CA1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E2F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06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90747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571C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5BD7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E0C7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5636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vMerge w:val="restart"/>
            <w:shd w:val="clear" w:color="auto" w:fill="auto"/>
          </w:tcPr>
          <w:p w14:paraId="21EA43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332AB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65B3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D919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05F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75F9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9057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968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A0DD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90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A4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661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5729F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5F244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404C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BB0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046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DAE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1662DB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97CF7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A319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B0950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568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C0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BEC7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9A9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E1E0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9B9BE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BC3C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611A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vMerge w:val="restart"/>
            <w:shd w:val="clear" w:color="auto" w:fill="auto"/>
          </w:tcPr>
          <w:p w14:paraId="2F484E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03FC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37C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0B21D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263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7E3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23F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25F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77A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BDC5C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2E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DC00E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BDC4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C172F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95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D39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2B9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0FB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D67C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C4D6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75C3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80E45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68AC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43BA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55B6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F3DF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80F6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47560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1BBE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35F05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vMerge w:val="restart"/>
            <w:shd w:val="clear" w:color="auto" w:fill="auto"/>
          </w:tcPr>
          <w:p w14:paraId="5F6109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28AEF1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7C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5A7C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DFAB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1C47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A4775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26A79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C9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479E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B8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647FF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60D7C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4E605B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A22E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5DD48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3528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CFF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87A6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1A2B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63F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EFBF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30352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7390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09714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59D012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E72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A33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8DCB98" w14:textId="77777777" w:rsidR="000236E6" w:rsidRPr="0009777B" w:rsidRDefault="000236E6" w:rsidP="001A75DA">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C86E25"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93658E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4FCAE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D12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5B3D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53E0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5DEF9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61C6D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9B44C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88F17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27A179E" w14:textId="77777777" w:rsidR="000236E6" w:rsidRPr="00C30D6B" w:rsidRDefault="000236E6" w:rsidP="001A75DA">
            <w:pPr>
              <w:pStyle w:val="TAL"/>
            </w:pPr>
          </w:p>
        </w:tc>
        <w:tc>
          <w:tcPr>
            <w:tcW w:w="850" w:type="dxa"/>
            <w:tcBorders>
              <w:top w:val="single" w:sz="4" w:space="0" w:color="auto"/>
              <w:left w:val="single" w:sz="4" w:space="0" w:color="auto"/>
            </w:tcBorders>
            <w:shd w:val="clear" w:color="auto" w:fill="auto"/>
          </w:tcPr>
          <w:p w14:paraId="50E8F3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C5B2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Mandatory features</w:t>
            </w:r>
          </w:p>
        </w:tc>
        <w:tc>
          <w:tcPr>
            <w:tcW w:w="673" w:type="dxa"/>
            <w:tcBorders>
              <w:top w:val="single" w:sz="4" w:space="0" w:color="auto"/>
            </w:tcBorders>
            <w:shd w:val="clear" w:color="auto" w:fill="auto"/>
          </w:tcPr>
          <w:p w14:paraId="226492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076586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CE5FF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781BB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60CB96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46F82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6AC10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1EF6D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49561C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78EB3A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B62D7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47B4584" w14:textId="77777777" w:rsidR="000236E6" w:rsidRPr="00C30D6B" w:rsidRDefault="000236E6" w:rsidP="001A75DA">
            <w:pPr>
              <w:pStyle w:val="TAL"/>
            </w:pPr>
          </w:p>
        </w:tc>
        <w:tc>
          <w:tcPr>
            <w:tcW w:w="850" w:type="dxa"/>
            <w:tcBorders>
              <w:left w:val="single" w:sz="4" w:space="0" w:color="auto"/>
            </w:tcBorders>
            <w:shd w:val="clear" w:color="auto" w:fill="auto"/>
          </w:tcPr>
          <w:p w14:paraId="3826C8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1.2, 1.3, 1.5,1.6</w:t>
            </w:r>
          </w:p>
        </w:tc>
        <w:tc>
          <w:tcPr>
            <w:tcW w:w="2494" w:type="dxa"/>
            <w:shd w:val="clear" w:color="auto" w:fill="auto"/>
          </w:tcPr>
          <w:p w14:paraId="42DEE2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Large menu</w:t>
            </w:r>
          </w:p>
        </w:tc>
        <w:tc>
          <w:tcPr>
            <w:tcW w:w="673" w:type="dxa"/>
            <w:shd w:val="clear" w:color="auto" w:fill="auto"/>
          </w:tcPr>
          <w:p w14:paraId="7BA243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090F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A606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D601FB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BACCA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ED22A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FB54F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AF74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2152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73BE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950D1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E9C2BE" w14:textId="77777777" w:rsidR="000236E6" w:rsidRPr="00C30D6B" w:rsidRDefault="000236E6" w:rsidP="001A75DA">
            <w:pPr>
              <w:pStyle w:val="TAL"/>
            </w:pPr>
          </w:p>
        </w:tc>
        <w:tc>
          <w:tcPr>
            <w:tcW w:w="850" w:type="dxa"/>
            <w:tcBorders>
              <w:left w:val="single" w:sz="4" w:space="0" w:color="auto"/>
            </w:tcBorders>
            <w:shd w:val="clear" w:color="auto" w:fill="auto"/>
          </w:tcPr>
          <w:p w14:paraId="77E0C7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55F74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Backwards move</w:t>
            </w:r>
          </w:p>
        </w:tc>
        <w:tc>
          <w:tcPr>
            <w:tcW w:w="673" w:type="dxa"/>
            <w:shd w:val="clear" w:color="auto" w:fill="auto"/>
          </w:tcPr>
          <w:p w14:paraId="3A09D8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CEC6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9686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AAAB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23E26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652F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5DFAF1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4DB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E71B2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E7CA8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695793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856B10" w14:textId="77777777" w:rsidR="000236E6" w:rsidRPr="00C30D6B" w:rsidRDefault="000236E6" w:rsidP="001A75DA">
            <w:pPr>
              <w:pStyle w:val="TAL"/>
            </w:pPr>
          </w:p>
        </w:tc>
        <w:tc>
          <w:tcPr>
            <w:tcW w:w="850" w:type="dxa"/>
            <w:tcBorders>
              <w:left w:val="single" w:sz="4" w:space="0" w:color="auto"/>
            </w:tcBorders>
            <w:shd w:val="clear" w:color="auto" w:fill="auto"/>
          </w:tcPr>
          <w:p w14:paraId="556943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24FFE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termination</w:t>
            </w:r>
          </w:p>
        </w:tc>
        <w:tc>
          <w:tcPr>
            <w:tcW w:w="673" w:type="dxa"/>
            <w:shd w:val="clear" w:color="auto" w:fill="auto"/>
          </w:tcPr>
          <w:p w14:paraId="11EE4B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C2DA8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45B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9DB66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0945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BBA50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5AC44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DC53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B8C3D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2CD7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A4900B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B203DC" w14:textId="77777777" w:rsidR="000236E6" w:rsidRPr="00C30D6B" w:rsidRDefault="000236E6" w:rsidP="001A75DA">
            <w:pPr>
              <w:pStyle w:val="TAL"/>
            </w:pPr>
          </w:p>
        </w:tc>
        <w:tc>
          <w:tcPr>
            <w:tcW w:w="850" w:type="dxa"/>
            <w:tcBorders>
              <w:left w:val="single" w:sz="4" w:space="0" w:color="auto"/>
            </w:tcBorders>
            <w:shd w:val="clear" w:color="auto" w:fill="auto"/>
          </w:tcPr>
          <w:p w14:paraId="4B4B05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181D40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p>
        </w:tc>
        <w:tc>
          <w:tcPr>
            <w:tcW w:w="673" w:type="dxa"/>
            <w:shd w:val="clear" w:color="auto" w:fill="auto"/>
          </w:tcPr>
          <w:p w14:paraId="3552B1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611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501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2CB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9CAE7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DDD2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8527B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5DA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7E8053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1E08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55297D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ACD15C" w14:textId="77777777" w:rsidR="000236E6" w:rsidRPr="00C30D6B" w:rsidRDefault="000236E6" w:rsidP="001A75DA">
            <w:pPr>
              <w:pStyle w:val="TAL"/>
            </w:pPr>
          </w:p>
        </w:tc>
        <w:tc>
          <w:tcPr>
            <w:tcW w:w="850" w:type="dxa"/>
            <w:tcBorders>
              <w:left w:val="single" w:sz="4" w:space="0" w:color="auto"/>
            </w:tcBorders>
            <w:shd w:val="clear" w:color="auto" w:fill="auto"/>
          </w:tcPr>
          <w:p w14:paraId="59E873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459D9D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selected item</w:t>
            </w:r>
          </w:p>
        </w:tc>
        <w:tc>
          <w:tcPr>
            <w:tcW w:w="673" w:type="dxa"/>
            <w:shd w:val="clear" w:color="auto" w:fill="auto"/>
          </w:tcPr>
          <w:p w14:paraId="4AC09E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9476A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984D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9F3D5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 AND</w:t>
            </w:r>
          </w:p>
          <w:p w14:paraId="2A44D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C194</w:t>
            </w:r>
          </w:p>
        </w:tc>
        <w:tc>
          <w:tcPr>
            <w:tcW w:w="1020" w:type="dxa"/>
            <w:shd w:val="clear" w:color="auto" w:fill="auto"/>
          </w:tcPr>
          <w:p w14:paraId="2D65F3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B3E88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90B3D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51DA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4959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DFF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DD9FC2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9770B6" w14:textId="77777777" w:rsidR="000236E6" w:rsidRPr="00C30D6B" w:rsidRDefault="000236E6" w:rsidP="001A75DA">
            <w:pPr>
              <w:pStyle w:val="TAL"/>
            </w:pPr>
          </w:p>
        </w:tc>
        <w:tc>
          <w:tcPr>
            <w:tcW w:w="850" w:type="dxa"/>
            <w:tcBorders>
              <w:left w:val="single" w:sz="4" w:space="0" w:color="auto"/>
            </w:tcBorders>
            <w:shd w:val="clear" w:color="auto" w:fill="auto"/>
          </w:tcPr>
          <w:p w14:paraId="08CBE8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11907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help information</w:t>
            </w:r>
          </w:p>
        </w:tc>
        <w:tc>
          <w:tcPr>
            <w:tcW w:w="673" w:type="dxa"/>
            <w:shd w:val="clear" w:color="auto" w:fill="auto"/>
          </w:tcPr>
          <w:p w14:paraId="6D787C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3F447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32B63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C107 AND</w:t>
            </w:r>
          </w:p>
          <w:p w14:paraId="04862BA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A45C2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148FC0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7F941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064F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90807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9CA4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60A65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268D17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ABF008" w14:textId="77777777" w:rsidR="000236E6" w:rsidRPr="00C30D6B" w:rsidRDefault="000236E6" w:rsidP="001A75DA">
            <w:pPr>
              <w:pStyle w:val="TAL"/>
            </w:pPr>
          </w:p>
        </w:tc>
        <w:tc>
          <w:tcPr>
            <w:tcW w:w="850" w:type="dxa"/>
            <w:tcBorders>
              <w:left w:val="single" w:sz="4" w:space="0" w:color="auto"/>
            </w:tcBorders>
            <w:shd w:val="clear" w:color="auto" w:fill="auto"/>
          </w:tcPr>
          <w:p w14:paraId="25247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shd w:val="clear" w:color="auto" w:fill="auto"/>
          </w:tcPr>
          <w:p w14:paraId="021482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w:t>
            </w:r>
          </w:p>
        </w:tc>
        <w:tc>
          <w:tcPr>
            <w:tcW w:w="673" w:type="dxa"/>
            <w:shd w:val="clear" w:color="auto" w:fill="auto"/>
          </w:tcPr>
          <w:p w14:paraId="67EB232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2B074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7F85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C172 AND</w:t>
            </w:r>
          </w:p>
          <w:p w14:paraId="65434C7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D955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2F1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B2635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3D9BE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35F91D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46AB23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43719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3C3A9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38C3DB" w14:textId="77777777" w:rsidR="000236E6" w:rsidRPr="00C30D6B" w:rsidRDefault="000236E6" w:rsidP="001A75DA">
            <w:pPr>
              <w:pStyle w:val="TAL"/>
            </w:pPr>
          </w:p>
        </w:tc>
        <w:tc>
          <w:tcPr>
            <w:tcW w:w="850" w:type="dxa"/>
            <w:tcBorders>
              <w:left w:val="single" w:sz="4" w:space="0" w:color="auto"/>
            </w:tcBorders>
            <w:shd w:val="clear" w:color="auto" w:fill="auto"/>
          </w:tcPr>
          <w:p w14:paraId="4EBE8B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shd w:val="clear" w:color="auto" w:fill="auto"/>
          </w:tcPr>
          <w:p w14:paraId="7EFC0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Presentation style</w:t>
            </w:r>
          </w:p>
        </w:tc>
        <w:tc>
          <w:tcPr>
            <w:tcW w:w="673" w:type="dxa"/>
            <w:shd w:val="clear" w:color="auto" w:fill="auto"/>
          </w:tcPr>
          <w:p w14:paraId="2556B39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35B06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BD50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1D3E1E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88E87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E799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029CD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46C2C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EAB70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7D8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1379E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962D" w14:textId="77777777" w:rsidR="000236E6" w:rsidRPr="00C30D6B" w:rsidRDefault="000236E6" w:rsidP="001A75DA">
            <w:pPr>
              <w:pStyle w:val="TAL"/>
            </w:pPr>
          </w:p>
        </w:tc>
        <w:tc>
          <w:tcPr>
            <w:tcW w:w="850" w:type="dxa"/>
            <w:tcBorders>
              <w:left w:val="single" w:sz="4" w:space="0" w:color="auto"/>
            </w:tcBorders>
            <w:shd w:val="clear" w:color="auto" w:fill="auto"/>
          </w:tcPr>
          <w:p w14:paraId="505D18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1E70DD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Soft keys</w:t>
            </w:r>
          </w:p>
        </w:tc>
        <w:tc>
          <w:tcPr>
            <w:tcW w:w="673" w:type="dxa"/>
            <w:shd w:val="clear" w:color="auto" w:fill="auto"/>
          </w:tcPr>
          <w:p w14:paraId="6AFCBFD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57FF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F5C4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C112 AND</w:t>
            </w:r>
          </w:p>
          <w:p w14:paraId="7674280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14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66C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FDD1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E.1/73 AND</w:t>
            </w:r>
          </w:p>
          <w:p w14:paraId="484CBC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2DFA8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95C162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CB4AF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0782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444C7E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C7DEB3" w14:textId="77777777" w:rsidR="000236E6" w:rsidRPr="00C30D6B" w:rsidRDefault="000236E6" w:rsidP="001A75DA">
            <w:pPr>
              <w:pStyle w:val="TAL"/>
            </w:pPr>
          </w:p>
        </w:tc>
        <w:tc>
          <w:tcPr>
            <w:tcW w:w="850" w:type="dxa"/>
            <w:tcBorders>
              <w:left w:val="single" w:sz="4" w:space="0" w:color="auto"/>
            </w:tcBorders>
            <w:shd w:val="clear" w:color="auto" w:fill="auto"/>
          </w:tcPr>
          <w:p w14:paraId="27B769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24B79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No Response from user</w:t>
            </w:r>
          </w:p>
        </w:tc>
        <w:tc>
          <w:tcPr>
            <w:tcW w:w="673" w:type="dxa"/>
            <w:shd w:val="clear" w:color="auto" w:fill="auto"/>
          </w:tcPr>
          <w:p w14:paraId="648EA6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5104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9D4C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C120 AND</w:t>
            </w:r>
          </w:p>
          <w:p w14:paraId="417D6E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3F270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E086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EA25E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618868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EE6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6FC8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797A0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96082C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0C5B1" w14:textId="77777777" w:rsidR="000236E6" w:rsidRPr="00C30D6B" w:rsidRDefault="000236E6" w:rsidP="001A75DA">
            <w:pPr>
              <w:pStyle w:val="TAL"/>
            </w:pPr>
          </w:p>
        </w:tc>
        <w:tc>
          <w:tcPr>
            <w:tcW w:w="850" w:type="dxa"/>
            <w:tcBorders>
              <w:left w:val="single" w:sz="4" w:space="0" w:color="auto"/>
            </w:tcBorders>
            <w:shd w:val="clear" w:color="auto" w:fill="auto"/>
          </w:tcPr>
          <w:p w14:paraId="299CF4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9.1</w:t>
            </w:r>
          </w:p>
        </w:tc>
        <w:tc>
          <w:tcPr>
            <w:tcW w:w="2494" w:type="dxa"/>
            <w:shd w:val="clear" w:color="auto" w:fill="auto"/>
          </w:tcPr>
          <w:p w14:paraId="056E5D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5F88E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820BA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90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C153 AND</w:t>
            </w:r>
          </w:p>
          <w:p w14:paraId="1B97D7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B3086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A5D4A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7DB6B2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7A9727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1A99B9F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7F23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68399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9B6C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641A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D859F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86A69F" w14:textId="77777777" w:rsidR="000236E6" w:rsidRPr="00C30D6B" w:rsidRDefault="000236E6" w:rsidP="001A75DA">
            <w:pPr>
              <w:pStyle w:val="TAL"/>
            </w:pPr>
          </w:p>
        </w:tc>
        <w:tc>
          <w:tcPr>
            <w:tcW w:w="850" w:type="dxa"/>
            <w:tcBorders>
              <w:left w:val="single" w:sz="4" w:space="0" w:color="auto"/>
            </w:tcBorders>
            <w:shd w:val="clear" w:color="auto" w:fill="auto"/>
          </w:tcPr>
          <w:p w14:paraId="36B30BC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9.2</w:t>
            </w:r>
          </w:p>
        </w:tc>
        <w:tc>
          <w:tcPr>
            <w:tcW w:w="2494" w:type="dxa"/>
            <w:shd w:val="clear" w:color="auto" w:fill="auto"/>
          </w:tcPr>
          <w:p w14:paraId="0DD7F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16C23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8E21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A465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 AND</w:t>
            </w:r>
          </w:p>
          <w:p w14:paraId="24C86E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83EDB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7D3E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5D0D49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7925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3DA2C4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8529B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1678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D1EE6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88007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55D9FD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4BABA0" w14:textId="77777777" w:rsidR="000236E6" w:rsidRPr="00C30D6B" w:rsidRDefault="000236E6" w:rsidP="001A75DA">
            <w:pPr>
              <w:pStyle w:val="TAL"/>
            </w:pPr>
          </w:p>
        </w:tc>
        <w:tc>
          <w:tcPr>
            <w:tcW w:w="850" w:type="dxa"/>
            <w:tcBorders>
              <w:left w:val="single" w:sz="4" w:space="0" w:color="auto"/>
            </w:tcBorders>
            <w:shd w:val="clear" w:color="auto" w:fill="auto"/>
          </w:tcPr>
          <w:p w14:paraId="74041C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9.3</w:t>
            </w:r>
          </w:p>
        </w:tc>
        <w:tc>
          <w:tcPr>
            <w:tcW w:w="2494" w:type="dxa"/>
            <w:shd w:val="clear" w:color="auto" w:fill="auto"/>
          </w:tcPr>
          <w:p w14:paraId="5CB3F88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F5258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08614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88E5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C155 AND</w:t>
            </w:r>
          </w:p>
          <w:p w14:paraId="07D8E0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262B49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5B664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139E5C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31D3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2399E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292608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48DC8F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E63DF8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448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BDF5DE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D60AD9" w14:textId="77777777" w:rsidR="000236E6" w:rsidRPr="00C30D6B" w:rsidRDefault="000236E6" w:rsidP="001A75DA">
            <w:pPr>
              <w:pStyle w:val="TAL"/>
            </w:pPr>
          </w:p>
        </w:tc>
        <w:tc>
          <w:tcPr>
            <w:tcW w:w="850" w:type="dxa"/>
            <w:tcBorders>
              <w:left w:val="single" w:sz="4" w:space="0" w:color="auto"/>
            </w:tcBorders>
            <w:shd w:val="clear" w:color="auto" w:fill="auto"/>
          </w:tcPr>
          <w:p w14:paraId="7C6AE4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9.4</w:t>
            </w:r>
          </w:p>
        </w:tc>
        <w:tc>
          <w:tcPr>
            <w:tcW w:w="2494" w:type="dxa"/>
            <w:shd w:val="clear" w:color="auto" w:fill="auto"/>
          </w:tcPr>
          <w:p w14:paraId="2BDE08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7FE604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42B3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FDC8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1E0AF0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24BCF3A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DD02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CB0DE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846C6A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E3F91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07B5AC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FA9BA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D5BDE7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72E0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1614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894C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4E040C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21F35C" w14:textId="77777777" w:rsidR="000236E6" w:rsidRPr="00C30D6B" w:rsidRDefault="000236E6" w:rsidP="001A75DA">
            <w:pPr>
              <w:pStyle w:val="TAL"/>
            </w:pPr>
          </w:p>
        </w:tc>
        <w:tc>
          <w:tcPr>
            <w:tcW w:w="850" w:type="dxa"/>
            <w:tcBorders>
              <w:left w:val="single" w:sz="4" w:space="0" w:color="auto"/>
            </w:tcBorders>
            <w:shd w:val="clear" w:color="auto" w:fill="auto"/>
          </w:tcPr>
          <w:p w14:paraId="1881C9B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9.5</w:t>
            </w:r>
          </w:p>
        </w:tc>
        <w:tc>
          <w:tcPr>
            <w:tcW w:w="2494" w:type="dxa"/>
            <w:shd w:val="clear" w:color="auto" w:fill="auto"/>
          </w:tcPr>
          <w:p w14:paraId="462556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21666DE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942EE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D8664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74D79B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0E7D75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E16532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815C8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2C6B09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B7117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0C97B04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2525C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CACAF6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D1AE5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21990E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9A7B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43269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3F964" w14:textId="77777777" w:rsidR="000236E6" w:rsidRPr="00C30D6B" w:rsidRDefault="000236E6" w:rsidP="001A75DA">
            <w:pPr>
              <w:pStyle w:val="TAL"/>
            </w:pPr>
          </w:p>
        </w:tc>
        <w:tc>
          <w:tcPr>
            <w:tcW w:w="850" w:type="dxa"/>
            <w:tcBorders>
              <w:left w:val="single" w:sz="4" w:space="0" w:color="auto"/>
            </w:tcBorders>
            <w:shd w:val="clear" w:color="auto" w:fill="auto"/>
          </w:tcPr>
          <w:p w14:paraId="726320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9.6</w:t>
            </w:r>
          </w:p>
        </w:tc>
        <w:tc>
          <w:tcPr>
            <w:tcW w:w="2494" w:type="dxa"/>
            <w:shd w:val="clear" w:color="auto" w:fill="auto"/>
          </w:tcPr>
          <w:p w14:paraId="5FE10C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57968AF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55DB7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6371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7D0527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9BB776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7E096D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3E07899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235B39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137132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8E77A1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4343AE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699B9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5AE9C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4C63F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8A2E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352A11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037D92" w14:textId="77777777" w:rsidR="000236E6" w:rsidRPr="00C30D6B" w:rsidRDefault="000236E6" w:rsidP="001A75DA">
            <w:pPr>
              <w:pStyle w:val="TAL"/>
            </w:pPr>
          </w:p>
        </w:tc>
        <w:tc>
          <w:tcPr>
            <w:tcW w:w="850" w:type="dxa"/>
            <w:tcBorders>
              <w:left w:val="single" w:sz="4" w:space="0" w:color="auto"/>
            </w:tcBorders>
            <w:shd w:val="clear" w:color="auto" w:fill="auto"/>
          </w:tcPr>
          <w:p w14:paraId="39F5375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9.7</w:t>
            </w:r>
          </w:p>
        </w:tc>
        <w:tc>
          <w:tcPr>
            <w:tcW w:w="2494" w:type="dxa"/>
            <w:shd w:val="clear" w:color="auto" w:fill="auto"/>
          </w:tcPr>
          <w:p w14:paraId="0F599E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7C3040F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39959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2D2C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C161 AND</w:t>
            </w:r>
          </w:p>
          <w:p w14:paraId="1E1513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98F2E2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4EB3E3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FBF14A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08845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6EF674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95A8C0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71BBA6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46EDF1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5AA12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E500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5021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58D82E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EB08AB" w14:textId="77777777" w:rsidR="000236E6" w:rsidRPr="00C30D6B" w:rsidRDefault="000236E6" w:rsidP="001A75DA">
            <w:pPr>
              <w:pStyle w:val="TAL"/>
            </w:pPr>
          </w:p>
        </w:tc>
        <w:tc>
          <w:tcPr>
            <w:tcW w:w="850" w:type="dxa"/>
            <w:tcBorders>
              <w:left w:val="single" w:sz="4" w:space="0" w:color="auto"/>
            </w:tcBorders>
            <w:shd w:val="clear" w:color="auto" w:fill="auto"/>
          </w:tcPr>
          <w:p w14:paraId="38B856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9.8</w:t>
            </w:r>
          </w:p>
        </w:tc>
        <w:tc>
          <w:tcPr>
            <w:tcW w:w="2494" w:type="dxa"/>
            <w:shd w:val="clear" w:color="auto" w:fill="auto"/>
          </w:tcPr>
          <w:p w14:paraId="12EC5F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10747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3F479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AA97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407AE2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455022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E4AD4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7D5FB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2BCF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6D3DE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29186C4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28FE53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FCADE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BF76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033269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5C008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2AD33C1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2B5EC" w14:textId="77777777" w:rsidR="000236E6" w:rsidRPr="00C30D6B" w:rsidRDefault="000236E6" w:rsidP="001A75DA">
            <w:pPr>
              <w:pStyle w:val="TAL"/>
            </w:pPr>
          </w:p>
        </w:tc>
        <w:tc>
          <w:tcPr>
            <w:tcW w:w="850" w:type="dxa"/>
            <w:tcBorders>
              <w:left w:val="single" w:sz="4" w:space="0" w:color="auto"/>
            </w:tcBorders>
            <w:shd w:val="clear" w:color="auto" w:fill="auto"/>
          </w:tcPr>
          <w:p w14:paraId="446A03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9.9</w:t>
            </w:r>
          </w:p>
        </w:tc>
        <w:tc>
          <w:tcPr>
            <w:tcW w:w="2494" w:type="dxa"/>
            <w:shd w:val="clear" w:color="auto" w:fill="auto"/>
          </w:tcPr>
          <w:p w14:paraId="32211D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3B7F2A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9856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45E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3F7914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231198A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51B011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05737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42BB1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B4D7B4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67ECC1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7969BB1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83B6F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1FE56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B10D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9A9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12C381E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B42CEC" w14:textId="77777777" w:rsidR="000236E6" w:rsidRPr="00C30D6B" w:rsidRDefault="000236E6" w:rsidP="001A75DA">
            <w:pPr>
              <w:pStyle w:val="TAL"/>
            </w:pPr>
          </w:p>
        </w:tc>
        <w:tc>
          <w:tcPr>
            <w:tcW w:w="850" w:type="dxa"/>
            <w:tcBorders>
              <w:left w:val="single" w:sz="4" w:space="0" w:color="auto"/>
            </w:tcBorders>
            <w:shd w:val="clear" w:color="auto" w:fill="auto"/>
          </w:tcPr>
          <w:p w14:paraId="0F2C1D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9.10</w:t>
            </w:r>
          </w:p>
        </w:tc>
        <w:tc>
          <w:tcPr>
            <w:tcW w:w="2494" w:type="dxa"/>
            <w:shd w:val="clear" w:color="auto" w:fill="auto"/>
          </w:tcPr>
          <w:p w14:paraId="2A84A5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3DCC07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7578A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76D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04A0202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 AND</w:t>
            </w:r>
          </w:p>
          <w:p w14:paraId="0DFD94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4488E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E96D04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AC1F6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E09806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4D90D3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481C2E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7C33E2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D86D53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8AEC6B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0B5B8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0BB589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5BE477"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58B0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10.1, 10.2, 10.3</w:t>
            </w:r>
          </w:p>
        </w:tc>
        <w:tc>
          <w:tcPr>
            <w:tcW w:w="2494" w:type="dxa"/>
            <w:vMerge w:val="restart"/>
            <w:shd w:val="clear" w:color="auto" w:fill="auto"/>
          </w:tcPr>
          <w:p w14:paraId="7E68AD7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10D458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4F04C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B7674E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7051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31F4B96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798C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1620E24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967B4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603AA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B5D4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0980E6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31AF7" w14:textId="77777777" w:rsidR="000236E6" w:rsidRPr="00C30D6B" w:rsidRDefault="000236E6" w:rsidP="001A75DA">
            <w:pPr>
              <w:pStyle w:val="TAL"/>
            </w:pPr>
          </w:p>
        </w:tc>
        <w:tc>
          <w:tcPr>
            <w:tcW w:w="850" w:type="dxa"/>
            <w:vMerge/>
            <w:tcBorders>
              <w:left w:val="single" w:sz="4" w:space="0" w:color="auto"/>
            </w:tcBorders>
            <w:shd w:val="clear" w:color="auto" w:fill="auto"/>
          </w:tcPr>
          <w:p w14:paraId="30DE4B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0CCC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06B81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DD0D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0C1B1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 AND</w:t>
            </w:r>
          </w:p>
          <w:p w14:paraId="187782F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BE725A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9B4F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3A3E378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7FE622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ACEC8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9EB16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AC8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614DD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BC80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161A9B"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80768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0F4884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6C085FA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4B6A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477D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B137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6B76F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62FC2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133230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1D32B3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D2CCF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C177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545F783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A93A7" w14:textId="77777777" w:rsidR="000236E6" w:rsidRPr="00C30D6B" w:rsidRDefault="000236E6" w:rsidP="001A75DA">
            <w:pPr>
              <w:pStyle w:val="TAL"/>
            </w:pPr>
          </w:p>
        </w:tc>
        <w:tc>
          <w:tcPr>
            <w:tcW w:w="850" w:type="dxa"/>
            <w:vMerge/>
            <w:tcBorders>
              <w:left w:val="single" w:sz="4" w:space="0" w:color="auto"/>
            </w:tcBorders>
            <w:shd w:val="clear" w:color="auto" w:fill="auto"/>
          </w:tcPr>
          <w:p w14:paraId="0E1F4F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4349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A6E2BE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97A77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F8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C143 AND</w:t>
            </w:r>
          </w:p>
          <w:p w14:paraId="212160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87214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B97C0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7BBE5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E4E731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2A23D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308C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29DB8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7C38F5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85DEE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D93ADDE"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58220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12.1, 12.2, 12.3</w:t>
            </w:r>
          </w:p>
        </w:tc>
        <w:tc>
          <w:tcPr>
            <w:tcW w:w="2494" w:type="dxa"/>
            <w:vMerge w:val="restart"/>
            <w:shd w:val="clear" w:color="auto" w:fill="auto"/>
          </w:tcPr>
          <w:p w14:paraId="7C1EE1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47C1956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E77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C92E69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A5238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5C5078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619DF7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99F9FA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BD34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854A6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318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r>
      <w:tr w:rsidR="000236E6" w:rsidRPr="00C30D6B" w14:paraId="6631E6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98216" w14:textId="77777777" w:rsidR="000236E6" w:rsidRPr="00C30D6B" w:rsidRDefault="000236E6" w:rsidP="001A75DA">
            <w:pPr>
              <w:pStyle w:val="TAL"/>
            </w:pPr>
          </w:p>
        </w:tc>
        <w:tc>
          <w:tcPr>
            <w:tcW w:w="850" w:type="dxa"/>
            <w:vMerge/>
            <w:tcBorders>
              <w:left w:val="single" w:sz="4" w:space="0" w:color="auto"/>
            </w:tcBorders>
            <w:shd w:val="clear" w:color="auto" w:fill="auto"/>
          </w:tcPr>
          <w:p w14:paraId="74505D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1A64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876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2590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BE5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 AND</w:t>
            </w:r>
          </w:p>
          <w:p w14:paraId="7808C9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0429663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342275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BECF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C12941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FC718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3F4AC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C78A22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14D5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r>
      <w:tr w:rsidR="000236E6" w:rsidRPr="00C30D6B" w14:paraId="1E08A9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961E03" w14:textId="77777777" w:rsidR="000236E6" w:rsidRPr="00C30D6B" w:rsidRDefault="000236E6" w:rsidP="001A75DA">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0A29EF"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F7B5A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9009C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8E9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80B0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0886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1F4E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24BE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19FE45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003AD3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4ADC2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EBA95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1.9</w:t>
            </w:r>
          </w:p>
        </w:tc>
        <w:tc>
          <w:tcPr>
            <w:tcW w:w="2494" w:type="dxa"/>
            <w:vMerge w:val="restart"/>
            <w:shd w:val="clear" w:color="auto" w:fill="auto"/>
            <w:vAlign w:val="center"/>
          </w:tcPr>
          <w:p w14:paraId="72CD4AA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CS/PS, UTRAN/GERAN</w:t>
            </w:r>
          </w:p>
        </w:tc>
        <w:tc>
          <w:tcPr>
            <w:tcW w:w="673" w:type="dxa"/>
            <w:shd w:val="clear" w:color="auto" w:fill="auto"/>
          </w:tcPr>
          <w:p w14:paraId="48B591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98FB9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FF9509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C209</w:t>
            </w:r>
          </w:p>
        </w:tc>
        <w:tc>
          <w:tcPr>
            <w:tcW w:w="1020" w:type="dxa"/>
            <w:shd w:val="clear" w:color="auto" w:fill="auto"/>
          </w:tcPr>
          <w:p w14:paraId="3A9463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9B91DE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BC23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A7A2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057E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C6586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FB46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C5D6B8"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FCB46B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646B5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76BD6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4DC9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41AB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C210</w:t>
            </w:r>
          </w:p>
        </w:tc>
        <w:tc>
          <w:tcPr>
            <w:tcW w:w="1020" w:type="dxa"/>
            <w:shd w:val="clear" w:color="auto" w:fill="auto"/>
          </w:tcPr>
          <w:p w14:paraId="36651A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FAC8E0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D22D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F345B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6950D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22D96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D523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C396A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A77CA4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vMerge w:val="restart"/>
            <w:shd w:val="clear" w:color="auto" w:fill="auto"/>
            <w:vAlign w:val="center"/>
          </w:tcPr>
          <w:p w14:paraId="3096F8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SMS in Cyrillic</w:t>
            </w:r>
          </w:p>
        </w:tc>
        <w:tc>
          <w:tcPr>
            <w:tcW w:w="673" w:type="dxa"/>
            <w:shd w:val="clear" w:color="auto" w:fill="auto"/>
          </w:tcPr>
          <w:p w14:paraId="2AD889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02827B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2F8889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C118</w:t>
            </w:r>
          </w:p>
        </w:tc>
        <w:tc>
          <w:tcPr>
            <w:tcW w:w="1020" w:type="dxa"/>
            <w:shd w:val="clear" w:color="auto" w:fill="auto"/>
          </w:tcPr>
          <w:p w14:paraId="240DBED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3E5E410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0F2637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DDFB57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A413DC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EC6A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D1487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FA6A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9F4B1"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BCDF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3DFA99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7A5A4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4EE62DC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64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8BDF58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A81B8A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7D94B7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5EFFD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89B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6B3F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141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BCA3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E7B34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9D62B5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w:t>
            </w:r>
          </w:p>
        </w:tc>
        <w:tc>
          <w:tcPr>
            <w:tcW w:w="2494" w:type="dxa"/>
            <w:vMerge w:val="restart"/>
            <w:shd w:val="clear" w:color="auto" w:fill="auto"/>
            <w:vAlign w:val="center"/>
          </w:tcPr>
          <w:p w14:paraId="2849CCC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3241A0D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C55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F790A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C108</w:t>
            </w:r>
          </w:p>
        </w:tc>
        <w:tc>
          <w:tcPr>
            <w:tcW w:w="1020" w:type="dxa"/>
            <w:shd w:val="clear" w:color="auto" w:fill="auto"/>
          </w:tcPr>
          <w:p w14:paraId="01A28A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3958B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06418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A0BEE1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B9EE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073D0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1B752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CD2F05"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B91B0B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F34B3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3DF7A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F79C5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749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5C6497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2FDEC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79A90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056932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58846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DB5A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02CCE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6A6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3249F9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vAlign w:val="center"/>
          </w:tcPr>
          <w:p w14:paraId="1F0BC624"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left alignment</w:t>
            </w:r>
          </w:p>
        </w:tc>
        <w:tc>
          <w:tcPr>
            <w:tcW w:w="673" w:type="dxa"/>
            <w:shd w:val="clear" w:color="auto" w:fill="auto"/>
          </w:tcPr>
          <w:p w14:paraId="21BD1BD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1A28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6125015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3B046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C7B97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C67F1C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2AB3884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7F16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A8D4F1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20BF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5B071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BD40D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04BF8A"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B3513E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E489D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2D297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40CD31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9FAA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8E1E3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ED61C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79CDDA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69576D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12E9C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29F678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53D05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6D07E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4BF545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25C4C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40FB2E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vAlign w:val="center"/>
          </w:tcPr>
          <w:p w14:paraId="7F3402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095A4B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03E06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7C5D4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B6E36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E2DFD6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55F531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4502E70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64E8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43FF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5603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386D2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DB6A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138723"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7343B6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9D6E72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46DD6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4CE7DD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BEFEF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A4843B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5A92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AA8B79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59864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52003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EDE3A0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6523C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19EE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5939161"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6920AE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BB99F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vAlign w:val="center"/>
          </w:tcPr>
          <w:p w14:paraId="1B23329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305783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55C5C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7D91D0E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E0793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C5571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AB8CD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6447BCE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26896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4717FE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44415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8C909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8BED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3CE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ED6E0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2A269B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BF73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AB113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36C34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DEE7E2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16A14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DAFC1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3A9F031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46B2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47DD5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040A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234E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F4BF0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2D20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AB1537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vAlign w:val="center"/>
          </w:tcPr>
          <w:p w14:paraId="6FDAEAE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C72A81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5A7B93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5E78A5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C157 AND</w:t>
            </w:r>
          </w:p>
          <w:p w14:paraId="557226B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74541E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6FE36E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18DED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6CD0B15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1D300FE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DFCF4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0201BB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D3AFB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08EBD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D0EBD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56E34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358EC4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56D84C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258BEB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03E2476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DA27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E1C590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916B2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5C823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2A19679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BA70A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4BC99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0826D7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AD66F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54B0C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82D3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1FC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AC97B2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vAlign w:val="center"/>
          </w:tcPr>
          <w:p w14:paraId="1E85A2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07A8250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A01FE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F4D5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78BE075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2C25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1ABDAD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8F8408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36D058A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E4ED4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670BA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DBD1E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D799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6EDD5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2B0287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35CF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06CD2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DCE9F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B0750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2B31C7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0C58CFC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6282CD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E4CC6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277C93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386E098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7070911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7B857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2BBD2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93525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A0F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4399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DF0D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00DC6A1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vAlign w:val="center"/>
          </w:tcPr>
          <w:p w14:paraId="22DE47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D4E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AA808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101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C160 AND</w:t>
            </w:r>
          </w:p>
          <w:p w14:paraId="437EB2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E9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E1E800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322D7F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AC44B4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E.1/226 AND</w:t>
            </w:r>
          </w:p>
          <w:p w14:paraId="27893B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CD28C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17A306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35C34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90D4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2147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525A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6928E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B539A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62FBB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D5EF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FF6D7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516C4F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58E4E8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6790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1971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E.1/227 AND</w:t>
            </w:r>
          </w:p>
          <w:p w14:paraId="321803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E4ED13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0BDBD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221EE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08D00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94833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D12F7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761665C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vAlign w:val="center"/>
          </w:tcPr>
          <w:p w14:paraId="544A9D9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4D8D7DA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1A65E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37C44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C162 AND</w:t>
            </w:r>
          </w:p>
          <w:p w14:paraId="7EFA028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83EF7F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2BC78C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37167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00A6BA61"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1748BC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66343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EE6C2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B8C71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B9FDB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AAB3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F6ED0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8EEEA1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96A2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DF48D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9E44A1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AA30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B4E15F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DAE9D3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ED349E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6AC7492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A4F6C3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F823D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71830A0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24871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600B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775B2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1F5D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F3167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vAlign w:val="center"/>
          </w:tcPr>
          <w:p w14:paraId="15696D1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strikethrough on</w:t>
            </w:r>
          </w:p>
        </w:tc>
        <w:tc>
          <w:tcPr>
            <w:tcW w:w="673" w:type="dxa"/>
            <w:shd w:val="clear" w:color="auto" w:fill="auto"/>
          </w:tcPr>
          <w:p w14:paraId="0889BD0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24A0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31D515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6C6540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192F0E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D2FBB2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B2AE78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8023B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08B0B2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AB8A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8FE20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3D76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F2034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ED25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4A2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E04750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C0B981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3D77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D1B13E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D6CCF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758145D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B603D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635FA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FE674F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5721D86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878F6B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639D7C8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BBF542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B775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69152E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5BAB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309885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vAlign w:val="center"/>
          </w:tcPr>
          <w:p w14:paraId="664A22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451047F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CA5A5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19C5204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C164 AND</w:t>
            </w:r>
          </w:p>
          <w:p w14:paraId="3A73E8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0BA01DB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8A17F0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0692FF3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5054D7D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61EA03B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C5EF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EF2FB8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A8117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B27DC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0B267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2646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76D78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DC2E1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846215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57AE3B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7E079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1BF71E1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9AB6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F41427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55A0BEE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C889A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5658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59148C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310A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1CBC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CCE473E"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248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4EDC3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vAlign w:val="center"/>
          </w:tcPr>
          <w:p w14:paraId="4062454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1508EBF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524D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6F87D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BAF16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5CC2C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4E25E2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42AA4D"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8C25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7F4F2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0BE7F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623E0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8FF9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E73E2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EBA788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2AF9CE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222D8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1020" w:type="dxa"/>
            <w:shd w:val="clear" w:color="auto" w:fill="auto"/>
          </w:tcPr>
          <w:p w14:paraId="783A042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C143</w:t>
            </w:r>
          </w:p>
        </w:tc>
        <w:tc>
          <w:tcPr>
            <w:tcW w:w="1020" w:type="dxa"/>
            <w:shd w:val="clear" w:color="auto" w:fill="auto"/>
          </w:tcPr>
          <w:p w14:paraId="64BF855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26B6DF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E6767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04906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A24ED8D"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BA192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F63F2B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367370"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F16DB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80A5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660D8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921E82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24D51B62"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883D0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B99A80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00D1069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DF793A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8F0C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C699F4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10BF0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C7D9E8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27C0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F7487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5AA48AB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vAlign w:val="center"/>
          </w:tcPr>
          <w:p w14:paraId="756BA91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3E4299D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13C54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D83691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646C3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97EB9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73604D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E6508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251124A8"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B800D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7063B8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439F43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204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2DCE0AB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47DE8E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D5D626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95CE6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1020" w:type="dxa"/>
            <w:shd w:val="clear" w:color="auto" w:fill="auto"/>
          </w:tcPr>
          <w:p w14:paraId="481B56E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C145</w:t>
            </w:r>
          </w:p>
        </w:tc>
        <w:tc>
          <w:tcPr>
            <w:tcW w:w="1020" w:type="dxa"/>
            <w:shd w:val="clear" w:color="auto" w:fill="auto"/>
          </w:tcPr>
          <w:p w14:paraId="5BE19277"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7BCD91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E021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C5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7F958F6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AB48D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166BFE"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22F0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5A04F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1E7E748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7448C9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76887F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703466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5AB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499C870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4F4F701"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14B4A4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11A729E"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EAC01B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CAE6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F7DE96"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EE3CD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931E2"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3AAB6D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7.1</w:t>
            </w:r>
          </w:p>
        </w:tc>
        <w:tc>
          <w:tcPr>
            <w:tcW w:w="2494" w:type="dxa"/>
            <w:shd w:val="clear" w:color="auto" w:fill="auto"/>
            <w:vAlign w:val="center"/>
          </w:tcPr>
          <w:p w14:paraId="5D8B8C1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E-UTRAN</w:t>
            </w:r>
          </w:p>
        </w:tc>
        <w:tc>
          <w:tcPr>
            <w:tcW w:w="673" w:type="dxa"/>
            <w:shd w:val="clear" w:color="auto" w:fill="auto"/>
          </w:tcPr>
          <w:p w14:paraId="4D8A25A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D31C3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EEF5D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C196</w:t>
            </w:r>
          </w:p>
        </w:tc>
        <w:tc>
          <w:tcPr>
            <w:tcW w:w="1020" w:type="dxa"/>
            <w:shd w:val="clear" w:color="auto" w:fill="auto"/>
          </w:tcPr>
          <w:p w14:paraId="525A6DA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22EA2F8"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2F007B"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0320FE0"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97F01F"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1411B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58F53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73C4679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7.2</w:t>
            </w:r>
          </w:p>
        </w:tc>
        <w:tc>
          <w:tcPr>
            <w:tcW w:w="2494" w:type="dxa"/>
            <w:shd w:val="clear" w:color="auto" w:fill="auto"/>
            <w:vAlign w:val="center"/>
          </w:tcPr>
          <w:p w14:paraId="50C61A0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SMS-over-IP, UTRAN</w:t>
            </w:r>
          </w:p>
        </w:tc>
        <w:tc>
          <w:tcPr>
            <w:tcW w:w="673" w:type="dxa"/>
            <w:shd w:val="clear" w:color="auto" w:fill="auto"/>
          </w:tcPr>
          <w:p w14:paraId="5AE1CEE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23CBECAF"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43AAD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C197</w:t>
            </w:r>
          </w:p>
        </w:tc>
        <w:tc>
          <w:tcPr>
            <w:tcW w:w="1020" w:type="dxa"/>
            <w:shd w:val="clear" w:color="auto" w:fill="auto"/>
          </w:tcPr>
          <w:p w14:paraId="7BFE264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00FCE75"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7035CB"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CC9E0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D7B1B0"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C86E6C"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DD2D6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DBDB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vAlign w:val="center"/>
          </w:tcPr>
          <w:p w14:paraId="2286839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8.1</w:t>
            </w:r>
          </w:p>
        </w:tc>
        <w:tc>
          <w:tcPr>
            <w:tcW w:w="2494" w:type="dxa"/>
            <w:vMerge w:val="restart"/>
            <w:shd w:val="clear" w:color="auto" w:fill="auto"/>
            <w:vAlign w:val="center"/>
          </w:tcPr>
          <w:p w14:paraId="1D72FD3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Send Short Message over SGs, E-UTRAN</w:t>
            </w:r>
          </w:p>
        </w:tc>
        <w:tc>
          <w:tcPr>
            <w:tcW w:w="673" w:type="dxa"/>
            <w:shd w:val="clear" w:color="auto" w:fill="auto"/>
          </w:tcPr>
          <w:p w14:paraId="5F69EEA4"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F4EF7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8941CB9"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C206</w:t>
            </w:r>
          </w:p>
        </w:tc>
        <w:tc>
          <w:tcPr>
            <w:tcW w:w="1020" w:type="dxa"/>
            <w:shd w:val="clear" w:color="auto" w:fill="auto"/>
          </w:tcPr>
          <w:p w14:paraId="251EB35C"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5D395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0FE25A"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196B7735"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4AC8DDEE" w14:textId="6B23E612"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F6DDB6"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45853" w14:textId="77777777" w:rsidR="000236E6" w:rsidRPr="00C30D6B" w:rsidRDefault="000236E6" w:rsidP="001A75DA">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386F7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23028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024235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56DCD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07D069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772B5E2"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B86F9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0C9D376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62BAC4"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3B6F7"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67AED953"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39D43CD0" w14:textId="5B3E3D25"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2DD47A"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D08C9" w14:textId="77777777" w:rsidR="000236E6" w:rsidRPr="00C30D6B" w:rsidRDefault="000236E6" w:rsidP="001A75DA">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82EC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84D88F" w14:textId="77777777" w:rsidR="000236E6" w:rsidRPr="00C30D6B" w:rsidRDefault="000236E6" w:rsidP="001A75DA">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74BC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676023"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DFD3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8C611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879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D272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7705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F1ECF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1959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2DEE7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0BCD5CB" w14:textId="77777777" w:rsidR="000236E6" w:rsidRPr="00C30D6B" w:rsidRDefault="000236E6" w:rsidP="001A75DA">
            <w:pPr>
              <w:pStyle w:val="TAL"/>
            </w:pPr>
          </w:p>
        </w:tc>
        <w:tc>
          <w:tcPr>
            <w:tcW w:w="850" w:type="dxa"/>
            <w:vMerge w:val="restart"/>
            <w:tcBorders>
              <w:top w:val="single" w:sz="4" w:space="0" w:color="auto"/>
              <w:left w:val="single" w:sz="4" w:space="0" w:color="auto"/>
            </w:tcBorders>
            <w:shd w:val="clear" w:color="auto" w:fill="auto"/>
          </w:tcPr>
          <w:p w14:paraId="1762CF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4CD73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18C3C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8AF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16CD5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560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3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C56D2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C0D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9F3A1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62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04A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20AC9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0236E6" w:rsidRPr="00C30D6B" w14:paraId="40C415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629EB" w14:textId="77777777" w:rsidR="000236E6" w:rsidRPr="00C30D6B" w:rsidRDefault="000236E6" w:rsidP="001A75DA">
            <w:pPr>
              <w:pStyle w:val="TAL"/>
            </w:pPr>
          </w:p>
        </w:tc>
        <w:tc>
          <w:tcPr>
            <w:tcW w:w="850" w:type="dxa"/>
            <w:vMerge/>
            <w:tcBorders>
              <w:left w:val="single" w:sz="4" w:space="0" w:color="auto"/>
            </w:tcBorders>
            <w:shd w:val="clear" w:color="auto" w:fill="auto"/>
          </w:tcPr>
          <w:p w14:paraId="0092EE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C2F5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4CA5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6A2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5C9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C9B8E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B1C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D9A57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5184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FED5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85B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F995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EA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9A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0819F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7C774D"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AF9A91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6D831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Return Error</w:t>
            </w:r>
          </w:p>
        </w:tc>
        <w:tc>
          <w:tcPr>
            <w:tcW w:w="673" w:type="dxa"/>
            <w:shd w:val="clear" w:color="auto" w:fill="auto"/>
          </w:tcPr>
          <w:p w14:paraId="2EF07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69A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15E5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7AD9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60837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4363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E22DF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C7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1C6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9C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14AA3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D8B01C" w14:textId="77777777" w:rsidR="000236E6" w:rsidRPr="00C30D6B" w:rsidRDefault="000236E6" w:rsidP="001A75DA">
            <w:pPr>
              <w:pStyle w:val="TAL"/>
            </w:pPr>
          </w:p>
        </w:tc>
        <w:tc>
          <w:tcPr>
            <w:tcW w:w="850" w:type="dxa"/>
            <w:vMerge/>
            <w:tcBorders>
              <w:left w:val="single" w:sz="4" w:space="0" w:color="auto"/>
            </w:tcBorders>
            <w:shd w:val="clear" w:color="auto" w:fill="auto"/>
          </w:tcPr>
          <w:p w14:paraId="0CE8EF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35E6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D82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C00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41EC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40D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746F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9084B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E4AD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EC6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CB6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6AC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C205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6AAB2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6DF11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FC69F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01D648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Reject</w:t>
            </w:r>
          </w:p>
        </w:tc>
        <w:tc>
          <w:tcPr>
            <w:tcW w:w="673" w:type="dxa"/>
            <w:shd w:val="clear" w:color="auto" w:fill="auto"/>
          </w:tcPr>
          <w:p w14:paraId="14B8D7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A0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03A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33EF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64E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065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10B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E81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DB02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71B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1DC3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9A63BA" w14:textId="77777777" w:rsidR="000236E6" w:rsidRPr="00C30D6B" w:rsidRDefault="000236E6" w:rsidP="001A75DA">
            <w:pPr>
              <w:pStyle w:val="TAL"/>
            </w:pPr>
          </w:p>
        </w:tc>
        <w:tc>
          <w:tcPr>
            <w:tcW w:w="850" w:type="dxa"/>
            <w:vMerge/>
            <w:tcBorders>
              <w:left w:val="single" w:sz="4" w:space="0" w:color="auto"/>
            </w:tcBorders>
            <w:shd w:val="clear" w:color="auto" w:fill="auto"/>
          </w:tcPr>
          <w:p w14:paraId="76F096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56A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521D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4A90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8ED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37D0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D7DDD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AE09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FA84F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2A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8E6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576B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B183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7A38A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DD3C40"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745D3F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384DE96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200014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0CEA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8BD1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F45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F0A6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C73B8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E8B3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5188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DD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D6A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0EC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0C97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11F5D4" w14:textId="77777777" w:rsidR="000236E6" w:rsidRPr="00C30D6B" w:rsidRDefault="000236E6" w:rsidP="001A75DA">
            <w:pPr>
              <w:pStyle w:val="TAL"/>
            </w:pPr>
          </w:p>
        </w:tc>
        <w:tc>
          <w:tcPr>
            <w:tcW w:w="850" w:type="dxa"/>
            <w:vMerge/>
            <w:tcBorders>
              <w:left w:val="single" w:sz="4" w:space="0" w:color="auto"/>
            </w:tcBorders>
            <w:shd w:val="clear" w:color="auto" w:fill="auto"/>
          </w:tcPr>
          <w:p w14:paraId="2410A7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0218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173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7DA8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B11A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2567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AB32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59F7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1FA3B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7D21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7C97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C5A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FE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0FA6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AE76E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BCE292"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D4CD1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3719B2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interrogate CLIR status, successful, alpha identifier limits</w:t>
            </w:r>
          </w:p>
        </w:tc>
        <w:tc>
          <w:tcPr>
            <w:tcW w:w="673" w:type="dxa"/>
            <w:shd w:val="clear" w:color="auto" w:fill="auto"/>
          </w:tcPr>
          <w:p w14:paraId="6FE9D9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3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8D88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36ABD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809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1990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B3C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F28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3A07F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46D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0A72D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94B58E" w14:textId="77777777" w:rsidR="000236E6" w:rsidRPr="00C30D6B" w:rsidRDefault="000236E6" w:rsidP="001A75DA">
            <w:pPr>
              <w:pStyle w:val="TAL"/>
            </w:pPr>
          </w:p>
        </w:tc>
        <w:tc>
          <w:tcPr>
            <w:tcW w:w="850" w:type="dxa"/>
            <w:vMerge/>
            <w:tcBorders>
              <w:left w:val="single" w:sz="4" w:space="0" w:color="auto"/>
            </w:tcBorders>
            <w:shd w:val="clear" w:color="auto" w:fill="auto"/>
          </w:tcPr>
          <w:p w14:paraId="3305D4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C6D8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E5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85E6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4AD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1AB80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1D995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349F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83FD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F412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7A7A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C80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A9F4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279DB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E476E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BB32D4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3DBD13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72F5B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E37F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A0E9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1237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D3C4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22C3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3A605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408B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3B8B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30A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D71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B0DA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D95B48" w14:textId="77777777" w:rsidR="000236E6" w:rsidRPr="00C30D6B" w:rsidRDefault="000236E6" w:rsidP="001A75DA">
            <w:pPr>
              <w:pStyle w:val="TAL"/>
            </w:pPr>
          </w:p>
        </w:tc>
        <w:tc>
          <w:tcPr>
            <w:tcW w:w="850" w:type="dxa"/>
            <w:vMerge/>
            <w:tcBorders>
              <w:left w:val="single" w:sz="4" w:space="0" w:color="auto"/>
            </w:tcBorders>
            <w:shd w:val="clear" w:color="auto" w:fill="auto"/>
          </w:tcPr>
          <w:p w14:paraId="078F93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26E8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1A347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FD9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AC1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6FD3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B0D7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DFD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312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98D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32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DA04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968B5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146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F95E71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BEB8F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4CB7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2.1, 2.3</w:t>
            </w:r>
          </w:p>
        </w:tc>
        <w:tc>
          <w:tcPr>
            <w:tcW w:w="2494" w:type="dxa"/>
            <w:vMerge w:val="restart"/>
            <w:shd w:val="clear" w:color="auto" w:fill="auto"/>
          </w:tcPr>
          <w:p w14:paraId="7BACA0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 support</w:t>
            </w:r>
          </w:p>
        </w:tc>
        <w:tc>
          <w:tcPr>
            <w:tcW w:w="673" w:type="dxa"/>
            <w:shd w:val="clear" w:color="auto" w:fill="auto"/>
          </w:tcPr>
          <w:p w14:paraId="28A21A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E3C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6014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9CEBB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AFA3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9A41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7E22C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CD3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FD2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1301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CE6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C7D0B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CF7A2E" w14:textId="77777777" w:rsidR="000236E6" w:rsidRPr="00C30D6B" w:rsidRDefault="000236E6" w:rsidP="001A75DA">
            <w:pPr>
              <w:pStyle w:val="TAL"/>
            </w:pPr>
          </w:p>
        </w:tc>
        <w:tc>
          <w:tcPr>
            <w:tcW w:w="850" w:type="dxa"/>
            <w:vMerge/>
            <w:tcBorders>
              <w:left w:val="single" w:sz="4" w:space="0" w:color="auto"/>
            </w:tcBorders>
            <w:shd w:val="clear" w:color="auto" w:fill="auto"/>
          </w:tcPr>
          <w:p w14:paraId="068F17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7D77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54D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1E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54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00C51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5797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F6937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2777C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0066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71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A21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154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462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C79D9F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241A0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807ED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433FF7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colour icon support</w:t>
            </w:r>
          </w:p>
        </w:tc>
        <w:tc>
          <w:tcPr>
            <w:tcW w:w="673" w:type="dxa"/>
            <w:shd w:val="clear" w:color="auto" w:fill="auto"/>
          </w:tcPr>
          <w:p w14:paraId="07F8E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25DA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E3219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2FE6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5115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64F5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CEA0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43C8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B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558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9B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C8D41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AB1571" w14:textId="77777777" w:rsidR="000236E6" w:rsidRPr="00C30D6B" w:rsidRDefault="000236E6" w:rsidP="001A75DA">
            <w:pPr>
              <w:pStyle w:val="TAL"/>
            </w:pPr>
          </w:p>
        </w:tc>
        <w:tc>
          <w:tcPr>
            <w:tcW w:w="850" w:type="dxa"/>
            <w:vMerge/>
            <w:tcBorders>
              <w:left w:val="single" w:sz="4" w:space="0" w:color="auto"/>
            </w:tcBorders>
            <w:shd w:val="clear" w:color="auto" w:fill="auto"/>
          </w:tcPr>
          <w:p w14:paraId="63628C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A3E6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CFA3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0AE49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71E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785A9A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E2F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B540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2019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846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6140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451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33AE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CD00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35DEBEC"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0EF73A"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32F0D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0F33A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4CA926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3AC1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928D5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6E8D7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8BF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B8C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13652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0BB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1AA5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55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85E4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5B0E6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307B86" w14:textId="77777777" w:rsidR="000236E6" w:rsidRPr="00C30D6B" w:rsidRDefault="000236E6" w:rsidP="001A75DA">
            <w:pPr>
              <w:pStyle w:val="TAL"/>
            </w:pPr>
          </w:p>
        </w:tc>
        <w:tc>
          <w:tcPr>
            <w:tcW w:w="850" w:type="dxa"/>
            <w:vMerge/>
            <w:tcBorders>
              <w:left w:val="single" w:sz="4" w:space="0" w:color="auto"/>
            </w:tcBorders>
            <w:shd w:val="clear" w:color="auto" w:fill="auto"/>
          </w:tcPr>
          <w:p w14:paraId="1FFFA5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86FA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4EEB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A4A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A0F5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260534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0C90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BC07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DCC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15E1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1086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9F397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06E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6F1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29A50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439A0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5798D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032461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C12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135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18D2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604AD7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2387A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BC5E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37A0A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C0127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42C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233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8FEA0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52C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D1402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10DB54" w14:textId="77777777" w:rsidR="000236E6" w:rsidRPr="00C30D6B" w:rsidRDefault="000236E6" w:rsidP="001A75DA">
            <w:pPr>
              <w:pStyle w:val="TAL"/>
            </w:pPr>
          </w:p>
        </w:tc>
        <w:tc>
          <w:tcPr>
            <w:tcW w:w="850" w:type="dxa"/>
            <w:vMerge/>
            <w:tcBorders>
              <w:left w:val="single" w:sz="4" w:space="0" w:color="auto"/>
            </w:tcBorders>
            <w:shd w:val="clear" w:color="auto" w:fill="auto"/>
          </w:tcPr>
          <w:p w14:paraId="22BB28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1BA7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E5DA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EAD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2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4C37C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980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581B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5DC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244D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5345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31D2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6FD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CFF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631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0CE7F5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A7C4C5"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563479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36367A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63036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5BAD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F17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3927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32B8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0EBB3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4205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8DC7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AD4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DF1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D89A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9F4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B4A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02C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218D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90739" w14:textId="77777777" w:rsidR="000236E6" w:rsidRPr="00C30D6B" w:rsidRDefault="000236E6" w:rsidP="001A75DA">
            <w:pPr>
              <w:pStyle w:val="TAL"/>
            </w:pPr>
          </w:p>
        </w:tc>
        <w:tc>
          <w:tcPr>
            <w:tcW w:w="850" w:type="dxa"/>
            <w:vMerge/>
            <w:tcBorders>
              <w:left w:val="single" w:sz="4" w:space="0" w:color="auto"/>
            </w:tcBorders>
            <w:shd w:val="clear" w:color="auto" w:fill="auto"/>
          </w:tcPr>
          <w:p w14:paraId="5896F9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FD4D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9A1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CC85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234C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D4A9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21DC2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AB13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D5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8CA5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8BB6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26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644B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BE0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DAB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B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48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35532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3CE59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140F0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535666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4AB7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F140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3965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01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E877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E7048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496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EF91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4F4D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021D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B525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7B76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8351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CB8F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3F74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821C19" w14:textId="77777777" w:rsidR="000236E6" w:rsidRPr="00C30D6B" w:rsidRDefault="000236E6" w:rsidP="001A75DA">
            <w:pPr>
              <w:pStyle w:val="TAL"/>
            </w:pPr>
          </w:p>
        </w:tc>
        <w:tc>
          <w:tcPr>
            <w:tcW w:w="850" w:type="dxa"/>
            <w:vMerge/>
            <w:tcBorders>
              <w:left w:val="single" w:sz="4" w:space="0" w:color="auto"/>
            </w:tcBorders>
            <w:shd w:val="clear" w:color="auto" w:fill="auto"/>
          </w:tcPr>
          <w:p w14:paraId="787CDE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614EF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1ED9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69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D14B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A49FA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1D4A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5D29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A114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4A6D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075B0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F4D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4F202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630D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F79E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7966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5D02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EE2EF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75F85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BC459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6AB4D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74CB45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53C2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D670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DA48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B29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9AA9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0281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DFBFE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70EC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227E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0236B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D018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360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0E7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1D9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11520D" w14:textId="77777777" w:rsidR="000236E6" w:rsidRPr="00C30D6B" w:rsidRDefault="000236E6" w:rsidP="001A75DA">
            <w:pPr>
              <w:pStyle w:val="TAL"/>
            </w:pPr>
          </w:p>
        </w:tc>
        <w:tc>
          <w:tcPr>
            <w:tcW w:w="850" w:type="dxa"/>
            <w:vMerge/>
            <w:tcBorders>
              <w:left w:val="single" w:sz="4" w:space="0" w:color="auto"/>
            </w:tcBorders>
            <w:shd w:val="clear" w:color="auto" w:fill="auto"/>
          </w:tcPr>
          <w:p w14:paraId="7A85C2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79B8B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0B0FA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406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248C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B33B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B456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8BB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6F27D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FC17D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015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F247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4A7A8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01A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6D3E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AE4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EC8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2820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935FBC"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06CC7C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6DC48B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283281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4960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ABC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91B6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B620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79F43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A0CA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2EE34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6C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ED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306D2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A01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ADDF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3D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39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9B9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9AEB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2C661" w14:textId="77777777" w:rsidR="000236E6" w:rsidRPr="00C30D6B" w:rsidRDefault="000236E6" w:rsidP="001A75DA">
            <w:pPr>
              <w:pStyle w:val="TAL"/>
            </w:pPr>
          </w:p>
        </w:tc>
        <w:tc>
          <w:tcPr>
            <w:tcW w:w="850" w:type="dxa"/>
            <w:vMerge/>
            <w:tcBorders>
              <w:left w:val="single" w:sz="4" w:space="0" w:color="auto"/>
            </w:tcBorders>
            <w:shd w:val="clear" w:color="auto" w:fill="auto"/>
          </w:tcPr>
          <w:p w14:paraId="2E11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18B8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3A5F0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D3D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0BC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016FA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53D3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1F5C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BE7DE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4D3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1B5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2CB75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7817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4362C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D5DB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C1E0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26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5DF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E642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0121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47B429"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36D735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792B66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F81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239B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0474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EF5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A846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476F8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FA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EE94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9D1E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5D071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8949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6A3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B63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C2E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C6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4BB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0167E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CCCFB" w14:textId="77777777" w:rsidR="000236E6" w:rsidRPr="00C30D6B" w:rsidRDefault="000236E6" w:rsidP="001A75DA">
            <w:pPr>
              <w:pStyle w:val="TAL"/>
            </w:pPr>
          </w:p>
        </w:tc>
        <w:tc>
          <w:tcPr>
            <w:tcW w:w="850" w:type="dxa"/>
            <w:vMerge/>
            <w:tcBorders>
              <w:left w:val="single" w:sz="4" w:space="0" w:color="auto"/>
            </w:tcBorders>
            <w:shd w:val="clear" w:color="auto" w:fill="auto"/>
          </w:tcPr>
          <w:p w14:paraId="5C307EF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2C18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2468F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AD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82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B52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46B1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BE7C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7068D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167FF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DBB9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1D62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028A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27BB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F66DF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8A51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629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4655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7D3F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9621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FCEE4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D4CF07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7BB17E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35CA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6FE0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0062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6604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6CB7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7852D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23D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9DBD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22F3D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619F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121C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80CC3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B11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35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8CCD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C549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A3FD2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54A93" w14:textId="77777777" w:rsidR="000236E6" w:rsidRPr="00C30D6B" w:rsidRDefault="000236E6" w:rsidP="001A75DA">
            <w:pPr>
              <w:pStyle w:val="TAL"/>
            </w:pPr>
          </w:p>
        </w:tc>
        <w:tc>
          <w:tcPr>
            <w:tcW w:w="850" w:type="dxa"/>
            <w:vMerge/>
            <w:tcBorders>
              <w:left w:val="single" w:sz="4" w:space="0" w:color="auto"/>
            </w:tcBorders>
            <w:shd w:val="clear" w:color="auto" w:fill="auto"/>
          </w:tcPr>
          <w:p w14:paraId="2F5ABF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75E8A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F5A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6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E246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6A6E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A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8370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70F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3B24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A19FA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B1D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D3C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E37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2D0F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D146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B983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4EB3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4A6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C800B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8D6F33"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5EFE2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2EC0D7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372A9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619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736A9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71A19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49F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46FB1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BFDF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167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EB449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58588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E1E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B041F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2B1B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796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F732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6AC7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5EB9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50478D" w14:textId="77777777" w:rsidR="000236E6" w:rsidRPr="00C30D6B" w:rsidRDefault="000236E6" w:rsidP="001A75DA">
            <w:pPr>
              <w:pStyle w:val="TAL"/>
            </w:pPr>
          </w:p>
        </w:tc>
        <w:tc>
          <w:tcPr>
            <w:tcW w:w="850" w:type="dxa"/>
            <w:vMerge/>
            <w:tcBorders>
              <w:left w:val="single" w:sz="4" w:space="0" w:color="auto"/>
            </w:tcBorders>
            <w:shd w:val="clear" w:color="auto" w:fill="auto"/>
          </w:tcPr>
          <w:p w14:paraId="0DD5D4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554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CC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CA2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F204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AFD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EFCFE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AB81B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40390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7C9B0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F898E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B31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1F4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14CF7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0B18D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68E1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8BD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3E5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D8D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59E946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1040B1"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178EC7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5B7913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EF0D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07C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EB55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7CD16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81E7E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FA6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6280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9C4F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46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849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F914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8340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F3DA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BF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A218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A074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4E9B6B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AECB37" w14:textId="77777777" w:rsidR="000236E6" w:rsidRPr="00C30D6B" w:rsidRDefault="000236E6" w:rsidP="001A75DA">
            <w:pPr>
              <w:pStyle w:val="TAL"/>
            </w:pPr>
          </w:p>
        </w:tc>
        <w:tc>
          <w:tcPr>
            <w:tcW w:w="850" w:type="dxa"/>
            <w:vMerge/>
            <w:tcBorders>
              <w:left w:val="single" w:sz="4" w:space="0" w:color="auto"/>
            </w:tcBorders>
            <w:shd w:val="clear" w:color="auto" w:fill="auto"/>
          </w:tcPr>
          <w:p w14:paraId="5FB6DA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E8E1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248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44D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116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FB4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391D4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C870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2B6C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836B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66FD6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B89AA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B6057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A1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641CF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5D2CB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D134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C70B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205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D3E8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13F57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9BC54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791411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1EF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C3C5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7B2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1CC9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0646E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7EBA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96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F1A8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82964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70E8A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F5C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D49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D30D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B97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F29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D46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F117D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8281C0" w14:textId="77777777" w:rsidR="000236E6" w:rsidRPr="00C30D6B" w:rsidRDefault="000236E6" w:rsidP="001A75DA">
            <w:pPr>
              <w:pStyle w:val="TAL"/>
            </w:pPr>
          </w:p>
        </w:tc>
        <w:tc>
          <w:tcPr>
            <w:tcW w:w="850" w:type="dxa"/>
            <w:vMerge/>
            <w:tcBorders>
              <w:left w:val="single" w:sz="4" w:space="0" w:color="auto"/>
            </w:tcBorders>
            <w:shd w:val="clear" w:color="auto" w:fill="auto"/>
          </w:tcPr>
          <w:p w14:paraId="57B85E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1592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93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1A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C31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CE8C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973CF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AE2CA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98635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CBC6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49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D993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55A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69A25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299DE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FD6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AF2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AB61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DF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994AC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0C4D7F"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4C05B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372CB4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35EC1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09B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98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EAB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14A39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1E8A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4980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8C9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9B7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96D66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106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8BC1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80EA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A654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27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BACE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60D63A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ACAFC8" w14:textId="77777777" w:rsidR="000236E6" w:rsidRPr="00C30D6B" w:rsidRDefault="000236E6" w:rsidP="001A75DA">
            <w:pPr>
              <w:pStyle w:val="TAL"/>
            </w:pPr>
          </w:p>
        </w:tc>
        <w:tc>
          <w:tcPr>
            <w:tcW w:w="850" w:type="dxa"/>
            <w:vMerge/>
            <w:tcBorders>
              <w:left w:val="single" w:sz="4" w:space="0" w:color="auto"/>
            </w:tcBorders>
            <w:shd w:val="clear" w:color="auto" w:fill="auto"/>
          </w:tcPr>
          <w:p w14:paraId="16E070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4BF7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C69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A5CD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B9C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C13D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12E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753AA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6AC7B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200EB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683E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220D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0BFD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BB1B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04A3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0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5E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2A3D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907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67C4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B3E796"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22C846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83246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BB5D7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27C2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725BD5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211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CEB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D2047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A5624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C6A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F7F6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B1F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77068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B99A0" w14:textId="77777777" w:rsidR="000236E6" w:rsidRPr="00C30D6B" w:rsidRDefault="000236E6" w:rsidP="001A75DA">
            <w:pPr>
              <w:pStyle w:val="TAL"/>
            </w:pPr>
          </w:p>
        </w:tc>
        <w:tc>
          <w:tcPr>
            <w:tcW w:w="850" w:type="dxa"/>
            <w:vMerge/>
            <w:tcBorders>
              <w:left w:val="single" w:sz="4" w:space="0" w:color="auto"/>
            </w:tcBorders>
            <w:shd w:val="clear" w:color="auto" w:fill="auto"/>
          </w:tcPr>
          <w:p w14:paraId="72A16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FBB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A77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65D3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96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60BC1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C0CF1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7A9D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8CF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3AFB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7E72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B3F4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55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4544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B6F7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CBC0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1615A" w14:textId="77777777" w:rsidR="000236E6" w:rsidRPr="00C30D6B" w:rsidRDefault="000236E6" w:rsidP="001A75DA">
            <w:pPr>
              <w:pStyle w:val="TAL"/>
            </w:pPr>
          </w:p>
        </w:tc>
        <w:tc>
          <w:tcPr>
            <w:tcW w:w="850" w:type="dxa"/>
            <w:vMerge/>
            <w:tcBorders>
              <w:left w:val="single" w:sz="4" w:space="0" w:color="auto"/>
            </w:tcBorders>
            <w:shd w:val="clear" w:color="auto" w:fill="auto"/>
          </w:tcPr>
          <w:p w14:paraId="2B406F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F3B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EFE8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BDE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B00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27822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5C8F5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9814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F6AC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E2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5430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6CBB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6B4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E3E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CD2A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4EDAA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BF1AE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795F78" w14:textId="77777777" w:rsidR="000236E6" w:rsidRPr="00C30D6B" w:rsidRDefault="000236E6" w:rsidP="001A75DA">
            <w:pPr>
              <w:pStyle w:val="TAL"/>
            </w:pPr>
          </w:p>
        </w:tc>
        <w:tc>
          <w:tcPr>
            <w:tcW w:w="850" w:type="dxa"/>
            <w:vMerge w:val="restart"/>
            <w:tcBorders>
              <w:left w:val="single" w:sz="4" w:space="0" w:color="auto"/>
            </w:tcBorders>
            <w:shd w:val="clear" w:color="auto" w:fill="auto"/>
          </w:tcPr>
          <w:p w14:paraId="6C504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EC569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567B62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6792E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2053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2748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184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3930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7AE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0B92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FCB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A1ED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A932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78598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610483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9AE751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4CD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EE6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E3C6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E306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14509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208DC1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9505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80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C3C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08DB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CEE0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76B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1376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5E76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0156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4DDB6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5E6D33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234296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C8D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6100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FF50C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6FB1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AEF7C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0820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75251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C0C99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585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0A47D2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686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0BDB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9B719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9F76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2E2A3CB" w14:textId="77777777" w:rsidR="000236E6" w:rsidRPr="00C30D6B" w:rsidRDefault="000236E6" w:rsidP="001A75DA">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B24D88"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552962" w14:textId="77777777" w:rsidR="000236E6" w:rsidRPr="0009777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82159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6C1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C0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2F52B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88491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D8E5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BF845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448362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69AB168"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794DC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4CC3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7A07A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1F82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733E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1E0ED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9ED91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69F17B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01C13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0307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5E4628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0236E6" w:rsidRPr="00C30D6B" w14:paraId="2E4E577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673173" w14:textId="77777777" w:rsidR="000236E6" w:rsidRPr="00C30D6B" w:rsidRDefault="000236E6" w:rsidP="001A75DA">
            <w:pPr>
              <w:pStyle w:val="TAL"/>
            </w:pPr>
          </w:p>
        </w:tc>
        <w:tc>
          <w:tcPr>
            <w:tcW w:w="850" w:type="dxa"/>
            <w:vMerge/>
            <w:shd w:val="clear" w:color="auto" w:fill="auto"/>
          </w:tcPr>
          <w:p w14:paraId="34E0FE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68749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15C2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D6B3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15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8C71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2EF8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9EDE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39F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98B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04FA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B8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219FB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7F2816" w14:textId="77777777" w:rsidR="000236E6" w:rsidRPr="00C30D6B" w:rsidRDefault="000236E6" w:rsidP="001A75DA">
            <w:pPr>
              <w:pStyle w:val="TAL"/>
            </w:pPr>
          </w:p>
        </w:tc>
        <w:tc>
          <w:tcPr>
            <w:tcW w:w="850" w:type="dxa"/>
            <w:vMerge w:val="restart"/>
            <w:shd w:val="clear" w:color="auto" w:fill="auto"/>
          </w:tcPr>
          <w:p w14:paraId="3F3187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A1599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8-bit data, successful</w:t>
            </w:r>
          </w:p>
        </w:tc>
        <w:tc>
          <w:tcPr>
            <w:tcW w:w="673" w:type="dxa"/>
            <w:shd w:val="clear" w:color="auto" w:fill="auto"/>
          </w:tcPr>
          <w:p w14:paraId="599D0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18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802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DCED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99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B6AE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85524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5EC6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2A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06A4E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DAE8C9" w14:textId="77777777" w:rsidR="000236E6" w:rsidRPr="00C30D6B" w:rsidRDefault="000236E6" w:rsidP="001A75DA">
            <w:pPr>
              <w:pStyle w:val="TAL"/>
            </w:pPr>
          </w:p>
        </w:tc>
        <w:tc>
          <w:tcPr>
            <w:tcW w:w="850" w:type="dxa"/>
            <w:vMerge/>
            <w:shd w:val="clear" w:color="auto" w:fill="auto"/>
          </w:tcPr>
          <w:p w14:paraId="7E2135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019D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80E5E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5840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9C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966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0ADB4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2ED8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B7A6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805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EA2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FD3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968E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F1514A" w14:textId="77777777" w:rsidR="000236E6" w:rsidRPr="00C30D6B" w:rsidRDefault="000236E6" w:rsidP="001A75DA">
            <w:pPr>
              <w:pStyle w:val="TAL"/>
            </w:pPr>
          </w:p>
        </w:tc>
        <w:tc>
          <w:tcPr>
            <w:tcW w:w="850" w:type="dxa"/>
            <w:vMerge w:val="restart"/>
            <w:shd w:val="clear" w:color="auto" w:fill="auto"/>
          </w:tcPr>
          <w:p w14:paraId="48C86B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BC5BC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data, successful</w:t>
            </w:r>
          </w:p>
        </w:tc>
        <w:tc>
          <w:tcPr>
            <w:tcW w:w="673" w:type="dxa"/>
            <w:shd w:val="clear" w:color="auto" w:fill="auto"/>
          </w:tcPr>
          <w:p w14:paraId="7BE12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72F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55B0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853A0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B3E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D18A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C74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1F1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073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4632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E82917" w14:textId="77777777" w:rsidR="000236E6" w:rsidRPr="00C30D6B" w:rsidRDefault="000236E6" w:rsidP="001A75DA">
            <w:pPr>
              <w:pStyle w:val="TAL"/>
            </w:pPr>
          </w:p>
        </w:tc>
        <w:tc>
          <w:tcPr>
            <w:tcW w:w="850" w:type="dxa"/>
            <w:vMerge/>
            <w:shd w:val="clear" w:color="auto" w:fill="auto"/>
          </w:tcPr>
          <w:p w14:paraId="377D3E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C386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121C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3D08E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F19A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B503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56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E009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72AB6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22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95328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3D2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CEA7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E5DD67" w14:textId="77777777" w:rsidR="000236E6" w:rsidRPr="00C30D6B" w:rsidRDefault="000236E6" w:rsidP="001A75DA">
            <w:pPr>
              <w:pStyle w:val="TAL"/>
            </w:pPr>
          </w:p>
        </w:tc>
        <w:tc>
          <w:tcPr>
            <w:tcW w:w="850" w:type="dxa"/>
            <w:vMerge w:val="restart"/>
            <w:shd w:val="clear" w:color="auto" w:fill="auto"/>
          </w:tcPr>
          <w:p w14:paraId="126B9A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50492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5B648B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3D8C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3379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72845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EF6C0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5377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5B0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FBA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1CD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A1BF9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FBF4F3" w14:textId="77777777" w:rsidR="000236E6" w:rsidRPr="00C30D6B" w:rsidRDefault="000236E6" w:rsidP="001A75DA">
            <w:pPr>
              <w:pStyle w:val="TAL"/>
            </w:pPr>
          </w:p>
        </w:tc>
        <w:tc>
          <w:tcPr>
            <w:tcW w:w="850" w:type="dxa"/>
            <w:vMerge/>
            <w:shd w:val="clear" w:color="auto" w:fill="auto"/>
          </w:tcPr>
          <w:p w14:paraId="41F0CAE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A48B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75A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B105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1DC7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A72F3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6EB56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7309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4DF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81F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5D6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555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296F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506546" w14:textId="77777777" w:rsidR="000236E6" w:rsidRPr="00C30D6B" w:rsidRDefault="000236E6" w:rsidP="001A75DA">
            <w:pPr>
              <w:pStyle w:val="TAL"/>
            </w:pPr>
          </w:p>
        </w:tc>
        <w:tc>
          <w:tcPr>
            <w:tcW w:w="850" w:type="dxa"/>
            <w:vMerge w:val="restart"/>
            <w:shd w:val="clear" w:color="auto" w:fill="auto"/>
          </w:tcPr>
          <w:p w14:paraId="2D49F6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097A2FC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unsuccessful</w:t>
            </w:r>
          </w:p>
        </w:tc>
        <w:tc>
          <w:tcPr>
            <w:tcW w:w="673" w:type="dxa"/>
            <w:shd w:val="clear" w:color="auto" w:fill="auto"/>
          </w:tcPr>
          <w:p w14:paraId="2F87B6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691C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6EE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CFF8F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32AC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5E08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7CA0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B0E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FB0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71D1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EF1B5" w14:textId="77777777" w:rsidR="000236E6" w:rsidRPr="00C30D6B" w:rsidRDefault="000236E6" w:rsidP="001A75DA">
            <w:pPr>
              <w:pStyle w:val="TAL"/>
            </w:pPr>
          </w:p>
        </w:tc>
        <w:tc>
          <w:tcPr>
            <w:tcW w:w="850" w:type="dxa"/>
            <w:vMerge/>
            <w:shd w:val="clear" w:color="auto" w:fill="auto"/>
          </w:tcPr>
          <w:p w14:paraId="707B71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C82A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C20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2684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A7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D84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3AD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2DF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82C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FDC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B69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1C9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984C5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79E29C" w14:textId="77777777" w:rsidR="000236E6" w:rsidRPr="00C30D6B" w:rsidRDefault="000236E6" w:rsidP="001A75DA">
            <w:pPr>
              <w:pStyle w:val="TAL"/>
            </w:pPr>
          </w:p>
        </w:tc>
        <w:tc>
          <w:tcPr>
            <w:tcW w:w="850" w:type="dxa"/>
            <w:vMerge w:val="restart"/>
            <w:shd w:val="clear" w:color="auto" w:fill="auto"/>
          </w:tcPr>
          <w:p w14:paraId="3AF73D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3A0DDE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256 octets, 7-bit data, successful, long alpha identifier</w:t>
            </w:r>
          </w:p>
        </w:tc>
        <w:tc>
          <w:tcPr>
            <w:tcW w:w="673" w:type="dxa"/>
            <w:shd w:val="clear" w:color="auto" w:fill="auto"/>
          </w:tcPr>
          <w:p w14:paraId="4116B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EFA9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F62F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1CC78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390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508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D95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ABE8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0F21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492EEE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A7F9D1" w14:textId="77777777" w:rsidR="000236E6" w:rsidRPr="00C30D6B" w:rsidRDefault="000236E6" w:rsidP="001A75DA">
            <w:pPr>
              <w:pStyle w:val="TAL"/>
            </w:pPr>
          </w:p>
        </w:tc>
        <w:tc>
          <w:tcPr>
            <w:tcW w:w="850" w:type="dxa"/>
            <w:vMerge/>
            <w:shd w:val="clear" w:color="auto" w:fill="auto"/>
          </w:tcPr>
          <w:p w14:paraId="28279F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329F2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4B1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386C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B27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02254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01739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0111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08A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6B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A122D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B3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B526A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E3BF14" w14:textId="77777777" w:rsidR="000236E6" w:rsidRPr="00C30D6B" w:rsidRDefault="000236E6" w:rsidP="001A75DA">
            <w:pPr>
              <w:pStyle w:val="TAL"/>
            </w:pPr>
          </w:p>
        </w:tc>
        <w:tc>
          <w:tcPr>
            <w:tcW w:w="850" w:type="dxa"/>
            <w:vMerge w:val="restart"/>
            <w:shd w:val="clear" w:color="auto" w:fill="auto"/>
          </w:tcPr>
          <w:p w14:paraId="73262D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4C2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no alpha identifier</w:t>
            </w:r>
          </w:p>
        </w:tc>
        <w:tc>
          <w:tcPr>
            <w:tcW w:w="673" w:type="dxa"/>
            <w:shd w:val="clear" w:color="auto" w:fill="auto"/>
          </w:tcPr>
          <w:p w14:paraId="238F42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9EC1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858A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25E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71D67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E2A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6B0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CDB1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199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1F5C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99F33E" w14:textId="77777777" w:rsidR="000236E6" w:rsidRPr="00C30D6B" w:rsidRDefault="000236E6" w:rsidP="001A75DA">
            <w:pPr>
              <w:pStyle w:val="TAL"/>
            </w:pPr>
          </w:p>
        </w:tc>
        <w:tc>
          <w:tcPr>
            <w:tcW w:w="850" w:type="dxa"/>
            <w:vMerge/>
            <w:shd w:val="clear" w:color="auto" w:fill="auto"/>
          </w:tcPr>
          <w:p w14:paraId="501592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9E3D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9A0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F3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9AF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A5CD0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B224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E3D7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C4D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B16C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AE9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D2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8209C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1E5DAB" w14:textId="77777777" w:rsidR="000236E6" w:rsidRPr="00C30D6B" w:rsidRDefault="000236E6" w:rsidP="001A75DA">
            <w:pPr>
              <w:pStyle w:val="TAL"/>
            </w:pPr>
          </w:p>
        </w:tc>
        <w:tc>
          <w:tcPr>
            <w:tcW w:w="850" w:type="dxa"/>
            <w:vMerge w:val="restart"/>
            <w:shd w:val="clear" w:color="auto" w:fill="auto"/>
          </w:tcPr>
          <w:p w14:paraId="47FC30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30D8C9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successful, null length alpha identifier</w:t>
            </w:r>
          </w:p>
        </w:tc>
        <w:tc>
          <w:tcPr>
            <w:tcW w:w="673" w:type="dxa"/>
            <w:shd w:val="clear" w:color="auto" w:fill="auto"/>
          </w:tcPr>
          <w:p w14:paraId="07A82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93F08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2750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935C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914B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1C1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7D3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310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C0A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1627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16120C" w14:textId="77777777" w:rsidR="000236E6" w:rsidRPr="00C30D6B" w:rsidRDefault="000236E6" w:rsidP="001A75DA">
            <w:pPr>
              <w:pStyle w:val="TAL"/>
            </w:pPr>
          </w:p>
        </w:tc>
        <w:tc>
          <w:tcPr>
            <w:tcW w:w="850" w:type="dxa"/>
            <w:vMerge/>
            <w:shd w:val="clear" w:color="auto" w:fill="auto"/>
          </w:tcPr>
          <w:p w14:paraId="67BF1A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560C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299C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5D48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62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02DAB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328F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6E4A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D13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FC7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6BB5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0E0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5343C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F32FBA" w14:textId="77777777" w:rsidR="000236E6" w:rsidRPr="00C30D6B" w:rsidRDefault="000236E6" w:rsidP="001A75DA">
            <w:pPr>
              <w:pStyle w:val="TAL"/>
            </w:pPr>
          </w:p>
        </w:tc>
        <w:tc>
          <w:tcPr>
            <w:tcW w:w="850" w:type="dxa"/>
            <w:vMerge w:val="restart"/>
            <w:shd w:val="clear" w:color="auto" w:fill="auto"/>
          </w:tcPr>
          <w:p w14:paraId="267AE4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2.1, 2.3</w:t>
            </w:r>
          </w:p>
        </w:tc>
        <w:tc>
          <w:tcPr>
            <w:tcW w:w="2494" w:type="dxa"/>
            <w:vMerge w:val="restart"/>
            <w:shd w:val="clear" w:color="auto" w:fill="auto"/>
          </w:tcPr>
          <w:p w14:paraId="539E402C" w14:textId="7DBC90F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basic icon</w:t>
            </w:r>
          </w:p>
        </w:tc>
        <w:tc>
          <w:tcPr>
            <w:tcW w:w="673" w:type="dxa"/>
            <w:shd w:val="clear" w:color="auto" w:fill="auto"/>
          </w:tcPr>
          <w:p w14:paraId="7910C1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CD2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2C254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542C3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F19D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E77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759A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93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20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1BB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6317DC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F76586" w14:textId="77777777" w:rsidR="000236E6" w:rsidRPr="00C30D6B" w:rsidRDefault="000236E6" w:rsidP="001A75DA">
            <w:pPr>
              <w:pStyle w:val="TAL"/>
            </w:pPr>
          </w:p>
        </w:tc>
        <w:tc>
          <w:tcPr>
            <w:tcW w:w="850" w:type="dxa"/>
            <w:vMerge/>
            <w:shd w:val="clear" w:color="auto" w:fill="auto"/>
          </w:tcPr>
          <w:p w14:paraId="40FE81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AB77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140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5E0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705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53B99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2C93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D51E6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A1420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1EA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6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98D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C55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1E9731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B2AE69" w14:textId="77777777" w:rsidR="000236E6" w:rsidRPr="00C30D6B" w:rsidRDefault="000236E6" w:rsidP="001A75DA">
            <w:pPr>
              <w:pStyle w:val="TAL"/>
            </w:pPr>
          </w:p>
        </w:tc>
        <w:tc>
          <w:tcPr>
            <w:tcW w:w="850" w:type="dxa"/>
            <w:vMerge w:val="restart"/>
            <w:shd w:val="clear" w:color="auto" w:fill="auto"/>
          </w:tcPr>
          <w:p w14:paraId="48D99C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F4F2678" w14:textId="4612AD2C"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7A83AF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E7D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11F2C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0404A4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3351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CF11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F1C6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5890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A70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21FC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C9C87B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20FED" w14:textId="77777777" w:rsidR="000236E6" w:rsidRPr="00C30D6B" w:rsidRDefault="000236E6" w:rsidP="001A75DA">
            <w:pPr>
              <w:pStyle w:val="TAL"/>
            </w:pPr>
          </w:p>
        </w:tc>
        <w:tc>
          <w:tcPr>
            <w:tcW w:w="850" w:type="dxa"/>
            <w:vMerge/>
            <w:shd w:val="clear" w:color="auto" w:fill="auto"/>
          </w:tcPr>
          <w:p w14:paraId="2859E2A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57D1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6D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C4BC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832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523A97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CCED0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51E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3B1E3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5FED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3A10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9E8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94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6869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10340D" w14:textId="77777777" w:rsidR="000236E6" w:rsidRPr="00C30D6B" w:rsidRDefault="000236E6" w:rsidP="001A75DA">
            <w:pPr>
              <w:pStyle w:val="TAL"/>
            </w:pPr>
          </w:p>
        </w:tc>
        <w:tc>
          <w:tcPr>
            <w:tcW w:w="850" w:type="dxa"/>
            <w:vMerge w:val="restart"/>
            <w:shd w:val="clear" w:color="auto" w:fill="auto"/>
          </w:tcPr>
          <w:p w14:paraId="44A9C1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99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44A3E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FF6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C15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1E45E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942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E06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FEB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C16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28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0C3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4566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9AEA76" w14:textId="77777777" w:rsidR="000236E6" w:rsidRPr="00C30D6B" w:rsidRDefault="000236E6" w:rsidP="001A75DA">
            <w:pPr>
              <w:pStyle w:val="TAL"/>
            </w:pPr>
          </w:p>
        </w:tc>
        <w:tc>
          <w:tcPr>
            <w:tcW w:w="850" w:type="dxa"/>
            <w:vMerge/>
            <w:shd w:val="clear" w:color="auto" w:fill="auto"/>
          </w:tcPr>
          <w:p w14:paraId="0B2170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E220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11E6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BF61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1E14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45168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D622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A805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7B9A5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042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1FF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06A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5C1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BFA8E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7A8AA1" w14:textId="77777777" w:rsidR="000236E6" w:rsidRPr="00C30D6B" w:rsidRDefault="000236E6" w:rsidP="001A75DA">
            <w:pPr>
              <w:pStyle w:val="TAL"/>
            </w:pPr>
          </w:p>
        </w:tc>
        <w:tc>
          <w:tcPr>
            <w:tcW w:w="850" w:type="dxa"/>
            <w:vMerge w:val="restart"/>
            <w:shd w:val="clear" w:color="auto" w:fill="auto"/>
          </w:tcPr>
          <w:p w14:paraId="7F2510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BF948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Cyrillic</w:t>
            </w:r>
          </w:p>
        </w:tc>
        <w:tc>
          <w:tcPr>
            <w:tcW w:w="673" w:type="dxa"/>
            <w:shd w:val="clear" w:color="auto" w:fill="auto"/>
          </w:tcPr>
          <w:p w14:paraId="355EDE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7A19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289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053226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0020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982A2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9847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EE4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7EF5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8E95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FCF2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C693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C1515" w14:textId="77777777" w:rsidR="000236E6" w:rsidRPr="00C30D6B" w:rsidRDefault="000236E6" w:rsidP="001A75DA">
            <w:pPr>
              <w:pStyle w:val="TAL"/>
            </w:pPr>
          </w:p>
        </w:tc>
        <w:tc>
          <w:tcPr>
            <w:tcW w:w="850" w:type="dxa"/>
            <w:vMerge/>
            <w:shd w:val="clear" w:color="auto" w:fill="auto"/>
          </w:tcPr>
          <w:p w14:paraId="2A01C0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04715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21B9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5D84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C181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FA3C2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87B3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9DC27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DDB07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6AE9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EC2B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54F1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CD30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4D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24FC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C0D3747" w14:textId="77777777" w:rsidR="000236E6" w:rsidRPr="00C30D6B" w:rsidRDefault="000236E6" w:rsidP="001A75DA">
            <w:pPr>
              <w:pStyle w:val="TAL"/>
            </w:pPr>
          </w:p>
        </w:tc>
        <w:tc>
          <w:tcPr>
            <w:tcW w:w="850" w:type="dxa"/>
            <w:vMerge w:val="restart"/>
            <w:shd w:val="clear" w:color="auto" w:fill="auto"/>
          </w:tcPr>
          <w:p w14:paraId="620E7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6105A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30ECA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1B0B5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2A8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2376C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3409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F380B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175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EE76C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38B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F986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B7C8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831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39ACA7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F66614" w14:textId="77777777" w:rsidR="000236E6" w:rsidRPr="00C30D6B" w:rsidRDefault="000236E6" w:rsidP="001A75DA">
            <w:pPr>
              <w:pStyle w:val="TAL"/>
            </w:pPr>
          </w:p>
        </w:tc>
        <w:tc>
          <w:tcPr>
            <w:tcW w:w="850" w:type="dxa"/>
            <w:vMerge/>
            <w:shd w:val="clear" w:color="auto" w:fill="auto"/>
          </w:tcPr>
          <w:p w14:paraId="23B6E8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B14A5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21447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01AC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E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0BE45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E834D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D3A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3CCB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0D17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FB61E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8B568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95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3AF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69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1378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45529D8" w14:textId="77777777" w:rsidR="000236E6" w:rsidRPr="00C30D6B" w:rsidRDefault="000236E6" w:rsidP="001A75DA">
            <w:pPr>
              <w:pStyle w:val="TAL"/>
            </w:pPr>
          </w:p>
        </w:tc>
        <w:tc>
          <w:tcPr>
            <w:tcW w:w="850" w:type="dxa"/>
            <w:vMerge w:val="restart"/>
            <w:shd w:val="clear" w:color="auto" w:fill="auto"/>
          </w:tcPr>
          <w:p w14:paraId="4233005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399FC3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4118C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D24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147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84EF6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4D99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3FD6C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38E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7D25C0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5597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97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C7A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82C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270B6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FDEDE4" w14:textId="77777777" w:rsidR="000236E6" w:rsidRPr="00C30D6B" w:rsidRDefault="000236E6" w:rsidP="001A75DA">
            <w:pPr>
              <w:pStyle w:val="TAL"/>
            </w:pPr>
          </w:p>
        </w:tc>
        <w:tc>
          <w:tcPr>
            <w:tcW w:w="850" w:type="dxa"/>
            <w:vMerge/>
            <w:shd w:val="clear" w:color="auto" w:fill="auto"/>
          </w:tcPr>
          <w:p w14:paraId="729C16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1FA6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4F9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224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7080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90D0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1AE6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1AD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209F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C5BD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41257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A820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E1D1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27AD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490C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9DF7DE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90DBBB4" w14:textId="77777777" w:rsidR="000236E6" w:rsidRPr="00C30D6B" w:rsidRDefault="000236E6" w:rsidP="001A75DA">
            <w:pPr>
              <w:pStyle w:val="TAL"/>
            </w:pPr>
          </w:p>
        </w:tc>
        <w:tc>
          <w:tcPr>
            <w:tcW w:w="850" w:type="dxa"/>
            <w:vMerge w:val="restart"/>
            <w:shd w:val="clear" w:color="auto" w:fill="auto"/>
          </w:tcPr>
          <w:p w14:paraId="0EE6B0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43016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2723E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8369D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53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6761D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4A0A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8C86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1B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DFBB4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582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B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BAD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B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4CB8C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CEAB1" w14:textId="77777777" w:rsidR="000236E6" w:rsidRPr="00C30D6B" w:rsidRDefault="000236E6" w:rsidP="001A75DA">
            <w:pPr>
              <w:pStyle w:val="TAL"/>
            </w:pPr>
          </w:p>
        </w:tc>
        <w:tc>
          <w:tcPr>
            <w:tcW w:w="850" w:type="dxa"/>
            <w:vMerge/>
            <w:shd w:val="clear" w:color="auto" w:fill="auto"/>
          </w:tcPr>
          <w:p w14:paraId="14F46C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00DE4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C5B55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EC1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AD4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7558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7554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E37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D46F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D73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2A16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6A27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401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F56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0CA2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C6E5E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D4C0F9" w14:textId="77777777" w:rsidR="000236E6" w:rsidRPr="00C30D6B" w:rsidRDefault="000236E6" w:rsidP="001A75DA">
            <w:pPr>
              <w:pStyle w:val="TAL"/>
            </w:pPr>
          </w:p>
        </w:tc>
        <w:tc>
          <w:tcPr>
            <w:tcW w:w="850" w:type="dxa"/>
            <w:vMerge w:val="restart"/>
            <w:shd w:val="clear" w:color="auto" w:fill="auto"/>
          </w:tcPr>
          <w:p w14:paraId="0FFBED9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4ED6B1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D67D1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2E5F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682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6DF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AD7B0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9992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8CB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F480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84FD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98F8E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559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D640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7496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B4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C3EC2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1BEB53" w14:textId="77777777" w:rsidR="000236E6" w:rsidRPr="00C30D6B" w:rsidRDefault="000236E6" w:rsidP="001A75DA">
            <w:pPr>
              <w:pStyle w:val="TAL"/>
            </w:pPr>
          </w:p>
        </w:tc>
        <w:tc>
          <w:tcPr>
            <w:tcW w:w="850" w:type="dxa"/>
            <w:vMerge/>
            <w:shd w:val="clear" w:color="auto" w:fill="auto"/>
          </w:tcPr>
          <w:p w14:paraId="671FA2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3AE94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1B949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D55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83F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675B9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D4B1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57B0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000F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C59C4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CC2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516D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B78E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FC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101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E17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772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374AF9"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C26929" w14:textId="77777777" w:rsidR="000236E6" w:rsidRPr="00C30D6B" w:rsidRDefault="000236E6" w:rsidP="001A75DA">
            <w:pPr>
              <w:pStyle w:val="TAL"/>
            </w:pPr>
          </w:p>
        </w:tc>
        <w:tc>
          <w:tcPr>
            <w:tcW w:w="850" w:type="dxa"/>
            <w:vMerge w:val="restart"/>
            <w:shd w:val="clear" w:color="auto" w:fill="auto"/>
          </w:tcPr>
          <w:p w14:paraId="03493E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2BE367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4DFF6A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B47C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9269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B58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CD6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E76D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47F8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17C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FC881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A1D2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5BDB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0AB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73E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2D76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FC7487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43D7C6" w14:textId="77777777" w:rsidR="000236E6" w:rsidRPr="00C30D6B" w:rsidRDefault="000236E6" w:rsidP="001A75DA">
            <w:pPr>
              <w:pStyle w:val="TAL"/>
            </w:pPr>
          </w:p>
        </w:tc>
        <w:tc>
          <w:tcPr>
            <w:tcW w:w="850" w:type="dxa"/>
            <w:vMerge/>
            <w:shd w:val="clear" w:color="auto" w:fill="auto"/>
          </w:tcPr>
          <w:p w14:paraId="4FB98BF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3A5B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C9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E72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05F1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A1FCF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642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9415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C0A8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BBDC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9969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8F90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EAC0D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99B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8B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FB2B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BD0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7F547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32ED84" w14:textId="77777777" w:rsidR="000236E6" w:rsidRPr="00C30D6B" w:rsidRDefault="000236E6" w:rsidP="001A75DA">
            <w:pPr>
              <w:pStyle w:val="TAL"/>
            </w:pPr>
          </w:p>
        </w:tc>
        <w:tc>
          <w:tcPr>
            <w:tcW w:w="850" w:type="dxa"/>
            <w:vMerge w:val="restart"/>
            <w:shd w:val="clear" w:color="auto" w:fill="auto"/>
          </w:tcPr>
          <w:p w14:paraId="4BCED2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586766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11DF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10D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6AA5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2B5407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1B2E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443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E62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89DF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A3FC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B767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E5E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22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62C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00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3E2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BD844E" w14:textId="77777777" w:rsidR="000236E6" w:rsidRPr="00C30D6B" w:rsidRDefault="000236E6" w:rsidP="001A75DA">
            <w:pPr>
              <w:pStyle w:val="TAL"/>
            </w:pPr>
          </w:p>
        </w:tc>
        <w:tc>
          <w:tcPr>
            <w:tcW w:w="850" w:type="dxa"/>
            <w:vMerge/>
            <w:shd w:val="clear" w:color="auto" w:fill="auto"/>
          </w:tcPr>
          <w:p w14:paraId="7C897FA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F3D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031D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82D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961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F7AAB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0069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8AD7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10C6A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46C65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8DD2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4C94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47DE7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B00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FEC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C88E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127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808291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8433BC" w14:textId="77777777" w:rsidR="000236E6" w:rsidRPr="00C30D6B" w:rsidRDefault="000236E6" w:rsidP="001A75DA">
            <w:pPr>
              <w:pStyle w:val="TAL"/>
            </w:pPr>
          </w:p>
        </w:tc>
        <w:tc>
          <w:tcPr>
            <w:tcW w:w="850" w:type="dxa"/>
            <w:vMerge w:val="restart"/>
            <w:shd w:val="clear" w:color="auto" w:fill="auto"/>
          </w:tcPr>
          <w:p w14:paraId="53C1A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485AEF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639BE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EA0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1B5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756A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FA4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5FB8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13A84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CFBF8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765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C73C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050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BB1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F6B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1C3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F065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C1DD238" w14:textId="77777777" w:rsidR="000236E6" w:rsidRPr="00C30D6B" w:rsidRDefault="000236E6" w:rsidP="001A75DA">
            <w:pPr>
              <w:pStyle w:val="TAL"/>
            </w:pPr>
          </w:p>
        </w:tc>
        <w:tc>
          <w:tcPr>
            <w:tcW w:w="850" w:type="dxa"/>
            <w:vMerge/>
            <w:shd w:val="clear" w:color="auto" w:fill="auto"/>
          </w:tcPr>
          <w:p w14:paraId="0F166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76FE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0185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6648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EEDE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ED082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1D20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65A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9A2D3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6A9EF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65A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6CFC6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BFC5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9C2B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496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3968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59F3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9E109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6D10C0" w14:textId="77777777" w:rsidR="000236E6" w:rsidRPr="00C30D6B" w:rsidRDefault="000236E6" w:rsidP="001A75DA">
            <w:pPr>
              <w:pStyle w:val="TAL"/>
            </w:pPr>
          </w:p>
        </w:tc>
        <w:tc>
          <w:tcPr>
            <w:tcW w:w="850" w:type="dxa"/>
            <w:vMerge w:val="restart"/>
            <w:shd w:val="clear" w:color="auto" w:fill="auto"/>
          </w:tcPr>
          <w:p w14:paraId="6B28748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0A0B7C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5C6F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C470E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14B0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1DC327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2CCD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81D6C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BE701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3FD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53AF1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1598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86C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1C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29A3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65D6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3AA45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8C907" w14:textId="77777777" w:rsidR="000236E6" w:rsidRPr="00C30D6B" w:rsidRDefault="000236E6" w:rsidP="001A75DA">
            <w:pPr>
              <w:pStyle w:val="TAL"/>
            </w:pPr>
          </w:p>
        </w:tc>
        <w:tc>
          <w:tcPr>
            <w:tcW w:w="850" w:type="dxa"/>
            <w:vMerge/>
            <w:shd w:val="clear" w:color="auto" w:fill="auto"/>
          </w:tcPr>
          <w:p w14:paraId="12850B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06C9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756E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15BE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2965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C1C12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C0DAB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38B0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A7C7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DA00A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FBAD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D301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93AED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ABFC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019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8F2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FAC6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6665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8BB1F" w14:textId="77777777" w:rsidR="000236E6" w:rsidRPr="00C30D6B" w:rsidRDefault="000236E6" w:rsidP="001A75DA">
            <w:pPr>
              <w:pStyle w:val="TAL"/>
            </w:pPr>
          </w:p>
        </w:tc>
        <w:tc>
          <w:tcPr>
            <w:tcW w:w="850" w:type="dxa"/>
            <w:vMerge w:val="restart"/>
            <w:shd w:val="clear" w:color="auto" w:fill="auto"/>
          </w:tcPr>
          <w:p w14:paraId="439F90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B79F1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70377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DCCF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0CA5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43C3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4A52F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028F4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E2BDD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E7F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3E1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C052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04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D19F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D06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33C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7A55E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52A876" w14:textId="77777777" w:rsidR="000236E6" w:rsidRPr="00C30D6B" w:rsidRDefault="000236E6" w:rsidP="001A75DA">
            <w:pPr>
              <w:pStyle w:val="TAL"/>
            </w:pPr>
          </w:p>
        </w:tc>
        <w:tc>
          <w:tcPr>
            <w:tcW w:w="850" w:type="dxa"/>
            <w:vMerge/>
            <w:shd w:val="clear" w:color="auto" w:fill="auto"/>
          </w:tcPr>
          <w:p w14:paraId="2E15B9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2819AD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1DC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71A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8D14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D607D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9AD54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984E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449B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04F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5C9B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CA7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36F8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7D27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FD8B2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343A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AC72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3A017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15E0A" w14:textId="77777777" w:rsidR="000236E6" w:rsidRPr="00C30D6B" w:rsidRDefault="000236E6" w:rsidP="001A75DA">
            <w:pPr>
              <w:pStyle w:val="TAL"/>
            </w:pPr>
          </w:p>
        </w:tc>
        <w:tc>
          <w:tcPr>
            <w:tcW w:w="850" w:type="dxa"/>
            <w:vMerge w:val="restart"/>
            <w:shd w:val="clear" w:color="auto" w:fill="auto"/>
          </w:tcPr>
          <w:p w14:paraId="01217A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7C551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68B72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AFBD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F1808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8191F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6E64F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C7FBD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B84E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DB4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A4519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07E0E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3098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5DB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3B0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131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31C35F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B849BE" w14:textId="77777777" w:rsidR="000236E6" w:rsidRPr="00C30D6B" w:rsidRDefault="000236E6" w:rsidP="001A75DA">
            <w:pPr>
              <w:pStyle w:val="TAL"/>
            </w:pPr>
          </w:p>
        </w:tc>
        <w:tc>
          <w:tcPr>
            <w:tcW w:w="850" w:type="dxa"/>
            <w:vMerge/>
            <w:shd w:val="clear" w:color="auto" w:fill="auto"/>
          </w:tcPr>
          <w:p w14:paraId="6BF1E3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AAD7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0D7B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50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2696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4676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DAD5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EA8B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B515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60BD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00B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E84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416B1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773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0C7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75A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27FC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A692D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C4F782F" w14:textId="77777777" w:rsidR="000236E6" w:rsidRPr="00C30D6B" w:rsidRDefault="000236E6" w:rsidP="001A75DA">
            <w:pPr>
              <w:pStyle w:val="TAL"/>
            </w:pPr>
          </w:p>
        </w:tc>
        <w:tc>
          <w:tcPr>
            <w:tcW w:w="850" w:type="dxa"/>
            <w:vMerge w:val="restart"/>
            <w:shd w:val="clear" w:color="auto" w:fill="auto"/>
          </w:tcPr>
          <w:p w14:paraId="0FC295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36DC85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in Chinese</w:t>
            </w:r>
          </w:p>
        </w:tc>
        <w:tc>
          <w:tcPr>
            <w:tcW w:w="673" w:type="dxa"/>
            <w:shd w:val="clear" w:color="auto" w:fill="auto"/>
          </w:tcPr>
          <w:p w14:paraId="44EB7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1C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39A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727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1614F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3CE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037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A25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6225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3294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E21BFF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FB93C0" w14:textId="77777777" w:rsidR="000236E6" w:rsidRPr="00C30D6B" w:rsidRDefault="000236E6" w:rsidP="001A75DA">
            <w:pPr>
              <w:pStyle w:val="TAL"/>
            </w:pPr>
          </w:p>
        </w:tc>
        <w:tc>
          <w:tcPr>
            <w:tcW w:w="850" w:type="dxa"/>
            <w:vMerge/>
            <w:shd w:val="clear" w:color="auto" w:fill="auto"/>
          </w:tcPr>
          <w:p w14:paraId="516010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56B0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AEB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841E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28B48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4762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34CB0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0201A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A9351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0B584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AEE5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A4F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124DC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817C49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E3C5F" w14:textId="77777777" w:rsidR="000236E6" w:rsidRPr="00C30D6B" w:rsidRDefault="000236E6" w:rsidP="001A75DA">
            <w:pPr>
              <w:pStyle w:val="TAL"/>
            </w:pPr>
          </w:p>
        </w:tc>
        <w:tc>
          <w:tcPr>
            <w:tcW w:w="850" w:type="dxa"/>
            <w:vMerge/>
            <w:shd w:val="clear" w:color="auto" w:fill="auto"/>
          </w:tcPr>
          <w:p w14:paraId="05EEF9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F7DF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4B0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C2A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965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12BDEE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B6073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91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747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E3C9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E49A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107E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4D0D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20FE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ED4A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DE5EA0" w14:textId="77777777" w:rsidR="000236E6" w:rsidRPr="00C30D6B" w:rsidRDefault="000236E6" w:rsidP="001A75DA">
            <w:pPr>
              <w:pStyle w:val="TAL"/>
            </w:pPr>
          </w:p>
        </w:tc>
        <w:tc>
          <w:tcPr>
            <w:tcW w:w="850" w:type="dxa"/>
            <w:vMerge w:val="restart"/>
            <w:shd w:val="clear" w:color="auto" w:fill="auto"/>
          </w:tcPr>
          <w:p w14:paraId="57E10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6E7D5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in Katakana</w:t>
            </w:r>
          </w:p>
        </w:tc>
        <w:tc>
          <w:tcPr>
            <w:tcW w:w="673" w:type="dxa"/>
            <w:shd w:val="clear" w:color="auto" w:fill="auto"/>
          </w:tcPr>
          <w:p w14:paraId="59A810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DB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06970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04A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5339D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834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4784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B9F9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9ED7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BDD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4F1977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951D8DE" w14:textId="77777777" w:rsidR="000236E6" w:rsidRPr="00C30D6B" w:rsidRDefault="000236E6" w:rsidP="001A75DA">
            <w:pPr>
              <w:pStyle w:val="TAL"/>
            </w:pPr>
          </w:p>
        </w:tc>
        <w:tc>
          <w:tcPr>
            <w:tcW w:w="850" w:type="dxa"/>
            <w:vMerge/>
            <w:shd w:val="clear" w:color="auto" w:fill="auto"/>
          </w:tcPr>
          <w:p w14:paraId="63F98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D8C4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F981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EC1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6FEB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053776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B7D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6965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E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AB7F0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A3ED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9E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3679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E6659E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734C02E5" w14:textId="77777777" w:rsidR="000236E6" w:rsidRPr="00C30D6B" w:rsidRDefault="000236E6" w:rsidP="001A75DA">
            <w:pPr>
              <w:pStyle w:val="TAL"/>
            </w:pPr>
          </w:p>
        </w:tc>
        <w:tc>
          <w:tcPr>
            <w:tcW w:w="850" w:type="dxa"/>
            <w:vMerge/>
            <w:tcBorders>
              <w:bottom w:val="single" w:sz="4" w:space="0" w:color="auto"/>
            </w:tcBorders>
            <w:shd w:val="clear" w:color="auto" w:fill="auto"/>
          </w:tcPr>
          <w:p w14:paraId="46180F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1AEC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37E41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4C35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426A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AA22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9D78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4B6F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D4618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5287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1D60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FBC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89CE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6BF9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52554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92F616" w14:textId="77777777" w:rsidR="000236E6" w:rsidRPr="00C30D6B" w:rsidRDefault="000236E6" w:rsidP="001A75DA">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0BF792D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3C83A30"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6D0A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2EDF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639E4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FBB2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FB16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ABD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93C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4D2D87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642D65B4"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3CA39E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C110F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 xml:space="preserve">Call confirmed by the user and connected </w:t>
            </w:r>
          </w:p>
        </w:tc>
        <w:tc>
          <w:tcPr>
            <w:tcW w:w="673" w:type="dxa"/>
            <w:tcBorders>
              <w:top w:val="single" w:sz="4" w:space="0" w:color="auto"/>
            </w:tcBorders>
            <w:shd w:val="clear" w:color="auto" w:fill="auto"/>
          </w:tcPr>
          <w:p w14:paraId="6580C5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2120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9F1A7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6C17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7A85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6506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EC85F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0E7A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7E7AB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7F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7947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5D55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7E4F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67112" w14:textId="77777777" w:rsidR="000236E6" w:rsidRPr="00C30D6B" w:rsidRDefault="000236E6" w:rsidP="001A75DA">
            <w:pPr>
              <w:pStyle w:val="TAL"/>
            </w:pPr>
          </w:p>
        </w:tc>
        <w:tc>
          <w:tcPr>
            <w:tcW w:w="850" w:type="dxa"/>
            <w:vMerge/>
            <w:shd w:val="clear" w:color="auto" w:fill="auto"/>
          </w:tcPr>
          <w:p w14:paraId="32EC89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5DCB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4581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C7F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F8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7B41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931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51323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51F9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5EAA3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7DB3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24C47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6E6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F353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DC9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462FF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C83B6C" w14:textId="77777777" w:rsidR="000236E6" w:rsidRPr="00C30D6B" w:rsidRDefault="000236E6" w:rsidP="001A75DA">
            <w:pPr>
              <w:pStyle w:val="TAL"/>
            </w:pPr>
          </w:p>
        </w:tc>
        <w:tc>
          <w:tcPr>
            <w:tcW w:w="850" w:type="dxa"/>
            <w:vMerge w:val="restart"/>
            <w:shd w:val="clear" w:color="auto" w:fill="auto"/>
          </w:tcPr>
          <w:p w14:paraId="309C70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CA06F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rejected by the user</w:t>
            </w:r>
          </w:p>
        </w:tc>
        <w:tc>
          <w:tcPr>
            <w:tcW w:w="673" w:type="dxa"/>
            <w:shd w:val="clear" w:color="auto" w:fill="auto"/>
          </w:tcPr>
          <w:p w14:paraId="31D3B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2C90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5060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8FB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FAC6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3635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62A3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9BA3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E44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0EA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3DA4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9C2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AC35D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ABFFA9" w14:textId="77777777" w:rsidR="000236E6" w:rsidRPr="00C30D6B" w:rsidRDefault="000236E6" w:rsidP="001A75DA">
            <w:pPr>
              <w:pStyle w:val="TAL"/>
            </w:pPr>
          </w:p>
        </w:tc>
        <w:tc>
          <w:tcPr>
            <w:tcW w:w="850" w:type="dxa"/>
            <w:vMerge/>
            <w:shd w:val="clear" w:color="auto" w:fill="auto"/>
          </w:tcPr>
          <w:p w14:paraId="697BCE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B9C1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517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3113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C177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718D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EBCDB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E30F0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6924C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57D54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2B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632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E39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F42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B0A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FF01E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22760" w14:textId="77777777" w:rsidR="000236E6" w:rsidRPr="00C30D6B" w:rsidRDefault="000236E6" w:rsidP="001A75DA">
            <w:pPr>
              <w:pStyle w:val="TAL"/>
            </w:pPr>
          </w:p>
        </w:tc>
        <w:tc>
          <w:tcPr>
            <w:tcW w:w="850" w:type="dxa"/>
            <w:vMerge w:val="restart"/>
            <w:shd w:val="clear" w:color="auto" w:fill="auto"/>
          </w:tcPr>
          <w:p w14:paraId="180D78E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7E2EB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ME busy</w:t>
            </w:r>
          </w:p>
        </w:tc>
        <w:tc>
          <w:tcPr>
            <w:tcW w:w="673" w:type="dxa"/>
            <w:shd w:val="clear" w:color="auto" w:fill="auto"/>
          </w:tcPr>
          <w:p w14:paraId="3772C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8FF8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4143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32CB37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09B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590D7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B3F6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2F989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A2C2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12F3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184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934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36E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FC6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F832D6" w14:textId="77777777" w:rsidR="000236E6" w:rsidRPr="00C30D6B" w:rsidRDefault="000236E6" w:rsidP="001A75DA">
            <w:pPr>
              <w:pStyle w:val="TAL"/>
            </w:pPr>
          </w:p>
        </w:tc>
        <w:tc>
          <w:tcPr>
            <w:tcW w:w="850" w:type="dxa"/>
            <w:vMerge/>
            <w:shd w:val="clear" w:color="auto" w:fill="auto"/>
          </w:tcPr>
          <w:p w14:paraId="13C31F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A0F5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F8CD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FE074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E4EB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593E3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3150B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9633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6E0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0C14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57F7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B51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C2DE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E08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C42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403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488F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28E20B" w14:textId="77777777" w:rsidR="000236E6" w:rsidRPr="00C30D6B" w:rsidRDefault="000236E6" w:rsidP="001A75DA">
            <w:pPr>
              <w:pStyle w:val="TAL"/>
            </w:pPr>
          </w:p>
        </w:tc>
        <w:tc>
          <w:tcPr>
            <w:tcW w:w="850" w:type="dxa"/>
            <w:vMerge w:val="restart"/>
            <w:shd w:val="clear" w:color="auto" w:fill="auto"/>
          </w:tcPr>
          <w:p w14:paraId="17747A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6A8CEE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disconnecting all other calls, ME busy</w:t>
            </w:r>
          </w:p>
        </w:tc>
        <w:tc>
          <w:tcPr>
            <w:tcW w:w="673" w:type="dxa"/>
            <w:shd w:val="clear" w:color="auto" w:fill="auto"/>
          </w:tcPr>
          <w:p w14:paraId="3BA56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6A7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8B5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3C249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F802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3617C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DE2DC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2A3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B531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274A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B0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329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BC833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C8E547" w14:textId="77777777" w:rsidR="000236E6" w:rsidRPr="00C30D6B" w:rsidRDefault="000236E6" w:rsidP="001A75DA">
            <w:pPr>
              <w:pStyle w:val="TAL"/>
            </w:pPr>
          </w:p>
        </w:tc>
        <w:tc>
          <w:tcPr>
            <w:tcW w:w="850" w:type="dxa"/>
            <w:vMerge/>
            <w:shd w:val="clear" w:color="auto" w:fill="auto"/>
          </w:tcPr>
          <w:p w14:paraId="5B10C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6A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63D5B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AE331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F271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7FF00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CD2E4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912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8109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D6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9AF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73A4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00B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F25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135C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74282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62EE6C" w14:textId="77777777" w:rsidR="000236E6" w:rsidRPr="00C30D6B" w:rsidRDefault="000236E6" w:rsidP="001A75DA">
            <w:pPr>
              <w:pStyle w:val="TAL"/>
            </w:pPr>
          </w:p>
        </w:tc>
        <w:tc>
          <w:tcPr>
            <w:tcW w:w="850" w:type="dxa"/>
            <w:vMerge w:val="restart"/>
            <w:shd w:val="clear" w:color="auto" w:fill="auto"/>
          </w:tcPr>
          <w:p w14:paraId="20618CB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5FF6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only if not currently busy on another call, ME busy</w:t>
            </w:r>
          </w:p>
        </w:tc>
        <w:tc>
          <w:tcPr>
            <w:tcW w:w="673" w:type="dxa"/>
            <w:shd w:val="clear" w:color="auto" w:fill="auto"/>
          </w:tcPr>
          <w:p w14:paraId="516EA1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4593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46C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B8E1E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6377D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CB66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B3A16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8107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8B9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CAB9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844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8047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7306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88483F" w14:textId="77777777" w:rsidR="000236E6" w:rsidRPr="00C30D6B" w:rsidRDefault="000236E6" w:rsidP="001A75DA">
            <w:pPr>
              <w:pStyle w:val="TAL"/>
            </w:pPr>
          </w:p>
        </w:tc>
        <w:tc>
          <w:tcPr>
            <w:tcW w:w="850" w:type="dxa"/>
            <w:vMerge/>
            <w:shd w:val="clear" w:color="auto" w:fill="auto"/>
          </w:tcPr>
          <w:p w14:paraId="60485B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DF83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D211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EC69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9AA4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CB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B4BAB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10EE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1FF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D81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B5BB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DB5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E344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CD3D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F06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2C73F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0ED818" w14:textId="77777777" w:rsidR="000236E6" w:rsidRPr="00C30D6B" w:rsidRDefault="000236E6" w:rsidP="001A75DA">
            <w:pPr>
              <w:pStyle w:val="TAL"/>
            </w:pPr>
          </w:p>
        </w:tc>
        <w:tc>
          <w:tcPr>
            <w:tcW w:w="850" w:type="dxa"/>
            <w:vMerge w:val="restart"/>
            <w:shd w:val="clear" w:color="auto" w:fill="auto"/>
          </w:tcPr>
          <w:p w14:paraId="7284E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046E0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putting all other calls on hold, call hold is not allowed</w:t>
            </w:r>
          </w:p>
        </w:tc>
        <w:tc>
          <w:tcPr>
            <w:tcW w:w="673" w:type="dxa"/>
            <w:shd w:val="clear" w:color="auto" w:fill="auto"/>
          </w:tcPr>
          <w:p w14:paraId="6A13D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2CD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1C9E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48D3B9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7E8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A6D1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5BAD3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47DA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9FE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2F11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CD9A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BCC3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918F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1D4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69FDE2" w14:textId="77777777" w:rsidR="000236E6" w:rsidRPr="00C30D6B" w:rsidRDefault="000236E6" w:rsidP="001A75DA">
            <w:pPr>
              <w:pStyle w:val="TAL"/>
            </w:pPr>
          </w:p>
        </w:tc>
        <w:tc>
          <w:tcPr>
            <w:tcW w:w="850" w:type="dxa"/>
            <w:vMerge/>
            <w:shd w:val="clear" w:color="auto" w:fill="auto"/>
          </w:tcPr>
          <w:p w14:paraId="523DAC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119B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7AF4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53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681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D5652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3A751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4F2C3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0414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5B12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4F2B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0E9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0EB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EACD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04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E27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8E4D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C407DD" w14:textId="77777777" w:rsidR="000236E6" w:rsidRPr="00C30D6B" w:rsidRDefault="000236E6" w:rsidP="001A75DA">
            <w:pPr>
              <w:pStyle w:val="TAL"/>
            </w:pPr>
          </w:p>
        </w:tc>
        <w:tc>
          <w:tcPr>
            <w:tcW w:w="850" w:type="dxa"/>
            <w:vMerge w:val="restart"/>
            <w:shd w:val="clear" w:color="auto" w:fill="auto"/>
          </w:tcPr>
          <w:p w14:paraId="286E59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C5E0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Capability configuration</w:t>
            </w:r>
          </w:p>
        </w:tc>
        <w:tc>
          <w:tcPr>
            <w:tcW w:w="673" w:type="dxa"/>
            <w:shd w:val="clear" w:color="auto" w:fill="auto"/>
          </w:tcPr>
          <w:p w14:paraId="2F1D49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9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27B1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FD15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D91F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A5B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8E9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1922A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838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43B1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00DD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46E3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8B5D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5853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474B82" w14:textId="77777777" w:rsidR="000236E6" w:rsidRPr="00C30D6B" w:rsidRDefault="000236E6" w:rsidP="001A75DA">
            <w:pPr>
              <w:pStyle w:val="TAL"/>
            </w:pPr>
          </w:p>
        </w:tc>
        <w:tc>
          <w:tcPr>
            <w:tcW w:w="850" w:type="dxa"/>
            <w:vMerge/>
            <w:shd w:val="clear" w:color="auto" w:fill="auto"/>
          </w:tcPr>
          <w:p w14:paraId="3E28634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75D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A114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87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45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0E2E4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F6E13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E525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DCBB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C9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C6D9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8590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FC4A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19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08CF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1B1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92700F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773C65" w14:textId="77777777" w:rsidR="000236E6" w:rsidRPr="00C30D6B" w:rsidRDefault="000236E6" w:rsidP="001A75DA">
            <w:pPr>
              <w:pStyle w:val="TAL"/>
            </w:pPr>
          </w:p>
        </w:tc>
        <w:tc>
          <w:tcPr>
            <w:tcW w:w="850" w:type="dxa"/>
            <w:vMerge w:val="restart"/>
            <w:shd w:val="clear" w:color="auto" w:fill="auto"/>
          </w:tcPr>
          <w:p w14:paraId="4854AF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73D526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dialling number string</w:t>
            </w:r>
          </w:p>
        </w:tc>
        <w:tc>
          <w:tcPr>
            <w:tcW w:w="673" w:type="dxa"/>
            <w:shd w:val="clear" w:color="auto" w:fill="auto"/>
          </w:tcPr>
          <w:p w14:paraId="533902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21D1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57F3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CEF67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7602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F23F5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18D20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14D2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EA77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F91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910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54E6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1FA83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5DE4DD" w14:textId="77777777" w:rsidR="000236E6" w:rsidRPr="00C30D6B" w:rsidRDefault="000236E6" w:rsidP="001A75DA">
            <w:pPr>
              <w:pStyle w:val="TAL"/>
            </w:pPr>
          </w:p>
        </w:tc>
        <w:tc>
          <w:tcPr>
            <w:tcW w:w="850" w:type="dxa"/>
            <w:vMerge/>
            <w:shd w:val="clear" w:color="auto" w:fill="auto"/>
          </w:tcPr>
          <w:p w14:paraId="4521F5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CAD2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F287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5737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FAB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09DC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076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F9DF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80C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CF5C4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B7504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A0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B56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054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44B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E1694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8427E2" w14:textId="77777777" w:rsidR="000236E6" w:rsidRPr="00C30D6B" w:rsidRDefault="000236E6" w:rsidP="001A75DA">
            <w:pPr>
              <w:pStyle w:val="TAL"/>
            </w:pPr>
          </w:p>
        </w:tc>
        <w:tc>
          <w:tcPr>
            <w:tcW w:w="850" w:type="dxa"/>
            <w:vMerge w:val="restart"/>
            <w:shd w:val="clear" w:color="auto" w:fill="auto"/>
          </w:tcPr>
          <w:p w14:paraId="4AFAD8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145FDA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long first alpha identifier</w:t>
            </w:r>
          </w:p>
        </w:tc>
        <w:tc>
          <w:tcPr>
            <w:tcW w:w="673" w:type="dxa"/>
            <w:shd w:val="clear" w:color="auto" w:fill="auto"/>
          </w:tcPr>
          <w:p w14:paraId="3C503B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D10F7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E5D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1900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D124C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1F10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CC3D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10D0C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92C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1322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BC8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B8A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8287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3BF0E0" w14:textId="77777777" w:rsidR="000236E6" w:rsidRPr="00C30D6B" w:rsidRDefault="000236E6" w:rsidP="001A75DA">
            <w:pPr>
              <w:pStyle w:val="TAL"/>
            </w:pPr>
          </w:p>
        </w:tc>
        <w:tc>
          <w:tcPr>
            <w:tcW w:w="850" w:type="dxa"/>
            <w:vMerge/>
            <w:shd w:val="clear" w:color="auto" w:fill="auto"/>
          </w:tcPr>
          <w:p w14:paraId="4D9495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4747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9BA7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81F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DE6C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F17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2449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C2DEC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8D20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D7E10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8567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947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0B88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85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89C6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D2CB4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085C33E" w14:textId="77777777" w:rsidR="000236E6" w:rsidRPr="00C30D6B" w:rsidRDefault="000236E6" w:rsidP="001A75DA">
            <w:pPr>
              <w:pStyle w:val="TAL"/>
            </w:pPr>
          </w:p>
        </w:tc>
        <w:tc>
          <w:tcPr>
            <w:tcW w:w="850" w:type="dxa"/>
            <w:vMerge w:val="restart"/>
            <w:shd w:val="clear" w:color="auto" w:fill="auto"/>
          </w:tcPr>
          <w:p w14:paraId="169FF05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10D4637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Called party subaddress</w:t>
            </w:r>
          </w:p>
        </w:tc>
        <w:tc>
          <w:tcPr>
            <w:tcW w:w="673" w:type="dxa"/>
            <w:shd w:val="clear" w:color="auto" w:fill="auto"/>
          </w:tcPr>
          <w:p w14:paraId="3EF8C3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82BE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D74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2F8D8A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414C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D2413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C01C7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2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E3766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E621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0EF7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463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5A7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685A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6CD0FE7" w14:textId="77777777" w:rsidR="000236E6" w:rsidRPr="00C30D6B" w:rsidRDefault="000236E6" w:rsidP="001A75DA">
            <w:pPr>
              <w:pStyle w:val="TAL"/>
            </w:pPr>
          </w:p>
        </w:tc>
        <w:tc>
          <w:tcPr>
            <w:tcW w:w="850" w:type="dxa"/>
            <w:vMerge/>
            <w:shd w:val="clear" w:color="auto" w:fill="auto"/>
          </w:tcPr>
          <w:p w14:paraId="23E7D1E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6B91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CA9C5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0A5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C7B6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58B3FD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C176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140A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3F11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87F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5342C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91F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7B6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D7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608C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0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4B9E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57108A" w14:textId="77777777" w:rsidR="000236E6" w:rsidRPr="00C30D6B" w:rsidRDefault="000236E6" w:rsidP="001A75DA">
            <w:pPr>
              <w:pStyle w:val="TAL"/>
            </w:pPr>
          </w:p>
        </w:tc>
        <w:tc>
          <w:tcPr>
            <w:tcW w:w="850" w:type="dxa"/>
            <w:vMerge w:val="restart"/>
            <w:shd w:val="clear" w:color="auto" w:fill="auto"/>
          </w:tcPr>
          <w:p w14:paraId="462242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2B5CC2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maximum duration for the redial mechanism</w:t>
            </w:r>
          </w:p>
        </w:tc>
        <w:tc>
          <w:tcPr>
            <w:tcW w:w="673" w:type="dxa"/>
            <w:shd w:val="clear" w:color="auto" w:fill="auto"/>
          </w:tcPr>
          <w:p w14:paraId="2094BD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409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11D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5D5B40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C18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AD45E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0499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127E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81F2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386B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739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6C0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0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71F7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1554D6" w14:textId="77777777" w:rsidR="000236E6" w:rsidRPr="00C30D6B" w:rsidRDefault="000236E6" w:rsidP="001A75DA">
            <w:pPr>
              <w:pStyle w:val="TAL"/>
            </w:pPr>
          </w:p>
        </w:tc>
        <w:tc>
          <w:tcPr>
            <w:tcW w:w="850" w:type="dxa"/>
            <w:vMerge/>
            <w:shd w:val="clear" w:color="auto" w:fill="auto"/>
          </w:tcPr>
          <w:p w14:paraId="1E6454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0EA7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3741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CE0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297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1EC09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85C6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0112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C848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78BD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0533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99C2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C9C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01FE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1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62C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DDEA9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42E034" w14:textId="77777777" w:rsidR="000236E6" w:rsidRPr="00C30D6B" w:rsidRDefault="000236E6" w:rsidP="001A75DA">
            <w:pPr>
              <w:pStyle w:val="TAL"/>
            </w:pPr>
          </w:p>
        </w:tc>
        <w:tc>
          <w:tcPr>
            <w:tcW w:w="850" w:type="dxa"/>
            <w:vMerge w:val="restart"/>
            <w:shd w:val="clear" w:color="auto" w:fill="auto"/>
          </w:tcPr>
          <w:p w14:paraId="279FEF1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3DA390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second alpha identifier</w:t>
            </w:r>
          </w:p>
        </w:tc>
        <w:tc>
          <w:tcPr>
            <w:tcW w:w="673" w:type="dxa"/>
            <w:shd w:val="clear" w:color="auto" w:fill="auto"/>
          </w:tcPr>
          <w:p w14:paraId="46FDC8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0F9E0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C4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A22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50581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F540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6CF1A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7236D6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D341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F8EA6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9D87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60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B01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D6A3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136E36" w14:textId="77777777" w:rsidR="000236E6" w:rsidRPr="00C30D6B" w:rsidRDefault="000236E6" w:rsidP="001A75DA">
            <w:pPr>
              <w:pStyle w:val="TAL"/>
            </w:pPr>
          </w:p>
        </w:tc>
        <w:tc>
          <w:tcPr>
            <w:tcW w:w="850" w:type="dxa"/>
            <w:vMerge/>
            <w:shd w:val="clear" w:color="auto" w:fill="auto"/>
          </w:tcPr>
          <w:p w14:paraId="5E77CDE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311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5A9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2053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97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A60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ABCB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5D1EE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CF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177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4597B9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1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8DE4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73B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E7C9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514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2AC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65BF034" w14:textId="77777777" w:rsidR="000236E6" w:rsidRPr="00C30D6B" w:rsidRDefault="000236E6" w:rsidP="001A75DA">
            <w:pPr>
              <w:pStyle w:val="TAL"/>
            </w:pPr>
          </w:p>
        </w:tc>
        <w:tc>
          <w:tcPr>
            <w:tcW w:w="850" w:type="dxa"/>
            <w:vMerge w:val="restart"/>
            <w:shd w:val="clear" w:color="auto" w:fill="auto"/>
          </w:tcPr>
          <w:p w14:paraId="101AAF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3.1,3.2, 3.4</w:t>
            </w:r>
          </w:p>
        </w:tc>
        <w:tc>
          <w:tcPr>
            <w:tcW w:w="2494" w:type="dxa"/>
            <w:vMerge w:val="restart"/>
            <w:shd w:val="clear" w:color="auto" w:fill="auto"/>
          </w:tcPr>
          <w:p w14:paraId="6AC57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35383B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9462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3352A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49BEA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96D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1FCF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023E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D8A2B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FF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29C5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9C01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EBA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3012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5E81A9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BCB9E6" w14:textId="77777777" w:rsidR="000236E6" w:rsidRPr="00C30D6B" w:rsidRDefault="000236E6" w:rsidP="001A75DA">
            <w:pPr>
              <w:pStyle w:val="TAL"/>
            </w:pPr>
          </w:p>
        </w:tc>
        <w:tc>
          <w:tcPr>
            <w:tcW w:w="850" w:type="dxa"/>
            <w:vMerge/>
            <w:shd w:val="clear" w:color="auto" w:fill="auto"/>
          </w:tcPr>
          <w:p w14:paraId="0B347C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9C134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99D7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64B9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B203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D8D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A998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E7770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71EDA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A31A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D34CE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E48A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ACD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C58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8BF2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EB4C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9CAC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5061EE" w14:textId="77777777" w:rsidR="000236E6" w:rsidRPr="00C30D6B" w:rsidRDefault="000236E6" w:rsidP="001A75DA">
            <w:pPr>
              <w:pStyle w:val="TAL"/>
            </w:pPr>
          </w:p>
        </w:tc>
        <w:tc>
          <w:tcPr>
            <w:tcW w:w="850" w:type="dxa"/>
            <w:vMerge w:val="restart"/>
            <w:shd w:val="clear" w:color="auto" w:fill="auto"/>
          </w:tcPr>
          <w:p w14:paraId="6AC9A9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5585C1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colour icon</w:t>
            </w:r>
          </w:p>
        </w:tc>
        <w:tc>
          <w:tcPr>
            <w:tcW w:w="673" w:type="dxa"/>
            <w:shd w:val="clear" w:color="auto" w:fill="auto"/>
          </w:tcPr>
          <w:p w14:paraId="074EB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4DFA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79030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51B2F7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DB3F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B260B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976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469F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F9300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7B8A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8D8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E3B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8F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2F8952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9D8413" w14:textId="77777777" w:rsidR="000236E6" w:rsidRPr="00C30D6B" w:rsidRDefault="000236E6" w:rsidP="001A75DA">
            <w:pPr>
              <w:pStyle w:val="TAL"/>
            </w:pPr>
          </w:p>
        </w:tc>
        <w:tc>
          <w:tcPr>
            <w:tcW w:w="850" w:type="dxa"/>
            <w:vMerge/>
            <w:shd w:val="clear" w:color="auto" w:fill="auto"/>
          </w:tcPr>
          <w:p w14:paraId="28E073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B5B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63F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F00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91C2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0E69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58C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D11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12228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7CA1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458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47BF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8076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438A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14C4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D3C9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ED51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7DB888" w14:textId="77777777" w:rsidR="000236E6" w:rsidRPr="00C30D6B" w:rsidRDefault="000236E6" w:rsidP="001A75DA">
            <w:pPr>
              <w:pStyle w:val="TAL"/>
            </w:pPr>
          </w:p>
        </w:tc>
        <w:tc>
          <w:tcPr>
            <w:tcW w:w="850" w:type="dxa"/>
            <w:vMerge w:val="restart"/>
            <w:shd w:val="clear" w:color="auto" w:fill="auto"/>
          </w:tcPr>
          <w:p w14:paraId="431CECF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7BB4BA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7751CE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860B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2178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691E5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CE2F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9C557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AA2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5C3E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D31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7280F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82747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5E6CE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8B1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5FEE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58C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4A60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6EF1E3" w14:textId="77777777" w:rsidR="000236E6" w:rsidRPr="00C30D6B" w:rsidRDefault="000236E6" w:rsidP="001A75DA">
            <w:pPr>
              <w:pStyle w:val="TAL"/>
            </w:pPr>
          </w:p>
        </w:tc>
        <w:tc>
          <w:tcPr>
            <w:tcW w:w="850" w:type="dxa"/>
            <w:vMerge/>
            <w:shd w:val="clear" w:color="auto" w:fill="auto"/>
          </w:tcPr>
          <w:p w14:paraId="4D4253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9A89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945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9684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73D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2B0909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4BAB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9654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E3FFF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83BD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7D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892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6F4F5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E67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B70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9273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DFC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8F30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26C5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554200" w14:textId="77777777" w:rsidR="000236E6" w:rsidRPr="00C30D6B" w:rsidRDefault="000236E6" w:rsidP="001A75DA">
            <w:pPr>
              <w:pStyle w:val="TAL"/>
            </w:pPr>
          </w:p>
        </w:tc>
        <w:tc>
          <w:tcPr>
            <w:tcW w:w="850" w:type="dxa"/>
            <w:vMerge w:val="restart"/>
            <w:shd w:val="clear" w:color="auto" w:fill="auto"/>
          </w:tcPr>
          <w:p w14:paraId="53D1C6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1AD8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695353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BA5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E4A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89D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961C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E0F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C7207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940E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3F1D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0891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4DA2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E5F22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C7BF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173D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A4D9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A503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765EAF" w14:textId="77777777" w:rsidR="000236E6" w:rsidRPr="00C30D6B" w:rsidRDefault="000236E6" w:rsidP="001A75DA">
            <w:pPr>
              <w:pStyle w:val="TAL"/>
            </w:pPr>
          </w:p>
        </w:tc>
        <w:tc>
          <w:tcPr>
            <w:tcW w:w="850" w:type="dxa"/>
            <w:vMerge/>
            <w:shd w:val="clear" w:color="auto" w:fill="auto"/>
          </w:tcPr>
          <w:p w14:paraId="131B481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8A9CF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99D5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9A1F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5908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70B205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7D24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3F8BE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8AAAD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C374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34B5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B7561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131A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9F89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1A9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9092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403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25D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F0CF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27FEC45" w14:textId="77777777" w:rsidR="000236E6" w:rsidRPr="00C30D6B" w:rsidRDefault="000236E6" w:rsidP="001A75DA">
            <w:pPr>
              <w:pStyle w:val="TAL"/>
            </w:pPr>
          </w:p>
        </w:tc>
        <w:tc>
          <w:tcPr>
            <w:tcW w:w="850" w:type="dxa"/>
            <w:vMerge w:val="restart"/>
            <w:shd w:val="clear" w:color="auto" w:fill="auto"/>
          </w:tcPr>
          <w:p w14:paraId="7097DDD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D26977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1C8CEF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C3F1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910AC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FC5BB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A52D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EBE0B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BA4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ECED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658F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A4418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177B6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94D0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C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2DCE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4FF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E8C9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358B3" w14:textId="77777777" w:rsidR="000236E6" w:rsidRPr="00C30D6B" w:rsidRDefault="000236E6" w:rsidP="001A75DA">
            <w:pPr>
              <w:pStyle w:val="TAL"/>
            </w:pPr>
          </w:p>
        </w:tc>
        <w:tc>
          <w:tcPr>
            <w:tcW w:w="850" w:type="dxa"/>
            <w:vMerge/>
            <w:shd w:val="clear" w:color="auto" w:fill="auto"/>
          </w:tcPr>
          <w:p w14:paraId="53AE88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CA5A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FC0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795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4544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F6865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0448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662AD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2B8A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8BE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C4D0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713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65639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F47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BB65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1F89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A5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AC1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D38AE4"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8D0E45" w14:textId="77777777" w:rsidR="000236E6" w:rsidRPr="00C30D6B" w:rsidRDefault="000236E6" w:rsidP="001A75DA">
            <w:pPr>
              <w:pStyle w:val="TAL"/>
            </w:pPr>
          </w:p>
        </w:tc>
        <w:tc>
          <w:tcPr>
            <w:tcW w:w="850" w:type="dxa"/>
            <w:vMerge w:val="restart"/>
            <w:shd w:val="clear" w:color="auto" w:fill="auto"/>
          </w:tcPr>
          <w:p w14:paraId="2C6937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5B84BE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E8BB5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BCA4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0021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AB165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2A195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E72B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E6BDF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B777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EA27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EE5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8FA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B94C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E66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0D6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022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01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F9E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78E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842EC2" w14:textId="77777777" w:rsidR="000236E6" w:rsidRPr="00C30D6B" w:rsidRDefault="000236E6" w:rsidP="001A75DA">
            <w:pPr>
              <w:pStyle w:val="TAL"/>
            </w:pPr>
          </w:p>
        </w:tc>
        <w:tc>
          <w:tcPr>
            <w:tcW w:w="850" w:type="dxa"/>
            <w:vMerge/>
            <w:shd w:val="clear" w:color="auto" w:fill="auto"/>
          </w:tcPr>
          <w:p w14:paraId="4902B1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6CD4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5202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0E5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102F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0025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55E8E1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278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1FA82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27DEA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9A55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2C8DB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EA5F2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F5E02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89E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8D0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9B15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8F07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2238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EB7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D4B2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04DDB6" w14:textId="77777777" w:rsidR="000236E6" w:rsidRPr="00C30D6B" w:rsidRDefault="000236E6" w:rsidP="001A75DA">
            <w:pPr>
              <w:pStyle w:val="TAL"/>
            </w:pPr>
          </w:p>
        </w:tc>
        <w:tc>
          <w:tcPr>
            <w:tcW w:w="850" w:type="dxa"/>
            <w:vMerge w:val="restart"/>
            <w:shd w:val="clear" w:color="auto" w:fill="auto"/>
          </w:tcPr>
          <w:p w14:paraId="58BA80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05D468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40BD10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28C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8A35E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E5E10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9B80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19CA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0C3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2E5A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F5EAE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4ED6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178F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8C41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D4B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BABA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12DB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E0F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A868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DB9B71" w14:textId="77777777" w:rsidR="000236E6" w:rsidRPr="00C30D6B" w:rsidRDefault="000236E6" w:rsidP="001A75DA">
            <w:pPr>
              <w:pStyle w:val="TAL"/>
            </w:pPr>
          </w:p>
        </w:tc>
        <w:tc>
          <w:tcPr>
            <w:tcW w:w="850" w:type="dxa"/>
            <w:vMerge/>
            <w:shd w:val="clear" w:color="auto" w:fill="auto"/>
          </w:tcPr>
          <w:p w14:paraId="13E710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26CE4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844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777E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476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8DE6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6268E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24F2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483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0147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D6D9E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16A9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8E5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2DEF69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49C43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9C6F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7031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796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F646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6DD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D959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BAADC" w14:textId="77777777" w:rsidR="000236E6" w:rsidRPr="00C30D6B" w:rsidRDefault="000236E6" w:rsidP="001A75DA">
            <w:pPr>
              <w:pStyle w:val="TAL"/>
            </w:pPr>
          </w:p>
        </w:tc>
        <w:tc>
          <w:tcPr>
            <w:tcW w:w="850" w:type="dxa"/>
            <w:vMerge w:val="restart"/>
            <w:shd w:val="clear" w:color="auto" w:fill="auto"/>
          </w:tcPr>
          <w:p w14:paraId="05C69D5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2F8F60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A877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A5F90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321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F6168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6F4FA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F29E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6D820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C577F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3CC7F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4820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508E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17135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0C8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F4480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F2A9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C48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85C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38E62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4A9175" w14:textId="77777777" w:rsidR="000236E6" w:rsidRPr="00C30D6B" w:rsidRDefault="000236E6" w:rsidP="001A75DA">
            <w:pPr>
              <w:pStyle w:val="TAL"/>
            </w:pPr>
          </w:p>
        </w:tc>
        <w:tc>
          <w:tcPr>
            <w:tcW w:w="850" w:type="dxa"/>
            <w:vMerge/>
            <w:shd w:val="clear" w:color="auto" w:fill="auto"/>
          </w:tcPr>
          <w:p w14:paraId="11BB24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36790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7268E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8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E21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AA71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4CF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0A60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1B36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B091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EFC5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47DE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37F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96C66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EA1E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506C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2D6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E6D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774E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FBD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95A321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57B614" w14:textId="77777777" w:rsidR="000236E6" w:rsidRPr="00C30D6B" w:rsidRDefault="000236E6" w:rsidP="001A75DA">
            <w:pPr>
              <w:pStyle w:val="TAL"/>
            </w:pPr>
          </w:p>
        </w:tc>
        <w:tc>
          <w:tcPr>
            <w:tcW w:w="850" w:type="dxa"/>
            <w:vMerge w:val="restart"/>
            <w:shd w:val="clear" w:color="auto" w:fill="auto"/>
          </w:tcPr>
          <w:p w14:paraId="77F0DD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6E6205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16F61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0BC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F9B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40528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968B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0E6F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8C21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95B64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23CE0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47A6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7854A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F97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40C6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0905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2498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F0C0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BFA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4E94D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40AC11" w14:textId="77777777" w:rsidR="000236E6" w:rsidRPr="00C30D6B" w:rsidRDefault="000236E6" w:rsidP="001A75DA">
            <w:pPr>
              <w:pStyle w:val="TAL"/>
            </w:pPr>
          </w:p>
        </w:tc>
        <w:tc>
          <w:tcPr>
            <w:tcW w:w="850" w:type="dxa"/>
            <w:vMerge/>
            <w:shd w:val="clear" w:color="auto" w:fill="auto"/>
          </w:tcPr>
          <w:p w14:paraId="2015F0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4C5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E51D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57FC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08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568E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3B9F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9AB2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BF04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2C3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408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BA38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716BB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E221E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E6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B130B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4BA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B2D7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CD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765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AB12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474942" w14:textId="77777777" w:rsidR="000236E6" w:rsidRPr="00C30D6B" w:rsidRDefault="000236E6" w:rsidP="001A75DA">
            <w:pPr>
              <w:pStyle w:val="TAL"/>
            </w:pPr>
          </w:p>
        </w:tc>
        <w:tc>
          <w:tcPr>
            <w:tcW w:w="850" w:type="dxa"/>
            <w:vMerge w:val="restart"/>
            <w:shd w:val="clear" w:color="auto" w:fill="auto"/>
          </w:tcPr>
          <w:p w14:paraId="6AD22AF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1BC806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63B6C6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F33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B36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371C3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768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21BC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E36FE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EC8E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C02C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1D3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D44F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9A6C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4E5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6007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FAA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DB32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216E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7B2ADF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004C6F" w14:textId="77777777" w:rsidR="000236E6" w:rsidRPr="00C30D6B" w:rsidRDefault="000236E6" w:rsidP="001A75DA">
            <w:pPr>
              <w:pStyle w:val="TAL"/>
            </w:pPr>
          </w:p>
        </w:tc>
        <w:tc>
          <w:tcPr>
            <w:tcW w:w="850" w:type="dxa"/>
            <w:vMerge/>
            <w:shd w:val="clear" w:color="auto" w:fill="auto"/>
          </w:tcPr>
          <w:p w14:paraId="3C80FA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0828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11A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7A7E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C094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CFB5E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2618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E4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AB47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82C6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07A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38F2F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127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A2F6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744CC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64A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16001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3214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59A0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B27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F741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C83266" w14:textId="77777777" w:rsidR="000236E6" w:rsidRPr="00C30D6B" w:rsidRDefault="000236E6" w:rsidP="001A75DA">
            <w:pPr>
              <w:pStyle w:val="TAL"/>
            </w:pPr>
          </w:p>
        </w:tc>
        <w:tc>
          <w:tcPr>
            <w:tcW w:w="850" w:type="dxa"/>
            <w:vMerge w:val="restart"/>
            <w:shd w:val="clear" w:color="auto" w:fill="auto"/>
          </w:tcPr>
          <w:p w14:paraId="774234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41F208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7D383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09CF2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01D95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EDBC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05E6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F9FF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82043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8D1F8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A2AC1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4DF5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C5D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4148B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33CC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52D90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150A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468A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3D19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1077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8EDDD6" w14:textId="77777777" w:rsidR="000236E6" w:rsidRPr="00C30D6B" w:rsidRDefault="000236E6" w:rsidP="001A75DA">
            <w:pPr>
              <w:pStyle w:val="TAL"/>
            </w:pPr>
          </w:p>
        </w:tc>
        <w:tc>
          <w:tcPr>
            <w:tcW w:w="850" w:type="dxa"/>
            <w:vMerge/>
            <w:shd w:val="clear" w:color="auto" w:fill="auto"/>
          </w:tcPr>
          <w:p w14:paraId="00E12D5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9436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5F5B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8C5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3E60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C12FE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FB25A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853AA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CC27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B92D6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B4CE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073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7DF7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755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784F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AE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32EC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AE8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FBE8C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2B60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4988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BA3E10" w14:textId="77777777" w:rsidR="000236E6" w:rsidRPr="00C30D6B" w:rsidRDefault="000236E6" w:rsidP="001A75DA">
            <w:pPr>
              <w:pStyle w:val="TAL"/>
            </w:pPr>
          </w:p>
        </w:tc>
        <w:tc>
          <w:tcPr>
            <w:tcW w:w="850" w:type="dxa"/>
            <w:vMerge w:val="restart"/>
            <w:shd w:val="clear" w:color="auto" w:fill="auto"/>
          </w:tcPr>
          <w:p w14:paraId="6CEBD7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2EC20A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650B0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244AA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552E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1E2F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DBA5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458D1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67F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14DAB4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545F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949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487A80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EAD44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81749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5B9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065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98C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8C65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7A07D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2C0B78" w14:textId="77777777" w:rsidR="000236E6" w:rsidRPr="00C30D6B" w:rsidRDefault="000236E6" w:rsidP="001A75DA">
            <w:pPr>
              <w:pStyle w:val="TAL"/>
            </w:pPr>
          </w:p>
        </w:tc>
        <w:tc>
          <w:tcPr>
            <w:tcW w:w="850" w:type="dxa"/>
            <w:vMerge/>
            <w:shd w:val="clear" w:color="auto" w:fill="auto"/>
          </w:tcPr>
          <w:p w14:paraId="74C0D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DEA9C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23CA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2F90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B6F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E44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3DA67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D29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55C1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8828A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04B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69A5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9D4AE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308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4547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69EC9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689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E288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03A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82FE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DFE5B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8C6D3F" w14:textId="77777777" w:rsidR="000236E6" w:rsidRPr="00C30D6B" w:rsidRDefault="000236E6" w:rsidP="001A75DA">
            <w:pPr>
              <w:pStyle w:val="TAL"/>
            </w:pPr>
          </w:p>
        </w:tc>
        <w:tc>
          <w:tcPr>
            <w:tcW w:w="850" w:type="dxa"/>
            <w:vMerge w:val="restart"/>
            <w:shd w:val="clear" w:color="auto" w:fill="auto"/>
          </w:tcPr>
          <w:p w14:paraId="2C47DA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5.1, 5.2</w:t>
            </w:r>
          </w:p>
        </w:tc>
        <w:tc>
          <w:tcPr>
            <w:tcW w:w="2494" w:type="dxa"/>
            <w:vMerge w:val="restart"/>
            <w:shd w:val="clear" w:color="auto" w:fill="auto"/>
          </w:tcPr>
          <w:p w14:paraId="5B8558E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Cyrillic</w:t>
            </w:r>
          </w:p>
        </w:tc>
        <w:tc>
          <w:tcPr>
            <w:tcW w:w="673" w:type="dxa"/>
            <w:shd w:val="clear" w:color="auto" w:fill="auto"/>
          </w:tcPr>
          <w:p w14:paraId="25B15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E579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20D888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0AA9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A0C91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F361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A4020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2AED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DF2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C485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328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ADBB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7C5B12" w14:textId="77777777" w:rsidR="000236E6" w:rsidRPr="00C30D6B" w:rsidRDefault="000236E6" w:rsidP="001A75DA">
            <w:pPr>
              <w:pStyle w:val="TAL"/>
            </w:pPr>
          </w:p>
        </w:tc>
        <w:tc>
          <w:tcPr>
            <w:tcW w:w="850" w:type="dxa"/>
            <w:vMerge/>
            <w:shd w:val="clear" w:color="auto" w:fill="auto"/>
          </w:tcPr>
          <w:p w14:paraId="28BEA7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21D5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0783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1568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5A1C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BFE14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6F70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74B3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57B7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F17E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0CD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BCB4C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4A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526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C2F2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CB7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FA16C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F3894" w14:textId="77777777" w:rsidR="000236E6" w:rsidRPr="00C30D6B" w:rsidRDefault="000236E6" w:rsidP="001A75DA">
            <w:pPr>
              <w:pStyle w:val="TAL"/>
            </w:pPr>
          </w:p>
        </w:tc>
        <w:tc>
          <w:tcPr>
            <w:tcW w:w="850" w:type="dxa"/>
            <w:vMerge/>
            <w:shd w:val="clear" w:color="auto" w:fill="auto"/>
          </w:tcPr>
          <w:p w14:paraId="085A3A7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80CF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96E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87C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272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0774A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A70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EFBD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D7171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40FDF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0002F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225E8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5103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5FFD7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F4B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A5E2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3E5BD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F4F702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DB39B" w14:textId="77777777" w:rsidR="000236E6" w:rsidRPr="00C30D6B" w:rsidRDefault="000236E6" w:rsidP="001A75DA">
            <w:pPr>
              <w:pStyle w:val="TAL"/>
            </w:pPr>
          </w:p>
        </w:tc>
        <w:tc>
          <w:tcPr>
            <w:tcW w:w="850" w:type="dxa"/>
            <w:vMerge w:val="restart"/>
            <w:shd w:val="clear" w:color="auto" w:fill="auto"/>
          </w:tcPr>
          <w:p w14:paraId="4EA0330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6.1, 6.2</w:t>
            </w:r>
          </w:p>
        </w:tc>
        <w:tc>
          <w:tcPr>
            <w:tcW w:w="2494" w:type="dxa"/>
            <w:vMerge w:val="restart"/>
            <w:shd w:val="clear" w:color="auto" w:fill="auto"/>
          </w:tcPr>
          <w:p w14:paraId="72D349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2EB29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7A37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CC181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94E0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326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A66CB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4882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5533D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765B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4C3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22FC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1B79A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8ECC68" w14:textId="77777777" w:rsidR="000236E6" w:rsidRPr="00C30D6B" w:rsidRDefault="000236E6" w:rsidP="001A75DA">
            <w:pPr>
              <w:pStyle w:val="TAL"/>
            </w:pPr>
          </w:p>
        </w:tc>
        <w:tc>
          <w:tcPr>
            <w:tcW w:w="850" w:type="dxa"/>
            <w:vMerge/>
            <w:shd w:val="clear" w:color="auto" w:fill="auto"/>
          </w:tcPr>
          <w:p w14:paraId="12448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0C572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99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6BC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D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08015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CD00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344C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F9D92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131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69B1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148F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CB5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5F1A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659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6E59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7072C0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BBB3058" w14:textId="77777777" w:rsidR="000236E6" w:rsidRPr="00C30D6B" w:rsidRDefault="000236E6" w:rsidP="001A75DA">
            <w:pPr>
              <w:pStyle w:val="TAL"/>
            </w:pPr>
          </w:p>
        </w:tc>
        <w:tc>
          <w:tcPr>
            <w:tcW w:w="850" w:type="dxa"/>
            <w:vMerge/>
            <w:shd w:val="clear" w:color="auto" w:fill="auto"/>
          </w:tcPr>
          <w:p w14:paraId="373A9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2B34A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A8FA2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621B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B4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0C365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BA89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F87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D825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BC1C5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3CC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BDB3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DC7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9CBE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33DB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7D80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B13C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E917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60F1FB" w14:textId="77777777" w:rsidR="000236E6" w:rsidRPr="00C30D6B" w:rsidRDefault="000236E6" w:rsidP="001A75DA">
            <w:pPr>
              <w:pStyle w:val="TAL"/>
            </w:pPr>
          </w:p>
        </w:tc>
        <w:tc>
          <w:tcPr>
            <w:tcW w:w="850" w:type="dxa"/>
            <w:vMerge w:val="restart"/>
            <w:shd w:val="clear" w:color="auto" w:fill="auto"/>
          </w:tcPr>
          <w:p w14:paraId="0B3023F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7.1, 7.2</w:t>
            </w:r>
          </w:p>
        </w:tc>
        <w:tc>
          <w:tcPr>
            <w:tcW w:w="2494" w:type="dxa"/>
            <w:vMerge w:val="restart"/>
            <w:shd w:val="clear" w:color="auto" w:fill="auto"/>
          </w:tcPr>
          <w:p w14:paraId="50DFB4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312938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77D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2D8B4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A44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ED45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248DD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E6E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D50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40A4C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1A5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FB2E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7C611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655685" w14:textId="77777777" w:rsidR="000236E6" w:rsidRPr="00C30D6B" w:rsidRDefault="000236E6" w:rsidP="001A75DA">
            <w:pPr>
              <w:pStyle w:val="TAL"/>
            </w:pPr>
          </w:p>
        </w:tc>
        <w:tc>
          <w:tcPr>
            <w:tcW w:w="850" w:type="dxa"/>
            <w:vMerge/>
            <w:shd w:val="clear" w:color="auto" w:fill="auto"/>
          </w:tcPr>
          <w:p w14:paraId="60B4DF7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EC0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6C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BF1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6652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E892C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F78B2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5DE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0A8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7AC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061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0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4C3C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BB6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AD59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5AB4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98C3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0F509" w14:textId="77777777" w:rsidR="000236E6" w:rsidRPr="00C30D6B" w:rsidRDefault="000236E6" w:rsidP="001A75DA">
            <w:pPr>
              <w:pStyle w:val="TAL"/>
            </w:pPr>
          </w:p>
        </w:tc>
        <w:tc>
          <w:tcPr>
            <w:tcW w:w="850" w:type="dxa"/>
            <w:vMerge/>
            <w:shd w:val="clear" w:color="auto" w:fill="auto"/>
          </w:tcPr>
          <w:p w14:paraId="3DE536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6044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2121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636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238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76F5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571A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98A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36A3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C1390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58D53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9C9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4B43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E52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0B6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529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94B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9D2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ED7FD6" w14:textId="77777777" w:rsidR="000236E6" w:rsidRPr="00C30D6B" w:rsidRDefault="000236E6" w:rsidP="001A75DA">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34DEDC4"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A73472"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3D4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55CA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C4E26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1564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8B7EF7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36AA4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422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3C8AA7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389A30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023FE3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8118D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7CA2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3C785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70A2D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336AD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23DB04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43EE8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C7A0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11887F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9B4A29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447F4C" w14:textId="77777777" w:rsidR="000236E6" w:rsidRPr="00C30D6B" w:rsidRDefault="000236E6" w:rsidP="001A75DA">
            <w:pPr>
              <w:pStyle w:val="TAL"/>
            </w:pPr>
          </w:p>
        </w:tc>
        <w:tc>
          <w:tcPr>
            <w:tcW w:w="850" w:type="dxa"/>
            <w:vMerge/>
            <w:shd w:val="clear" w:color="auto" w:fill="auto"/>
          </w:tcPr>
          <w:p w14:paraId="14D443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2F5F5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6A8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650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E095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3C6D1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D6327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FCD7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E4F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7E225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FCC60D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CD60BA" w14:textId="77777777" w:rsidR="000236E6" w:rsidRPr="00C30D6B" w:rsidRDefault="000236E6" w:rsidP="001A75DA">
            <w:pPr>
              <w:pStyle w:val="TAL"/>
            </w:pPr>
          </w:p>
        </w:tc>
        <w:tc>
          <w:tcPr>
            <w:tcW w:w="850" w:type="dxa"/>
            <w:vMerge/>
            <w:shd w:val="clear" w:color="auto" w:fill="auto"/>
          </w:tcPr>
          <w:p w14:paraId="1F04A7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097AA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79DE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67D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DEC1E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657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A0B0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2A9B7A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CB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744F1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AFEE6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5477C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AC8D1F" w14:textId="77777777" w:rsidR="000236E6" w:rsidRPr="00C30D6B" w:rsidRDefault="000236E6" w:rsidP="001A75DA">
            <w:pPr>
              <w:pStyle w:val="TAL"/>
            </w:pPr>
          </w:p>
        </w:tc>
        <w:tc>
          <w:tcPr>
            <w:tcW w:w="850" w:type="dxa"/>
            <w:vMerge/>
            <w:shd w:val="clear" w:color="auto" w:fill="auto"/>
          </w:tcPr>
          <w:p w14:paraId="7CAEB6C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5D1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0D9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7F7B80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FB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CAC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04877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418E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10A4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148820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5BBC51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78458D" w14:textId="77777777" w:rsidR="000236E6" w:rsidRPr="00C30D6B" w:rsidRDefault="000236E6" w:rsidP="001A75DA">
            <w:pPr>
              <w:pStyle w:val="TAL"/>
            </w:pPr>
          </w:p>
        </w:tc>
        <w:tc>
          <w:tcPr>
            <w:tcW w:w="850" w:type="dxa"/>
            <w:vMerge w:val="restart"/>
            <w:shd w:val="clear" w:color="auto" w:fill="auto"/>
          </w:tcPr>
          <w:p w14:paraId="3B1119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9FF9C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E3138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49C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70CD1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1CA7C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600FF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12A0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5A2C87A" w14:textId="558A4F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0F1C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25C30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AAD71FA" w14:textId="77777777" w:rsidTr="001D7F2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591E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3BE0E7"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E2FD369" w14:textId="77777777" w:rsidR="000236E6" w:rsidRPr="001D7F27"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6BCE46A6"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63793089"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B47D6B4"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4E04968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21106CED"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0E2F8170" w14:textId="77777777"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rsidRPr="00C30D6B">
              <w:t>NB-SS</w:t>
            </w:r>
          </w:p>
          <w:p w14:paraId="4F856826" w14:textId="361D4A0C" w:rsidR="000236E6" w:rsidRPr="00C30D6B" w:rsidRDefault="000236E6" w:rsidP="001D7F27">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4BF958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37B44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1D7F27" w:rsidRPr="00C30D6B" w14:paraId="18910520" w14:textId="77777777" w:rsidTr="00001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E409B77" w14:textId="77777777" w:rsidR="001D7F27" w:rsidRPr="00C30D6B" w:rsidRDefault="001D7F27" w:rsidP="001D7F27">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F98F2AD" w14:textId="77D9712D"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29A2DDDF" w14:textId="4AFB08F1" w:rsidR="001D7F27" w:rsidRPr="001D7F27"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2673C6" w14:textId="0B048200"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Rel-1</w:t>
            </w:r>
            <w:r w:rsidR="00AD1D0F">
              <w:t>5</w:t>
            </w:r>
          </w:p>
        </w:tc>
        <w:tc>
          <w:tcPr>
            <w:tcW w:w="708" w:type="dxa"/>
            <w:tcBorders>
              <w:bottom w:val="single" w:sz="4" w:space="0" w:color="auto"/>
            </w:tcBorders>
            <w:shd w:val="clear" w:color="auto" w:fill="auto"/>
            <w:vAlign w:val="center"/>
          </w:tcPr>
          <w:p w14:paraId="263462E0" w14:textId="7777777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2C1ED16" w14:textId="6B532F53"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24B14A4C" w14:textId="714B8167"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407C0F44" w14:textId="78B04F2A" w:rsidR="001D7F27" w:rsidRPr="00C30D6B" w:rsidRDefault="001D7F27" w:rsidP="001D7F27">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72626C61"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44E4CCC9" w14:textId="77777777" w:rsidR="001D7F27" w:rsidRPr="00C30D6B" w:rsidRDefault="001D7F27" w:rsidP="001D7F27">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5C0C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FA41CA" w14:textId="77777777" w:rsidR="000236E6" w:rsidRPr="0009777B" w:rsidRDefault="000236E6" w:rsidP="001A75DA">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3DBA9E2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52FC3D" w14:textId="77777777" w:rsidR="000236E6" w:rsidRPr="0009777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A38C7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50CF6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318D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0824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6025C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795A7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391E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B8C6C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0362EDEA" w14:textId="77777777" w:rsidR="000236E6" w:rsidRPr="00C30D6B" w:rsidRDefault="000236E6" w:rsidP="001A75DA">
            <w:pPr>
              <w:pStyle w:val="TAL"/>
            </w:pPr>
          </w:p>
        </w:tc>
        <w:tc>
          <w:tcPr>
            <w:tcW w:w="850" w:type="dxa"/>
            <w:tcBorders>
              <w:top w:val="single" w:sz="4" w:space="0" w:color="auto"/>
            </w:tcBorders>
            <w:shd w:val="clear" w:color="auto" w:fill="auto"/>
          </w:tcPr>
          <w:p w14:paraId="054DD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1622BC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D9849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6515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A3241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5507F9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E065A87" w14:textId="1CAE8C8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4CBC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8298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0236E6" w:rsidRPr="00C30D6B" w14:paraId="704DCC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2E761B" w14:textId="77777777" w:rsidR="000236E6" w:rsidRPr="00C30D6B" w:rsidRDefault="000236E6" w:rsidP="001A75DA">
            <w:pPr>
              <w:pStyle w:val="TAL"/>
            </w:pPr>
          </w:p>
        </w:tc>
        <w:tc>
          <w:tcPr>
            <w:tcW w:w="850" w:type="dxa"/>
            <w:shd w:val="clear" w:color="auto" w:fill="auto"/>
          </w:tcPr>
          <w:p w14:paraId="4275CB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3C18DA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w:t>
            </w:r>
          </w:p>
        </w:tc>
        <w:tc>
          <w:tcPr>
            <w:tcW w:w="673" w:type="dxa"/>
            <w:shd w:val="clear" w:color="auto" w:fill="auto"/>
          </w:tcPr>
          <w:p w14:paraId="2091CE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A3E3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6C8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46E7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2D5DD4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A8F4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B921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A6C52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B4D8F5" w14:textId="77777777" w:rsidR="000236E6" w:rsidRPr="00C30D6B" w:rsidRDefault="000236E6" w:rsidP="001A75DA">
            <w:pPr>
              <w:pStyle w:val="TAL"/>
              <w:rPr>
                <w:b w:val="0"/>
                <w:bCs w:val="0"/>
              </w:rPr>
            </w:pPr>
          </w:p>
        </w:tc>
        <w:tc>
          <w:tcPr>
            <w:tcW w:w="850" w:type="dxa"/>
            <w:shd w:val="clear" w:color="auto" w:fill="auto"/>
          </w:tcPr>
          <w:p w14:paraId="7BF42E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1B856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measurement results and BCCH channel list</w:t>
            </w:r>
          </w:p>
        </w:tc>
        <w:tc>
          <w:tcPr>
            <w:tcW w:w="673" w:type="dxa"/>
            <w:shd w:val="clear" w:color="auto" w:fill="auto"/>
          </w:tcPr>
          <w:p w14:paraId="77DBF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9A9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DC8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647670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2ED0A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14DE5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D0B1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31C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5D7D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E57F12" w14:textId="77777777" w:rsidR="000236E6" w:rsidRPr="00C30D6B" w:rsidRDefault="000236E6" w:rsidP="001A75DA">
            <w:pPr>
              <w:pStyle w:val="TAL"/>
              <w:rPr>
                <w:b w:val="0"/>
                <w:bCs w:val="0"/>
              </w:rPr>
            </w:pPr>
          </w:p>
        </w:tc>
        <w:tc>
          <w:tcPr>
            <w:tcW w:w="850" w:type="dxa"/>
            <w:shd w:val="clear" w:color="auto" w:fill="auto"/>
          </w:tcPr>
          <w:p w14:paraId="1348A7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6551FB5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Date, time and time zone</w:t>
            </w:r>
          </w:p>
        </w:tc>
        <w:tc>
          <w:tcPr>
            <w:tcW w:w="673" w:type="dxa"/>
            <w:shd w:val="clear" w:color="auto" w:fill="auto"/>
          </w:tcPr>
          <w:p w14:paraId="1524D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8ED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8405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3D45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0561E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273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68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71A34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A823FB" w14:textId="77777777" w:rsidR="000236E6" w:rsidRPr="00C30D6B" w:rsidRDefault="000236E6" w:rsidP="001A75DA">
            <w:pPr>
              <w:pStyle w:val="TAL"/>
              <w:rPr>
                <w:b w:val="0"/>
                <w:bCs w:val="0"/>
              </w:rPr>
            </w:pPr>
          </w:p>
        </w:tc>
        <w:tc>
          <w:tcPr>
            <w:tcW w:w="850" w:type="dxa"/>
            <w:shd w:val="clear" w:color="auto" w:fill="auto"/>
          </w:tcPr>
          <w:p w14:paraId="007946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78DA3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language setting</w:t>
            </w:r>
          </w:p>
        </w:tc>
        <w:tc>
          <w:tcPr>
            <w:tcW w:w="673" w:type="dxa"/>
            <w:shd w:val="clear" w:color="auto" w:fill="auto"/>
          </w:tcPr>
          <w:p w14:paraId="1FD28C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B53AF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7082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6B543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18222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16277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85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AF868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1382E" w14:textId="77777777" w:rsidR="000236E6" w:rsidRPr="00C30D6B" w:rsidRDefault="000236E6" w:rsidP="001A75DA">
            <w:pPr>
              <w:pStyle w:val="TAL"/>
              <w:rPr>
                <w:b w:val="0"/>
                <w:bCs w:val="0"/>
              </w:rPr>
            </w:pPr>
          </w:p>
        </w:tc>
        <w:tc>
          <w:tcPr>
            <w:tcW w:w="850" w:type="dxa"/>
            <w:shd w:val="clear" w:color="auto" w:fill="auto"/>
          </w:tcPr>
          <w:p w14:paraId="2D24F3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7D97ED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4885F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A095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85E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89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553953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49E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24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6EA73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C3A5B5" w14:textId="77777777" w:rsidR="000236E6" w:rsidRPr="00C30D6B" w:rsidRDefault="000236E6" w:rsidP="001A75DA">
            <w:pPr>
              <w:pStyle w:val="TAL"/>
              <w:rPr>
                <w:b w:val="0"/>
                <w:bCs w:val="0"/>
              </w:rPr>
            </w:pPr>
          </w:p>
        </w:tc>
        <w:tc>
          <w:tcPr>
            <w:tcW w:w="850" w:type="dxa"/>
            <w:vMerge w:val="restart"/>
            <w:shd w:val="clear" w:color="auto" w:fill="auto"/>
          </w:tcPr>
          <w:p w14:paraId="6AB8D7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502CBB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5F3512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085C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5D79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E1D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42B549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FD367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38C1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656B268A"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10C99B" w14:textId="77777777" w:rsidR="000236E6" w:rsidRPr="00C30D6B" w:rsidRDefault="000236E6" w:rsidP="001A75DA">
            <w:pPr>
              <w:pStyle w:val="TAL"/>
              <w:rPr>
                <w:b w:val="0"/>
                <w:bCs w:val="0"/>
              </w:rPr>
            </w:pPr>
          </w:p>
        </w:tc>
        <w:tc>
          <w:tcPr>
            <w:tcW w:w="850" w:type="dxa"/>
            <w:vMerge/>
            <w:shd w:val="clear" w:color="auto" w:fill="auto"/>
          </w:tcPr>
          <w:p w14:paraId="671332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75CD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561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1C8BC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D024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B5B2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3DB50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FA7E6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528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0236E6" w:rsidRPr="00C30D6B" w14:paraId="34DE6A77"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B27477" w14:textId="77777777" w:rsidR="000236E6" w:rsidRPr="00C30D6B" w:rsidRDefault="000236E6" w:rsidP="001A75DA">
            <w:pPr>
              <w:pStyle w:val="TAL"/>
              <w:rPr>
                <w:b w:val="0"/>
                <w:bCs w:val="0"/>
              </w:rPr>
            </w:pPr>
          </w:p>
        </w:tc>
        <w:tc>
          <w:tcPr>
            <w:tcW w:w="850" w:type="dxa"/>
            <w:vMerge/>
            <w:shd w:val="clear" w:color="auto" w:fill="auto"/>
          </w:tcPr>
          <w:p w14:paraId="0B2AE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0C3BE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61F3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DA15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6AC7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31723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684F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6FF45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233C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0236E6" w:rsidRPr="00C30D6B" w14:paraId="7B0977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6E4B1A" w14:textId="77777777" w:rsidR="000236E6" w:rsidRPr="00C30D6B" w:rsidRDefault="000236E6" w:rsidP="001A75DA">
            <w:pPr>
              <w:pStyle w:val="TAL"/>
              <w:rPr>
                <w:b w:val="0"/>
                <w:bCs w:val="0"/>
              </w:rPr>
            </w:pPr>
          </w:p>
        </w:tc>
        <w:tc>
          <w:tcPr>
            <w:tcW w:w="850" w:type="dxa"/>
            <w:shd w:val="clear" w:color="auto" w:fill="auto"/>
          </w:tcPr>
          <w:p w14:paraId="0C441E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2C4D50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IMEISV</w:t>
            </w:r>
          </w:p>
        </w:tc>
        <w:tc>
          <w:tcPr>
            <w:tcW w:w="673" w:type="dxa"/>
            <w:shd w:val="clear" w:color="auto" w:fill="auto"/>
          </w:tcPr>
          <w:p w14:paraId="2D2602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631B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FAA9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742AD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7416B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C66B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1C2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153CFF" w14:textId="77777777" w:rsidTr="001A75DA">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38E6C6" w14:textId="77777777" w:rsidR="000236E6" w:rsidRPr="00C30D6B" w:rsidRDefault="000236E6" w:rsidP="001A75DA">
            <w:pPr>
              <w:pStyle w:val="TAL"/>
              <w:rPr>
                <w:b w:val="0"/>
                <w:bCs w:val="0"/>
              </w:rPr>
            </w:pPr>
          </w:p>
        </w:tc>
        <w:tc>
          <w:tcPr>
            <w:tcW w:w="850" w:type="dxa"/>
            <w:vMerge w:val="restart"/>
            <w:shd w:val="clear" w:color="auto" w:fill="auto"/>
          </w:tcPr>
          <w:p w14:paraId="62FA0BF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2DAA4B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79267E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4DFF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E3B37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BFC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15AF5791" w14:textId="6F5296B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2BF1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2E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D17B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D20BD5" w14:textId="77777777" w:rsidR="000236E6" w:rsidRPr="00C30D6B" w:rsidRDefault="000236E6" w:rsidP="001A75DA">
            <w:pPr>
              <w:pStyle w:val="TAL"/>
              <w:rPr>
                <w:b w:val="0"/>
                <w:bCs w:val="0"/>
              </w:rPr>
            </w:pPr>
          </w:p>
        </w:tc>
        <w:tc>
          <w:tcPr>
            <w:tcW w:w="850" w:type="dxa"/>
            <w:vMerge/>
            <w:shd w:val="clear" w:color="auto" w:fill="auto"/>
          </w:tcPr>
          <w:p w14:paraId="1B1CB45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73F056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C04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75FE65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90AE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87754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D24C431" w14:textId="4E6C219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16876E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AEE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DA33BD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3784057" w14:textId="77777777" w:rsidR="000236E6" w:rsidRPr="00C30D6B" w:rsidRDefault="000236E6" w:rsidP="001A75DA">
            <w:pPr>
              <w:pStyle w:val="TAL"/>
              <w:rPr>
                <w:b w:val="0"/>
                <w:bCs w:val="0"/>
              </w:rPr>
            </w:pPr>
          </w:p>
        </w:tc>
        <w:tc>
          <w:tcPr>
            <w:tcW w:w="850" w:type="dxa"/>
            <w:shd w:val="clear" w:color="auto" w:fill="auto"/>
          </w:tcPr>
          <w:p w14:paraId="0749113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9271D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Charge State of the Battery</w:t>
            </w:r>
          </w:p>
        </w:tc>
        <w:tc>
          <w:tcPr>
            <w:tcW w:w="673" w:type="dxa"/>
            <w:shd w:val="clear" w:color="auto" w:fill="auto"/>
          </w:tcPr>
          <w:p w14:paraId="0CA407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0BD1DB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E0AE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2283F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3C4BB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FFF1F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66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0F0F3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3A8E1B" w14:textId="77777777" w:rsidR="000236E6" w:rsidRPr="00C30D6B" w:rsidRDefault="000236E6" w:rsidP="001A75DA">
            <w:pPr>
              <w:pStyle w:val="TAL"/>
              <w:rPr>
                <w:b w:val="0"/>
                <w:bCs w:val="0"/>
              </w:rPr>
            </w:pPr>
          </w:p>
        </w:tc>
        <w:tc>
          <w:tcPr>
            <w:tcW w:w="850" w:type="dxa"/>
            <w:vMerge w:val="restart"/>
            <w:shd w:val="clear" w:color="auto" w:fill="auto"/>
          </w:tcPr>
          <w:p w14:paraId="536A58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31DADD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Intra-frequency UTRAN measurements</w:t>
            </w:r>
          </w:p>
        </w:tc>
        <w:tc>
          <w:tcPr>
            <w:tcW w:w="673" w:type="dxa"/>
            <w:shd w:val="clear" w:color="auto" w:fill="auto"/>
          </w:tcPr>
          <w:p w14:paraId="34666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58C35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B0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06C8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F283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44BC5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F24A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38DA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8F0F" w14:textId="77777777" w:rsidR="000236E6" w:rsidRPr="00C30D6B" w:rsidRDefault="000236E6" w:rsidP="001A75DA">
            <w:pPr>
              <w:pStyle w:val="TAL"/>
              <w:rPr>
                <w:b w:val="0"/>
                <w:bCs w:val="0"/>
              </w:rPr>
            </w:pPr>
          </w:p>
        </w:tc>
        <w:tc>
          <w:tcPr>
            <w:tcW w:w="850" w:type="dxa"/>
            <w:vMerge/>
            <w:shd w:val="clear" w:color="auto" w:fill="auto"/>
          </w:tcPr>
          <w:p w14:paraId="5F6B1E7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7DC52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0058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4C6A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978B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DDA2F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667C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5643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5D4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F90E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2696BE" w14:textId="77777777" w:rsidR="000236E6" w:rsidRPr="00C30D6B" w:rsidRDefault="000236E6" w:rsidP="001A75DA">
            <w:pPr>
              <w:pStyle w:val="TAL"/>
              <w:rPr>
                <w:b w:val="0"/>
                <w:bCs w:val="0"/>
              </w:rPr>
            </w:pPr>
          </w:p>
        </w:tc>
        <w:tc>
          <w:tcPr>
            <w:tcW w:w="850" w:type="dxa"/>
            <w:vMerge w:val="restart"/>
            <w:shd w:val="clear" w:color="auto" w:fill="auto"/>
          </w:tcPr>
          <w:p w14:paraId="6971C0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4BE85CA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Inter-frequency UTRAN measurements</w:t>
            </w:r>
          </w:p>
        </w:tc>
        <w:tc>
          <w:tcPr>
            <w:tcW w:w="673" w:type="dxa"/>
            <w:shd w:val="clear" w:color="auto" w:fill="auto"/>
          </w:tcPr>
          <w:p w14:paraId="2C37DF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768C6A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EDF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A49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4793B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9E8F7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6BA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3D67D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AAD006" w14:textId="77777777" w:rsidR="000236E6" w:rsidRPr="00C30D6B" w:rsidRDefault="000236E6" w:rsidP="001A75DA">
            <w:pPr>
              <w:pStyle w:val="TAL"/>
              <w:rPr>
                <w:b w:val="0"/>
                <w:bCs w:val="0"/>
              </w:rPr>
            </w:pPr>
          </w:p>
        </w:tc>
        <w:tc>
          <w:tcPr>
            <w:tcW w:w="850" w:type="dxa"/>
            <w:vMerge/>
            <w:shd w:val="clear" w:color="auto" w:fill="auto"/>
          </w:tcPr>
          <w:p w14:paraId="4CFB56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1FA2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5B3B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33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4A82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C8604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3C6177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35A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ED2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242CC4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C49113" w14:textId="77777777" w:rsidR="000236E6" w:rsidRPr="00C30D6B" w:rsidRDefault="000236E6" w:rsidP="001A75DA">
            <w:pPr>
              <w:pStyle w:val="TAL"/>
              <w:rPr>
                <w:b w:val="0"/>
                <w:bCs w:val="0"/>
              </w:rPr>
            </w:pPr>
          </w:p>
        </w:tc>
        <w:tc>
          <w:tcPr>
            <w:tcW w:w="850" w:type="dxa"/>
            <w:vMerge w:val="restart"/>
            <w:shd w:val="clear" w:color="auto" w:fill="auto"/>
          </w:tcPr>
          <w:p w14:paraId="77FE38B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ED248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142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E92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03F8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E08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196D3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23C78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4E46D14" w14:textId="2550E86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A3941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8BF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6E735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A29A21" w14:textId="77777777" w:rsidR="000236E6" w:rsidRPr="00C30D6B" w:rsidRDefault="000236E6" w:rsidP="001A75DA">
            <w:pPr>
              <w:pStyle w:val="TAL"/>
              <w:rPr>
                <w:b w:val="0"/>
                <w:bCs w:val="0"/>
              </w:rPr>
            </w:pPr>
          </w:p>
        </w:tc>
        <w:tc>
          <w:tcPr>
            <w:tcW w:w="850" w:type="dxa"/>
            <w:vMerge/>
            <w:shd w:val="clear" w:color="auto" w:fill="auto"/>
          </w:tcPr>
          <w:p w14:paraId="53FFA6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A44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6677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A80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8F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6631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2F761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7418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BE4DBA1" w14:textId="2BF1B09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CA7D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374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DE38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F569CD" w14:textId="77777777" w:rsidR="000236E6" w:rsidRPr="00C30D6B" w:rsidRDefault="000236E6" w:rsidP="001A75DA">
            <w:pPr>
              <w:pStyle w:val="TAL"/>
              <w:rPr>
                <w:b w:val="0"/>
                <w:bCs w:val="0"/>
              </w:rPr>
            </w:pPr>
          </w:p>
        </w:tc>
        <w:tc>
          <w:tcPr>
            <w:tcW w:w="850" w:type="dxa"/>
            <w:shd w:val="clear" w:color="auto" w:fill="auto"/>
          </w:tcPr>
          <w:p w14:paraId="17E89D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1E4F6B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57DA9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82249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6E6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3C97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42DB9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D903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E5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C6F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30AF6C" w14:textId="77777777" w:rsidR="000236E6" w:rsidRPr="00C30D6B" w:rsidRDefault="000236E6" w:rsidP="001A75DA">
            <w:pPr>
              <w:pStyle w:val="TAL"/>
              <w:rPr>
                <w:b w:val="0"/>
                <w:bCs w:val="0"/>
              </w:rPr>
            </w:pPr>
          </w:p>
        </w:tc>
        <w:tc>
          <w:tcPr>
            <w:tcW w:w="850" w:type="dxa"/>
            <w:shd w:val="clear" w:color="auto" w:fill="auto"/>
          </w:tcPr>
          <w:p w14:paraId="41C677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5EF15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700BEB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5E7D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11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11B53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6F3E25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E2F1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298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4973A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245185" w14:textId="77777777" w:rsidR="000236E6" w:rsidRPr="00C30D6B" w:rsidRDefault="000236E6" w:rsidP="001A75DA">
            <w:pPr>
              <w:pStyle w:val="TAL"/>
              <w:rPr>
                <w:b w:val="0"/>
                <w:bCs w:val="0"/>
              </w:rPr>
            </w:pPr>
          </w:p>
        </w:tc>
        <w:tc>
          <w:tcPr>
            <w:tcW w:w="850" w:type="dxa"/>
            <w:vMerge w:val="restart"/>
            <w:shd w:val="clear" w:color="auto" w:fill="auto"/>
          </w:tcPr>
          <w:p w14:paraId="435810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248430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7E3960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A38F2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5C1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BB82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323877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B578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7C05C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9A9782A" w14:textId="721112A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7398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B538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644309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E6328B" w14:textId="77777777" w:rsidR="000236E6" w:rsidRPr="00C30D6B" w:rsidRDefault="000236E6" w:rsidP="001A75DA">
            <w:pPr>
              <w:pStyle w:val="TAL"/>
              <w:rPr>
                <w:b w:val="0"/>
                <w:bCs w:val="0"/>
              </w:rPr>
            </w:pPr>
          </w:p>
        </w:tc>
        <w:tc>
          <w:tcPr>
            <w:tcW w:w="850" w:type="dxa"/>
            <w:vMerge/>
            <w:shd w:val="clear" w:color="auto" w:fill="auto"/>
          </w:tcPr>
          <w:p w14:paraId="272DE1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63B5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5FE4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FCD88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02D7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162A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085DDF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4152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91729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8B1905D" w14:textId="14069E6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FC43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B0F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464D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93CAB" w14:textId="77777777" w:rsidR="000236E6" w:rsidRPr="00C30D6B" w:rsidRDefault="000236E6" w:rsidP="001A75DA">
            <w:pPr>
              <w:pStyle w:val="TAL"/>
              <w:rPr>
                <w:b w:val="0"/>
                <w:bCs w:val="0"/>
              </w:rPr>
            </w:pPr>
          </w:p>
        </w:tc>
        <w:tc>
          <w:tcPr>
            <w:tcW w:w="850" w:type="dxa"/>
            <w:shd w:val="clear" w:color="auto" w:fill="auto"/>
          </w:tcPr>
          <w:p w14:paraId="7A6932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30D0C1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53899E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1A4C5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93C4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68D60C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76B62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5F2D8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592D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B44AE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EB9EB5" w14:textId="77777777" w:rsidR="000236E6" w:rsidRPr="00C30D6B" w:rsidRDefault="000236E6" w:rsidP="001A75DA">
            <w:pPr>
              <w:pStyle w:val="TAL"/>
              <w:rPr>
                <w:b w:val="0"/>
                <w:bCs w:val="0"/>
              </w:rPr>
            </w:pPr>
          </w:p>
        </w:tc>
        <w:tc>
          <w:tcPr>
            <w:tcW w:w="850" w:type="dxa"/>
            <w:shd w:val="clear" w:color="auto" w:fill="auto"/>
          </w:tcPr>
          <w:p w14:paraId="3934416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24BDB0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1C162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8079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5978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0C1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57E95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F1194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83CC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E843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E78213" w14:textId="77777777" w:rsidR="000236E6" w:rsidRPr="00C30D6B" w:rsidRDefault="000236E6" w:rsidP="001A75DA">
            <w:pPr>
              <w:pStyle w:val="TAL"/>
              <w:rPr>
                <w:b w:val="0"/>
                <w:bCs w:val="0"/>
              </w:rPr>
            </w:pPr>
          </w:p>
        </w:tc>
        <w:tc>
          <w:tcPr>
            <w:tcW w:w="850" w:type="dxa"/>
            <w:shd w:val="clear" w:color="auto" w:fill="auto"/>
          </w:tcPr>
          <w:p w14:paraId="0075EC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46FC8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60DC0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4D81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CF7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203E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7AB075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E8D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AD5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FB77C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D611DDF" w14:textId="77777777" w:rsidR="000236E6" w:rsidRPr="00C30D6B" w:rsidRDefault="000236E6" w:rsidP="001A75DA">
            <w:pPr>
              <w:pStyle w:val="TAL"/>
              <w:rPr>
                <w:b w:val="0"/>
                <w:bCs w:val="0"/>
              </w:rPr>
            </w:pPr>
          </w:p>
        </w:tc>
        <w:tc>
          <w:tcPr>
            <w:tcW w:w="850" w:type="dxa"/>
            <w:shd w:val="clear" w:color="auto" w:fill="auto"/>
          </w:tcPr>
          <w:p w14:paraId="61C3A6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29E6391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002A07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77DA7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8C9B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41C6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976D9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F7E8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28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EB35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2E0A19" w14:textId="77777777" w:rsidR="000236E6" w:rsidRPr="00C30D6B" w:rsidRDefault="000236E6" w:rsidP="001A75DA">
            <w:pPr>
              <w:pStyle w:val="TAL"/>
              <w:rPr>
                <w:b w:val="0"/>
                <w:bCs w:val="0"/>
              </w:rPr>
            </w:pPr>
          </w:p>
        </w:tc>
        <w:tc>
          <w:tcPr>
            <w:tcW w:w="850" w:type="dxa"/>
            <w:shd w:val="clear" w:color="auto" w:fill="auto"/>
          </w:tcPr>
          <w:p w14:paraId="17461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7641E7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594C1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76BE5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3FA9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24BC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101296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4226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2DA3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E222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826D2B" w14:textId="77777777" w:rsidR="000236E6" w:rsidRPr="00C30D6B" w:rsidRDefault="000236E6" w:rsidP="001A75DA">
            <w:pPr>
              <w:pStyle w:val="TAL"/>
              <w:rPr>
                <w:b w:val="0"/>
                <w:bCs w:val="0"/>
              </w:rPr>
            </w:pPr>
          </w:p>
        </w:tc>
        <w:tc>
          <w:tcPr>
            <w:tcW w:w="850" w:type="dxa"/>
            <w:shd w:val="clear" w:color="auto" w:fill="auto"/>
          </w:tcPr>
          <w:p w14:paraId="59A2F1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5B063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19A48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2E83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89A3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A4006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54751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C16D0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3CD0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F527E9" w:rsidRPr="00C30D6B" w14:paraId="3E1CC51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63AEA2" w14:textId="77777777" w:rsidR="00F527E9" w:rsidRPr="00C30D6B" w:rsidRDefault="00F527E9" w:rsidP="00F527E9">
            <w:pPr>
              <w:pStyle w:val="TAL"/>
              <w:rPr>
                <w:b w:val="0"/>
                <w:bCs w:val="0"/>
              </w:rPr>
            </w:pPr>
          </w:p>
        </w:tc>
        <w:tc>
          <w:tcPr>
            <w:tcW w:w="850" w:type="dxa"/>
            <w:shd w:val="clear" w:color="auto" w:fill="auto"/>
          </w:tcPr>
          <w:p w14:paraId="342F4289" w14:textId="61B742F8"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shd w:val="clear" w:color="auto" w:fill="auto"/>
          </w:tcPr>
          <w:p w14:paraId="141858C4" w14:textId="4E910593" w:rsidR="00F527E9" w:rsidRPr="00C30D6B" w:rsidRDefault="00F527E9" w:rsidP="00F527E9">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05120643" w14:textId="2C8FBE4E"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1F86EE8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78FDF2" w14:textId="21849160"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AB2E509" w14:textId="75C9DDF3"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C0965FA" w14:textId="5C549774"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F9A349D"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E12A34" w14:textId="77777777" w:rsidR="00F527E9" w:rsidRPr="00C30D6B" w:rsidRDefault="00F527E9" w:rsidP="00F527E9">
            <w:pPr>
              <w:pStyle w:val="TAC"/>
              <w:cnfStyle w:val="000000000000" w:firstRow="0" w:lastRow="0" w:firstColumn="0" w:lastColumn="0" w:oddVBand="0" w:evenVBand="0" w:oddHBand="0" w:evenHBand="0" w:firstRowFirstColumn="0" w:firstRowLastColumn="0" w:lastRowFirstColumn="0" w:lastRowLastColumn="0"/>
            </w:pPr>
          </w:p>
        </w:tc>
      </w:tr>
      <w:tr w:rsidR="00F527E9" w:rsidRPr="00C30D6B" w14:paraId="5F0040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694ED" w14:textId="77777777" w:rsidR="00F527E9" w:rsidRPr="00C30D6B" w:rsidRDefault="00F527E9" w:rsidP="00F527E9">
            <w:pPr>
              <w:pStyle w:val="TAL"/>
              <w:rPr>
                <w:b w:val="0"/>
                <w:bCs w:val="0"/>
              </w:rPr>
            </w:pPr>
          </w:p>
        </w:tc>
        <w:tc>
          <w:tcPr>
            <w:tcW w:w="850" w:type="dxa"/>
            <w:shd w:val="clear" w:color="auto" w:fill="auto"/>
          </w:tcPr>
          <w:p w14:paraId="604C32DE" w14:textId="344337CD"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shd w:val="clear" w:color="auto" w:fill="auto"/>
          </w:tcPr>
          <w:p w14:paraId="664868A1" w14:textId="11C07437" w:rsidR="00F527E9" w:rsidRPr="00C30D6B" w:rsidRDefault="00F527E9" w:rsidP="00F527E9">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02E2DD9B" w14:textId="1F371310"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545C331D"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1B507" w14:textId="1EE2FF51"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2AC80D" w14:textId="05698A3D"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C4973F5" w14:textId="3CE90866"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8F28B0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CC12F5" w14:textId="77777777" w:rsidR="00F527E9" w:rsidRPr="00C30D6B" w:rsidRDefault="00F527E9" w:rsidP="00F527E9">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2E13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116A6A"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2C2C57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3C23A2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E2A8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084C3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03B79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04AC4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5FFE73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FB4B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24EA5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8BF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BD762D"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76B9B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163F20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0ECF7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487F1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99F2407" w14:textId="5CF71B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9362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CEC2D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B8918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757BC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DFCC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B8A413"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3B7B6F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96E92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71FBB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0DEFF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7C073B5" w14:textId="0EE6C7A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D23D4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29736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E1C2F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A5174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9953E24" w14:textId="77777777" w:rsidTr="00E010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1A9E107"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6D2A7F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2784C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2C1E5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3F4B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05347D7" w14:textId="4687314E" w:rsidR="000236E6" w:rsidRPr="002529DE"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5F7CB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0E549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6761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C202E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C3D71" w:rsidRPr="00C30D6B" w14:paraId="5F718911" w14:textId="77777777" w:rsidTr="0022314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EBA319"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0CDCA9DC" w14:textId="0D2C673E"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086D241C" w14:textId="2259D447" w:rsidR="000C3D71" w:rsidRPr="00C30D6B" w:rsidRDefault="000C3D71" w:rsidP="000C3D71">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 xml:space="preserve">PrimaryTiming advance </w:t>
            </w:r>
            <w:r>
              <w:t xml:space="preserve">in </w:t>
            </w:r>
            <w:r w:rsidRPr="002529DE">
              <w:t>Satellite NG-RAN</w:t>
            </w:r>
          </w:p>
        </w:tc>
        <w:tc>
          <w:tcPr>
            <w:tcW w:w="673" w:type="dxa"/>
            <w:tcBorders>
              <w:bottom w:val="single" w:sz="4" w:space="0" w:color="auto"/>
            </w:tcBorders>
            <w:shd w:val="clear" w:color="auto" w:fill="auto"/>
            <w:vAlign w:val="center"/>
          </w:tcPr>
          <w:p w14:paraId="5E0EE8B6" w14:textId="40E9D59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D028433"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496A2EB" w14:textId="220CF7BD"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1F4FE19" w14:textId="6D438020"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2EC4A7B3" w14:textId="51974888"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96254B9"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90DC1" w14:textId="77777777" w:rsidR="000C3D71" w:rsidRPr="00C30D6B" w:rsidRDefault="000C3D71" w:rsidP="000C3D71">
            <w:pPr>
              <w:pStyle w:val="TAC"/>
              <w:cnfStyle w:val="000000000000" w:firstRow="0" w:lastRow="0" w:firstColumn="0" w:lastColumn="0" w:oddVBand="0" w:evenVBand="0" w:oddHBand="0" w:evenHBand="0" w:firstRowFirstColumn="0" w:firstRowLastColumn="0" w:lastRowFirstColumn="0" w:lastRowLastColumn="0"/>
            </w:pPr>
          </w:p>
        </w:tc>
      </w:tr>
      <w:tr w:rsidR="000C3D71" w:rsidRPr="00C30D6B" w14:paraId="2356C129" w14:textId="77777777" w:rsidTr="00B81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A436DB" w14:textId="77777777" w:rsidR="000C3D71" w:rsidRPr="00C30D6B" w:rsidRDefault="000C3D71" w:rsidP="000C3D71">
            <w:pPr>
              <w:pStyle w:val="TAL"/>
              <w:rPr>
                <w:b w:val="0"/>
                <w:bCs w:val="0"/>
              </w:rPr>
            </w:pPr>
          </w:p>
        </w:tc>
        <w:tc>
          <w:tcPr>
            <w:tcW w:w="850" w:type="dxa"/>
            <w:tcBorders>
              <w:bottom w:val="single" w:sz="4" w:space="0" w:color="auto"/>
            </w:tcBorders>
            <w:shd w:val="clear" w:color="auto" w:fill="auto"/>
            <w:vAlign w:val="center"/>
          </w:tcPr>
          <w:p w14:paraId="33D935B1" w14:textId="63F42F3C"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2EEDA1BE" w14:textId="028CBF57" w:rsidR="000C3D71" w:rsidRPr="00C30D6B" w:rsidRDefault="000C3D71" w:rsidP="000C3D71">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6D62B2B7" w14:textId="2E41EB38"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7E6EF543"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1C40301" w14:textId="7D8ADB05"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57B3F3FC" w14:textId="75422FC1"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2DA3F459" w14:textId="072EEC10"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5E1D719"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4405889D" w14:textId="77777777" w:rsidR="000C3D71" w:rsidRPr="00C30D6B" w:rsidRDefault="000C3D71" w:rsidP="000C3D71">
            <w:pPr>
              <w:pStyle w:val="TAC"/>
              <w:cnfStyle w:val="000000100000" w:firstRow="0" w:lastRow="0" w:firstColumn="0" w:lastColumn="0" w:oddVBand="0" w:evenVBand="0" w:oddHBand="1" w:evenHBand="0" w:firstRowFirstColumn="0" w:firstRowLastColumn="0" w:lastRowFirstColumn="0" w:lastRowLastColumn="0"/>
            </w:pPr>
          </w:p>
        </w:tc>
      </w:tr>
      <w:tr w:rsidR="00EA6A53" w:rsidRPr="00C30D6B" w14:paraId="01814F7F" w14:textId="77777777" w:rsidTr="00B81A67">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86D64C7"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47C0103E" w14:textId="2EEE4183" w:rsidR="00EA6A53" w:rsidRPr="002529DE" w:rsidRDefault="00EA6A53" w:rsidP="00EA6A53">
            <w:pPr>
              <w:pStyle w:val="TAL"/>
              <w:cnfStyle w:val="000000000000" w:firstRow="0" w:lastRow="0" w:firstColumn="0" w:lastColumn="0" w:oddVBand="0" w:evenVBand="0" w:oddHBand="0" w:evenHBand="0" w:firstRowFirstColumn="0" w:firstRowLastColumn="0" w:lastRowFirstColumn="0" w:lastRowLastColumn="0"/>
            </w:pPr>
            <w:r>
              <w:t>1.33</w:t>
            </w:r>
          </w:p>
        </w:tc>
        <w:tc>
          <w:tcPr>
            <w:tcW w:w="2494" w:type="dxa"/>
            <w:tcBorders>
              <w:bottom w:val="single" w:sz="4" w:space="0" w:color="auto"/>
            </w:tcBorders>
            <w:shd w:val="clear" w:color="auto" w:fill="auto"/>
          </w:tcPr>
          <w:p w14:paraId="2E3BEE38" w14:textId="563F452C" w:rsidR="00EA6A53" w:rsidRPr="0041528A" w:rsidRDefault="00EA6A53" w:rsidP="00EA6A53">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4C2EB010" w14:textId="544D8200"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362527DC"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A76F8CA" w14:textId="3C810B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1333D5D" w14:textId="3DAC7EBF"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35C60CC6" w14:textId="1D872F7E" w:rsidR="00EA6A53" w:rsidRPr="002529DE" w:rsidRDefault="00EA6A53" w:rsidP="00EA6A53">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9E4E8AA"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DBE8857" w14:textId="77777777" w:rsidR="00EA6A53" w:rsidRPr="00C30D6B" w:rsidRDefault="00EA6A53" w:rsidP="00EA6A53">
            <w:pPr>
              <w:pStyle w:val="TAC"/>
              <w:cnfStyle w:val="000000000000" w:firstRow="0" w:lastRow="0" w:firstColumn="0" w:lastColumn="0" w:oddVBand="0" w:evenVBand="0" w:oddHBand="0" w:evenHBand="0" w:firstRowFirstColumn="0" w:firstRowLastColumn="0" w:lastRowFirstColumn="0" w:lastRowLastColumn="0"/>
            </w:pPr>
          </w:p>
        </w:tc>
      </w:tr>
      <w:tr w:rsidR="00EA6A53" w:rsidRPr="00C30D6B" w14:paraId="42930F07" w14:textId="77777777" w:rsidTr="00223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8D35F1A" w14:textId="77777777" w:rsidR="00EA6A53" w:rsidRPr="00C30D6B" w:rsidRDefault="00EA6A53" w:rsidP="00EA6A53">
            <w:pPr>
              <w:pStyle w:val="TAL"/>
              <w:rPr>
                <w:b w:val="0"/>
                <w:bCs w:val="0"/>
              </w:rPr>
            </w:pPr>
          </w:p>
        </w:tc>
        <w:tc>
          <w:tcPr>
            <w:tcW w:w="850" w:type="dxa"/>
            <w:tcBorders>
              <w:bottom w:val="single" w:sz="4" w:space="0" w:color="auto"/>
            </w:tcBorders>
            <w:shd w:val="clear" w:color="auto" w:fill="auto"/>
            <w:vAlign w:val="center"/>
          </w:tcPr>
          <w:p w14:paraId="3FF4497B" w14:textId="44A83C59" w:rsidR="00EA6A53" w:rsidRPr="002529DE" w:rsidRDefault="00EA6A53" w:rsidP="00EA6A53">
            <w:pPr>
              <w:pStyle w:val="TAL"/>
              <w:cnfStyle w:val="000000100000" w:firstRow="0" w:lastRow="0" w:firstColumn="0" w:lastColumn="0" w:oddVBand="0" w:evenVBand="0" w:oddHBand="1" w:evenHBand="0" w:firstRowFirstColumn="0" w:firstRowLastColumn="0" w:lastRowFirstColumn="0" w:lastRowLastColumn="0"/>
            </w:pPr>
            <w:r>
              <w:t>1.34</w:t>
            </w:r>
          </w:p>
        </w:tc>
        <w:tc>
          <w:tcPr>
            <w:tcW w:w="2494" w:type="dxa"/>
            <w:tcBorders>
              <w:bottom w:val="single" w:sz="4" w:space="0" w:color="auto"/>
            </w:tcBorders>
            <w:shd w:val="clear" w:color="auto" w:fill="auto"/>
          </w:tcPr>
          <w:p w14:paraId="19B3BB3E" w14:textId="37362660" w:rsidR="00EA6A53" w:rsidRPr="0041528A" w:rsidRDefault="00EA6A53" w:rsidP="00EA6A53">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1F22FEE9" w14:textId="336AFD27"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1C99EBC4"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7F67DBE" w14:textId="2A7E9790"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642BD10" w14:textId="55893359"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695BDCE3" w14:textId="0B83B47A" w:rsidR="00EA6A53" w:rsidRPr="002529DE" w:rsidRDefault="00EA6A53" w:rsidP="00EA6A53">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435D4A6"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02B922A" w14:textId="77777777" w:rsidR="00EA6A53" w:rsidRPr="00C30D6B" w:rsidRDefault="00EA6A53" w:rsidP="00EA6A53">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834D8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7DA261"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7CB18A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57DF8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CBE3EB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78CA7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FB5AB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2B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24B74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3B3136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FCCC4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2111F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E5E5B0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vAlign w:val="center"/>
          </w:tcPr>
          <w:p w14:paraId="44D8030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vAlign w:val="center"/>
          </w:tcPr>
          <w:p w14:paraId="2DF9D0D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Set up call connected event</w:t>
            </w:r>
          </w:p>
        </w:tc>
        <w:tc>
          <w:tcPr>
            <w:tcW w:w="673" w:type="dxa"/>
            <w:tcBorders>
              <w:top w:val="single" w:sz="4" w:space="0" w:color="auto"/>
            </w:tcBorders>
            <w:shd w:val="clear" w:color="auto" w:fill="auto"/>
            <w:vAlign w:val="center"/>
          </w:tcPr>
          <w:p w14:paraId="63CD3D5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3B6204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vAlign w:val="center"/>
          </w:tcPr>
          <w:p w14:paraId="0D00DAB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vAlign w:val="center"/>
          </w:tcPr>
          <w:p w14:paraId="74D3B50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8D40AB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top w:val="single" w:sz="4" w:space="0" w:color="auto"/>
            </w:tcBorders>
            <w:shd w:val="clear" w:color="auto" w:fill="auto"/>
            <w:vAlign w:val="center"/>
          </w:tcPr>
          <w:p w14:paraId="79AB9AB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5A698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vAlign w:val="center"/>
          </w:tcPr>
          <w:p w14:paraId="728ED8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6D138CE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F5332C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F6653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589686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1A5CB2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706F857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015FE81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757ADA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9AE67D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12D3806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6F281B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067BC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6ADAA8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1F730D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BCA6A0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5C977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F4BF6"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vAlign w:val="center"/>
          </w:tcPr>
          <w:p w14:paraId="2CA2168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vMerge w:val="restart"/>
            <w:shd w:val="clear" w:color="auto" w:fill="auto"/>
            <w:vAlign w:val="center"/>
          </w:tcPr>
          <w:p w14:paraId="614609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Replace by new event list</w:t>
            </w:r>
          </w:p>
        </w:tc>
        <w:tc>
          <w:tcPr>
            <w:tcW w:w="673" w:type="dxa"/>
            <w:shd w:val="clear" w:color="auto" w:fill="auto"/>
            <w:vAlign w:val="center"/>
          </w:tcPr>
          <w:p w14:paraId="56E1041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11674D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320DB6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5E8E237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DF42BC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6B415CE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4596907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C31110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4168082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F0E61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1DB38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EB2F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vAlign w:val="center"/>
          </w:tcPr>
          <w:p w14:paraId="62240A4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AB95F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42F5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55B81E6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37419E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813B3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56DDE34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1963F2F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 AND</w:t>
            </w:r>
          </w:p>
          <w:p w14:paraId="2A6C59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E.1/36</w:t>
            </w:r>
          </w:p>
        </w:tc>
        <w:tc>
          <w:tcPr>
            <w:tcW w:w="1077" w:type="dxa"/>
            <w:shd w:val="clear" w:color="auto" w:fill="auto"/>
            <w:vAlign w:val="center"/>
          </w:tcPr>
          <w:p w14:paraId="19A9BC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A129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04C006F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D89BB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9FFE7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22422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77504BA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vMerge w:val="restart"/>
            <w:shd w:val="clear" w:color="auto" w:fill="auto"/>
            <w:vAlign w:val="center"/>
          </w:tcPr>
          <w:p w14:paraId="5E7300B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w:t>
            </w:r>
          </w:p>
        </w:tc>
        <w:tc>
          <w:tcPr>
            <w:tcW w:w="673" w:type="dxa"/>
            <w:shd w:val="clear" w:color="auto" w:fill="auto"/>
            <w:vAlign w:val="center"/>
          </w:tcPr>
          <w:p w14:paraId="7CEF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E29B0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10630C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42DACF5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5F522AB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6E3E98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2630E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D22348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446C4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F1A63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608E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6847105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94B165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vAlign w:val="center"/>
          </w:tcPr>
          <w:p w14:paraId="20A5436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vAlign w:val="center"/>
          </w:tcPr>
          <w:p w14:paraId="7F169B0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14758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91A2BD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vAlign w:val="center"/>
          </w:tcPr>
          <w:p w14:paraId="0C10CA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7B23FA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2E44B6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D10B4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24DFF6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F0F0AB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3A2A8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A87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vAlign w:val="center"/>
          </w:tcPr>
          <w:p w14:paraId="4D88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vAlign w:val="center"/>
          </w:tcPr>
          <w:p w14:paraId="19DAFE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Remove Event on ME Power Cycle</w:t>
            </w:r>
          </w:p>
        </w:tc>
        <w:tc>
          <w:tcPr>
            <w:tcW w:w="673" w:type="dxa"/>
            <w:shd w:val="clear" w:color="auto" w:fill="auto"/>
            <w:vAlign w:val="center"/>
          </w:tcPr>
          <w:p w14:paraId="0158CC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B9396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vAlign w:val="center"/>
          </w:tcPr>
          <w:p w14:paraId="4ADBA71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vAlign w:val="center"/>
          </w:tcPr>
          <w:p w14:paraId="67A6FD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0C58A61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shd w:val="clear" w:color="auto" w:fill="auto"/>
            <w:vAlign w:val="center"/>
          </w:tcPr>
          <w:p w14:paraId="3FE7B0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64F5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vAlign w:val="center"/>
          </w:tcPr>
          <w:p w14:paraId="5A2993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0785B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44A95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235BE4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52D2151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07F148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vAlign w:val="center"/>
          </w:tcPr>
          <w:p w14:paraId="06425ED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bottom w:val="single" w:sz="4" w:space="0" w:color="auto"/>
            </w:tcBorders>
            <w:shd w:val="clear" w:color="auto" w:fill="auto"/>
            <w:vAlign w:val="center"/>
          </w:tcPr>
          <w:p w14:paraId="3B3D775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017E32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F73136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tcBorders>
              <w:bottom w:val="single" w:sz="4" w:space="0" w:color="auto"/>
            </w:tcBorders>
            <w:shd w:val="clear" w:color="auto" w:fill="auto"/>
            <w:vAlign w:val="center"/>
          </w:tcPr>
          <w:p w14:paraId="2CBB6ED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E.1/33 AND</w:t>
            </w:r>
          </w:p>
          <w:p w14:paraId="2D99139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E.1/35</w:t>
            </w:r>
          </w:p>
        </w:tc>
        <w:tc>
          <w:tcPr>
            <w:tcW w:w="1077" w:type="dxa"/>
            <w:tcBorders>
              <w:bottom w:val="single" w:sz="4" w:space="0" w:color="auto"/>
            </w:tcBorders>
            <w:shd w:val="clear" w:color="auto" w:fill="auto"/>
            <w:vAlign w:val="center"/>
          </w:tcPr>
          <w:p w14:paraId="649152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61BF5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tcBorders>
              <w:bottom w:val="single" w:sz="4" w:space="0" w:color="auto"/>
            </w:tcBorders>
            <w:shd w:val="clear" w:color="auto" w:fill="auto"/>
            <w:vAlign w:val="center"/>
          </w:tcPr>
          <w:p w14:paraId="699F879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8223B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2350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63969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395539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2B4597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D8F80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AF2D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5F709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6FEF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3C6CF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22DDD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4A0352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44680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2CAFE4B"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08A69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08EDD20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Select MF and Get Response</w:t>
            </w:r>
          </w:p>
        </w:tc>
        <w:tc>
          <w:tcPr>
            <w:tcW w:w="673" w:type="dxa"/>
            <w:tcBorders>
              <w:top w:val="single" w:sz="4" w:space="0" w:color="auto"/>
            </w:tcBorders>
            <w:shd w:val="clear" w:color="auto" w:fill="auto"/>
            <w:vAlign w:val="center"/>
          </w:tcPr>
          <w:p w14:paraId="269FEF9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60B7A73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0977CC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4E9B42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top w:val="single" w:sz="4" w:space="0" w:color="auto"/>
            </w:tcBorders>
            <w:shd w:val="clear" w:color="auto" w:fill="auto"/>
            <w:vAlign w:val="center"/>
          </w:tcPr>
          <w:p w14:paraId="3565326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064ABC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C2BB83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6A7E0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BB9D38"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B8B19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124ED749" w14:textId="5CC7D29B"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Select DF GSM, Select EF PLMN, Update Binary, Read Binary on EF PLMN</w:t>
            </w:r>
          </w:p>
        </w:tc>
        <w:tc>
          <w:tcPr>
            <w:tcW w:w="673" w:type="dxa"/>
            <w:shd w:val="clear" w:color="auto" w:fill="auto"/>
            <w:vAlign w:val="center"/>
          </w:tcPr>
          <w:p w14:paraId="75A5C10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2EAAAD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FA7F13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8DD840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451DD69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4BED3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7CA4AE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3609F0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D4A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2FBFD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829A4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powered off</w:t>
            </w:r>
          </w:p>
        </w:tc>
        <w:tc>
          <w:tcPr>
            <w:tcW w:w="673" w:type="dxa"/>
            <w:shd w:val="clear" w:color="auto" w:fill="auto"/>
            <w:vAlign w:val="center"/>
          </w:tcPr>
          <w:p w14:paraId="6091710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46AAA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1BD4F24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35F7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0F4828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F40FF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8AB57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BDE75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C2832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D2D2E7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295BEB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 card powered off</w:t>
            </w:r>
          </w:p>
        </w:tc>
        <w:tc>
          <w:tcPr>
            <w:tcW w:w="673" w:type="dxa"/>
            <w:shd w:val="clear" w:color="auto" w:fill="auto"/>
            <w:vAlign w:val="center"/>
          </w:tcPr>
          <w:p w14:paraId="465687C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0A2CC0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793AD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45D373A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5C094E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C14B0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0CCCCE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950BBB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52057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05A75C9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00983B4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Invalid card reader identifier</w:t>
            </w:r>
          </w:p>
        </w:tc>
        <w:tc>
          <w:tcPr>
            <w:tcW w:w="673" w:type="dxa"/>
            <w:shd w:val="clear" w:color="auto" w:fill="auto"/>
            <w:vAlign w:val="center"/>
          </w:tcPr>
          <w:p w14:paraId="6B275A5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FC117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DA38D8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679BFB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shd w:val="clear" w:color="auto" w:fill="auto"/>
            <w:vAlign w:val="center"/>
          </w:tcPr>
          <w:p w14:paraId="17BC04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2FEDD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67A350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216F59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93E061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B7D6D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65EF5D2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2AD4F67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46FFD2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5F2EE2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24C1FB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E.1/51</w:t>
            </w:r>
          </w:p>
        </w:tc>
        <w:tc>
          <w:tcPr>
            <w:tcW w:w="1077" w:type="dxa"/>
            <w:tcBorders>
              <w:bottom w:val="single" w:sz="4" w:space="0" w:color="auto"/>
            </w:tcBorders>
            <w:shd w:val="clear" w:color="auto" w:fill="auto"/>
            <w:vAlign w:val="center"/>
          </w:tcPr>
          <w:p w14:paraId="40EB4D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1E0BF8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C43DA3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E7EC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8E053"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C229FA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75398C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19766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4DFC19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12302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CDCC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51A6CB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CA49D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801D1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68254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D59232C"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FA7094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61BCEC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33D83DA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09C1DA3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6CDDC3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12A1FC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top w:val="single" w:sz="4" w:space="0" w:color="auto"/>
            </w:tcBorders>
            <w:shd w:val="clear" w:color="auto" w:fill="auto"/>
            <w:vAlign w:val="center"/>
          </w:tcPr>
          <w:p w14:paraId="6B714B5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74644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5D424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5ECBF1E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F83AF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DFB950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4790682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9F8CA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7F856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F2C7AE8"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2873F79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shd w:val="clear" w:color="auto" w:fill="auto"/>
            <w:vAlign w:val="center"/>
          </w:tcPr>
          <w:p w14:paraId="03EF1A0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C5554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65787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1581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10C2859"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A74BAB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4B2BFD4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719FB3B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16BDDB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0C94F95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4A2D684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E.1/50</w:t>
            </w:r>
          </w:p>
        </w:tc>
        <w:tc>
          <w:tcPr>
            <w:tcW w:w="1077" w:type="dxa"/>
            <w:tcBorders>
              <w:bottom w:val="single" w:sz="4" w:space="0" w:color="auto"/>
            </w:tcBorders>
            <w:shd w:val="clear" w:color="auto" w:fill="auto"/>
            <w:vAlign w:val="center"/>
          </w:tcPr>
          <w:p w14:paraId="4B071D9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6B0674C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71BBEBF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7A4897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A72CB59"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EFE61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E5B6C4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56C5A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E95E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EB79F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B3110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AA250D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004A45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20B18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70563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DEE2400"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43E8017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68D40E5"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w:t>
            </w:r>
          </w:p>
        </w:tc>
        <w:tc>
          <w:tcPr>
            <w:tcW w:w="673" w:type="dxa"/>
            <w:tcBorders>
              <w:top w:val="single" w:sz="4" w:space="0" w:color="auto"/>
            </w:tcBorders>
            <w:shd w:val="clear" w:color="auto" w:fill="auto"/>
            <w:vAlign w:val="center"/>
          </w:tcPr>
          <w:p w14:paraId="63FF650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57D3EDE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785B66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658782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top w:val="single" w:sz="4" w:space="0" w:color="auto"/>
            </w:tcBorders>
            <w:shd w:val="clear" w:color="auto" w:fill="auto"/>
            <w:vAlign w:val="center"/>
          </w:tcPr>
          <w:p w14:paraId="1AA79AB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2AE702E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7B66EFA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310DEE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BC04A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C0A718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57B2F8A0"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ATR</w:t>
            </w:r>
          </w:p>
        </w:tc>
        <w:tc>
          <w:tcPr>
            <w:tcW w:w="673" w:type="dxa"/>
            <w:shd w:val="clear" w:color="auto" w:fill="auto"/>
            <w:vAlign w:val="center"/>
          </w:tcPr>
          <w:p w14:paraId="07F8FA2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5A07BF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28C05A2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64F05E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50A214D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0605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31E00B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2DBBEB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8F208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53DF43F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373F36A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 card inserted</w:t>
            </w:r>
          </w:p>
        </w:tc>
        <w:tc>
          <w:tcPr>
            <w:tcW w:w="673" w:type="dxa"/>
            <w:shd w:val="clear" w:color="auto" w:fill="auto"/>
            <w:vAlign w:val="center"/>
          </w:tcPr>
          <w:p w14:paraId="0F21131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02E6327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42A18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6DEC86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shd w:val="clear" w:color="auto" w:fill="auto"/>
            <w:vAlign w:val="center"/>
          </w:tcPr>
          <w:p w14:paraId="25E6408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D47473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83518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FB9E28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30A3C3"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C0757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00B603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61C271A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B8F98A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4EDFC9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7A548C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E.1/49</w:t>
            </w:r>
          </w:p>
        </w:tc>
        <w:tc>
          <w:tcPr>
            <w:tcW w:w="1077" w:type="dxa"/>
            <w:tcBorders>
              <w:bottom w:val="single" w:sz="4" w:space="0" w:color="auto"/>
            </w:tcBorders>
            <w:shd w:val="clear" w:color="auto" w:fill="auto"/>
            <w:vAlign w:val="center"/>
          </w:tcPr>
          <w:p w14:paraId="189F276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2CB75B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114504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90A462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354E62"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D0CD58D"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6954CC"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3E6D0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8C7860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6E32A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99342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7200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B995D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AEAC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556E4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A316C08"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50A350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43A19B1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Additional card inserted, card powered</w:t>
            </w:r>
          </w:p>
        </w:tc>
        <w:tc>
          <w:tcPr>
            <w:tcW w:w="673" w:type="dxa"/>
            <w:tcBorders>
              <w:top w:val="single" w:sz="4" w:space="0" w:color="auto"/>
            </w:tcBorders>
            <w:shd w:val="clear" w:color="auto" w:fill="auto"/>
            <w:vAlign w:val="center"/>
          </w:tcPr>
          <w:p w14:paraId="29C6E49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4E3C7A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121499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C109</w:t>
            </w:r>
          </w:p>
        </w:tc>
        <w:tc>
          <w:tcPr>
            <w:tcW w:w="1020" w:type="dxa"/>
            <w:tcBorders>
              <w:top w:val="single" w:sz="4" w:space="0" w:color="auto"/>
            </w:tcBorders>
            <w:shd w:val="clear" w:color="auto" w:fill="auto"/>
            <w:vAlign w:val="center"/>
          </w:tcPr>
          <w:p w14:paraId="7510D56F"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top w:val="single" w:sz="4" w:space="0" w:color="auto"/>
            </w:tcBorders>
            <w:shd w:val="clear" w:color="auto" w:fill="auto"/>
            <w:vAlign w:val="center"/>
          </w:tcPr>
          <w:p w14:paraId="21D8EA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9A07A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3C9543C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5B90F0E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783CCA"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6CC0D85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3D385BF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powered</w:t>
            </w:r>
          </w:p>
        </w:tc>
        <w:tc>
          <w:tcPr>
            <w:tcW w:w="673" w:type="dxa"/>
            <w:shd w:val="clear" w:color="auto" w:fill="auto"/>
            <w:vAlign w:val="center"/>
          </w:tcPr>
          <w:p w14:paraId="362D155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A98285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3A511A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546058D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0F3CB88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277EC72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5AB66B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085A42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77512B"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671CAB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267BB8F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Additional card inserted, card not present</w:t>
            </w:r>
          </w:p>
        </w:tc>
        <w:tc>
          <w:tcPr>
            <w:tcW w:w="673" w:type="dxa"/>
            <w:shd w:val="clear" w:color="auto" w:fill="auto"/>
            <w:vAlign w:val="center"/>
          </w:tcPr>
          <w:p w14:paraId="73746CD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480776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F70A71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C109</w:t>
            </w:r>
          </w:p>
        </w:tc>
        <w:tc>
          <w:tcPr>
            <w:tcW w:w="1020" w:type="dxa"/>
            <w:shd w:val="clear" w:color="auto" w:fill="auto"/>
            <w:vAlign w:val="center"/>
          </w:tcPr>
          <w:p w14:paraId="7FC6276A"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shd w:val="clear" w:color="auto" w:fill="auto"/>
            <w:vAlign w:val="center"/>
          </w:tcPr>
          <w:p w14:paraId="6FE3117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5218A6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C73D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43145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1F664B3"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481F148"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w:t>
            </w:r>
          </w:p>
        </w:tc>
        <w:tc>
          <w:tcPr>
            <w:tcW w:w="2494" w:type="dxa"/>
            <w:tcBorders>
              <w:bottom w:val="single" w:sz="4" w:space="0" w:color="auto"/>
            </w:tcBorders>
            <w:shd w:val="clear" w:color="auto" w:fill="auto"/>
            <w:vAlign w:val="center"/>
          </w:tcPr>
          <w:p w14:paraId="1812313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Detachable reader</w:t>
            </w:r>
          </w:p>
        </w:tc>
        <w:tc>
          <w:tcPr>
            <w:tcW w:w="673" w:type="dxa"/>
            <w:tcBorders>
              <w:bottom w:val="single" w:sz="4" w:space="0" w:color="auto"/>
            </w:tcBorders>
            <w:shd w:val="clear" w:color="auto" w:fill="auto"/>
            <w:vAlign w:val="center"/>
          </w:tcPr>
          <w:p w14:paraId="0CF717E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7E5D85C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64E1593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C116</w:t>
            </w:r>
          </w:p>
        </w:tc>
        <w:tc>
          <w:tcPr>
            <w:tcW w:w="1020" w:type="dxa"/>
            <w:tcBorders>
              <w:bottom w:val="single" w:sz="4" w:space="0" w:color="auto"/>
            </w:tcBorders>
            <w:shd w:val="clear" w:color="auto" w:fill="auto"/>
            <w:vAlign w:val="center"/>
          </w:tcPr>
          <w:p w14:paraId="34276E1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E.1/52</w:t>
            </w:r>
          </w:p>
        </w:tc>
        <w:tc>
          <w:tcPr>
            <w:tcW w:w="1077" w:type="dxa"/>
            <w:tcBorders>
              <w:bottom w:val="single" w:sz="4" w:space="0" w:color="auto"/>
            </w:tcBorders>
            <w:shd w:val="clear" w:color="auto" w:fill="auto"/>
            <w:vAlign w:val="center"/>
          </w:tcPr>
          <w:p w14:paraId="67B63D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5568AB8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2B883A4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2E191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465186"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1B23B99"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DA5461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87E63E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CA76D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3D261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EB051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2E26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8062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61756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2E429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29639AE"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782F8B9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530A5C3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Start timer 1 several times, get the current value of the timer and deactivate the timer successfully</w:t>
            </w:r>
          </w:p>
        </w:tc>
        <w:tc>
          <w:tcPr>
            <w:tcW w:w="673" w:type="dxa"/>
            <w:tcBorders>
              <w:top w:val="single" w:sz="4" w:space="0" w:color="auto"/>
            </w:tcBorders>
            <w:shd w:val="clear" w:color="auto" w:fill="auto"/>
            <w:vAlign w:val="center"/>
          </w:tcPr>
          <w:p w14:paraId="4F7FC34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vAlign w:val="center"/>
          </w:tcPr>
          <w:p w14:paraId="73726D5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vAlign w:val="center"/>
          </w:tcPr>
          <w:p w14:paraId="07D90BC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M</w:t>
            </w:r>
          </w:p>
        </w:tc>
        <w:tc>
          <w:tcPr>
            <w:tcW w:w="1020" w:type="dxa"/>
            <w:tcBorders>
              <w:top w:val="single" w:sz="4" w:space="0" w:color="auto"/>
            </w:tcBorders>
            <w:shd w:val="clear" w:color="auto" w:fill="auto"/>
            <w:vAlign w:val="center"/>
          </w:tcPr>
          <w:p w14:paraId="2CA4B5A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45DA30B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top w:val="single" w:sz="4" w:space="0" w:color="auto"/>
            </w:tcBorders>
            <w:shd w:val="clear" w:color="auto" w:fill="auto"/>
            <w:vAlign w:val="center"/>
          </w:tcPr>
          <w:p w14:paraId="5E8AF2C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vAlign w:val="center"/>
          </w:tcPr>
          <w:p w14:paraId="138FCB0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0E6BA6A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6588F2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2B6491"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9BDD51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22A5631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2 several times, get the current value of the timer and deactivate the timer successfully</w:t>
            </w:r>
          </w:p>
        </w:tc>
        <w:tc>
          <w:tcPr>
            <w:tcW w:w="673" w:type="dxa"/>
            <w:shd w:val="clear" w:color="auto" w:fill="auto"/>
            <w:vAlign w:val="center"/>
          </w:tcPr>
          <w:p w14:paraId="3DD86ED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3320C1A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AB259E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72F767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2DF952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0669094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0696A19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BC311A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60876E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D2F432"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24EF0D1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1D5E68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timer 8 several times, get the current value of the timer and deactivate the timer successfully</w:t>
            </w:r>
          </w:p>
        </w:tc>
        <w:tc>
          <w:tcPr>
            <w:tcW w:w="673" w:type="dxa"/>
            <w:shd w:val="clear" w:color="auto" w:fill="auto"/>
            <w:vAlign w:val="center"/>
          </w:tcPr>
          <w:p w14:paraId="05FA75B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74835DD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6EB459A3"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17DFB10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B97729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C151B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50BE5AB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A9F77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1995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B21E1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3A382E1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shd w:val="clear" w:color="auto" w:fill="auto"/>
            <w:vAlign w:val="center"/>
          </w:tcPr>
          <w:p w14:paraId="184E1AB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get the current value of a timer which is not started: action in contradiction with the current timer state</w:t>
            </w:r>
          </w:p>
        </w:tc>
        <w:tc>
          <w:tcPr>
            <w:tcW w:w="673" w:type="dxa"/>
            <w:shd w:val="clear" w:color="auto" w:fill="auto"/>
            <w:vAlign w:val="center"/>
          </w:tcPr>
          <w:p w14:paraId="076425A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2804D6C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5CB04D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72A2FD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71D237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289521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7C3589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E5D49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12D1B9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881D0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vAlign w:val="center"/>
          </w:tcPr>
          <w:p w14:paraId="78CE2F6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w:t>
            </w:r>
          </w:p>
        </w:tc>
        <w:tc>
          <w:tcPr>
            <w:tcW w:w="2494" w:type="dxa"/>
            <w:shd w:val="clear" w:color="auto" w:fill="auto"/>
            <w:vAlign w:val="center"/>
          </w:tcPr>
          <w:p w14:paraId="18FD02B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Try to deactivate a timer which is not started: action in contradiction with the current timer state</w:t>
            </w:r>
          </w:p>
        </w:tc>
        <w:tc>
          <w:tcPr>
            <w:tcW w:w="673" w:type="dxa"/>
            <w:shd w:val="clear" w:color="auto" w:fill="auto"/>
            <w:vAlign w:val="center"/>
          </w:tcPr>
          <w:p w14:paraId="3D5E1C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vAlign w:val="center"/>
          </w:tcPr>
          <w:p w14:paraId="5E6C6B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vAlign w:val="center"/>
          </w:tcPr>
          <w:p w14:paraId="005F36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shd w:val="clear" w:color="auto" w:fill="auto"/>
            <w:vAlign w:val="center"/>
          </w:tcPr>
          <w:p w14:paraId="5FBDD8A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112C84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shd w:val="clear" w:color="auto" w:fill="auto"/>
            <w:vAlign w:val="center"/>
          </w:tcPr>
          <w:p w14:paraId="73F3C0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vAlign w:val="center"/>
          </w:tcPr>
          <w:p w14:paraId="692CD0E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756349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29081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A883E4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7CB16F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1.6</w:t>
            </w:r>
          </w:p>
        </w:tc>
        <w:tc>
          <w:tcPr>
            <w:tcW w:w="2494" w:type="dxa"/>
            <w:tcBorders>
              <w:bottom w:val="single" w:sz="4" w:space="0" w:color="auto"/>
            </w:tcBorders>
            <w:shd w:val="clear" w:color="auto" w:fill="auto"/>
            <w:vAlign w:val="center"/>
          </w:tcPr>
          <w:p w14:paraId="253DF4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Start 8 timers successfully</w:t>
            </w:r>
          </w:p>
        </w:tc>
        <w:tc>
          <w:tcPr>
            <w:tcW w:w="673" w:type="dxa"/>
            <w:tcBorders>
              <w:bottom w:val="single" w:sz="4" w:space="0" w:color="auto"/>
            </w:tcBorders>
            <w:shd w:val="clear" w:color="auto" w:fill="auto"/>
            <w:vAlign w:val="center"/>
          </w:tcPr>
          <w:p w14:paraId="54D5DC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vAlign w:val="center"/>
          </w:tcPr>
          <w:p w14:paraId="2B8C0A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vAlign w:val="center"/>
          </w:tcPr>
          <w:p w14:paraId="3683C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w:t>
            </w:r>
          </w:p>
        </w:tc>
        <w:tc>
          <w:tcPr>
            <w:tcW w:w="1020" w:type="dxa"/>
            <w:tcBorders>
              <w:bottom w:val="single" w:sz="4" w:space="0" w:color="auto"/>
            </w:tcBorders>
            <w:shd w:val="clear" w:color="auto" w:fill="auto"/>
            <w:vAlign w:val="center"/>
          </w:tcPr>
          <w:p w14:paraId="796C71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E.1/57 AND</w:t>
            </w:r>
          </w:p>
          <w:p w14:paraId="505A00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E.1/58</w:t>
            </w:r>
          </w:p>
        </w:tc>
        <w:tc>
          <w:tcPr>
            <w:tcW w:w="1077" w:type="dxa"/>
            <w:tcBorders>
              <w:bottom w:val="single" w:sz="4" w:space="0" w:color="auto"/>
            </w:tcBorders>
            <w:shd w:val="clear" w:color="auto" w:fill="auto"/>
            <w:vAlign w:val="center"/>
          </w:tcPr>
          <w:p w14:paraId="27D25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vAlign w:val="center"/>
          </w:tcPr>
          <w:p w14:paraId="4C35B1E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vAlign w:val="center"/>
          </w:tcPr>
          <w:p w14:paraId="42F7414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C20AE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B9B97B"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0D54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6B365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A10F31D"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4B5FE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AAD58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CE166C"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A3F158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129FC9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2CCF6B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C3628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C4186C" w14:textId="77777777" w:rsidR="000236E6" w:rsidRPr="00C30D6B" w:rsidRDefault="000236E6" w:rsidP="001A75DA">
            <w:pPr>
              <w:pStyle w:val="TAL"/>
            </w:pPr>
          </w:p>
        </w:tc>
        <w:tc>
          <w:tcPr>
            <w:tcW w:w="850" w:type="dxa"/>
            <w:tcBorders>
              <w:top w:val="single" w:sz="4" w:space="0" w:color="auto"/>
            </w:tcBorders>
            <w:shd w:val="clear" w:color="auto" w:fill="auto"/>
          </w:tcPr>
          <w:p w14:paraId="39E9E6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5D3E06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Pending proactive UICC command</w:t>
            </w:r>
          </w:p>
        </w:tc>
        <w:tc>
          <w:tcPr>
            <w:tcW w:w="673" w:type="dxa"/>
            <w:tcBorders>
              <w:top w:val="single" w:sz="4" w:space="0" w:color="auto"/>
            </w:tcBorders>
            <w:shd w:val="clear" w:color="auto" w:fill="auto"/>
          </w:tcPr>
          <w:p w14:paraId="2F9E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C90E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E2A8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20D32C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6052E3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66E45E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6210B9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69E26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363C3ED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4B01FBC" w14:textId="77777777" w:rsidR="000236E6" w:rsidRPr="00C30D6B" w:rsidRDefault="000236E6" w:rsidP="001A75DA">
            <w:pPr>
              <w:pStyle w:val="TAL"/>
            </w:pPr>
          </w:p>
        </w:tc>
        <w:tc>
          <w:tcPr>
            <w:tcW w:w="850" w:type="dxa"/>
            <w:tcBorders>
              <w:bottom w:val="single" w:sz="4" w:space="0" w:color="auto"/>
            </w:tcBorders>
            <w:shd w:val="clear" w:color="auto" w:fill="auto"/>
          </w:tcPr>
          <w:p w14:paraId="23BE63F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5A0DA7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USIM application toolkit busy</w:t>
            </w:r>
          </w:p>
        </w:tc>
        <w:tc>
          <w:tcPr>
            <w:tcW w:w="673" w:type="dxa"/>
            <w:tcBorders>
              <w:bottom w:val="single" w:sz="4" w:space="0" w:color="auto"/>
            </w:tcBorders>
            <w:shd w:val="clear" w:color="auto" w:fill="auto"/>
          </w:tcPr>
          <w:p w14:paraId="58D2C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8DF93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43497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10A7C6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0F6E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E.1/57 AND</w:t>
            </w:r>
          </w:p>
          <w:p w14:paraId="209E8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D905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24F2AA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C8DC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2E6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044AE14" w14:textId="77777777" w:rsidR="000236E6" w:rsidRPr="001901BB" w:rsidRDefault="000236E6" w:rsidP="001A75DA">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5D71088"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A1EE06" w14:textId="77777777" w:rsidR="000236E6" w:rsidRPr="001901B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D3533F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1892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2CB7CC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7DBC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AB4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4E7AC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92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1CEEA8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8AE747" w14:textId="77777777" w:rsidR="000236E6" w:rsidRPr="00C30D6B" w:rsidRDefault="000236E6" w:rsidP="001A75DA">
            <w:pPr>
              <w:pStyle w:val="TAL"/>
            </w:pPr>
          </w:p>
        </w:tc>
        <w:tc>
          <w:tcPr>
            <w:tcW w:w="850" w:type="dxa"/>
            <w:tcBorders>
              <w:top w:val="single" w:sz="4" w:space="0" w:color="auto"/>
            </w:tcBorders>
            <w:shd w:val="clear" w:color="auto" w:fill="auto"/>
          </w:tcPr>
          <w:p w14:paraId="16D7629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5FED0AF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Display idle mode text</w:t>
            </w:r>
          </w:p>
        </w:tc>
        <w:tc>
          <w:tcPr>
            <w:tcW w:w="673" w:type="dxa"/>
            <w:tcBorders>
              <w:top w:val="single" w:sz="4" w:space="0" w:color="auto"/>
            </w:tcBorders>
            <w:shd w:val="clear" w:color="auto" w:fill="auto"/>
          </w:tcPr>
          <w:p w14:paraId="23CBC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C8176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DA5C4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0B5F9F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E7913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5F2E9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FFF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0A33978" w14:textId="78E76C2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40E0A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5C62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C5AB0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B284CC" w14:textId="77777777" w:rsidR="000236E6" w:rsidRPr="00C30D6B" w:rsidRDefault="000236E6" w:rsidP="001A75DA">
            <w:pPr>
              <w:pStyle w:val="TAL"/>
            </w:pPr>
          </w:p>
        </w:tc>
        <w:tc>
          <w:tcPr>
            <w:tcW w:w="850" w:type="dxa"/>
            <w:shd w:val="clear" w:color="auto" w:fill="auto"/>
          </w:tcPr>
          <w:p w14:paraId="7D9D39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13BFA0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Replace idle mode text</w:t>
            </w:r>
          </w:p>
        </w:tc>
        <w:tc>
          <w:tcPr>
            <w:tcW w:w="673" w:type="dxa"/>
            <w:shd w:val="clear" w:color="auto" w:fill="auto"/>
          </w:tcPr>
          <w:p w14:paraId="3987BF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C65C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C4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4A78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9C49F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7363A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660D1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B4235AD" w14:textId="612D314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11EA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6DEE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E60634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20942D" w14:textId="77777777" w:rsidR="000236E6" w:rsidRPr="00C30D6B" w:rsidRDefault="000236E6" w:rsidP="001A75DA">
            <w:pPr>
              <w:pStyle w:val="TAL"/>
            </w:pPr>
          </w:p>
        </w:tc>
        <w:tc>
          <w:tcPr>
            <w:tcW w:w="850" w:type="dxa"/>
            <w:shd w:val="clear" w:color="auto" w:fill="auto"/>
          </w:tcPr>
          <w:p w14:paraId="52E157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9EDF6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Remove idle mode test</w:t>
            </w:r>
          </w:p>
        </w:tc>
        <w:tc>
          <w:tcPr>
            <w:tcW w:w="673" w:type="dxa"/>
            <w:shd w:val="clear" w:color="auto" w:fill="auto"/>
          </w:tcPr>
          <w:p w14:paraId="29248D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46B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B56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859DF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AD1DF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0796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DCA72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9E96BD" w14:textId="1DC8E05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09B1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EA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D36A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CD92D4" w14:textId="77777777" w:rsidR="000236E6" w:rsidRPr="00C30D6B" w:rsidRDefault="000236E6" w:rsidP="001A75DA">
            <w:pPr>
              <w:pStyle w:val="TAL"/>
            </w:pPr>
          </w:p>
        </w:tc>
        <w:tc>
          <w:tcPr>
            <w:tcW w:w="850" w:type="dxa"/>
            <w:vMerge w:val="restart"/>
            <w:shd w:val="clear" w:color="auto" w:fill="auto"/>
          </w:tcPr>
          <w:p w14:paraId="3386A8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FFD2B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Competing information on ME display</w:t>
            </w:r>
          </w:p>
        </w:tc>
        <w:tc>
          <w:tcPr>
            <w:tcW w:w="673" w:type="dxa"/>
            <w:shd w:val="clear" w:color="auto" w:fill="auto"/>
          </w:tcPr>
          <w:p w14:paraId="3E8428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95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590E9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3481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6EA254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49F52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F2F77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FE5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A0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1C97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E014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70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DE86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82F6A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9F11A1" w14:textId="77777777" w:rsidR="000236E6" w:rsidRPr="00C30D6B" w:rsidRDefault="000236E6" w:rsidP="001A75DA">
            <w:pPr>
              <w:pStyle w:val="TAL"/>
            </w:pPr>
          </w:p>
        </w:tc>
        <w:tc>
          <w:tcPr>
            <w:tcW w:w="850" w:type="dxa"/>
            <w:vMerge/>
            <w:shd w:val="clear" w:color="auto" w:fill="auto"/>
          </w:tcPr>
          <w:p w14:paraId="037430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68C3E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3140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9498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9E7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B00E4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7C53B1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D408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E4C4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0216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CB40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0DC1A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EB20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5DA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344D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AE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358BB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3C211A" w14:textId="77777777" w:rsidR="000236E6" w:rsidRPr="00C30D6B" w:rsidRDefault="000236E6" w:rsidP="001A75DA">
            <w:pPr>
              <w:pStyle w:val="TAL"/>
            </w:pPr>
          </w:p>
        </w:tc>
        <w:tc>
          <w:tcPr>
            <w:tcW w:w="850" w:type="dxa"/>
            <w:shd w:val="clear" w:color="auto" w:fill="auto"/>
          </w:tcPr>
          <w:p w14:paraId="08CEDF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036111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powered cycled</w:t>
            </w:r>
          </w:p>
        </w:tc>
        <w:tc>
          <w:tcPr>
            <w:tcW w:w="673" w:type="dxa"/>
            <w:shd w:val="clear" w:color="auto" w:fill="auto"/>
          </w:tcPr>
          <w:p w14:paraId="3DE5A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F9630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C8CC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562B6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48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347A0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DDBAB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F4DC382" w14:textId="3E5338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23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29A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47842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3CA8D1" w14:textId="77777777" w:rsidR="000236E6" w:rsidRPr="00C30D6B" w:rsidRDefault="000236E6" w:rsidP="001A75DA">
            <w:pPr>
              <w:pStyle w:val="TAL"/>
            </w:pPr>
          </w:p>
        </w:tc>
        <w:tc>
          <w:tcPr>
            <w:tcW w:w="850" w:type="dxa"/>
            <w:shd w:val="clear" w:color="auto" w:fill="auto"/>
          </w:tcPr>
          <w:p w14:paraId="372537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29CF71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with USIM initialization</w:t>
            </w:r>
          </w:p>
        </w:tc>
        <w:tc>
          <w:tcPr>
            <w:tcW w:w="673" w:type="dxa"/>
            <w:shd w:val="clear" w:color="auto" w:fill="auto"/>
          </w:tcPr>
          <w:p w14:paraId="163E94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CC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17E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401E2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768B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84D18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0B2E4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9FFC2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3D63772" w14:textId="199D319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19C8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20A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40738C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20A9C" w14:textId="77777777" w:rsidR="000236E6" w:rsidRPr="00C30D6B" w:rsidRDefault="000236E6" w:rsidP="001A75DA">
            <w:pPr>
              <w:pStyle w:val="TAL"/>
            </w:pPr>
          </w:p>
        </w:tc>
        <w:tc>
          <w:tcPr>
            <w:tcW w:w="850" w:type="dxa"/>
            <w:shd w:val="clear" w:color="auto" w:fill="auto"/>
          </w:tcPr>
          <w:p w14:paraId="377DEB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74CEA4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Large text string</w:t>
            </w:r>
          </w:p>
        </w:tc>
        <w:tc>
          <w:tcPr>
            <w:tcW w:w="673" w:type="dxa"/>
            <w:shd w:val="clear" w:color="auto" w:fill="auto"/>
          </w:tcPr>
          <w:p w14:paraId="369332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7FE1B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8041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54BB5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48D81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3A1B9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E42EF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DA569D" w14:textId="3E8535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B39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E4A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6C5B2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19C5B8" w14:textId="77777777" w:rsidR="000236E6" w:rsidRPr="00C30D6B" w:rsidRDefault="000236E6" w:rsidP="001A75DA">
            <w:pPr>
              <w:pStyle w:val="TAL"/>
            </w:pPr>
          </w:p>
        </w:tc>
        <w:tc>
          <w:tcPr>
            <w:tcW w:w="850" w:type="dxa"/>
            <w:shd w:val="clear" w:color="auto" w:fill="auto"/>
          </w:tcPr>
          <w:p w14:paraId="3BC2E9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w:t>
            </w:r>
          </w:p>
        </w:tc>
        <w:tc>
          <w:tcPr>
            <w:tcW w:w="2494" w:type="dxa"/>
            <w:shd w:val="clear" w:color="auto" w:fill="auto"/>
          </w:tcPr>
          <w:p w14:paraId="3F8E56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29EE7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1E92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D70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04DDCE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C57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D6E50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C0831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56A4AC" w14:textId="17714E3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3F7F8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178C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BC68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F2A4B7" w14:textId="77777777" w:rsidR="000236E6" w:rsidRPr="00C30D6B" w:rsidRDefault="000236E6" w:rsidP="001A75DA">
            <w:pPr>
              <w:pStyle w:val="TAL"/>
            </w:pPr>
          </w:p>
        </w:tc>
        <w:tc>
          <w:tcPr>
            <w:tcW w:w="850" w:type="dxa"/>
            <w:shd w:val="clear" w:color="auto" w:fill="auto"/>
          </w:tcPr>
          <w:p w14:paraId="7BA5D2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23849B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Icons – colour icon</w:t>
            </w:r>
          </w:p>
        </w:tc>
        <w:tc>
          <w:tcPr>
            <w:tcW w:w="673" w:type="dxa"/>
            <w:shd w:val="clear" w:color="auto" w:fill="auto"/>
          </w:tcPr>
          <w:p w14:paraId="3141A8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F759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395C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5D9F96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E6A6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36CC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F991B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FBDF453" w14:textId="70D2340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52D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482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22750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FE8551" w14:textId="77777777" w:rsidR="000236E6" w:rsidRPr="00C30D6B" w:rsidRDefault="000236E6" w:rsidP="001A75DA">
            <w:pPr>
              <w:pStyle w:val="TAL"/>
            </w:pPr>
          </w:p>
        </w:tc>
        <w:tc>
          <w:tcPr>
            <w:tcW w:w="850" w:type="dxa"/>
            <w:shd w:val="clear" w:color="auto" w:fill="auto"/>
          </w:tcPr>
          <w:p w14:paraId="294D7A5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shd w:val="clear" w:color="auto" w:fill="auto"/>
          </w:tcPr>
          <w:p w14:paraId="1C5A8C6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 is not self-explanatory, empty text string</w:t>
            </w:r>
          </w:p>
        </w:tc>
        <w:tc>
          <w:tcPr>
            <w:tcW w:w="673" w:type="dxa"/>
            <w:shd w:val="clear" w:color="auto" w:fill="auto"/>
          </w:tcPr>
          <w:p w14:paraId="58C94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6F8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298D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C188 AND</w:t>
            </w:r>
          </w:p>
          <w:p w14:paraId="2721DE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95A8A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8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20C45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C4C96B" w14:textId="4B23A6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700F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151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3821DD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ACE19" w14:textId="77777777" w:rsidR="000236E6" w:rsidRPr="00C30D6B" w:rsidRDefault="000236E6" w:rsidP="001A75DA">
            <w:pPr>
              <w:pStyle w:val="TAL"/>
            </w:pPr>
          </w:p>
        </w:tc>
        <w:tc>
          <w:tcPr>
            <w:tcW w:w="850" w:type="dxa"/>
            <w:shd w:val="clear" w:color="auto" w:fill="auto"/>
          </w:tcPr>
          <w:p w14:paraId="45D185D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1208BDE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46A52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EF0E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FE90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EFCA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D7CF9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2E76DD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11FD9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DDF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44BE24" w14:textId="31BDE72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3F5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31FB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141298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FF11D" w14:textId="77777777" w:rsidR="000236E6" w:rsidRPr="00C30D6B" w:rsidRDefault="000236E6" w:rsidP="001A75DA">
            <w:pPr>
              <w:pStyle w:val="TAL"/>
            </w:pPr>
          </w:p>
        </w:tc>
        <w:tc>
          <w:tcPr>
            <w:tcW w:w="850" w:type="dxa"/>
            <w:shd w:val="clear" w:color="auto" w:fill="auto"/>
          </w:tcPr>
          <w:p w14:paraId="2B91B2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0F878D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E3E9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E0A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64AD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45EFB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AE35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FB9B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1F8F7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73716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75C3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BD439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79E5E86" w14:textId="5D58C43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19D2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86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458C5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E2B82B" w14:textId="77777777" w:rsidR="000236E6" w:rsidRPr="00C30D6B" w:rsidRDefault="000236E6" w:rsidP="001A75DA">
            <w:pPr>
              <w:pStyle w:val="TAL"/>
            </w:pPr>
          </w:p>
        </w:tc>
        <w:tc>
          <w:tcPr>
            <w:tcW w:w="850" w:type="dxa"/>
            <w:shd w:val="clear" w:color="auto" w:fill="auto"/>
          </w:tcPr>
          <w:p w14:paraId="23C036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1FEBD7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35ABE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F6A6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480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458C7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CF805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1F35E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08B0B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13B23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4DCAE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12437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6A2C28" w14:textId="316D3D8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2CFA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98F0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F0C21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584D9" w14:textId="77777777" w:rsidR="000236E6" w:rsidRPr="00C30D6B" w:rsidRDefault="000236E6" w:rsidP="001A75DA">
            <w:pPr>
              <w:pStyle w:val="TAL"/>
            </w:pPr>
          </w:p>
        </w:tc>
        <w:tc>
          <w:tcPr>
            <w:tcW w:w="850" w:type="dxa"/>
            <w:shd w:val="clear" w:color="auto" w:fill="auto"/>
          </w:tcPr>
          <w:p w14:paraId="48666F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1CC870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509A74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066E6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A26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6E4CA4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D4F96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413C12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893A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3D05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1F9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61478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6A32AD" w14:textId="46DEA7C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26D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D8C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4E5E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B977B" w14:textId="77777777" w:rsidR="000236E6" w:rsidRPr="00C30D6B" w:rsidRDefault="000236E6" w:rsidP="001A75DA">
            <w:pPr>
              <w:pStyle w:val="TAL"/>
            </w:pPr>
          </w:p>
        </w:tc>
        <w:tc>
          <w:tcPr>
            <w:tcW w:w="850" w:type="dxa"/>
            <w:shd w:val="clear" w:color="auto" w:fill="auto"/>
          </w:tcPr>
          <w:p w14:paraId="67CF1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0F566B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0169D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5A12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5EA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5598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7559B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A3D6D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905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A4DF8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C353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803E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2F06D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A1CF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8F10E4" w14:textId="66D6820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879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E3B2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81D0C1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5B927" w14:textId="77777777" w:rsidR="000236E6" w:rsidRPr="00C30D6B" w:rsidRDefault="000236E6" w:rsidP="001A75DA">
            <w:pPr>
              <w:pStyle w:val="TAL"/>
            </w:pPr>
          </w:p>
        </w:tc>
        <w:tc>
          <w:tcPr>
            <w:tcW w:w="850" w:type="dxa"/>
            <w:shd w:val="clear" w:color="auto" w:fill="auto"/>
          </w:tcPr>
          <w:p w14:paraId="13ECD9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004D81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38710D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2EB8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171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6E2451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025845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F7474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1B2B1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F40F2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9B2AA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631F5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59AC4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D747F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51858E" w14:textId="4E4774D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77D5D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76B5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9CA9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4E6F4" w14:textId="77777777" w:rsidR="000236E6" w:rsidRPr="00C30D6B" w:rsidRDefault="000236E6" w:rsidP="001A75DA">
            <w:pPr>
              <w:pStyle w:val="TAL"/>
            </w:pPr>
          </w:p>
        </w:tc>
        <w:tc>
          <w:tcPr>
            <w:tcW w:w="850" w:type="dxa"/>
            <w:shd w:val="clear" w:color="auto" w:fill="auto"/>
          </w:tcPr>
          <w:p w14:paraId="62FD05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1FC3C21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3FA9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E510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C55B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B5746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E4356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866C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A6A53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C0B9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4AEA4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F2B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00C9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23E69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F586F80" w14:textId="2659AF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EBA6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B35A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053E0F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1F3F55" w14:textId="77777777" w:rsidR="000236E6" w:rsidRPr="00C30D6B" w:rsidRDefault="000236E6" w:rsidP="001A75DA">
            <w:pPr>
              <w:pStyle w:val="TAL"/>
            </w:pPr>
          </w:p>
        </w:tc>
        <w:tc>
          <w:tcPr>
            <w:tcW w:w="850" w:type="dxa"/>
            <w:shd w:val="clear" w:color="auto" w:fill="auto"/>
          </w:tcPr>
          <w:p w14:paraId="38CD83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3F41A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54E2F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9607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9D9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9298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929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E82A8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5795E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C234E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18EC8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A5F5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2C63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A12BB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AB1564" w14:textId="59AF7E98"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D605A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83D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09C08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E9EC58" w14:textId="77777777" w:rsidR="000236E6" w:rsidRPr="00C30D6B" w:rsidRDefault="000236E6" w:rsidP="001A75DA">
            <w:pPr>
              <w:pStyle w:val="TAL"/>
            </w:pPr>
          </w:p>
        </w:tc>
        <w:tc>
          <w:tcPr>
            <w:tcW w:w="850" w:type="dxa"/>
            <w:shd w:val="clear" w:color="auto" w:fill="auto"/>
          </w:tcPr>
          <w:p w14:paraId="651CE7E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20F94D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1712A3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1330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83F7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6F7B2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7939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DD20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53C9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27EA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35FFE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A98A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73C17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752F5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A56C10" w14:textId="3C988208"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92F8E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790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A886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2CC0C3" w14:textId="77777777" w:rsidR="000236E6" w:rsidRPr="00C30D6B" w:rsidRDefault="000236E6" w:rsidP="001A75DA">
            <w:pPr>
              <w:pStyle w:val="TAL"/>
            </w:pPr>
          </w:p>
        </w:tc>
        <w:tc>
          <w:tcPr>
            <w:tcW w:w="850" w:type="dxa"/>
            <w:shd w:val="clear" w:color="auto" w:fill="auto"/>
          </w:tcPr>
          <w:p w14:paraId="5AEB9C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1BE88C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434F9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028B7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0197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90D9B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A118C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E35C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6157A5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A6CD7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C89D9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7C73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46B0F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A4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56D2C6" w14:textId="41C14D9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6E0FC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40BD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178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335531" w14:textId="77777777" w:rsidR="000236E6" w:rsidRPr="00C30D6B" w:rsidRDefault="000236E6" w:rsidP="001A75DA">
            <w:pPr>
              <w:pStyle w:val="TAL"/>
            </w:pPr>
          </w:p>
        </w:tc>
        <w:tc>
          <w:tcPr>
            <w:tcW w:w="850" w:type="dxa"/>
            <w:shd w:val="clear" w:color="auto" w:fill="auto"/>
          </w:tcPr>
          <w:p w14:paraId="7657F8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27D37D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77756C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D160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744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790EF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E302E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975B2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3435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399C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F308F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F180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FE31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58B5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E769727" w14:textId="2FC9734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6917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E479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7F2236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21D71C" w14:textId="77777777" w:rsidR="000236E6" w:rsidRPr="00C30D6B" w:rsidRDefault="000236E6" w:rsidP="001A75DA">
            <w:pPr>
              <w:pStyle w:val="TAL"/>
            </w:pPr>
          </w:p>
        </w:tc>
        <w:tc>
          <w:tcPr>
            <w:tcW w:w="850" w:type="dxa"/>
            <w:vMerge w:val="restart"/>
            <w:shd w:val="clear" w:color="auto" w:fill="auto"/>
          </w:tcPr>
          <w:p w14:paraId="484621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458FF8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Chinese</w:t>
            </w:r>
          </w:p>
        </w:tc>
        <w:tc>
          <w:tcPr>
            <w:tcW w:w="673" w:type="dxa"/>
            <w:shd w:val="clear" w:color="auto" w:fill="auto"/>
          </w:tcPr>
          <w:p w14:paraId="3F3F4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93A08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2732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6D48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316E1C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857C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ABE1B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A28B02F" w14:textId="5E58BFE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5FBC2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63A6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6A747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727E" w14:textId="77777777" w:rsidR="000236E6" w:rsidRPr="00C30D6B" w:rsidRDefault="000236E6" w:rsidP="001A75DA">
            <w:pPr>
              <w:pStyle w:val="TAL"/>
            </w:pPr>
          </w:p>
        </w:tc>
        <w:tc>
          <w:tcPr>
            <w:tcW w:w="850" w:type="dxa"/>
            <w:vMerge/>
            <w:shd w:val="clear" w:color="auto" w:fill="auto"/>
          </w:tcPr>
          <w:p w14:paraId="3FE92A5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09E18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1F0D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74C5C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832F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7EB38A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8D38E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770A24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B22BB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E73F6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1BFCE31" w14:textId="0DC657C9"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655F7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AFD4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40FADE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033599" w14:textId="77777777" w:rsidR="000236E6" w:rsidRPr="00C30D6B" w:rsidRDefault="000236E6" w:rsidP="001A75DA">
            <w:pPr>
              <w:pStyle w:val="TAL"/>
            </w:pPr>
          </w:p>
        </w:tc>
        <w:tc>
          <w:tcPr>
            <w:tcW w:w="850" w:type="dxa"/>
            <w:vMerge w:val="restart"/>
            <w:shd w:val="clear" w:color="auto" w:fill="auto"/>
          </w:tcPr>
          <w:p w14:paraId="3B2C21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27007E3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UCS2 display in Katakana</w:t>
            </w:r>
          </w:p>
        </w:tc>
        <w:tc>
          <w:tcPr>
            <w:tcW w:w="673" w:type="dxa"/>
            <w:shd w:val="clear" w:color="auto" w:fill="auto"/>
          </w:tcPr>
          <w:p w14:paraId="58F765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60128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158042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895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2D34D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F5B1A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5264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8DE9030" w14:textId="0D22783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D4E4F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0477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4B6AC6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23ABBF" w14:textId="77777777" w:rsidR="000236E6" w:rsidRPr="00C30D6B" w:rsidRDefault="000236E6" w:rsidP="001A75DA">
            <w:pPr>
              <w:pStyle w:val="TAL"/>
            </w:pPr>
          </w:p>
        </w:tc>
        <w:tc>
          <w:tcPr>
            <w:tcW w:w="850" w:type="dxa"/>
            <w:vMerge/>
            <w:shd w:val="clear" w:color="auto" w:fill="auto"/>
          </w:tcPr>
          <w:p w14:paraId="3A80A0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3AD0B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34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34C2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5819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1AE8E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3477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7E24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EC6F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12E9EC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2E3A15" w14:textId="7E6A80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F7707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46D6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35F4A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4790867"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4435D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DD1DAC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C22F0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92DE4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65651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E3F86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FBD411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A77CA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92309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4F7EB38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9C95A49"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0C99583F"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71DB256D"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 alpha Identifier</w:t>
            </w:r>
          </w:p>
        </w:tc>
        <w:tc>
          <w:tcPr>
            <w:tcW w:w="673" w:type="dxa"/>
            <w:tcBorders>
              <w:top w:val="single" w:sz="4" w:space="0" w:color="auto"/>
            </w:tcBorders>
            <w:shd w:val="clear" w:color="auto" w:fill="auto"/>
          </w:tcPr>
          <w:p w14:paraId="7F37BD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187987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095939E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C110</w:t>
            </w:r>
          </w:p>
        </w:tc>
        <w:tc>
          <w:tcPr>
            <w:tcW w:w="1020" w:type="dxa"/>
            <w:tcBorders>
              <w:top w:val="single" w:sz="4" w:space="0" w:color="auto"/>
            </w:tcBorders>
            <w:shd w:val="clear" w:color="auto" w:fill="auto"/>
          </w:tcPr>
          <w:p w14:paraId="3F0EF70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tcBorders>
              <w:top w:val="single" w:sz="4" w:space="0" w:color="auto"/>
            </w:tcBorders>
            <w:shd w:val="clear" w:color="auto" w:fill="auto"/>
          </w:tcPr>
          <w:p w14:paraId="3C27DC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6051579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2B9A0A02"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3AF161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978B0"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4857D872"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6D17657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null data alpha identifier presented</w:t>
            </w:r>
          </w:p>
        </w:tc>
        <w:tc>
          <w:tcPr>
            <w:tcW w:w="673" w:type="dxa"/>
            <w:shd w:val="clear" w:color="auto" w:fill="auto"/>
          </w:tcPr>
          <w:p w14:paraId="359BFD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C54AEA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BE42B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w:t>
            </w:r>
          </w:p>
        </w:tc>
        <w:tc>
          <w:tcPr>
            <w:tcW w:w="1020" w:type="dxa"/>
            <w:shd w:val="clear" w:color="auto" w:fill="auto"/>
          </w:tcPr>
          <w:p w14:paraId="791364B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w:t>
            </w:r>
          </w:p>
        </w:tc>
        <w:tc>
          <w:tcPr>
            <w:tcW w:w="1077" w:type="dxa"/>
            <w:shd w:val="clear" w:color="auto" w:fill="auto"/>
          </w:tcPr>
          <w:p w14:paraId="780AA2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B1598A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68D047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E1EF9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FEFBD"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1F0D1B26"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54D7537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 presented</w:t>
            </w:r>
          </w:p>
        </w:tc>
        <w:tc>
          <w:tcPr>
            <w:tcW w:w="673" w:type="dxa"/>
            <w:shd w:val="clear" w:color="auto" w:fill="auto"/>
          </w:tcPr>
          <w:p w14:paraId="63A94A0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089D3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293D55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C6CEEFC"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A18F4D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A74C36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C79193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CC921C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B22B8F9"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27D5EEA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31DE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367EB8F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shd w:val="clear" w:color="auto" w:fill="auto"/>
            <w:vAlign w:val="center"/>
          </w:tcPr>
          <w:p w14:paraId="368B200B"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12591BF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F91AD2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AC079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C114 AND</w:t>
            </w:r>
          </w:p>
          <w:p w14:paraId="6CABC04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3FD871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003468E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5A84C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54848B5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BE1FDE3"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89CF1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30E91C"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vAlign w:val="center"/>
          </w:tcPr>
          <w:p w14:paraId="506BC7B7"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2.2, 2.4, </w:t>
            </w:r>
          </w:p>
        </w:tc>
        <w:tc>
          <w:tcPr>
            <w:tcW w:w="2494" w:type="dxa"/>
            <w:shd w:val="clear" w:color="auto" w:fill="auto"/>
            <w:vAlign w:val="center"/>
          </w:tcPr>
          <w:p w14:paraId="51D98A9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21A6141A"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7B5DF61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EB6EFF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C173 AND</w:t>
            </w:r>
          </w:p>
          <w:p w14:paraId="2B20399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E4DF0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F001F2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2B73C7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A973DED"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72F9CBE"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040E3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DF0D8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315894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2.5</w:t>
            </w:r>
          </w:p>
        </w:tc>
        <w:tc>
          <w:tcPr>
            <w:tcW w:w="2494" w:type="dxa"/>
            <w:shd w:val="clear" w:color="auto" w:fill="auto"/>
          </w:tcPr>
          <w:p w14:paraId="3C40D90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basic icon non self-explanatory, no alpha identifier presented</w:t>
            </w:r>
          </w:p>
        </w:tc>
        <w:tc>
          <w:tcPr>
            <w:tcW w:w="673" w:type="dxa"/>
            <w:shd w:val="clear" w:color="auto" w:fill="auto"/>
          </w:tcPr>
          <w:p w14:paraId="1ED22EF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060A2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64BDF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C189 AND</w:t>
            </w:r>
          </w:p>
          <w:p w14:paraId="77D2588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B9B349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C3CCF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E8DBD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47479DE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81810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11623997"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6986C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6390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shd w:val="clear" w:color="auto" w:fill="auto"/>
          </w:tcPr>
          <w:p w14:paraId="599FE6F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666B937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80586B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70CDF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3F3DC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1D659A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DED04F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E56C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46EF8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7032CA4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87FF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7704A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9D9BE3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7E9496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81CE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98911C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3.2</w:t>
            </w:r>
          </w:p>
        </w:tc>
        <w:tc>
          <w:tcPr>
            <w:tcW w:w="2494" w:type="dxa"/>
            <w:shd w:val="clear" w:color="auto" w:fill="auto"/>
          </w:tcPr>
          <w:p w14:paraId="4A7C971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28BCA5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89A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8BEA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44FE10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61D700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03391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570C4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236DDF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DED5B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5D6DF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2F49B7E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3A20D07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090CDD4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B0EF4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D80C8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3.3</w:t>
            </w:r>
          </w:p>
        </w:tc>
        <w:tc>
          <w:tcPr>
            <w:tcW w:w="2494" w:type="dxa"/>
            <w:shd w:val="clear" w:color="auto" w:fill="auto"/>
          </w:tcPr>
          <w:p w14:paraId="64653E3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1B11374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E824A1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761A0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764000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426278B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6BDF2B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0149E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0927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43DDA5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3EEA2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74CA15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A968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3DC20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90FEF3"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E917F2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3.4</w:t>
            </w:r>
          </w:p>
        </w:tc>
        <w:tc>
          <w:tcPr>
            <w:tcW w:w="2494" w:type="dxa"/>
            <w:shd w:val="clear" w:color="auto" w:fill="auto"/>
          </w:tcPr>
          <w:p w14:paraId="3EC8C57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374BC06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020A0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EBD4F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F98B2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10052E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31D58E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8DB33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C40CF4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D5CEB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10B603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1B1E2A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1ED2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02BC2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DF890E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EF95F5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DF35A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4199A6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3.5</w:t>
            </w:r>
          </w:p>
        </w:tc>
        <w:tc>
          <w:tcPr>
            <w:tcW w:w="2494" w:type="dxa"/>
            <w:shd w:val="clear" w:color="auto" w:fill="auto"/>
          </w:tcPr>
          <w:p w14:paraId="1545931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29280D2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08D75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DDE8B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D978A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699F7A4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62335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2FD51B2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7E5F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4332E5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A8583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F09A25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FA6C1B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B638EC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56A6D8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55554BF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CA568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0666A6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3.6</w:t>
            </w:r>
          </w:p>
        </w:tc>
        <w:tc>
          <w:tcPr>
            <w:tcW w:w="2494" w:type="dxa"/>
            <w:shd w:val="clear" w:color="auto" w:fill="auto"/>
          </w:tcPr>
          <w:p w14:paraId="440D113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445B3BD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B14339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10B61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3C9F905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07273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1C465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767FBE6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1DB85ED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51B4D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43856A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705FEBF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EBDE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5C5010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1C4C8B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53B1EC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0AFCE"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675409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3.7</w:t>
            </w:r>
          </w:p>
        </w:tc>
        <w:tc>
          <w:tcPr>
            <w:tcW w:w="2494" w:type="dxa"/>
            <w:shd w:val="clear" w:color="auto" w:fill="auto"/>
          </w:tcPr>
          <w:p w14:paraId="3B3B90A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772978E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0D0F7FF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6AD2F5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5CFD62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FA5E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A59CCF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197A2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66FC9C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99D16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A83DE6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7FF7EA6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E.1/110</w:t>
            </w:r>
          </w:p>
        </w:tc>
        <w:tc>
          <w:tcPr>
            <w:tcW w:w="1077" w:type="dxa"/>
            <w:shd w:val="clear" w:color="auto" w:fill="auto"/>
          </w:tcPr>
          <w:p w14:paraId="64E7B1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lastRenderedPageBreak/>
              <w:t>No</w:t>
            </w:r>
          </w:p>
        </w:tc>
        <w:tc>
          <w:tcPr>
            <w:tcW w:w="737" w:type="dxa"/>
            <w:shd w:val="clear" w:color="auto" w:fill="auto"/>
          </w:tcPr>
          <w:p w14:paraId="27803E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DF8FA9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3094BF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A4077"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917F2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3.8</w:t>
            </w:r>
          </w:p>
        </w:tc>
        <w:tc>
          <w:tcPr>
            <w:tcW w:w="2494" w:type="dxa"/>
            <w:shd w:val="clear" w:color="auto" w:fill="auto"/>
          </w:tcPr>
          <w:p w14:paraId="36CDF0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159A642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01C5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1F2429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25F283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63B0CE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0F64B4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53B270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F8A484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704C37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0CCC3C4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231F7C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1FAF0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2FB40F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F852F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2BC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37AA0"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0041FE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3.9</w:t>
            </w:r>
          </w:p>
        </w:tc>
        <w:tc>
          <w:tcPr>
            <w:tcW w:w="2494" w:type="dxa"/>
            <w:shd w:val="clear" w:color="auto" w:fill="auto"/>
          </w:tcPr>
          <w:p w14:paraId="294870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5B1F35A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75A910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7989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799B533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56D5A0D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C88CC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729572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800D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32C928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6A293A5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4AB064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C0EC84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E26D93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368B38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3B2F21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637DC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BDDC570"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3.10</w:t>
            </w:r>
          </w:p>
        </w:tc>
        <w:tc>
          <w:tcPr>
            <w:tcW w:w="2494" w:type="dxa"/>
            <w:shd w:val="clear" w:color="auto" w:fill="auto"/>
          </w:tcPr>
          <w:p w14:paraId="15EC3A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2295874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D7462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EEC8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C110 AND</w:t>
            </w:r>
          </w:p>
          <w:p w14:paraId="679674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11F9E4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AACCF4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1297E9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68D640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E8553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5BD6F2C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02D59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6CB570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1D576A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5352AA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ADEF2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FD17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1DC6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5AF0463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EC3533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365B98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2F56F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CB2A47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C5D03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17614ED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1A8B0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1453C4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9568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121215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FF41F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C9238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08517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D6825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2C534CE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2B8F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C149 AND</w:t>
            </w:r>
          </w:p>
          <w:p w14:paraId="5DFDAA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67762F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3BFCBF5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A455F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66AA2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79A5A1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377EAF2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2BD5D6C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C721C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467B918"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3A34937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0E0A8D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5DAD47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715430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5BA2C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24C0D8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AB04BB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8546FA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0A4B8B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0F3CD57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6B3A7C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C57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9C806A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9B3F0D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72B161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AFC1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52103E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C150 AND</w:t>
            </w:r>
          </w:p>
          <w:p w14:paraId="1EA02E9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0227C64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4AEF25F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5390D5E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66A762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D43865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2859F3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72A9C4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C1E52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8032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B11C69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13FD15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6F2DDC1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4D62028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406CAB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539C46C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D54B1F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53B16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66C8320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2935091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237D1E2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D29E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C27EE7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2F5567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0366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6FEC5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ACAFF6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C151 AND</w:t>
            </w:r>
          </w:p>
          <w:p w14:paraId="38B5E46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C177</w:t>
            </w:r>
          </w:p>
        </w:tc>
        <w:tc>
          <w:tcPr>
            <w:tcW w:w="1020" w:type="dxa"/>
            <w:shd w:val="clear" w:color="auto" w:fill="auto"/>
          </w:tcPr>
          <w:p w14:paraId="3508C55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2C86BC9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47FD08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13A1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shd w:val="clear" w:color="auto" w:fill="auto"/>
          </w:tcPr>
          <w:p w14:paraId="3C38C03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33BA4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FE999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FA0C58"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0B8477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2494" w:type="dxa"/>
            <w:tcBorders>
              <w:bottom w:val="single" w:sz="4" w:space="0" w:color="auto"/>
            </w:tcBorders>
            <w:shd w:val="clear" w:color="auto" w:fill="auto"/>
          </w:tcPr>
          <w:p w14:paraId="789A5C3F"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Frames</w:t>
            </w:r>
          </w:p>
        </w:tc>
        <w:tc>
          <w:tcPr>
            <w:tcW w:w="673" w:type="dxa"/>
            <w:tcBorders>
              <w:bottom w:val="single" w:sz="4" w:space="0" w:color="auto"/>
            </w:tcBorders>
            <w:shd w:val="clear" w:color="auto" w:fill="auto"/>
          </w:tcPr>
          <w:p w14:paraId="54D1C9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Rel-6</w:t>
            </w:r>
          </w:p>
        </w:tc>
        <w:tc>
          <w:tcPr>
            <w:tcW w:w="708" w:type="dxa"/>
            <w:tcBorders>
              <w:bottom w:val="single" w:sz="4" w:space="0" w:color="auto"/>
            </w:tcBorders>
            <w:shd w:val="clear" w:color="auto" w:fill="auto"/>
          </w:tcPr>
          <w:p w14:paraId="0F330E8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34C0FD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6AC0608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E.1/62 AND</w:t>
            </w:r>
          </w:p>
          <w:p w14:paraId="71442AE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E.1/177 AND</w:t>
            </w:r>
          </w:p>
          <w:p w14:paraId="5F2ED6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E.1/178 AND</w:t>
            </w:r>
          </w:p>
          <w:p w14:paraId="22E8E79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tcBorders>
              <w:bottom w:val="single" w:sz="4" w:space="0" w:color="auto"/>
            </w:tcBorders>
            <w:shd w:val="clear" w:color="auto" w:fill="auto"/>
          </w:tcPr>
          <w:p w14:paraId="5C0856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TBD</w:t>
            </w:r>
          </w:p>
        </w:tc>
        <w:tc>
          <w:tcPr>
            <w:tcW w:w="737" w:type="dxa"/>
            <w:tcBorders>
              <w:bottom w:val="single" w:sz="4" w:space="0" w:color="auto"/>
            </w:tcBorders>
            <w:shd w:val="clear" w:color="auto" w:fill="auto"/>
          </w:tcPr>
          <w:p w14:paraId="46DB242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600661F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420A0E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A14A68" w14:textId="77777777" w:rsidR="000236E6" w:rsidRPr="00C30D6B" w:rsidRDefault="000236E6" w:rsidP="001A75DA">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9B06B1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09668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AF8869"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0FA8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668442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90BFCC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BECA83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0FD5A75"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4219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6BBD98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E4B49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EF1D53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vMerge w:val="restart"/>
            <w:tcBorders>
              <w:top w:val="single" w:sz="4" w:space="0" w:color="auto"/>
            </w:tcBorders>
            <w:shd w:val="clear" w:color="auto" w:fill="auto"/>
          </w:tcPr>
          <w:p w14:paraId="7E8D3A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Normal</w:t>
            </w:r>
          </w:p>
        </w:tc>
        <w:tc>
          <w:tcPr>
            <w:tcW w:w="673" w:type="dxa"/>
            <w:tcBorders>
              <w:top w:val="single" w:sz="4" w:space="0" w:color="auto"/>
            </w:tcBorders>
            <w:shd w:val="clear" w:color="auto" w:fill="auto"/>
          </w:tcPr>
          <w:p w14:paraId="0B17ACE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2651604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Rel-7</w:t>
            </w:r>
          </w:p>
        </w:tc>
        <w:tc>
          <w:tcPr>
            <w:tcW w:w="1020" w:type="dxa"/>
            <w:tcBorders>
              <w:top w:val="single" w:sz="4" w:space="0" w:color="auto"/>
            </w:tcBorders>
            <w:shd w:val="clear" w:color="auto" w:fill="auto"/>
          </w:tcPr>
          <w:p w14:paraId="1AE66FE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C180</w:t>
            </w:r>
          </w:p>
        </w:tc>
        <w:tc>
          <w:tcPr>
            <w:tcW w:w="1020" w:type="dxa"/>
            <w:tcBorders>
              <w:top w:val="single" w:sz="4" w:space="0" w:color="auto"/>
            </w:tcBorders>
            <w:shd w:val="clear" w:color="auto" w:fill="auto"/>
          </w:tcPr>
          <w:p w14:paraId="155F1B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tcBorders>
              <w:top w:val="single" w:sz="4" w:space="0" w:color="auto"/>
            </w:tcBorders>
            <w:shd w:val="clear" w:color="auto" w:fill="auto"/>
          </w:tcPr>
          <w:p w14:paraId="7CBD33F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1808C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SS only</w:t>
            </w:r>
          </w:p>
        </w:tc>
        <w:tc>
          <w:tcPr>
            <w:tcW w:w="737" w:type="dxa"/>
            <w:tcBorders>
              <w:top w:val="single" w:sz="4" w:space="0" w:color="auto"/>
            </w:tcBorders>
            <w:shd w:val="clear" w:color="auto" w:fill="auto"/>
          </w:tcPr>
          <w:p w14:paraId="3B968835"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18F435B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r>
      <w:tr w:rsidR="000236E6" w:rsidRPr="00C30D6B" w14:paraId="13304F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9A91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293B8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FDCEE1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9A7294B"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CE817E2"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7EE919A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F8B2D9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9609342"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8FE148E"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66773A9"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9CCFFC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87D1F8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35AC80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59200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92D6682"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1.2, 1.3</w:t>
            </w:r>
          </w:p>
        </w:tc>
        <w:tc>
          <w:tcPr>
            <w:tcW w:w="2494" w:type="dxa"/>
            <w:vMerge w:val="restart"/>
            <w:shd w:val="clear" w:color="auto" w:fill="auto"/>
          </w:tcPr>
          <w:p w14:paraId="3DC2602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alpha identifier</w:t>
            </w:r>
          </w:p>
        </w:tc>
        <w:tc>
          <w:tcPr>
            <w:tcW w:w="673" w:type="dxa"/>
            <w:shd w:val="clear" w:color="auto" w:fill="auto"/>
          </w:tcPr>
          <w:p w14:paraId="64EF39E4"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88CC07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AC13B0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202373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A0BF66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7F83EE1"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9134C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2A3680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1D9A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4B7FF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D346F"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C61668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FA751E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0FF388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A298DA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72C395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36A10AF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B2D597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5CE7150"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BDDFBA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E0C1D9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1D8279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C73776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B26DA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C86F3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015EEAC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vMerge w:val="restart"/>
            <w:shd w:val="clear" w:color="auto" w:fill="auto"/>
          </w:tcPr>
          <w:p w14:paraId="316148FB"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Mobile is not in a speech call</w:t>
            </w:r>
          </w:p>
        </w:tc>
        <w:tc>
          <w:tcPr>
            <w:tcW w:w="673" w:type="dxa"/>
            <w:shd w:val="clear" w:color="auto" w:fill="auto"/>
          </w:tcPr>
          <w:p w14:paraId="7C39A59B"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A9335F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C8A1056"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7A1714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7783C04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4745DEE"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F4429E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50991B1"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0FCC51A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AA066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21C44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0326B58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F0EBB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344DDE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402107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E3F1A9F"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5ED1AB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w:t>
            </w:r>
          </w:p>
        </w:tc>
        <w:tc>
          <w:tcPr>
            <w:tcW w:w="1077" w:type="dxa"/>
            <w:shd w:val="clear" w:color="auto" w:fill="auto"/>
          </w:tcPr>
          <w:p w14:paraId="5427510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35C2BE6"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20CCC6F"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00B6271"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0236E6" w:rsidRPr="00C30D6B" w14:paraId="216003B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58B40"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E9BDB55"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2.1, 2.3</w:t>
            </w:r>
          </w:p>
        </w:tc>
        <w:tc>
          <w:tcPr>
            <w:tcW w:w="2494" w:type="dxa"/>
            <w:vMerge w:val="restart"/>
            <w:shd w:val="clear" w:color="auto" w:fill="auto"/>
          </w:tcPr>
          <w:p w14:paraId="4C3A37D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basic icon</w:t>
            </w:r>
          </w:p>
        </w:tc>
        <w:tc>
          <w:tcPr>
            <w:tcW w:w="673" w:type="dxa"/>
            <w:shd w:val="clear" w:color="auto" w:fill="auto"/>
          </w:tcPr>
          <w:p w14:paraId="707D7637"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182D1BE3"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15938957"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8089915"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CE5A999"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1A82CCB"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BCB5C42"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39F3B33"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EAEEA98"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6AA59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D599A4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7BB6EE"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425C9C9"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8BB11A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BA0907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9D27DBE"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B2EC66D"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C108 AND</w:t>
            </w:r>
          </w:p>
          <w:p w14:paraId="5C7F2CB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E388F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50ABB81"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7C8382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71F066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C45C69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BE107D8"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2F6B3BA"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8814A8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02F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DB09A0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2.2</w:t>
            </w:r>
          </w:p>
        </w:tc>
        <w:tc>
          <w:tcPr>
            <w:tcW w:w="2494" w:type="dxa"/>
            <w:vMerge w:val="restart"/>
            <w:shd w:val="clear" w:color="auto" w:fill="auto"/>
          </w:tcPr>
          <w:p w14:paraId="0B126E5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Icons – colour icon</w:t>
            </w:r>
          </w:p>
        </w:tc>
        <w:tc>
          <w:tcPr>
            <w:tcW w:w="673" w:type="dxa"/>
            <w:shd w:val="clear" w:color="auto" w:fill="auto"/>
          </w:tcPr>
          <w:p w14:paraId="5D1ED67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03177B0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6D7EB4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1468CE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3B64E8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3EF372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24CB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D8CE9C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F0B61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A8702C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1677DC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15018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E83B6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33BFAC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F111AE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5E41217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3AE02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C171 AND</w:t>
            </w:r>
          </w:p>
          <w:p w14:paraId="45AFAA7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F2AEE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D0872C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273CD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455DF1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D5B7CA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C9AE3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92E545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2BA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5211A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7B973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w:t>
            </w:r>
          </w:p>
        </w:tc>
        <w:tc>
          <w:tcPr>
            <w:tcW w:w="2494" w:type="dxa"/>
            <w:vMerge w:val="restart"/>
            <w:shd w:val="clear" w:color="auto" w:fill="auto"/>
          </w:tcPr>
          <w:p w14:paraId="656432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Cyrillic</w:t>
            </w:r>
          </w:p>
        </w:tc>
        <w:tc>
          <w:tcPr>
            <w:tcW w:w="673" w:type="dxa"/>
            <w:shd w:val="clear" w:color="auto" w:fill="auto"/>
          </w:tcPr>
          <w:p w14:paraId="4FE3009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529A5EF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3A40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60BD411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776C60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298D17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BA9906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315EA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AD155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BC8758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45241F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4D4452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F5342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1DF5AC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0AA08C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62003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52C6E1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5488CB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C118 AND</w:t>
            </w:r>
          </w:p>
          <w:p w14:paraId="1EF25C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2E337D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1E18A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79B38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BE8C1F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661A0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701CE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B5AAD7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0BD2F8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6CDF7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6DA21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EF10E2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30B98D7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left alignment</w:t>
            </w:r>
          </w:p>
        </w:tc>
        <w:tc>
          <w:tcPr>
            <w:tcW w:w="673" w:type="dxa"/>
            <w:shd w:val="clear" w:color="auto" w:fill="auto"/>
          </w:tcPr>
          <w:p w14:paraId="597411C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4DABE1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6BB0D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3109D0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07EF0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0CC8D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253984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1C04E4D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2CAAD6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6BC20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FE7BE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1E5229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92E348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C66FB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4B88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61B904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7AB7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0D1385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6A83D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C153 AND</w:t>
            </w:r>
          </w:p>
          <w:p w14:paraId="4251D2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815FB4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E54E4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9BD8EB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81964C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E.1/217 AND</w:t>
            </w:r>
          </w:p>
          <w:p w14:paraId="013B7B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620F4E3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038FA5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4E79BF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4562DF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B7A51B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A2B43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E8047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w:t>
            </w:r>
          </w:p>
        </w:tc>
        <w:tc>
          <w:tcPr>
            <w:tcW w:w="2494" w:type="dxa"/>
            <w:vMerge w:val="restart"/>
            <w:shd w:val="clear" w:color="auto" w:fill="auto"/>
          </w:tcPr>
          <w:p w14:paraId="27FFE6F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center alignment</w:t>
            </w:r>
          </w:p>
        </w:tc>
        <w:tc>
          <w:tcPr>
            <w:tcW w:w="673" w:type="dxa"/>
            <w:shd w:val="clear" w:color="auto" w:fill="auto"/>
          </w:tcPr>
          <w:p w14:paraId="1F4CE2E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3AAA3B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456B8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2DEA78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C09B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29AD192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70A9DF8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3FF218E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5B18F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D1CC2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692446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456A81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0417645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CD20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131875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422150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A8DBA7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A37F42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F9E2C2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C154 AND</w:t>
            </w:r>
          </w:p>
          <w:p w14:paraId="120F84B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62558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F79584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D3D0D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A2DD41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E.1/218 AND</w:t>
            </w:r>
          </w:p>
          <w:p w14:paraId="5B2EC1D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BCFFBA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4F5EA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2920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9C4204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1773A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72277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65FE3D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27B51F2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right alignment</w:t>
            </w:r>
          </w:p>
        </w:tc>
        <w:tc>
          <w:tcPr>
            <w:tcW w:w="673" w:type="dxa"/>
            <w:shd w:val="clear" w:color="auto" w:fill="auto"/>
          </w:tcPr>
          <w:p w14:paraId="6A79DA4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5FB813A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D71EE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5EC8411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376787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2F7FD9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EC76E1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73D6DD4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4F3580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5685457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1C7755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BECAB5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BEF38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CE6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7F16D1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3F2143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FE898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7EECA1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ECB00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C155 AND</w:t>
            </w:r>
          </w:p>
          <w:p w14:paraId="0CCE32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5D6FF2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AAC9B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D07DF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B7D8EB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E.1/219 AND</w:t>
            </w:r>
          </w:p>
          <w:p w14:paraId="4AD9442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C1914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92C3F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1903C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55F81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2D4B72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6184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F3759A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4.4</w:t>
            </w:r>
          </w:p>
        </w:tc>
        <w:tc>
          <w:tcPr>
            <w:tcW w:w="2494" w:type="dxa"/>
            <w:vMerge w:val="restart"/>
            <w:shd w:val="clear" w:color="auto" w:fill="auto"/>
          </w:tcPr>
          <w:p w14:paraId="3976B4D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fr-FR"/>
              </w:rPr>
              <w:t>Text attribute – large font size</w:t>
            </w:r>
          </w:p>
        </w:tc>
        <w:tc>
          <w:tcPr>
            <w:tcW w:w="673" w:type="dxa"/>
            <w:shd w:val="clear" w:color="auto" w:fill="auto"/>
          </w:tcPr>
          <w:p w14:paraId="1A050C1A"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EAE13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072BBE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34426FA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73C2E6B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171A9E8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4162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E6EF1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7142D86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C74A4B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1DFA41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BA62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0D0086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7DFBC6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A8957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7412A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9FC8A6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85757C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fr-FR"/>
              </w:rPr>
            </w:pPr>
          </w:p>
        </w:tc>
        <w:tc>
          <w:tcPr>
            <w:tcW w:w="673" w:type="dxa"/>
            <w:shd w:val="clear" w:color="auto" w:fill="auto"/>
          </w:tcPr>
          <w:p w14:paraId="79D05C5D"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497456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F27F42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C157 AND</w:t>
            </w:r>
          </w:p>
          <w:p w14:paraId="0ACF1D3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46A1A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423169B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7CB184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41404E7E"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B0FFD3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E.1/221 AND</w:t>
            </w:r>
          </w:p>
          <w:p w14:paraId="0F72A8E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3CC5C7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A92048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EC4068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13A78C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B39269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62E7D0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E3272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261E51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4.5</w:t>
            </w:r>
          </w:p>
        </w:tc>
        <w:tc>
          <w:tcPr>
            <w:tcW w:w="2494" w:type="dxa"/>
            <w:vMerge w:val="restart"/>
            <w:shd w:val="clear" w:color="auto" w:fill="auto"/>
          </w:tcPr>
          <w:p w14:paraId="009ED97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fr-FR"/>
              </w:rPr>
            </w:pPr>
            <w:r w:rsidRPr="00C30D6B">
              <w:rPr>
                <w:rFonts w:ascii="Arial" w:hAnsi="Arial" w:cs="Arial"/>
                <w:color w:val="000000"/>
                <w:sz w:val="16"/>
                <w:szCs w:val="16"/>
                <w:lang w:val="en-US"/>
              </w:rPr>
              <w:t>Text attribute – small font size</w:t>
            </w:r>
          </w:p>
        </w:tc>
        <w:tc>
          <w:tcPr>
            <w:tcW w:w="673" w:type="dxa"/>
            <w:shd w:val="clear" w:color="auto" w:fill="auto"/>
          </w:tcPr>
          <w:p w14:paraId="690850A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0A3CD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46CD088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42CC15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2A564BA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BA0FE6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A4C0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204704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0F53EF9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221B5C9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EBC7D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02B47D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771286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B28C58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7851A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8007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AA336E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727E4A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1FD359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19FCDB8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147DF05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C158 AND</w:t>
            </w:r>
          </w:p>
          <w:p w14:paraId="3E7A9CA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C156 AND</w:t>
            </w:r>
          </w:p>
          <w:p w14:paraId="00D801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9B6592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638850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F757D0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49C33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E.1/222 AND</w:t>
            </w:r>
          </w:p>
          <w:p w14:paraId="7DD2063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E.1/220 AND</w:t>
            </w:r>
          </w:p>
          <w:p w14:paraId="7D4651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DAD2D4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7AF402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293C206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B5122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B858B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4D3E8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663B44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4.6</w:t>
            </w:r>
          </w:p>
        </w:tc>
        <w:tc>
          <w:tcPr>
            <w:tcW w:w="2494" w:type="dxa"/>
            <w:vMerge w:val="restart"/>
            <w:shd w:val="clear" w:color="auto" w:fill="auto"/>
          </w:tcPr>
          <w:p w14:paraId="4A06EFD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bold on</w:t>
            </w:r>
          </w:p>
        </w:tc>
        <w:tc>
          <w:tcPr>
            <w:tcW w:w="673" w:type="dxa"/>
            <w:shd w:val="clear" w:color="auto" w:fill="auto"/>
          </w:tcPr>
          <w:p w14:paraId="072BD6DD"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37DE81E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E2A356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6450DE3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D696C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0837EA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F9DE6D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7ADA5B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BBB2E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56F8A5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BF08B1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614C86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659B3A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A4CB34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5651138"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5699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E556EF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E8E91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7B8B4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49A488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DDC5B8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C160 AND</w:t>
            </w:r>
          </w:p>
          <w:p w14:paraId="59AF00C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29BDFD3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78A79A1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50CF5B4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DED23B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4D80A99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BF67B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E.1/226 AND</w:t>
            </w:r>
          </w:p>
          <w:p w14:paraId="19DEEEE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87F8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6E6C39F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8F88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0219086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92E127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5260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03D65E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4.7</w:t>
            </w:r>
          </w:p>
        </w:tc>
        <w:tc>
          <w:tcPr>
            <w:tcW w:w="2494" w:type="dxa"/>
            <w:vMerge w:val="restart"/>
            <w:shd w:val="clear" w:color="auto" w:fill="auto"/>
          </w:tcPr>
          <w:p w14:paraId="3E7AA84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italic on</w:t>
            </w:r>
          </w:p>
        </w:tc>
        <w:tc>
          <w:tcPr>
            <w:tcW w:w="673" w:type="dxa"/>
            <w:shd w:val="clear" w:color="auto" w:fill="auto"/>
          </w:tcPr>
          <w:p w14:paraId="0295A9F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2A564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5E154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7203EC4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B8B68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E2F56E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24DE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66CB93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40A74C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502E010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0FEA5F8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60A7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00C55B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2440E8C2"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02CF8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86938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0D776E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4F8ED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BD590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70DBE47"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549AE5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C161 AND</w:t>
            </w:r>
          </w:p>
          <w:p w14:paraId="56B225E2"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0B64269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C2A5B3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FFACC7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839A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AB89E0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792BE0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E.1/227 AND</w:t>
            </w:r>
          </w:p>
          <w:p w14:paraId="139092F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C63F7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21D084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ED2A79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275117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45414AB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46055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148A9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4.8</w:t>
            </w:r>
          </w:p>
        </w:tc>
        <w:tc>
          <w:tcPr>
            <w:tcW w:w="2494" w:type="dxa"/>
            <w:vMerge w:val="restart"/>
            <w:shd w:val="clear" w:color="auto" w:fill="auto"/>
          </w:tcPr>
          <w:p w14:paraId="7BA8438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underline on</w:t>
            </w:r>
          </w:p>
        </w:tc>
        <w:tc>
          <w:tcPr>
            <w:tcW w:w="673" w:type="dxa"/>
            <w:shd w:val="clear" w:color="auto" w:fill="auto"/>
          </w:tcPr>
          <w:p w14:paraId="01340C4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44C8D9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685BB33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20F7B49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9D84D7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5A1FA53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B112B0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2CACB0C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80627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1F221F8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B1FCBE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DDEBC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4ECBBB6"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8EA07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A58309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BB4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A7AB6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A67444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6B3BBBA"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7835972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AF573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C162 AND</w:t>
            </w:r>
          </w:p>
          <w:p w14:paraId="755F297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5EC67F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00038CB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23399D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45AFAC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152B6E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3D40D7F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E.1/228 AND</w:t>
            </w:r>
          </w:p>
          <w:p w14:paraId="7BA9590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C9FE0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223E05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56306A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3024D31"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FDC4E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BBD0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89FC90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4.9</w:t>
            </w:r>
          </w:p>
        </w:tc>
        <w:tc>
          <w:tcPr>
            <w:tcW w:w="2494" w:type="dxa"/>
            <w:vMerge w:val="restart"/>
            <w:shd w:val="clear" w:color="auto" w:fill="auto"/>
          </w:tcPr>
          <w:p w14:paraId="14EEF0D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strikethrough on</w:t>
            </w:r>
          </w:p>
        </w:tc>
        <w:tc>
          <w:tcPr>
            <w:tcW w:w="673" w:type="dxa"/>
            <w:shd w:val="clear" w:color="auto" w:fill="auto"/>
          </w:tcPr>
          <w:p w14:paraId="2D9990B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752847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3AFBE7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782AA5C8"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1726DF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495CA07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184AB5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59AD94E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73361E2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7E2FF1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10581B9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F277F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958A639"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8EDA4E8"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A05BE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ABD0B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772138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E6329B5"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D43E9AE"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6168ABD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0794A1F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C163 AND</w:t>
            </w:r>
          </w:p>
          <w:p w14:paraId="6C16FC5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C159 AND</w:t>
            </w:r>
          </w:p>
          <w:p w14:paraId="48DB6D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5047D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385056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D03BD7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387996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E.1/225 AND</w:t>
            </w:r>
          </w:p>
          <w:p w14:paraId="5413E57F"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E.1/229 AND</w:t>
            </w:r>
          </w:p>
          <w:p w14:paraId="1A58090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E5E83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4AEF01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4E213F8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6C8E7EB8"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91DC4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F22E3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8E2EB0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4.10</w:t>
            </w:r>
          </w:p>
        </w:tc>
        <w:tc>
          <w:tcPr>
            <w:tcW w:w="2494" w:type="dxa"/>
            <w:vMerge w:val="restart"/>
            <w:shd w:val="clear" w:color="auto" w:fill="auto"/>
          </w:tcPr>
          <w:p w14:paraId="745EAA6D"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Text attribute – foreground and background colours</w:t>
            </w:r>
          </w:p>
        </w:tc>
        <w:tc>
          <w:tcPr>
            <w:tcW w:w="673" w:type="dxa"/>
            <w:shd w:val="clear" w:color="auto" w:fill="auto"/>
          </w:tcPr>
          <w:p w14:paraId="6EBD1DB7"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6829FB1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D920303"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558A4E4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35E9B88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62582E5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6BF694A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6DB1845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4E2FB88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17C6FDAB"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FE4EC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2220BD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6F2C996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D0713DE"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706F22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653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F83A52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863AF9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3543FAB"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321B811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64339CB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C164 AND</w:t>
            </w:r>
          </w:p>
          <w:p w14:paraId="2B0F875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C165 AND</w:t>
            </w:r>
          </w:p>
          <w:p w14:paraId="0DC73E2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2FA7AD64"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EB3A5A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CE6C6B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E.1/124 AND</w:t>
            </w:r>
          </w:p>
          <w:p w14:paraId="1C624C8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E.1/230 AND</w:t>
            </w:r>
          </w:p>
          <w:p w14:paraId="021E75B1"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E.1/231 AND</w:t>
            </w:r>
          </w:p>
          <w:p w14:paraId="6595C5F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DD782B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0FBDD6D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00E78000"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4C26329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6202A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8D1E7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AD596E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5F0B5BF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Chinese</w:t>
            </w:r>
          </w:p>
        </w:tc>
        <w:tc>
          <w:tcPr>
            <w:tcW w:w="673" w:type="dxa"/>
            <w:shd w:val="clear" w:color="auto" w:fill="auto"/>
          </w:tcPr>
          <w:p w14:paraId="51D3B4B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1C9EF0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7AE4ECF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3B638364"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73B46E1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6BEF5AB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5878F97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40777B1"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1D8787E3"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7374C6FC"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1B1370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16DF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7D3D4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A3DA6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5FD8723"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1A3649F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2FC16DE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AA27F47"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36F99565"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1FE50BED"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31073A7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7D5AF05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4C36F9C"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789D6F1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ABBA0C5"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487195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124D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3AEFBD6"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B000F44"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C568B55"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0F2BF760"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4BDD9E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C143 AND</w:t>
            </w:r>
          </w:p>
          <w:p w14:paraId="225CECA0"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61EE861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169A597A"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A67573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98AA8A9"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47752BA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75182105"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39B7B2F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575A0BE4"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F60A8B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E3436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29E378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6.1</w:t>
            </w:r>
          </w:p>
        </w:tc>
        <w:tc>
          <w:tcPr>
            <w:tcW w:w="2494" w:type="dxa"/>
            <w:vMerge w:val="restart"/>
            <w:shd w:val="clear" w:color="auto" w:fill="auto"/>
          </w:tcPr>
          <w:p w14:paraId="1AC5708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UCS2 display in Katakana</w:t>
            </w:r>
          </w:p>
        </w:tc>
        <w:tc>
          <w:tcPr>
            <w:tcW w:w="673" w:type="dxa"/>
            <w:shd w:val="clear" w:color="auto" w:fill="auto"/>
          </w:tcPr>
          <w:p w14:paraId="237B3BF2"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shd w:val="clear" w:color="auto" w:fill="auto"/>
          </w:tcPr>
          <w:p w14:paraId="49B77646"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Rel-4</w:t>
            </w:r>
          </w:p>
        </w:tc>
        <w:tc>
          <w:tcPr>
            <w:tcW w:w="1020" w:type="dxa"/>
            <w:shd w:val="clear" w:color="auto" w:fill="auto"/>
          </w:tcPr>
          <w:p w14:paraId="1E41409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4857763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5E5EC68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F37C9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BFE97C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311068E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D95630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shd w:val="clear" w:color="auto" w:fill="auto"/>
          </w:tcPr>
          <w:p w14:paraId="4705AA3C"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3ABAD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499E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4F00A8E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675B8CB0"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E312AAF"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Rel-5</w:t>
            </w:r>
          </w:p>
        </w:tc>
        <w:tc>
          <w:tcPr>
            <w:tcW w:w="708" w:type="dxa"/>
            <w:shd w:val="clear" w:color="auto" w:fill="auto"/>
          </w:tcPr>
          <w:p w14:paraId="7F3F40E1"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Rel-7</w:t>
            </w:r>
          </w:p>
        </w:tc>
        <w:tc>
          <w:tcPr>
            <w:tcW w:w="1020" w:type="dxa"/>
            <w:shd w:val="clear" w:color="auto" w:fill="auto"/>
          </w:tcPr>
          <w:p w14:paraId="38A8F89E"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4556890F"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w:t>
            </w:r>
          </w:p>
        </w:tc>
        <w:tc>
          <w:tcPr>
            <w:tcW w:w="1020" w:type="dxa"/>
            <w:shd w:val="clear" w:color="auto" w:fill="auto"/>
          </w:tcPr>
          <w:p w14:paraId="23D4DF1D"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38802D22"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285043C6"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2A44D547"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2DB6D02C" w14:textId="77777777" w:rsidR="000236E6" w:rsidRPr="00C30D6B" w:rsidRDefault="000236E6" w:rsidP="001A75D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95CF77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5E8F1F2B" w14:textId="77777777" w:rsidR="000236E6" w:rsidRPr="00C30D6B" w:rsidRDefault="000236E6" w:rsidP="001A75DA">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7A69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0E0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vAlign w:val="center"/>
          </w:tcPr>
          <w:p w14:paraId="5A2A980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F178842"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4D3108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shd w:val="clear" w:color="auto" w:fill="auto"/>
          </w:tcPr>
          <w:p w14:paraId="202E3954"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shd w:val="clear" w:color="auto" w:fill="auto"/>
          </w:tcPr>
          <w:p w14:paraId="285A1206"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C145 AND</w:t>
            </w:r>
          </w:p>
          <w:p w14:paraId="2272471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C180 AND</w:t>
            </w:r>
          </w:p>
          <w:p w14:paraId="151E5889"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C183</w:t>
            </w:r>
          </w:p>
        </w:tc>
        <w:tc>
          <w:tcPr>
            <w:tcW w:w="1020" w:type="dxa"/>
            <w:shd w:val="clear" w:color="auto" w:fill="auto"/>
          </w:tcPr>
          <w:p w14:paraId="48373A10"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E.1/66 AND</w:t>
            </w:r>
          </w:p>
          <w:p w14:paraId="09BB5DCB"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E.1/15 AND</w:t>
            </w:r>
          </w:p>
          <w:p w14:paraId="7409F063"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E.1/110</w:t>
            </w:r>
          </w:p>
        </w:tc>
        <w:tc>
          <w:tcPr>
            <w:tcW w:w="1077" w:type="dxa"/>
            <w:shd w:val="clear" w:color="auto" w:fill="auto"/>
          </w:tcPr>
          <w:p w14:paraId="3C57F648"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USS or</w:t>
            </w:r>
          </w:p>
          <w:p w14:paraId="15900CCA" w14:textId="77777777" w:rsidR="000236E6" w:rsidRPr="00C30D6B" w:rsidRDefault="000236E6" w:rsidP="001A75D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SS only</w:t>
            </w:r>
          </w:p>
        </w:tc>
        <w:tc>
          <w:tcPr>
            <w:tcW w:w="737" w:type="dxa"/>
            <w:shd w:val="clear" w:color="auto" w:fill="auto"/>
          </w:tcPr>
          <w:p w14:paraId="524752AF"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tcPr>
          <w:p w14:paraId="153BF159" w14:textId="77777777" w:rsidR="000236E6" w:rsidRPr="00C30D6B" w:rsidRDefault="000236E6" w:rsidP="001A75DA">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5E366A9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08A302" w14:textId="77777777" w:rsidR="000236E6" w:rsidRPr="00C30D6B" w:rsidRDefault="000236E6" w:rsidP="001A75DA">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36277CB"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9A6816" w14:textId="77777777" w:rsidR="000236E6" w:rsidRPr="0001416A"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597D67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D0AFE6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CE7C3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8089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B27B1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CD004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522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0C2CD9B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8A4D23D" w14:textId="77777777" w:rsidR="000236E6" w:rsidRPr="00C30D6B" w:rsidRDefault="000236E6" w:rsidP="001A75DA">
            <w:pPr>
              <w:rPr>
                <w:rFonts w:ascii="Arial" w:hAnsi="Arial" w:cs="Arial"/>
                <w:b w:val="0"/>
                <w:bCs w:val="0"/>
                <w:color w:val="000000"/>
                <w:sz w:val="16"/>
                <w:szCs w:val="16"/>
                <w:lang w:val="en-US"/>
              </w:rPr>
            </w:pPr>
          </w:p>
        </w:tc>
        <w:tc>
          <w:tcPr>
            <w:tcW w:w="850" w:type="dxa"/>
            <w:tcBorders>
              <w:top w:val="single" w:sz="4" w:space="0" w:color="auto"/>
            </w:tcBorders>
            <w:shd w:val="clear" w:color="auto" w:fill="auto"/>
            <w:vAlign w:val="center"/>
          </w:tcPr>
          <w:p w14:paraId="162259C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w:t>
            </w:r>
          </w:p>
        </w:tc>
        <w:tc>
          <w:tcPr>
            <w:tcW w:w="2494" w:type="dxa"/>
            <w:tcBorders>
              <w:top w:val="single" w:sz="4" w:space="0" w:color="auto"/>
            </w:tcBorders>
            <w:shd w:val="clear" w:color="auto" w:fill="auto"/>
            <w:vAlign w:val="center"/>
          </w:tcPr>
          <w:p w14:paraId="3EDA3B0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 xml:space="preserve">Specific language notification </w:t>
            </w:r>
          </w:p>
        </w:tc>
        <w:tc>
          <w:tcPr>
            <w:tcW w:w="673" w:type="dxa"/>
            <w:tcBorders>
              <w:top w:val="single" w:sz="4" w:space="0" w:color="auto"/>
            </w:tcBorders>
            <w:shd w:val="clear" w:color="auto" w:fill="auto"/>
          </w:tcPr>
          <w:p w14:paraId="55171CF6"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R99</w:t>
            </w:r>
          </w:p>
        </w:tc>
        <w:tc>
          <w:tcPr>
            <w:tcW w:w="708" w:type="dxa"/>
            <w:tcBorders>
              <w:top w:val="single" w:sz="4" w:space="0" w:color="auto"/>
            </w:tcBorders>
            <w:shd w:val="clear" w:color="auto" w:fill="auto"/>
          </w:tcPr>
          <w:p w14:paraId="72BEE3A7"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1020" w:type="dxa"/>
            <w:tcBorders>
              <w:top w:val="single" w:sz="4" w:space="0" w:color="auto"/>
            </w:tcBorders>
            <w:shd w:val="clear" w:color="auto" w:fill="auto"/>
          </w:tcPr>
          <w:p w14:paraId="2030792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7EA48DD4"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C218</w:t>
            </w:r>
          </w:p>
        </w:tc>
        <w:tc>
          <w:tcPr>
            <w:tcW w:w="1020" w:type="dxa"/>
            <w:tcBorders>
              <w:top w:val="single" w:sz="4" w:space="0" w:color="auto"/>
            </w:tcBorders>
            <w:shd w:val="clear" w:color="auto" w:fill="auto"/>
          </w:tcPr>
          <w:p w14:paraId="09E1F4DB"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top w:val="single" w:sz="4" w:space="0" w:color="auto"/>
            </w:tcBorders>
            <w:shd w:val="clear" w:color="auto" w:fill="auto"/>
          </w:tcPr>
          <w:p w14:paraId="3C7B2C55"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No</w:t>
            </w:r>
          </w:p>
        </w:tc>
        <w:tc>
          <w:tcPr>
            <w:tcW w:w="737" w:type="dxa"/>
            <w:tcBorders>
              <w:top w:val="single" w:sz="4" w:space="0" w:color="auto"/>
            </w:tcBorders>
            <w:shd w:val="clear" w:color="auto" w:fill="auto"/>
          </w:tcPr>
          <w:p w14:paraId="5C608A4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tcPr>
          <w:p w14:paraId="7EA49D2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0236E6" w:rsidRPr="00C30D6B" w14:paraId="1015208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FA87248" w14:textId="77777777" w:rsidR="000236E6" w:rsidRPr="00C30D6B" w:rsidRDefault="000236E6" w:rsidP="001A75DA">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C350E38"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tcBorders>
              <w:bottom w:val="single" w:sz="4" w:space="0" w:color="auto"/>
            </w:tcBorders>
            <w:shd w:val="clear" w:color="auto" w:fill="auto"/>
            <w:vAlign w:val="center"/>
          </w:tcPr>
          <w:p w14:paraId="4A6F60E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Non specific language notification</w:t>
            </w:r>
          </w:p>
        </w:tc>
        <w:tc>
          <w:tcPr>
            <w:tcW w:w="673" w:type="dxa"/>
            <w:tcBorders>
              <w:bottom w:val="single" w:sz="4" w:space="0" w:color="auto"/>
            </w:tcBorders>
            <w:shd w:val="clear" w:color="auto" w:fill="auto"/>
          </w:tcPr>
          <w:p w14:paraId="2DE60AD6"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R99</w:t>
            </w:r>
          </w:p>
        </w:tc>
        <w:tc>
          <w:tcPr>
            <w:tcW w:w="708" w:type="dxa"/>
            <w:tcBorders>
              <w:bottom w:val="single" w:sz="4" w:space="0" w:color="auto"/>
            </w:tcBorders>
            <w:shd w:val="clear" w:color="auto" w:fill="auto"/>
          </w:tcPr>
          <w:p w14:paraId="6D3A8A0F"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bottom w:val="single" w:sz="4" w:space="0" w:color="auto"/>
            </w:tcBorders>
            <w:shd w:val="clear" w:color="auto" w:fill="auto"/>
          </w:tcPr>
          <w:p w14:paraId="79CF44E0"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C181 AND</w:t>
            </w:r>
          </w:p>
          <w:p w14:paraId="1F92471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C218</w:t>
            </w:r>
          </w:p>
        </w:tc>
        <w:tc>
          <w:tcPr>
            <w:tcW w:w="1020" w:type="dxa"/>
            <w:tcBorders>
              <w:bottom w:val="single" w:sz="4" w:space="0" w:color="auto"/>
            </w:tcBorders>
            <w:shd w:val="clear" w:color="auto" w:fill="auto"/>
          </w:tcPr>
          <w:p w14:paraId="49BD8DED"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E.1/70</w:t>
            </w:r>
          </w:p>
        </w:tc>
        <w:tc>
          <w:tcPr>
            <w:tcW w:w="1077" w:type="dxa"/>
            <w:tcBorders>
              <w:bottom w:val="single" w:sz="4" w:space="0" w:color="auto"/>
            </w:tcBorders>
            <w:shd w:val="clear" w:color="auto" w:fill="auto"/>
          </w:tcPr>
          <w:p w14:paraId="07FA97C4" w14:textId="77777777" w:rsidR="000236E6" w:rsidRPr="00C30D6B" w:rsidRDefault="000236E6" w:rsidP="001A75D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No</w:t>
            </w:r>
          </w:p>
        </w:tc>
        <w:tc>
          <w:tcPr>
            <w:tcW w:w="737" w:type="dxa"/>
            <w:tcBorders>
              <w:bottom w:val="single" w:sz="4" w:space="0" w:color="auto"/>
            </w:tcBorders>
            <w:shd w:val="clear" w:color="auto" w:fill="auto"/>
          </w:tcPr>
          <w:p w14:paraId="339CE570"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bottom w:val="single" w:sz="4" w:space="0" w:color="auto"/>
            </w:tcBorders>
            <w:shd w:val="clear" w:color="auto" w:fill="auto"/>
          </w:tcPr>
          <w:p w14:paraId="251ACC1C" w14:textId="77777777" w:rsidR="000236E6" w:rsidRPr="00C30D6B" w:rsidRDefault="000236E6" w:rsidP="001A75D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0236E6" w:rsidRPr="00C30D6B" w14:paraId="7134379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8D59B2" w14:textId="77777777" w:rsidR="000236E6" w:rsidRPr="00102A3B" w:rsidRDefault="000236E6" w:rsidP="001A75DA">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B6D129"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830763" w14:textId="77777777" w:rsidR="000236E6" w:rsidRPr="00102A3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BF0D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C11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DA6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0DB2E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96F8B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D0AEF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D436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3EE22E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B463D60" w14:textId="77777777" w:rsidR="000236E6" w:rsidRPr="00C30D6B" w:rsidRDefault="000236E6" w:rsidP="001A75DA">
            <w:pPr>
              <w:pStyle w:val="TAL"/>
            </w:pPr>
          </w:p>
        </w:tc>
        <w:tc>
          <w:tcPr>
            <w:tcW w:w="850" w:type="dxa"/>
            <w:tcBorders>
              <w:top w:val="single" w:sz="4" w:space="0" w:color="auto"/>
            </w:tcBorders>
            <w:shd w:val="clear" w:color="auto" w:fill="auto"/>
          </w:tcPr>
          <w:p w14:paraId="50AD86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2C14B6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No session already launched: Connect to the default URL</w:t>
            </w:r>
          </w:p>
        </w:tc>
        <w:tc>
          <w:tcPr>
            <w:tcW w:w="673" w:type="dxa"/>
            <w:tcBorders>
              <w:top w:val="single" w:sz="4" w:space="0" w:color="auto"/>
            </w:tcBorders>
            <w:shd w:val="clear" w:color="auto" w:fill="auto"/>
          </w:tcPr>
          <w:p w14:paraId="31A36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644C73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63EF74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45B5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F8A2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12F4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C213</w:t>
            </w:r>
          </w:p>
        </w:tc>
        <w:tc>
          <w:tcPr>
            <w:tcW w:w="1020" w:type="dxa"/>
            <w:tcBorders>
              <w:top w:val="single" w:sz="4" w:space="0" w:color="auto"/>
            </w:tcBorders>
            <w:shd w:val="clear" w:color="auto" w:fill="auto"/>
          </w:tcPr>
          <w:p w14:paraId="294988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04FEB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F28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288CC759" w14:textId="56C96EF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3BC85F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113C7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0FB62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13F9A8" w14:textId="77777777" w:rsidR="000236E6" w:rsidRPr="00C30D6B" w:rsidRDefault="000236E6" w:rsidP="001A75DA">
            <w:pPr>
              <w:pStyle w:val="TAL"/>
            </w:pPr>
          </w:p>
        </w:tc>
        <w:tc>
          <w:tcPr>
            <w:tcW w:w="850" w:type="dxa"/>
            <w:shd w:val="clear" w:color="auto" w:fill="auto"/>
          </w:tcPr>
          <w:p w14:paraId="475D57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62EB2AC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connect to the specified URL, alpha identifier length=0</w:t>
            </w:r>
          </w:p>
        </w:tc>
        <w:tc>
          <w:tcPr>
            <w:tcW w:w="673" w:type="dxa"/>
            <w:shd w:val="clear" w:color="auto" w:fill="auto"/>
          </w:tcPr>
          <w:p w14:paraId="72D59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71AFC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429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81DC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E605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E7385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CAC6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E277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161B4F" w14:textId="08B2641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D225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1A4CA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A25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4A584" w14:textId="77777777" w:rsidR="000236E6" w:rsidRPr="00C30D6B" w:rsidRDefault="000236E6" w:rsidP="001A75DA">
            <w:pPr>
              <w:pStyle w:val="TAL"/>
            </w:pPr>
          </w:p>
        </w:tc>
        <w:tc>
          <w:tcPr>
            <w:tcW w:w="850" w:type="dxa"/>
            <w:shd w:val="clear" w:color="auto" w:fill="auto"/>
          </w:tcPr>
          <w:p w14:paraId="684E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29AA243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Browser identity, no alpha identifier</w:t>
            </w:r>
          </w:p>
        </w:tc>
        <w:tc>
          <w:tcPr>
            <w:tcW w:w="673" w:type="dxa"/>
            <w:shd w:val="clear" w:color="auto" w:fill="auto"/>
          </w:tcPr>
          <w:p w14:paraId="7F3B04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62986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1ED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04E05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887B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80310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5896A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67AC4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ED4A268" w14:textId="3EB61A2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E6749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7D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8D563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69381" w14:textId="77777777" w:rsidR="000236E6" w:rsidRPr="00C30D6B" w:rsidRDefault="000236E6" w:rsidP="001A75DA">
            <w:pPr>
              <w:pStyle w:val="TAL"/>
            </w:pPr>
          </w:p>
        </w:tc>
        <w:tc>
          <w:tcPr>
            <w:tcW w:w="850" w:type="dxa"/>
            <w:shd w:val="clear" w:color="auto" w:fill="auto"/>
          </w:tcPr>
          <w:p w14:paraId="16058B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6DB79E4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one bearer specified and gateway/proxy identity</w:t>
            </w:r>
          </w:p>
        </w:tc>
        <w:tc>
          <w:tcPr>
            <w:tcW w:w="673" w:type="dxa"/>
            <w:shd w:val="clear" w:color="auto" w:fill="auto"/>
          </w:tcPr>
          <w:p w14:paraId="3840A8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919B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853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C122 AND</w:t>
            </w:r>
          </w:p>
          <w:p w14:paraId="6E7CE2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171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7F5C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A4739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67AE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9F8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2988A1" w14:textId="6B15F73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C6B7B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6AF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2CC1B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3E11DC" w14:textId="77777777" w:rsidR="000236E6" w:rsidRPr="00C30D6B" w:rsidRDefault="000236E6" w:rsidP="001A75DA">
            <w:pPr>
              <w:pStyle w:val="TAL"/>
            </w:pPr>
          </w:p>
        </w:tc>
        <w:tc>
          <w:tcPr>
            <w:tcW w:w="850" w:type="dxa"/>
            <w:shd w:val="clear" w:color="auto" w:fill="auto"/>
          </w:tcPr>
          <w:p w14:paraId="054008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0481C07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does not support Launch Browser with Default URL</w:t>
            </w:r>
          </w:p>
        </w:tc>
        <w:tc>
          <w:tcPr>
            <w:tcW w:w="673" w:type="dxa"/>
            <w:shd w:val="clear" w:color="auto" w:fill="auto"/>
          </w:tcPr>
          <w:p w14:paraId="00C1D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7256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DC1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5C477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D26A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F1D1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C214</w:t>
            </w:r>
          </w:p>
        </w:tc>
        <w:tc>
          <w:tcPr>
            <w:tcW w:w="1020" w:type="dxa"/>
            <w:shd w:val="clear" w:color="auto" w:fill="auto"/>
          </w:tcPr>
          <w:p w14:paraId="3927B6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38487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5DB1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B5D6821" w14:textId="44B93FB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970A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B27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B6F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4C743" w14:textId="77777777" w:rsidR="000236E6" w:rsidRPr="00C30D6B" w:rsidRDefault="000236E6" w:rsidP="001A75DA">
            <w:pPr>
              <w:pStyle w:val="TAL"/>
            </w:pPr>
          </w:p>
        </w:tc>
        <w:tc>
          <w:tcPr>
            <w:tcW w:w="850" w:type="dxa"/>
            <w:shd w:val="clear" w:color="auto" w:fill="auto"/>
          </w:tcPr>
          <w:p w14:paraId="72CD34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2.1, 2.2, 2.3</w:t>
            </w:r>
          </w:p>
        </w:tc>
        <w:tc>
          <w:tcPr>
            <w:tcW w:w="2494" w:type="dxa"/>
            <w:shd w:val="clear" w:color="auto" w:fill="auto"/>
          </w:tcPr>
          <w:p w14:paraId="455B409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Interaction with current session</w:t>
            </w:r>
          </w:p>
        </w:tc>
        <w:tc>
          <w:tcPr>
            <w:tcW w:w="673" w:type="dxa"/>
            <w:shd w:val="clear" w:color="auto" w:fill="auto"/>
          </w:tcPr>
          <w:p w14:paraId="58C9AE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402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D95E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54FCD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DCBC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C4AB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28B8C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44D6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B3DB0A" w14:textId="11CEF1D5"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3E6EC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1514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6AD24F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072986" w14:textId="77777777" w:rsidR="000236E6" w:rsidRPr="00C30D6B" w:rsidRDefault="000236E6" w:rsidP="001A75DA">
            <w:pPr>
              <w:pStyle w:val="TAL"/>
            </w:pPr>
          </w:p>
        </w:tc>
        <w:tc>
          <w:tcPr>
            <w:tcW w:w="850" w:type="dxa"/>
            <w:shd w:val="clear" w:color="auto" w:fill="auto"/>
          </w:tcPr>
          <w:p w14:paraId="14D0BC9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26DFCE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Cyrillic</w:t>
            </w:r>
          </w:p>
        </w:tc>
        <w:tc>
          <w:tcPr>
            <w:tcW w:w="673" w:type="dxa"/>
            <w:shd w:val="clear" w:color="auto" w:fill="auto"/>
          </w:tcPr>
          <w:p w14:paraId="73043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4E86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CA1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7D353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7DEBE4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DB38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A4EE3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F7EF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56521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3D2C2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8C2142" w14:textId="4B20266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5E4DF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51D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D415D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6F1C07" w14:textId="77777777" w:rsidR="000236E6" w:rsidRPr="00C30D6B" w:rsidRDefault="000236E6" w:rsidP="001A75DA">
            <w:pPr>
              <w:pStyle w:val="TAL"/>
            </w:pPr>
          </w:p>
        </w:tc>
        <w:tc>
          <w:tcPr>
            <w:tcW w:w="850" w:type="dxa"/>
            <w:shd w:val="clear" w:color="auto" w:fill="auto"/>
          </w:tcPr>
          <w:p w14:paraId="6092F04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4.1, 4.2</w:t>
            </w:r>
          </w:p>
        </w:tc>
        <w:tc>
          <w:tcPr>
            <w:tcW w:w="2494" w:type="dxa"/>
            <w:shd w:val="clear" w:color="auto" w:fill="auto"/>
          </w:tcPr>
          <w:p w14:paraId="001926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Icons – basic icon</w:t>
            </w:r>
          </w:p>
        </w:tc>
        <w:tc>
          <w:tcPr>
            <w:tcW w:w="673" w:type="dxa"/>
            <w:shd w:val="clear" w:color="auto" w:fill="auto"/>
          </w:tcPr>
          <w:p w14:paraId="5FD82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8C9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2D03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C115 AND</w:t>
            </w:r>
          </w:p>
          <w:p w14:paraId="7BEA2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374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CCAD6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C94A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FEE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335056" w14:textId="2B6D6BA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1A9DA7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39F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3DD4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5A008" w14:textId="77777777" w:rsidR="000236E6" w:rsidRPr="00C30D6B" w:rsidRDefault="000236E6" w:rsidP="001A75DA">
            <w:pPr>
              <w:pStyle w:val="TAL"/>
            </w:pPr>
          </w:p>
        </w:tc>
        <w:tc>
          <w:tcPr>
            <w:tcW w:w="850" w:type="dxa"/>
            <w:shd w:val="clear" w:color="auto" w:fill="auto"/>
          </w:tcPr>
          <w:p w14:paraId="18E93A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466616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56852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E2D1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E86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6A032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69C3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1460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66FD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BD3C2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DBE0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F4C3E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0715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C5887D" w14:textId="1FC878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A121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CAE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125A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1E0F26" w14:textId="77777777" w:rsidR="000236E6" w:rsidRPr="00C30D6B" w:rsidRDefault="000236E6" w:rsidP="001A75DA">
            <w:pPr>
              <w:pStyle w:val="TAL"/>
            </w:pPr>
          </w:p>
        </w:tc>
        <w:tc>
          <w:tcPr>
            <w:tcW w:w="850" w:type="dxa"/>
            <w:shd w:val="clear" w:color="auto" w:fill="auto"/>
          </w:tcPr>
          <w:p w14:paraId="0437CB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6B91096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36237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CC63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0A1A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32AB3E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E78ED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04B03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8E1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0AFA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7E0C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4A23D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20F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F5997E0" w14:textId="68CF501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B2457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2D4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10AF3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5104C" w14:textId="77777777" w:rsidR="000236E6" w:rsidRPr="00C30D6B" w:rsidRDefault="000236E6" w:rsidP="001A75DA">
            <w:pPr>
              <w:pStyle w:val="TAL"/>
            </w:pPr>
          </w:p>
        </w:tc>
        <w:tc>
          <w:tcPr>
            <w:tcW w:w="850" w:type="dxa"/>
            <w:shd w:val="clear" w:color="auto" w:fill="auto"/>
          </w:tcPr>
          <w:p w14:paraId="4EEF0C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shd w:val="clear" w:color="auto" w:fill="auto"/>
          </w:tcPr>
          <w:p w14:paraId="43C427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73A76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8DBE4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DE4D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950FC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2F386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38656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3B8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639644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CD8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6ED2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4B30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383315E" w14:textId="743FCF8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B09BD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C686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ECEA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E56FA" w14:textId="77777777" w:rsidR="000236E6" w:rsidRPr="00C30D6B" w:rsidRDefault="000236E6" w:rsidP="001A75DA">
            <w:pPr>
              <w:pStyle w:val="TAL"/>
            </w:pPr>
          </w:p>
        </w:tc>
        <w:tc>
          <w:tcPr>
            <w:tcW w:w="850" w:type="dxa"/>
            <w:shd w:val="clear" w:color="auto" w:fill="auto"/>
          </w:tcPr>
          <w:p w14:paraId="43FB7C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shd w:val="clear" w:color="auto" w:fill="auto"/>
          </w:tcPr>
          <w:p w14:paraId="21EADA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9BE0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B4ADC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EFD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0A0269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9A621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566EA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847A5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F9AA3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4A6FC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D4C30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EF28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9863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A877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0802C9" w14:textId="4F0A4E9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C5F85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9C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8D29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E2DE6E" w14:textId="77777777" w:rsidR="000236E6" w:rsidRPr="00C30D6B" w:rsidRDefault="000236E6" w:rsidP="001A75DA">
            <w:pPr>
              <w:pStyle w:val="TAL"/>
            </w:pPr>
          </w:p>
        </w:tc>
        <w:tc>
          <w:tcPr>
            <w:tcW w:w="850" w:type="dxa"/>
            <w:shd w:val="clear" w:color="auto" w:fill="auto"/>
          </w:tcPr>
          <w:p w14:paraId="337C0B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shd w:val="clear" w:color="auto" w:fill="auto"/>
          </w:tcPr>
          <w:p w14:paraId="38D91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C592A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C12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7B0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41B7B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0E1F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8AC5C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5CE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2817D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CAF6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A2F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7B0E8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8DBB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10D0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80EBB1" w14:textId="5975756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BDEAD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A448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742A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8F37C" w14:textId="77777777" w:rsidR="000236E6" w:rsidRPr="00C30D6B" w:rsidRDefault="000236E6" w:rsidP="001A75DA">
            <w:pPr>
              <w:pStyle w:val="TAL"/>
            </w:pPr>
          </w:p>
        </w:tc>
        <w:tc>
          <w:tcPr>
            <w:tcW w:w="850" w:type="dxa"/>
            <w:shd w:val="clear" w:color="auto" w:fill="auto"/>
          </w:tcPr>
          <w:p w14:paraId="1E21AA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shd w:val="clear" w:color="auto" w:fill="auto"/>
          </w:tcPr>
          <w:p w14:paraId="0CA7EA0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0C98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F8263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2D4E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D1BE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20284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5ADD1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83B3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36CE0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2F005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10C0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6ACE1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15E20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044C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0A5110" w14:textId="0A26EBDC"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1D4B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017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31DE4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ED28F" w14:textId="77777777" w:rsidR="000236E6" w:rsidRPr="00C30D6B" w:rsidRDefault="000236E6" w:rsidP="001A75DA">
            <w:pPr>
              <w:pStyle w:val="TAL"/>
            </w:pPr>
          </w:p>
        </w:tc>
        <w:tc>
          <w:tcPr>
            <w:tcW w:w="850" w:type="dxa"/>
            <w:shd w:val="clear" w:color="auto" w:fill="auto"/>
          </w:tcPr>
          <w:p w14:paraId="6B008E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shd w:val="clear" w:color="auto" w:fill="auto"/>
          </w:tcPr>
          <w:p w14:paraId="0F618A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2BF81F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DD7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CE7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6DF3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D8CDD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02866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8F199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7A4B6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34F7D6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E926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5882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3BDF1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475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82A6AB" w14:textId="123303C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240B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0DDF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9A3A01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29B96A" w14:textId="77777777" w:rsidR="000236E6" w:rsidRPr="00C30D6B" w:rsidRDefault="000236E6" w:rsidP="001A75DA">
            <w:pPr>
              <w:pStyle w:val="TAL"/>
            </w:pPr>
          </w:p>
        </w:tc>
        <w:tc>
          <w:tcPr>
            <w:tcW w:w="850" w:type="dxa"/>
            <w:shd w:val="clear" w:color="auto" w:fill="auto"/>
          </w:tcPr>
          <w:p w14:paraId="49BAED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shd w:val="clear" w:color="auto" w:fill="auto"/>
          </w:tcPr>
          <w:p w14:paraId="2322FC8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103DC3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C724E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3D5B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24FD97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FB660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2B34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2249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079B1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79DA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754C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F5A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032AD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32970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CFEB0E" w14:textId="4A25C81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792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01E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840D6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40DBE3" w14:textId="77777777" w:rsidR="000236E6" w:rsidRPr="00C30D6B" w:rsidRDefault="000236E6" w:rsidP="001A75DA">
            <w:pPr>
              <w:pStyle w:val="TAL"/>
            </w:pPr>
          </w:p>
        </w:tc>
        <w:tc>
          <w:tcPr>
            <w:tcW w:w="850" w:type="dxa"/>
            <w:shd w:val="clear" w:color="auto" w:fill="auto"/>
          </w:tcPr>
          <w:p w14:paraId="744044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shd w:val="clear" w:color="auto" w:fill="auto"/>
          </w:tcPr>
          <w:p w14:paraId="60A3A0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0546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1BDC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A35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w:t>
            </w:r>
          </w:p>
          <w:p w14:paraId="3F61E0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8FF28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FD23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E88A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A09D2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45EA4A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83B4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4767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EE36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248F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A829D4" w14:textId="267A9E9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C595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9B1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0DCF23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7D52C9" w14:textId="77777777" w:rsidR="000236E6" w:rsidRPr="00C30D6B" w:rsidRDefault="000236E6" w:rsidP="001A75DA">
            <w:pPr>
              <w:pStyle w:val="TAL"/>
            </w:pPr>
          </w:p>
        </w:tc>
        <w:tc>
          <w:tcPr>
            <w:tcW w:w="850" w:type="dxa"/>
            <w:shd w:val="clear" w:color="auto" w:fill="auto"/>
          </w:tcPr>
          <w:p w14:paraId="44DDBA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shd w:val="clear" w:color="auto" w:fill="auto"/>
          </w:tcPr>
          <w:p w14:paraId="0947521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1024A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AED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E8AE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1A8DA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705B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2676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3C367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A63A4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6BB81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D8FD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F864B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E1D6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A282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823265" w14:textId="49228DC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6D420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6CB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0A6770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43CC72" w14:textId="77777777" w:rsidR="000236E6" w:rsidRPr="00C30D6B" w:rsidRDefault="000236E6" w:rsidP="001A75DA">
            <w:pPr>
              <w:pStyle w:val="TAL"/>
            </w:pPr>
          </w:p>
        </w:tc>
        <w:tc>
          <w:tcPr>
            <w:tcW w:w="850" w:type="dxa"/>
            <w:vMerge w:val="restart"/>
            <w:shd w:val="clear" w:color="auto" w:fill="auto"/>
          </w:tcPr>
          <w:p w14:paraId="4F06DCF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55571E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Chinese</w:t>
            </w:r>
          </w:p>
        </w:tc>
        <w:tc>
          <w:tcPr>
            <w:tcW w:w="673" w:type="dxa"/>
            <w:shd w:val="clear" w:color="auto" w:fill="auto"/>
          </w:tcPr>
          <w:p w14:paraId="0A2EB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749E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AF3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7598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1551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7A5B6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B4DF1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2CCD9C" w14:textId="4DA4CD8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9D8BD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268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6C72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0707A" w14:textId="77777777" w:rsidR="000236E6" w:rsidRPr="00C30D6B" w:rsidRDefault="000236E6" w:rsidP="001A75DA">
            <w:pPr>
              <w:pStyle w:val="TAL"/>
            </w:pPr>
          </w:p>
        </w:tc>
        <w:tc>
          <w:tcPr>
            <w:tcW w:w="850" w:type="dxa"/>
            <w:vMerge/>
            <w:shd w:val="clear" w:color="auto" w:fill="auto"/>
          </w:tcPr>
          <w:p w14:paraId="2657CF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1C484F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2DC3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BCB7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D8C6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7E48B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7B35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66A1A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F85E2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7E608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8F7E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5B18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D36941" w14:textId="466C7DA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779DB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8DFCA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1101C5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C074C" w14:textId="77777777" w:rsidR="000236E6" w:rsidRPr="00C30D6B" w:rsidRDefault="000236E6" w:rsidP="001A75DA">
            <w:pPr>
              <w:pStyle w:val="TAL"/>
            </w:pPr>
          </w:p>
        </w:tc>
        <w:tc>
          <w:tcPr>
            <w:tcW w:w="850" w:type="dxa"/>
            <w:vMerge w:val="restart"/>
            <w:shd w:val="clear" w:color="auto" w:fill="auto"/>
          </w:tcPr>
          <w:p w14:paraId="2C30C1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shd w:val="clear" w:color="auto" w:fill="auto"/>
          </w:tcPr>
          <w:p w14:paraId="6581213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UCS2 display in Katakana</w:t>
            </w:r>
          </w:p>
        </w:tc>
        <w:tc>
          <w:tcPr>
            <w:tcW w:w="673" w:type="dxa"/>
            <w:shd w:val="clear" w:color="auto" w:fill="auto"/>
          </w:tcPr>
          <w:p w14:paraId="25E43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E637B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981A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8A32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6D2B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B9A3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5CF2D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03CD92" w14:textId="4B1DD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4F207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4147D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550ADC5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D3EC2" w14:textId="77777777" w:rsidR="000236E6" w:rsidRPr="00C30D6B" w:rsidRDefault="000236E6" w:rsidP="001A75DA">
            <w:pPr>
              <w:pStyle w:val="TAL"/>
            </w:pPr>
          </w:p>
        </w:tc>
        <w:tc>
          <w:tcPr>
            <w:tcW w:w="850" w:type="dxa"/>
            <w:vMerge/>
            <w:shd w:val="clear" w:color="auto" w:fill="auto"/>
          </w:tcPr>
          <w:p w14:paraId="56FD4E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C3C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674C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014E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2BE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w:t>
            </w:r>
          </w:p>
          <w:p w14:paraId="63759B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1DFF8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84C58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3F4D3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026E3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A8AF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07A5B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154234" w14:textId="53F2108A"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7996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DCB4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322B9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22FB93" w14:textId="77777777" w:rsidR="000236E6" w:rsidRPr="00C30D6B" w:rsidRDefault="000236E6" w:rsidP="001A75DA">
            <w:pPr>
              <w:pStyle w:val="TAL"/>
            </w:pPr>
          </w:p>
        </w:tc>
        <w:tc>
          <w:tcPr>
            <w:tcW w:w="850" w:type="dxa"/>
            <w:shd w:val="clear" w:color="auto" w:fill="auto"/>
          </w:tcPr>
          <w:p w14:paraId="461A1F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733571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only NG-RAN bearer specified and gateway proxy identity</w:t>
            </w:r>
          </w:p>
        </w:tc>
        <w:tc>
          <w:tcPr>
            <w:tcW w:w="673" w:type="dxa"/>
            <w:shd w:val="clear" w:color="auto" w:fill="auto"/>
          </w:tcPr>
          <w:p w14:paraId="64610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9FD95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6F4B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18A59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3411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41197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1F424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E33E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812E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67B9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CF8BE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BE3457" w14:textId="77777777" w:rsidR="000236E6" w:rsidRPr="00C30D6B" w:rsidRDefault="000236E6" w:rsidP="001A75DA">
            <w:pPr>
              <w:pStyle w:val="TAL"/>
            </w:pPr>
          </w:p>
        </w:tc>
        <w:tc>
          <w:tcPr>
            <w:tcW w:w="850" w:type="dxa"/>
            <w:shd w:val="clear" w:color="auto" w:fill="auto"/>
          </w:tcPr>
          <w:p w14:paraId="5CEABF3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34B600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xml:space="preserve"> Trigger LAUNCH BROWSER by CALL CONTROL</w:t>
            </w:r>
          </w:p>
        </w:tc>
        <w:tc>
          <w:tcPr>
            <w:tcW w:w="673" w:type="dxa"/>
            <w:shd w:val="clear" w:color="auto" w:fill="auto"/>
          </w:tcPr>
          <w:p w14:paraId="4536CF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2BFBA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6376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32B991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141C9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026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B1A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4218B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E00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81CA48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37EFF8" w14:textId="77777777" w:rsidR="000236E6" w:rsidRPr="00C30D6B" w:rsidRDefault="000236E6" w:rsidP="001A75DA">
            <w:pPr>
              <w:pStyle w:val="TAL"/>
            </w:pPr>
          </w:p>
        </w:tc>
        <w:tc>
          <w:tcPr>
            <w:tcW w:w="850" w:type="dxa"/>
            <w:shd w:val="clear" w:color="auto" w:fill="auto"/>
          </w:tcPr>
          <w:p w14:paraId="54FDD4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28BB45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by MT Call event</w:t>
            </w:r>
          </w:p>
        </w:tc>
        <w:tc>
          <w:tcPr>
            <w:tcW w:w="673" w:type="dxa"/>
            <w:shd w:val="clear" w:color="auto" w:fill="auto"/>
          </w:tcPr>
          <w:p w14:paraId="33679F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69EE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A21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shd w:val="clear" w:color="auto" w:fill="auto"/>
          </w:tcPr>
          <w:p w14:paraId="34114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1540EF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3338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2F89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5B70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AC0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64EDD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07FD3" w14:textId="77777777" w:rsidR="000236E6" w:rsidRPr="00C30D6B" w:rsidRDefault="000236E6" w:rsidP="001A75DA">
            <w:pPr>
              <w:pStyle w:val="TAL"/>
            </w:pPr>
          </w:p>
        </w:tc>
        <w:tc>
          <w:tcPr>
            <w:tcW w:w="850" w:type="dxa"/>
            <w:shd w:val="clear" w:color="auto" w:fill="auto"/>
          </w:tcPr>
          <w:p w14:paraId="78947EA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73CB54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Trigger LAUNCH BROWSER during mobile originated call</w:t>
            </w:r>
          </w:p>
        </w:tc>
        <w:tc>
          <w:tcPr>
            <w:tcW w:w="673" w:type="dxa"/>
            <w:shd w:val="clear" w:color="auto" w:fill="auto"/>
          </w:tcPr>
          <w:p w14:paraId="5A6B6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65A6F6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15C57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C111 AND C231</w:t>
            </w:r>
          </w:p>
        </w:tc>
        <w:tc>
          <w:tcPr>
            <w:tcW w:w="1020" w:type="dxa"/>
            <w:shd w:val="clear" w:color="auto" w:fill="auto"/>
          </w:tcPr>
          <w:p w14:paraId="5E8C8B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E.1/71 AND</w:t>
            </w:r>
          </w:p>
          <w:p w14:paraId="50DAC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90D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4649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E80FB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336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9994147" w14:textId="77777777" w:rsidTr="000076AE">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050901" w14:textId="77777777" w:rsidR="000236E6" w:rsidRPr="00C30D6B" w:rsidRDefault="000236E6" w:rsidP="001A75DA">
            <w:pPr>
              <w:pStyle w:val="TAL"/>
            </w:pPr>
          </w:p>
        </w:tc>
        <w:tc>
          <w:tcPr>
            <w:tcW w:w="850" w:type="dxa"/>
            <w:tcBorders>
              <w:bottom w:val="single" w:sz="4" w:space="0" w:color="auto"/>
            </w:tcBorders>
            <w:shd w:val="clear" w:color="auto" w:fill="auto"/>
          </w:tcPr>
          <w:p w14:paraId="123732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6A8C8E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Trigger LAUNCH BROWSER during mobile terminated call</w:t>
            </w:r>
          </w:p>
        </w:tc>
        <w:tc>
          <w:tcPr>
            <w:tcW w:w="673" w:type="dxa"/>
            <w:tcBorders>
              <w:bottom w:val="single" w:sz="4" w:space="0" w:color="auto"/>
            </w:tcBorders>
            <w:shd w:val="clear" w:color="auto" w:fill="auto"/>
          </w:tcPr>
          <w:p w14:paraId="2D403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376A2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9360A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C111 AND C231</w:t>
            </w:r>
          </w:p>
        </w:tc>
        <w:tc>
          <w:tcPr>
            <w:tcW w:w="1020" w:type="dxa"/>
            <w:tcBorders>
              <w:bottom w:val="single" w:sz="4" w:space="0" w:color="auto"/>
            </w:tcBorders>
            <w:shd w:val="clear" w:color="auto" w:fill="auto"/>
          </w:tcPr>
          <w:p w14:paraId="393AD3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E.1/71 AND</w:t>
            </w:r>
          </w:p>
          <w:p w14:paraId="20E063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4654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341929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4591E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9ECB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076AE" w:rsidRPr="00C30D6B" w14:paraId="352F828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9556545" w14:textId="77777777" w:rsidR="000076AE" w:rsidRPr="00C30D6B" w:rsidRDefault="000076AE" w:rsidP="000076AE">
            <w:pPr>
              <w:pStyle w:val="TAL"/>
            </w:pPr>
          </w:p>
        </w:tc>
        <w:tc>
          <w:tcPr>
            <w:tcW w:w="850" w:type="dxa"/>
            <w:tcBorders>
              <w:bottom w:val="single" w:sz="4" w:space="0" w:color="auto"/>
            </w:tcBorders>
            <w:shd w:val="clear" w:color="auto" w:fill="auto"/>
          </w:tcPr>
          <w:p w14:paraId="5C1AF6A9" w14:textId="19811B74" w:rsidR="000076AE" w:rsidRPr="00C30D6B" w:rsidRDefault="000076AE" w:rsidP="000076AE">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8.</w:t>
            </w:r>
            <w:r>
              <w:rPr>
                <w:rFonts w:eastAsia="SimSun"/>
                <w:lang w:val="en-US" w:eastAsia="zh-CN"/>
              </w:rPr>
              <w:t>6</w:t>
            </w:r>
          </w:p>
        </w:tc>
        <w:tc>
          <w:tcPr>
            <w:tcW w:w="2494" w:type="dxa"/>
            <w:tcBorders>
              <w:bottom w:val="single" w:sz="4" w:space="0" w:color="auto"/>
            </w:tcBorders>
            <w:shd w:val="clear" w:color="auto" w:fill="auto"/>
          </w:tcPr>
          <w:p w14:paraId="11758F22" w14:textId="25C840C4" w:rsidR="000076AE" w:rsidRPr="00C30D6B" w:rsidRDefault="000076AE" w:rsidP="000076AE">
            <w:pPr>
              <w:pStyle w:val="TAL"/>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 xml:space="preserve">2 consecutive </w:t>
            </w:r>
            <w:r>
              <w:t>LAUNCH BROWSER</w:t>
            </w:r>
          </w:p>
        </w:tc>
        <w:tc>
          <w:tcPr>
            <w:tcW w:w="673" w:type="dxa"/>
            <w:tcBorders>
              <w:bottom w:val="single" w:sz="4" w:space="0" w:color="auto"/>
            </w:tcBorders>
            <w:shd w:val="clear" w:color="auto" w:fill="auto"/>
          </w:tcPr>
          <w:p w14:paraId="6600C7BE" w14:textId="0E69785F" w:rsidR="000076AE" w:rsidRPr="00C30D6B" w:rsidRDefault="000076AE" w:rsidP="000076AE">
            <w:pPr>
              <w:pStyle w:val="TAC"/>
              <w:cnfStyle w:val="000000100000" w:firstRow="0" w:lastRow="0" w:firstColumn="0" w:lastColumn="0" w:oddVBand="0" w:evenVBand="0" w:oddHBand="1" w:evenHBand="0" w:firstRowFirstColumn="0" w:firstRowLastColumn="0" w:lastRowFirstColumn="0" w:lastRowLastColumn="0"/>
            </w:pPr>
            <w:r>
              <w:rPr>
                <w:rFonts w:eastAsia="SimSun" w:hint="eastAsia"/>
                <w:lang w:val="en-US" w:eastAsia="zh-CN"/>
              </w:rPr>
              <w:t>Rel-16</w:t>
            </w:r>
          </w:p>
        </w:tc>
        <w:tc>
          <w:tcPr>
            <w:tcW w:w="708" w:type="dxa"/>
            <w:tcBorders>
              <w:bottom w:val="single" w:sz="4" w:space="0" w:color="auto"/>
            </w:tcBorders>
            <w:shd w:val="clear" w:color="auto" w:fill="auto"/>
          </w:tcPr>
          <w:p w14:paraId="46FBAD4C" w14:textId="77777777" w:rsidR="000076AE" w:rsidRPr="00C30D6B" w:rsidRDefault="000076AE" w:rsidP="000076A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F3B8DD4" w14:textId="77777777" w:rsidR="000076AE" w:rsidRDefault="000076AE" w:rsidP="000076AE">
            <w:pPr>
              <w:pStyle w:val="TAC"/>
              <w:cnfStyle w:val="000000100000" w:firstRow="0" w:lastRow="0" w:firstColumn="0" w:lastColumn="0" w:oddVBand="0" w:evenVBand="0" w:oddHBand="1" w:evenHBand="0" w:firstRowFirstColumn="0" w:firstRowLastColumn="0" w:lastRowFirstColumn="0" w:lastRowLastColumn="0"/>
            </w:pPr>
            <w:r>
              <w:t>C111 AND</w:t>
            </w:r>
          </w:p>
          <w:p w14:paraId="2ABCFC7F" w14:textId="77777777" w:rsidR="000076AE" w:rsidRDefault="000076AE" w:rsidP="000076AE">
            <w:pPr>
              <w:pStyle w:val="TAC"/>
              <w:cnfStyle w:val="000000100000" w:firstRow="0" w:lastRow="0" w:firstColumn="0" w:lastColumn="0" w:oddVBand="0" w:evenVBand="0" w:oddHBand="1" w:evenHBand="0" w:firstRowFirstColumn="0" w:firstRowLastColumn="0" w:lastRowFirstColumn="0" w:lastRowLastColumn="0"/>
            </w:pPr>
            <w:r>
              <w:t>C177 AND</w:t>
            </w:r>
          </w:p>
          <w:p w14:paraId="40341E51" w14:textId="2F2F5EFE" w:rsidR="000076AE" w:rsidRPr="00C30D6B" w:rsidRDefault="000076AE" w:rsidP="000076AE">
            <w:pPr>
              <w:pStyle w:val="TAC"/>
              <w:cnfStyle w:val="000000100000" w:firstRow="0" w:lastRow="0" w:firstColumn="0" w:lastColumn="0" w:oddVBand="0" w:evenVBand="0" w:oddHBand="1" w:evenHBand="0" w:firstRowFirstColumn="0" w:firstRowLastColumn="0" w:lastRowFirstColumn="0" w:lastRowLastColumn="0"/>
            </w:pPr>
            <w:r>
              <w:t>C178</w:t>
            </w:r>
            <w:r>
              <w:rPr>
                <w:rFonts w:eastAsia="SimSun" w:hint="eastAsia"/>
                <w:lang w:val="en-US" w:eastAsia="zh-CN"/>
              </w:rPr>
              <w:t xml:space="preserve"> AND C231</w:t>
            </w:r>
          </w:p>
        </w:tc>
        <w:tc>
          <w:tcPr>
            <w:tcW w:w="1020" w:type="dxa"/>
            <w:tcBorders>
              <w:bottom w:val="single" w:sz="4" w:space="0" w:color="auto"/>
            </w:tcBorders>
            <w:shd w:val="clear" w:color="auto" w:fill="auto"/>
          </w:tcPr>
          <w:p w14:paraId="2A7BDDDF" w14:textId="475BFB5B" w:rsidR="000076AE" w:rsidRPr="00C30D6B" w:rsidRDefault="000076AE" w:rsidP="000076AE">
            <w:pPr>
              <w:pStyle w:val="TAC"/>
              <w:cnfStyle w:val="000000100000" w:firstRow="0" w:lastRow="0" w:firstColumn="0" w:lastColumn="0" w:oddVBand="0" w:evenVBand="0" w:oddHBand="1" w:evenHBand="0" w:firstRowFirstColumn="0" w:firstRowLastColumn="0" w:lastRowFirstColumn="0" w:lastRowLastColumn="0"/>
            </w:pPr>
            <w:r>
              <w:rPr>
                <w:snapToGrid w:val="0"/>
                <w:szCs w:val="18"/>
              </w:rPr>
              <w:t>E.1/71 AND E.1/110 AND E.1/111</w:t>
            </w:r>
          </w:p>
        </w:tc>
        <w:tc>
          <w:tcPr>
            <w:tcW w:w="1077" w:type="dxa"/>
            <w:tcBorders>
              <w:bottom w:val="single" w:sz="4" w:space="0" w:color="auto"/>
            </w:tcBorders>
            <w:shd w:val="clear" w:color="auto" w:fill="auto"/>
          </w:tcPr>
          <w:p w14:paraId="6CFB82AF" w14:textId="2EC6BE08" w:rsidR="000076AE" w:rsidRPr="00C30D6B" w:rsidRDefault="000076AE" w:rsidP="000076AE">
            <w:pPr>
              <w:pStyle w:val="TAC"/>
              <w:cnfStyle w:val="000000100000" w:firstRow="0" w:lastRow="0" w:firstColumn="0" w:lastColumn="0" w:oddVBand="0" w:evenVBand="0" w:oddHBand="1" w:evenHBand="0" w:firstRowFirstColumn="0" w:firstRowLastColumn="0" w:lastRowFirstColumn="0" w:lastRowLastColumn="0"/>
            </w:pPr>
            <w:r>
              <w:t>NG-SS only</w:t>
            </w:r>
          </w:p>
        </w:tc>
        <w:tc>
          <w:tcPr>
            <w:tcW w:w="737" w:type="dxa"/>
            <w:tcBorders>
              <w:bottom w:val="single" w:sz="4" w:space="0" w:color="auto"/>
            </w:tcBorders>
            <w:shd w:val="clear" w:color="auto" w:fill="auto"/>
          </w:tcPr>
          <w:p w14:paraId="07D16924" w14:textId="77777777" w:rsidR="000076AE" w:rsidRPr="00C30D6B" w:rsidRDefault="000076AE" w:rsidP="000076A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7BB3D68" w14:textId="77777777" w:rsidR="000076AE" w:rsidRPr="00C30D6B" w:rsidRDefault="000076AE" w:rsidP="000076AE">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BE50A0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A360F" w14:textId="77777777" w:rsidR="000236E6" w:rsidRPr="005A5F64" w:rsidRDefault="000236E6" w:rsidP="001A75DA">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A89B45"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5953ED"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0F564D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2B743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1614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0E3D8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5A54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E706B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9CEC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0FD8D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F8DB3"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71CBD5E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33DA02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4DACD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A3C4D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67A83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5097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636B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B3E36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C3EC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34F15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F13E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0236E6" w:rsidRPr="00C30D6B" w14:paraId="00C99F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264EC5"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0AA8CC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B980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8829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BA85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905E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07CC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B06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49E33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423F4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267F4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241A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168A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0236E6" w:rsidRPr="00C30D6B" w14:paraId="0054FCE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E80161"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C89B48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59DFF0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shd w:val="clear" w:color="auto" w:fill="auto"/>
          </w:tcPr>
          <w:p w14:paraId="7F1339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F96A6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6C8B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C28CF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A3D9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CCDFC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5E18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5DD81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B8E1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BBF3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7E46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0236E6" w:rsidRPr="00C30D6B" w14:paraId="608B72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7754D4"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7FE2F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D6656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08C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CDF1E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9BD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9FB4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CF6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FB530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50C46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E785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6EF30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35D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C0B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082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0236E6" w:rsidRPr="00C30D6B" w14:paraId="47205C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02A7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472A0B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2F7845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5C9CA6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09BB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0D44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1B120B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44B4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CC272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A22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247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574C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18A2F9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8B177D"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5610EB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3400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0060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25D70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C090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76802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C3215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7AF2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FC16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4FC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F1F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9A0A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5A47BF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1C61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5287C2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7D30A9C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4EEF2D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8ADEC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3544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shd w:val="clear" w:color="auto" w:fill="auto"/>
          </w:tcPr>
          <w:p w14:paraId="647F2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DD91F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0D9F33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966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2979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25FE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08E9A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3554E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07F4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34AC5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79C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1368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A02B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63C47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45CFF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CCAB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0CE177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A73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94BC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1CE8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11415E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4866F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0A28EE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175051B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F5AA1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2FC5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62DB3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124CD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8FE94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8D4C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CC48E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A345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B92B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BE14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3531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C60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0236E6" w:rsidRPr="00C30D6B" w14:paraId="0963C9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9835F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C5A83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782FC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CD7D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571E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2DCA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2AB465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5B3E7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1C830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F38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5384D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C013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5C2F4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22BD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6C928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298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0236E6" w:rsidRPr="00C30D6B" w14:paraId="2F5A4A4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3E13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082A3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0EC969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5FE74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5C996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61982C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EAD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A8FA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69ADE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4E536D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A2C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DD7E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01F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7787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96D4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B64BD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DFB5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23341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72CD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529C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A41C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409E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3F1D9F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7D9E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416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D0BB6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056A48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96C6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9FA2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2AC7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38E9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6437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FABA6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84D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1A99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6680E2C0" w14:textId="0871605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7987D2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6AA7BC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3FF0E6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7D777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0791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D5AF4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25648B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1D4B9C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B394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5DCC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6B2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DFD8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CD157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2BC9A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6F6E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E8F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662ED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3E7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095F79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ED54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718E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D7AEC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3FDBFE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75C6B4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FFCC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4DC0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E0B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A6158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89E9D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DD365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979D7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325609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9AA36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2040B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shd w:val="clear" w:color="auto" w:fill="auto"/>
          </w:tcPr>
          <w:p w14:paraId="7033F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CD3B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2064CB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5D9FB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938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BB1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BCF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E413A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93D0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6AAFD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8B9D45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136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0190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4585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25317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EC94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07C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BD8DA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594C6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703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2FFF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644F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C19F7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23E0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6C0D4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0945F9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5C6FE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B1109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B756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6E8D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4F3CAB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59AF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3967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353F2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68AA2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9BA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7803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3D28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4A3C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1184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6F94536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378E6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D5F277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7ABB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D8A50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372B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872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150E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EEA0A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3A505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CD832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D0482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03AC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50A1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A401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DB06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8A16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982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E685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FF221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0895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B25A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shd w:val="clear" w:color="auto" w:fill="auto"/>
          </w:tcPr>
          <w:p w14:paraId="3945BB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4342C4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7CF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3396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22198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5DDD6A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2418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7091A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35C5D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797EED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70E9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7C643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10B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FE39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E4F0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4CD647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0C24F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7F3D7F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0B1520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A4F0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BA362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1838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3E7A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19ED5A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B426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74625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1C12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50C1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1B58F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E43B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C2AB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2C85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0C6D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D69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7AA38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9392C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671BD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shd w:val="clear" w:color="auto" w:fill="auto"/>
          </w:tcPr>
          <w:p w14:paraId="746F35E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6973B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D9F8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0191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EE537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3A89C0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A52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7E23A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EA0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9B2E1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E8946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356F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96AE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AC5C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586F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4CCEC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45242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885D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D65E19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8BF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8DBD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AE20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01C95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739025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C0684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0601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E70BC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F41D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1216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A4E26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327EF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0B2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0792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7CC6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0856C6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986A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059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shd w:val="clear" w:color="auto" w:fill="auto"/>
          </w:tcPr>
          <w:p w14:paraId="240E842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5BF132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F283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5478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3DB25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93F35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900E3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257F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3A843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9310C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9C57D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86F4D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FB98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1B6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4877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1974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6C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314631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0874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379D28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38E749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0B1C7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D0BDA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CE8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F30AC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194B8F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2BD99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A79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7171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12C9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E60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24BEC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669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153A4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DB1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E2CA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76C43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574C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20B0F8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29C29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D1C04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shd w:val="clear" w:color="auto" w:fill="auto"/>
          </w:tcPr>
          <w:p w14:paraId="66EF6C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0A2BFF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4FD83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9ED0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3BA7F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4B1D5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5651C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30AF4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505E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4EF1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383F2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7F319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2690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855D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5BF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069E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EE29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1ED523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40034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2CB524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D20353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7A5C3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D468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3F69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CC4BD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29E1A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766E1B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1BE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FA1C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F1594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F37C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D0BFF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045E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4A012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E80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26AF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2B57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C2D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6162D82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8674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E1E80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shd w:val="clear" w:color="auto" w:fill="auto"/>
          </w:tcPr>
          <w:p w14:paraId="5339940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2F0A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6497D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59B4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87988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98389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645AF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67D2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C1377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EBE6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0074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67E3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36B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F52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2EC4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2008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EE7D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57D88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0A1F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7610CA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12FE1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4ED9B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A8646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3B28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49A5C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0E434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B525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96437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4B370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2F6F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224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67FE0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2E72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814C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35AFC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A3F1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783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7D3C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58A899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E9366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D9D9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shd w:val="clear" w:color="auto" w:fill="auto"/>
          </w:tcPr>
          <w:p w14:paraId="0C689F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24BA66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DFF22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FC81D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B2996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58FF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EDA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A9F4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510BD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485A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8CB8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1268B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6880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0AB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731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4F7B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36F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1E0C27C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17A5F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145F0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1928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3A72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392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1DEB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DA7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9C549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0B1AC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3AC0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F772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AEF5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FC0D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29E14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595C1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D3AC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41B2E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DC7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1F292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DAB2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4C0A610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5E6A7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828008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shd w:val="clear" w:color="auto" w:fill="auto"/>
          </w:tcPr>
          <w:p w14:paraId="61A9CB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9E1B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8CC2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A0B21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8034A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151D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CDC0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71D0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964FB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2011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E333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D46C1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8458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64491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8AE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E5B8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DF27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4F45166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39CF91"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55DCCF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30137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0BD6E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43E5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DCE45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55FF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7419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9CD8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BC648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C5CC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F3589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EC8A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48EE0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08377C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A61E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6F0F0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3826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9359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AFD3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3E2FC2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A2C7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20895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shd w:val="clear" w:color="auto" w:fill="auto"/>
          </w:tcPr>
          <w:p w14:paraId="4E4A893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1C7F8C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3087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C4D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FCEB6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82FA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8702C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6A82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B0C22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97A3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6CB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4CB708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C43E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958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7566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8D9C8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EC1D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D8A199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50B43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381DC2D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8C7D8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C08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9632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0BC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FB86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086082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9776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3BD8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306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128BD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FF5E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9C6B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7603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04620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D5BAB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DC69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CBA3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585A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2C9ECF3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05A53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092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shd w:val="clear" w:color="auto" w:fill="auto"/>
          </w:tcPr>
          <w:p w14:paraId="3819E4A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46589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64D3B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F62C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E083C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D16B7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6B9239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A84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9360C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9385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B728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4AA43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2FA0D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DEFC1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CE9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5096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A72E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3255D68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03BA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97E86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EAC7D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B017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281F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1EA6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8E23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97516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BDBF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E70C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7D958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82D0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3BDD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42F53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69E5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2B0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E20C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FB1E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BBBC5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82E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6BAC1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3E039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2F1BD3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5991936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w:t>
            </w:r>
          </w:p>
        </w:tc>
        <w:tc>
          <w:tcPr>
            <w:tcW w:w="673" w:type="dxa"/>
            <w:shd w:val="clear" w:color="auto" w:fill="auto"/>
          </w:tcPr>
          <w:p w14:paraId="40D1F7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1FE51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48F87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15C81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D39A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4E55D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E3140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27BC679" w14:textId="008AAEA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179F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52B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A49B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9C4D9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8597A8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BBDD99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D507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22610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54EF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A7891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6A42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D8D11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7D267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DC811BA" w14:textId="635AC82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F5CC2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969A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1E3C66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BC1EB"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AAB29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13666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'0B'</w:t>
            </w:r>
          </w:p>
        </w:tc>
        <w:tc>
          <w:tcPr>
            <w:tcW w:w="673" w:type="dxa"/>
            <w:shd w:val="clear" w:color="auto" w:fill="auto"/>
          </w:tcPr>
          <w:p w14:paraId="5A960E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9A5E6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C7899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9B530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1DE1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071C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6F6BD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C02F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D8C45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3E91E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D6FAE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shd w:val="clear" w:color="auto" w:fill="auto"/>
          </w:tcPr>
          <w:p w14:paraId="4075C50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011370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D10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449A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4E324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02C5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A5EE8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65FF22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7C857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BD792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82DB36C" w14:textId="2CBC922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C48F7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5444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1D36135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F092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720A84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E4DA0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8C17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17DD3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392C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35CD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F4EC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26E2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DDEB9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4731F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F8D8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4926D25" w14:textId="594094C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071E0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155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5D90898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91817F"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6F21AD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79FC2D4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5A619F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E24B6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727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6EF990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73339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33EE5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EF7CE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23C90E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33081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6F61F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B1C50C0" w14:textId="1D98544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852A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B436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711BFE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F93765"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FCEE3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4EF5B0D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428F0A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820A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E1C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0BAB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01C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0D4BF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CB9B9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C081658" w14:textId="77E54A2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D4E22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9653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2D8A3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FB6738"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DB39D9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6EB0B5C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BIP is not a 3GPP PS data off exempt service</w:t>
            </w:r>
          </w:p>
        </w:tc>
        <w:tc>
          <w:tcPr>
            <w:tcW w:w="673" w:type="dxa"/>
            <w:shd w:val="clear" w:color="auto" w:fill="auto"/>
          </w:tcPr>
          <w:p w14:paraId="0C3AF8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4D679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5A3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358851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499C8D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5EBF6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85AB3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6AA07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28FA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4041D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1D33B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35556F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29A976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BIP is a 3GPP PS data off exempt service</w:t>
            </w:r>
          </w:p>
        </w:tc>
        <w:tc>
          <w:tcPr>
            <w:tcW w:w="673" w:type="dxa"/>
            <w:shd w:val="clear" w:color="auto" w:fill="auto"/>
          </w:tcPr>
          <w:p w14:paraId="652557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64AB29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5524D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1180BF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1330B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F6E35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20875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29823A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1851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D61EE0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EF2B14"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E546B3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27A20B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0EA8A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6A3C9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6C8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6806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C178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82C97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1C60074" w14:textId="3259D23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shd w:val="clear" w:color="auto" w:fill="auto"/>
          </w:tcPr>
          <w:p w14:paraId="540C5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7F0E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8D4B93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F5D9A9"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2AC15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3EB0092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025C2C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251B9D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F740F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128B75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B336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B5E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56AFA3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2B2099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A143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719C76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A6B13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85446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D2B93E"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6194AD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3586F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72BC21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64EDB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A377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D3107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0C8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CFC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292F9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B88C0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54903B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120F18"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3D9AF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11274E4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2BF1E4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9D09C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3142A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7A746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3D13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D1880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E3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C3AC2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2E79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202E91" w14:textId="77777777" w:rsidR="000236E6" w:rsidRPr="00C30D6B" w:rsidRDefault="000236E6" w:rsidP="001A75DA">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16A735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7AF407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09499F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87F86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F537C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0D464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2EA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B376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6DE96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451C3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6F9EE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B9FE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E02AA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76134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172EB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5FAA0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AF4E5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005CE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82C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521CC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CA29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501F3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F4D23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426A0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67EB36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459FA51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188E02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B0AA3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23FDA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BE54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EAC03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80358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6DB1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2422E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A909CF" w14:textId="77777777" w:rsidTr="00987E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30A18D"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AB292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FB7015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2ABA4C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811EC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2A8D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2C8FD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A659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FC1A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3C52C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E366A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54CD258D"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B27216"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8CF7A1A" w14:textId="60EED04B"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5A8C158E" w14:textId="6DB389B5"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4B23C7D2" w14:textId="1BB6DA05"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6B597F5"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F937595" w14:textId="334C767D"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rsidR="00F059C0">
              <w:t>236</w:t>
            </w:r>
          </w:p>
        </w:tc>
        <w:tc>
          <w:tcPr>
            <w:tcW w:w="1020" w:type="dxa"/>
            <w:tcBorders>
              <w:bottom w:val="single" w:sz="4" w:space="0" w:color="auto"/>
            </w:tcBorders>
            <w:shd w:val="clear" w:color="auto" w:fill="auto"/>
            <w:vAlign w:val="center"/>
          </w:tcPr>
          <w:p w14:paraId="0712BE55" w14:textId="571CAE12"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51C7740" w14:textId="024EC8AD"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017D12D"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CC0A02A"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71FA0043"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783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7DE1E89" w14:textId="21E9E18E"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0F4637BA" w14:textId="65A686DA"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13D498C4" w14:textId="40903788"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F54189"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4E016AA" w14:textId="3C91098C"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43D22ED5" w14:textId="15F21562"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15B6842" w14:textId="032B0F0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ABBA5BC"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BD1FD94"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167E9192"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E900F4"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BD658CB" w14:textId="2CDDEA2F"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91960E1" w14:textId="67B1E89D"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7DA65866" w14:textId="2F35C499"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19A37E3"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45F02F7" w14:textId="172E2ABF"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C018F2E" w14:textId="4588904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2DE9C32" w14:textId="23147300"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11B04C1"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4922ABE"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06B72FE8"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2BC823"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CA9AE46" w14:textId="08DC2C3B"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348F78D0" w14:textId="461A7FC3"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7F1AA50A" w14:textId="01A43F46"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C3A7CE6"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AD65E98" w14:textId="1CBA00E9"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7CF7BB4A" w14:textId="716B1A7F"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6D9106D" w14:textId="34E45D75"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057F9E5"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A1A86EF"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987E3E" w:rsidRPr="00C30D6B" w14:paraId="29699512" w14:textId="77777777" w:rsidTr="00863CB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B589C9"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B73A7D5" w14:textId="7918D2FA"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EFA589E" w14:textId="766CD144" w:rsidR="00987E3E" w:rsidRPr="00C30D6B" w:rsidRDefault="00987E3E" w:rsidP="00987E3E">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5266EC1" w14:textId="47A50614"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E73B548"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FE7CD3" w14:textId="49FCB953" w:rsidR="00987E3E" w:rsidRPr="00C30D6B" w:rsidRDefault="00F059C0" w:rsidP="00987E3E">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9077330" w14:textId="5A30A6AB"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DDAA551" w14:textId="1776DA8C"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48050D0F"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4D2E360" w14:textId="77777777" w:rsidR="00987E3E" w:rsidRPr="00C30D6B" w:rsidRDefault="00987E3E" w:rsidP="00987E3E">
            <w:pPr>
              <w:pStyle w:val="TAC"/>
              <w:cnfStyle w:val="000000000000" w:firstRow="0" w:lastRow="0" w:firstColumn="0" w:lastColumn="0" w:oddVBand="0" w:evenVBand="0" w:oddHBand="0" w:evenHBand="0" w:firstRowFirstColumn="0" w:firstRowLastColumn="0" w:lastRowFirstColumn="0" w:lastRowLastColumn="0"/>
            </w:pPr>
          </w:p>
        </w:tc>
      </w:tr>
      <w:tr w:rsidR="00987E3E" w:rsidRPr="00C30D6B" w14:paraId="3A1DC70A" w14:textId="77777777" w:rsidTr="00863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2889A0C" w14:textId="77777777" w:rsidR="00987E3E" w:rsidRPr="00C30D6B" w:rsidRDefault="00987E3E" w:rsidP="00987E3E">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D8A9546" w14:textId="10A4F41C"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88D933F" w14:textId="4678BFE8" w:rsidR="00987E3E" w:rsidRPr="00C30D6B" w:rsidRDefault="00987E3E" w:rsidP="00987E3E">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5A56922E" w14:textId="216705B1"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632D4B0"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71645F2" w14:textId="27BA6591" w:rsidR="00987E3E" w:rsidRPr="00C30D6B" w:rsidRDefault="00F059C0" w:rsidP="00987E3E">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1C861EDF" w14:textId="53708C8B"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605B0F33" w14:textId="1FCC9594"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0630E97"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3338263" w14:textId="77777777" w:rsidR="00987E3E" w:rsidRPr="00C30D6B" w:rsidRDefault="00987E3E" w:rsidP="00987E3E">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40EA22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7EA126D" w14:textId="77777777" w:rsidR="000236E6" w:rsidRPr="005A5F64" w:rsidRDefault="000236E6" w:rsidP="001A75DA">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9D1E3B2"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9067F"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1B000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DC770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9CF8F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ABF20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146BE3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1FBAC6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10D6D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491A91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06FF79A"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127AC0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A41CF6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19BDB4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DC53A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25A80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4F04C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B448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1C42F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A86F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BB994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98C5E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15852A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5D568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66CDC8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F8CAE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3220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CA1A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B7E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A8BD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30702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FFB6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03125A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2526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47A6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BB82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67E31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DFEE7"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9B8AE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6CFBC82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an invalid channel identifier</w:t>
            </w:r>
          </w:p>
        </w:tc>
        <w:tc>
          <w:tcPr>
            <w:tcW w:w="673" w:type="dxa"/>
            <w:shd w:val="clear" w:color="auto" w:fill="auto"/>
          </w:tcPr>
          <w:p w14:paraId="123B51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8A106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47073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91D7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AE44F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3DA6F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DF02F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623D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CC9B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C33871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F68F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33EB428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64B4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97DA7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83B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9E5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89A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0BADC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B97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46E01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3E0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A7C6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786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C5633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204C5"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70DF9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E19ED8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on an already closed channel</w:t>
            </w:r>
          </w:p>
        </w:tc>
        <w:tc>
          <w:tcPr>
            <w:tcW w:w="673" w:type="dxa"/>
            <w:shd w:val="clear" w:color="auto" w:fill="auto"/>
          </w:tcPr>
          <w:p w14:paraId="63BB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D206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04C89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53483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138B40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5E1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EB56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74D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F59F7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06B1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5E1CB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46805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5B5B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DCCB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885E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A103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12CD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D63BD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7975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ABF1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5542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056CA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4885B"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551FCD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402D84C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left alignment</w:t>
            </w:r>
          </w:p>
        </w:tc>
        <w:tc>
          <w:tcPr>
            <w:tcW w:w="673" w:type="dxa"/>
            <w:shd w:val="clear" w:color="auto" w:fill="auto"/>
          </w:tcPr>
          <w:p w14:paraId="2D4C8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AFA86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7F54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813CC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7A9E73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BAA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2736B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0E4F6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ADAC8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3AF7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43CD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2F76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2EF4A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AB9F355"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59DBB"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4620D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6709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FF54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A6E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0D9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9196B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F4777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3D064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A05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EF29E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AF2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6DC56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F836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60DB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C41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A3C4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857A61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8BDE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C5904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3E0DAE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DF82A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470CE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69F4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2B2D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4E8011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1F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3F0C41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338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83217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B507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DC06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F4AC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9579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79B9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8BB74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028FB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950E59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8447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AFCA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FD80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2F9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369E9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D940A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664C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68D9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02476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1E15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BFDA4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C8F59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57C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CF86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61990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6E20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AAB9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3D8E02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0C001A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AF7AB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A736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79FEE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1D93A8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4C19C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2A808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365CA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328CF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FA7BD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1F0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03B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B25F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7802A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CE45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D5CB1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81E855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5EEB3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5B9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BF59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D918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E95A6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E1769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3351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753C7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2BB7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C1E6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50C17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E21C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C6283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519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D27D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F12F1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61A891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1AD8FC7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115984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22D6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091F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F763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9BC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4A07A3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20A73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60A0D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BB0C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04D95B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1989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52E62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797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F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A9F2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99E268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124D5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82D71A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6EAB8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AB7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03FC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00F1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3AE3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B3582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EEEB1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62C83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B8C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0EF8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102A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DD6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E7476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F668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0B5B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BFA4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04F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B88B3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39C6B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A8A20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600D67D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7D54F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ECD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E00BE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DA1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53D3A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7A57E3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C93E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B792B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7E59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443FB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F0B7E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70B63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AFE6C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A5B8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A149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428189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D139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BC5933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ADC5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8C15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1C4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53C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FDCD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37885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4C09D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5ABD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2DAE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39923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061E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6D608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C06BB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962E8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78AC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77A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747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24361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41FB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D8269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5F051E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62680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BB277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A57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FA4B4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CAF5E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3EC7BB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71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7AC1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B99F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F349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0DA4F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22B8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33DF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02DB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B2B0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FE44E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3D43C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E5D7D7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3A2E7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BA12F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1ACF1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BAB1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F2B92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59BE3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860D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42E5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686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C1D30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6E59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FEDCC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0D93B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8C53D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DB4E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6B85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7D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853C1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5375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448E9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6C1FDAD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1D1BB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A60D0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F2E2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8894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5EDD7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07667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96E5B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9B211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6500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0C33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BBF21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E678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1A31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F851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687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3D7B69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39720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16D80CC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96FC5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08EA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16C6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D165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9390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B5BD2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C9A5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23E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6BFE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A20F1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E9BF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6A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64C4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563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14B8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A04D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74A4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A0EDE8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39A0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B84D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5D91E84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18866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BECE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B0686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465E5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4105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2846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7E2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10037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0185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125D6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3957C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8D9B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915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9B0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34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B63A39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7AF54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32136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C4060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C84B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FE5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62BF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96A91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684A01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A30E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9B8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0BA2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E627A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2F8B6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A7E30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562137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35361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BF5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9F6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41FB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D7B567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752C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A7ECF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6DDF683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2EAEB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F1A60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1EEA6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6E9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BAC03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11511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561A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248A1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6F48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32E20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BB409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E46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BE85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0312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F9C1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5E92E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B0D29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D8CE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1AF6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7355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9F1F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7A64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F75D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6FEBC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5802E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78B2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654B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0F1F3C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C53C2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447EE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6A78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92B9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BEFBF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88CD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BD2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91CE0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C70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41445B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767E158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foreground and background colours</w:t>
            </w:r>
          </w:p>
        </w:tc>
        <w:tc>
          <w:tcPr>
            <w:tcW w:w="673" w:type="dxa"/>
            <w:shd w:val="clear" w:color="auto" w:fill="auto"/>
          </w:tcPr>
          <w:p w14:paraId="5E0CA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60CAF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A494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E32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1575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6E7D18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02C0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4500F4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0A9CA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CC0D8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D43A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95E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DF82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8D2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159C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601E5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ED939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445A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612A1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B986E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1DC9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5F62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1417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8752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723A8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B304A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9D91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35F23E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5A65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BED5C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2C146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67C8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92D6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4C24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2EA8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5E70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C7B3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B8F1E2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C84BB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Default EPS bearer, successful</w:t>
            </w:r>
          </w:p>
        </w:tc>
        <w:tc>
          <w:tcPr>
            <w:tcW w:w="673" w:type="dxa"/>
            <w:shd w:val="clear" w:color="auto" w:fill="auto"/>
          </w:tcPr>
          <w:p w14:paraId="6B0999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60F5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4AE6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5109C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52E0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68D18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E023A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69C7858" w14:textId="3AE370E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BC1A9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944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7BB08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CB1CF"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C3E0FF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F65DC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965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5434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B93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98E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61DB2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C573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A1358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345C392" w14:textId="426F730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66CA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4FF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8BEB0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3F5422"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18B4C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6806AF3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successful</w:t>
            </w:r>
          </w:p>
        </w:tc>
        <w:tc>
          <w:tcPr>
            <w:tcW w:w="673" w:type="dxa"/>
            <w:shd w:val="clear" w:color="auto" w:fill="auto"/>
          </w:tcPr>
          <w:p w14:paraId="637DF5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DF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7AA9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16DF4F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FF1C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A5E1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71C3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1BAD6C0" w14:textId="489DED2D"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7CD5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D70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0236E6" w:rsidRPr="00C30D6B" w14:paraId="0297C3A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C496E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ADE0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886A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57C2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5FDE6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1B8D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260615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7F6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7C777E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3584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3338550" w14:textId="6DA0B2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A8DF8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7C4C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0236E6" w:rsidRPr="00C30D6B" w14:paraId="7E91178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3A8A82"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47E05BB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052B7F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Command qualifier set to 1</w:t>
            </w:r>
          </w:p>
        </w:tc>
        <w:tc>
          <w:tcPr>
            <w:tcW w:w="673" w:type="dxa"/>
            <w:shd w:val="clear" w:color="auto" w:fill="auto"/>
          </w:tcPr>
          <w:p w14:paraId="70B61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3A79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4E7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C230</w:t>
            </w:r>
          </w:p>
        </w:tc>
        <w:tc>
          <w:tcPr>
            <w:tcW w:w="1020" w:type="dxa"/>
            <w:shd w:val="clear" w:color="auto" w:fill="auto"/>
          </w:tcPr>
          <w:p w14:paraId="37434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EA90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60B9B3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F2F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8B72032" w14:textId="48E56E2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45B12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EE2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4C05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400436"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75EE5CC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54699A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CLOSE CHANNEL, NG-RAN, bearer type '03' – Default PDU Session, successful.</w:t>
            </w:r>
          </w:p>
        </w:tc>
        <w:tc>
          <w:tcPr>
            <w:tcW w:w="673" w:type="dxa"/>
            <w:shd w:val="clear" w:color="auto" w:fill="auto"/>
          </w:tcPr>
          <w:p w14:paraId="724C9B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7FF907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927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C232</w:t>
            </w:r>
          </w:p>
        </w:tc>
        <w:tc>
          <w:tcPr>
            <w:tcW w:w="1020" w:type="dxa"/>
            <w:shd w:val="clear" w:color="auto" w:fill="auto"/>
          </w:tcPr>
          <w:p w14:paraId="005FD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D51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11DED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BDFB8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0A92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6E1D816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0882D8B" w14:textId="77777777" w:rsidR="000236E6" w:rsidRPr="00C30D6B" w:rsidRDefault="000236E6" w:rsidP="001A75DA">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34808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3D81FD9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CLOSE CHANNEL, NG-RAN, bearer type '0C',</w:t>
            </w:r>
            <w:r>
              <w:t xml:space="preserve"> </w:t>
            </w:r>
            <w:r w:rsidRPr="00C30D6B">
              <w:t>successful.</w:t>
            </w:r>
          </w:p>
        </w:tc>
        <w:tc>
          <w:tcPr>
            <w:tcW w:w="673" w:type="dxa"/>
            <w:tcBorders>
              <w:bottom w:val="single" w:sz="4" w:space="0" w:color="auto"/>
            </w:tcBorders>
            <w:shd w:val="clear" w:color="auto" w:fill="auto"/>
          </w:tcPr>
          <w:p w14:paraId="3EEA3F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B903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6250A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6129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F52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1367A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1F8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3791C4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5781DD5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FAF3DB" w14:textId="77777777" w:rsidR="000236E6" w:rsidRPr="005A5F64" w:rsidRDefault="000236E6" w:rsidP="001A75DA">
            <w:pPr>
              <w:pStyle w:val="TAL"/>
            </w:pPr>
            <w:r w:rsidRPr="005A5F64">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26A20DA"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B349E"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D9E81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4C94F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9F5E6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9FFA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95CD7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9BBC4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381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EE0B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153ECE"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617236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0B5F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5F4EEB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AD93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AF3E6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9CEB1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79C8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001C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EBA20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74E6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0C680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3A30A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AER008</w:t>
            </w:r>
          </w:p>
        </w:tc>
      </w:tr>
      <w:tr w:rsidR="000236E6" w:rsidRPr="00C30D6B" w14:paraId="5C616C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35DBDA" w14:textId="77777777" w:rsidR="000236E6" w:rsidRPr="00C30D6B" w:rsidRDefault="000236E6" w:rsidP="001A75DA">
            <w:pPr>
              <w:rPr>
                <w:rFonts w:ascii="Arial" w:hAnsi="Arial" w:cs="Arial"/>
                <w:b w:val="0"/>
                <w:bCs w:val="0"/>
                <w:color w:val="000000"/>
                <w:sz w:val="16"/>
                <w:szCs w:val="16"/>
                <w:lang w:val="en-US"/>
              </w:rPr>
            </w:pPr>
          </w:p>
        </w:tc>
        <w:tc>
          <w:tcPr>
            <w:tcW w:w="850" w:type="dxa"/>
            <w:vMerge/>
            <w:shd w:val="clear" w:color="auto" w:fill="auto"/>
          </w:tcPr>
          <w:p w14:paraId="1E400C8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2DFBE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248F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2B053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8028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C90FA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0EE3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C10C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F1632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619495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3948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AF0F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02C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AER008</w:t>
            </w:r>
          </w:p>
        </w:tc>
      </w:tr>
      <w:tr w:rsidR="000236E6" w:rsidRPr="00C30D6B" w14:paraId="094D5E7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8CE9EF"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8F731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1E3192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Already opened channel – E-UTRAN, APN different from default</w:t>
            </w:r>
          </w:p>
        </w:tc>
        <w:tc>
          <w:tcPr>
            <w:tcW w:w="673" w:type="dxa"/>
            <w:shd w:val="clear" w:color="auto" w:fill="auto"/>
          </w:tcPr>
          <w:p w14:paraId="6ECFE9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3A5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E56B4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2F6519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A1DB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606E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14865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15E8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2E0F83F" w14:textId="24C0500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A04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54F5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8B31A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2EB746"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3339FEC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52EFE5F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the length of receive data exceeding the buffer size.</w:t>
            </w:r>
          </w:p>
        </w:tc>
        <w:tc>
          <w:tcPr>
            <w:tcW w:w="673" w:type="dxa"/>
            <w:shd w:val="clear" w:color="auto" w:fill="auto"/>
          </w:tcPr>
          <w:p w14:paraId="58572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2CBC1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DC2C5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41C60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B5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A8894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4B2848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93A0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EB0CDB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FBD0C5"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6A84E2E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70130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receiving 65535 Bytes of data.</w:t>
            </w:r>
          </w:p>
        </w:tc>
        <w:tc>
          <w:tcPr>
            <w:tcW w:w="673" w:type="dxa"/>
            <w:shd w:val="clear" w:color="auto" w:fill="auto"/>
          </w:tcPr>
          <w:p w14:paraId="539D3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1BED6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421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003852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D18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017F1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4333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6A22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2B20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18474" w14:textId="77777777" w:rsidR="000236E6" w:rsidRPr="00C30D6B" w:rsidRDefault="000236E6" w:rsidP="001A75DA">
            <w:pPr>
              <w:rPr>
                <w:rFonts w:ascii="Arial" w:hAnsi="Arial" w:cs="Arial"/>
                <w:b w:val="0"/>
                <w:bCs w:val="0"/>
                <w:color w:val="000000"/>
                <w:sz w:val="16"/>
                <w:szCs w:val="16"/>
                <w:lang w:val="en-US"/>
              </w:rPr>
            </w:pPr>
          </w:p>
        </w:tc>
        <w:tc>
          <w:tcPr>
            <w:tcW w:w="850" w:type="dxa"/>
            <w:shd w:val="clear" w:color="auto" w:fill="auto"/>
          </w:tcPr>
          <w:p w14:paraId="53D34A3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6BD294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refresh after receiving data.</w:t>
            </w:r>
          </w:p>
        </w:tc>
        <w:tc>
          <w:tcPr>
            <w:tcW w:w="673" w:type="dxa"/>
            <w:shd w:val="clear" w:color="auto" w:fill="auto"/>
          </w:tcPr>
          <w:p w14:paraId="089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74654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1F3A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692604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9AA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114BD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3AC93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41E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BC0B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7D1B51" w14:textId="77777777" w:rsidR="000236E6" w:rsidRPr="00C30D6B" w:rsidRDefault="000236E6" w:rsidP="001A75DA">
            <w:pPr>
              <w:keepLines/>
              <w:rPr>
                <w:rFonts w:ascii="Arial" w:hAnsi="Arial" w:cs="Arial"/>
                <w:b w:val="0"/>
                <w:bCs w:val="0"/>
                <w:color w:val="000000"/>
                <w:sz w:val="16"/>
                <w:szCs w:val="16"/>
                <w:lang w:val="en-US"/>
              </w:rPr>
            </w:pPr>
          </w:p>
        </w:tc>
        <w:tc>
          <w:tcPr>
            <w:tcW w:w="850" w:type="dxa"/>
            <w:shd w:val="clear" w:color="auto" w:fill="auto"/>
          </w:tcPr>
          <w:p w14:paraId="1B8DBB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27587B9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RECEIVE DATA</w:t>
            </w:r>
          </w:p>
        </w:tc>
        <w:tc>
          <w:tcPr>
            <w:tcW w:w="673" w:type="dxa"/>
            <w:shd w:val="clear" w:color="auto" w:fill="auto"/>
          </w:tcPr>
          <w:p w14:paraId="088AA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A348B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C94C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3194EF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9A597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20C442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32BC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84E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3DE5FC"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0BDB7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9EFAD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AD10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508E94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8F5CE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8FE02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A8F7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24191C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276E2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5EC4E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57E0C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FA2F9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A3EA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15AA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363F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392B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45C9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EBA41D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CE99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F89EE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96D5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A9955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76405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3299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3F1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A87DB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00F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438B3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E4989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62F2F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B2C1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59FC1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CF78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437D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289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CC6E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1DE0C4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C791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043D88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47AD2B7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596A74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059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689B9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970E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3A208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4991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A7227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84FC6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785CF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6B27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E3C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8A2A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9973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43F763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8A306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066F97C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21E047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49DD6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63D5F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7C24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49694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FC13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26AF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3CF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7D92D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BCD2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3E26C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0696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5A6B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C6C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6D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BF597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A5D93D"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328BF62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3E6E9C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346436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8F49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B0B21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1ADF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2EEAB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93D49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F337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59F6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A57E5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148C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5172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A2C3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0B8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3A092B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B74BE9"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DE7FA3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760DC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FA8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4B113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4D6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D54E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7C3D0B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E155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B920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C8D97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EEC32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659F3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E411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8117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76F59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B840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41DE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29CB5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86B17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F6257B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3ACC4A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A482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C831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1D4E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B490D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C8DAA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E381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FF16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7B1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E5F4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9304B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BA6B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BD3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5A6F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868F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D95FC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0560C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35DCFC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F84B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067CC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91AEA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A372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16369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DE29C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99BF0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E679D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812EA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8C5D0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EEC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DDDB6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DB7E0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2E59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AA9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F7B1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5D0D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8EC9F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3CF4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076A8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733338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0F11B6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A00A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D02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7AD85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6F677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3846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904F4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E1B8A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A01A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61E8B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CD54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CC03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880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E0CF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42E8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6CD5E9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9825"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FC8BC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EF8F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599A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9365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B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78E95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0CEA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E811F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AA4E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98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1EC0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F6AB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01BA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10AAA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2F5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5BE6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AF5C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7B1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C0E664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2BD1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70D0D5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4AC4E7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7EE62B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2FF6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1E7F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30D93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3AF01F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8FADA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A8FF9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63ED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92C3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D5229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41BB5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0485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6F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B03C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08E3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DD257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7755F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028BA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8199D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7F869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E9F4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4BD9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1DEEC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01A2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70FB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22DA6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5A9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A21B2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CDD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862E2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49EFD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27F9F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0A38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34E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78A8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67B87C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F2B5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54305BD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5E40A8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71840C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1CE1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EBE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E2CE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D1D77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2E8B3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E0A1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0B1ED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FBA0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448D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9EA2A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75B7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35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FCA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9BDD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615F741"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157BAC"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7F3631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2167C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59723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2B3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E9FF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EB5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4C6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88872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594B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31CC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7F7DB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5719F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2FD1B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321F6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03E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1933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C8F2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059A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8BB07F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BB3B14"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10D626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0282E01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71DAB8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EE8D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48B06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889D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818D9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C54E6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01A43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A9722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0D88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94C8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18E5E7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6E24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6C5A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E101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F94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97E23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2E4143"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6B8A84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C11AD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326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0BD4A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EF3B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CC9ED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A524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F70FA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C48A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9D59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54777D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7295A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88B84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B546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03977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7A4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219B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48F9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2F5E42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CF0FF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4A4F78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77B822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6E160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F1E2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38CD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C1681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3661B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D1CFA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CCF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213E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BEFD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72174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98E6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8126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60A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3729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722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A615F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3E3F46"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450E46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B2C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55AA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70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ECC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7552C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99E22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62915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4AF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53F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2725C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4874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EB9D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B07C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45786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CA00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8A34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FB29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A093A4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AA39BA"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val="restart"/>
            <w:shd w:val="clear" w:color="auto" w:fill="auto"/>
          </w:tcPr>
          <w:p w14:paraId="71756F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414781B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Text attribute– foreground and background colours</w:t>
            </w:r>
          </w:p>
        </w:tc>
        <w:tc>
          <w:tcPr>
            <w:tcW w:w="673" w:type="dxa"/>
            <w:shd w:val="clear" w:color="auto" w:fill="auto"/>
          </w:tcPr>
          <w:p w14:paraId="6F4960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D102E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0D9FB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588D6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DAA85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21CB01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14A8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79014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D725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785CB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2DEDC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AAE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A9BD3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1D49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A3BF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08D20E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0EA3AB"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shd w:val="clear" w:color="auto" w:fill="auto"/>
          </w:tcPr>
          <w:p w14:paraId="2FA9AF1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BAEC2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5FC4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0C0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1BB9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A0E8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5F46C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2CEFB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862E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DA6D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442B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D7D1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30D8F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A3815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9781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34540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CDEB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C069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E1DF0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44504" w14:textId="77777777" w:rsidR="000236E6" w:rsidRPr="005A5F64" w:rsidRDefault="000236E6" w:rsidP="001A75DA">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989719"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CE98275"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53E9D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260B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A5A6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1F31B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6844A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24B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D8E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8C2E51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DAAC2E1"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1B03219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622D187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7116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12E9A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3FCF5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3A5AEA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EFA3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206ADE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DAA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5A7AF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D0F8D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4DF33A7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BF3BB" w14:textId="77777777" w:rsidR="000236E6" w:rsidRPr="00C30D6B" w:rsidRDefault="000236E6" w:rsidP="001A75DA">
            <w:pPr>
              <w:pStyle w:val="TAL"/>
            </w:pPr>
          </w:p>
        </w:tc>
        <w:tc>
          <w:tcPr>
            <w:tcW w:w="850" w:type="dxa"/>
            <w:vMerge/>
            <w:shd w:val="clear" w:color="auto" w:fill="auto"/>
          </w:tcPr>
          <w:p w14:paraId="0C222C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608222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135E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178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6D0A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33056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0727C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2FA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5D90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12DC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94AD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C04A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C87E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16DA66" w14:textId="77777777" w:rsidR="000236E6" w:rsidRPr="00C30D6B" w:rsidRDefault="000236E6" w:rsidP="001A75DA">
            <w:pPr>
              <w:pStyle w:val="TAL"/>
            </w:pPr>
          </w:p>
        </w:tc>
        <w:tc>
          <w:tcPr>
            <w:tcW w:w="850" w:type="dxa"/>
            <w:vMerge w:val="restart"/>
            <w:shd w:val="clear" w:color="auto" w:fill="auto"/>
          </w:tcPr>
          <w:p w14:paraId="12C5358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32A23D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w:t>
            </w:r>
          </w:p>
        </w:tc>
        <w:tc>
          <w:tcPr>
            <w:tcW w:w="673" w:type="dxa"/>
            <w:shd w:val="clear" w:color="auto" w:fill="auto"/>
          </w:tcPr>
          <w:p w14:paraId="150C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D3287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6764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1AA373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14E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E2AC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74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275A1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B7E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17A01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BAC016" w14:textId="77777777" w:rsidR="000236E6" w:rsidRPr="00C30D6B" w:rsidRDefault="000236E6" w:rsidP="001A75DA">
            <w:pPr>
              <w:pStyle w:val="TAL"/>
            </w:pPr>
          </w:p>
        </w:tc>
        <w:tc>
          <w:tcPr>
            <w:tcW w:w="850" w:type="dxa"/>
            <w:vMerge/>
            <w:shd w:val="clear" w:color="auto" w:fill="auto"/>
          </w:tcPr>
          <w:p w14:paraId="4867F2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C8F87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F055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D1A72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AC23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8D2AC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312D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AB22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02881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ECD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7CA8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5F06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017C8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A477D6" w14:textId="77777777" w:rsidR="000236E6" w:rsidRPr="00C30D6B" w:rsidRDefault="000236E6" w:rsidP="001A75DA">
            <w:pPr>
              <w:pStyle w:val="TAL"/>
            </w:pPr>
          </w:p>
        </w:tc>
        <w:tc>
          <w:tcPr>
            <w:tcW w:w="850" w:type="dxa"/>
            <w:vMerge w:val="restart"/>
            <w:shd w:val="clear" w:color="auto" w:fill="auto"/>
          </w:tcPr>
          <w:p w14:paraId="4095F6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40F27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Tx buffer fully used</w:t>
            </w:r>
          </w:p>
        </w:tc>
        <w:tc>
          <w:tcPr>
            <w:tcW w:w="673" w:type="dxa"/>
            <w:shd w:val="clear" w:color="auto" w:fill="auto"/>
          </w:tcPr>
          <w:p w14:paraId="646A45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BE87D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124B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7921EF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5EDF0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42951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2F5C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FD5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4480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60E18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13D17D" w14:textId="77777777" w:rsidR="000236E6" w:rsidRPr="00C30D6B" w:rsidRDefault="000236E6" w:rsidP="001A75DA">
            <w:pPr>
              <w:pStyle w:val="TAL"/>
            </w:pPr>
          </w:p>
        </w:tc>
        <w:tc>
          <w:tcPr>
            <w:tcW w:w="850" w:type="dxa"/>
            <w:vMerge/>
            <w:shd w:val="clear" w:color="auto" w:fill="auto"/>
          </w:tcPr>
          <w:p w14:paraId="16587EF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0B2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21DD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4BF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596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2E00A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FAB9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8B2E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1E32F9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A4C9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C30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7DED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332BC9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2E05" w14:textId="77777777" w:rsidR="000236E6" w:rsidRPr="00C30D6B" w:rsidRDefault="000236E6" w:rsidP="001A75DA">
            <w:pPr>
              <w:pStyle w:val="TAL"/>
            </w:pPr>
          </w:p>
        </w:tc>
        <w:tc>
          <w:tcPr>
            <w:tcW w:w="850" w:type="dxa"/>
            <w:vMerge w:val="restart"/>
            <w:shd w:val="clear" w:color="auto" w:fill="auto"/>
          </w:tcPr>
          <w:p w14:paraId="353D4C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BB876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 consecutive SEND DATA Store mode</w:t>
            </w:r>
          </w:p>
        </w:tc>
        <w:tc>
          <w:tcPr>
            <w:tcW w:w="673" w:type="dxa"/>
            <w:shd w:val="clear" w:color="auto" w:fill="auto"/>
          </w:tcPr>
          <w:p w14:paraId="3EAB6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0BF22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F8EF6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3AA02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BBC9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3B38E3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06D8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F19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8638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887455" w14:textId="77777777" w:rsidTr="001A75DA">
        <w:trPr>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793C39" w14:textId="77777777" w:rsidR="000236E6" w:rsidRPr="00C30D6B" w:rsidRDefault="000236E6" w:rsidP="001A75DA">
            <w:pPr>
              <w:pStyle w:val="TAL"/>
            </w:pPr>
          </w:p>
        </w:tc>
        <w:tc>
          <w:tcPr>
            <w:tcW w:w="850" w:type="dxa"/>
            <w:vMerge/>
            <w:shd w:val="clear" w:color="auto" w:fill="auto"/>
          </w:tcPr>
          <w:p w14:paraId="52085B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A772A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3E580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712C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B9C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DE0C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9121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B27D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7D748D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6EE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CAC4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DA66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A749D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E3A24B" w14:textId="77777777" w:rsidR="000236E6" w:rsidRPr="00C30D6B" w:rsidRDefault="000236E6" w:rsidP="001A75DA">
            <w:pPr>
              <w:pStyle w:val="TAL"/>
            </w:pPr>
          </w:p>
        </w:tc>
        <w:tc>
          <w:tcPr>
            <w:tcW w:w="850" w:type="dxa"/>
            <w:vMerge w:val="restart"/>
            <w:shd w:val="clear" w:color="auto" w:fill="auto"/>
          </w:tcPr>
          <w:p w14:paraId="57D5E0A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31926F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with a bad channel identifier</w:t>
            </w:r>
          </w:p>
        </w:tc>
        <w:tc>
          <w:tcPr>
            <w:tcW w:w="673" w:type="dxa"/>
            <w:shd w:val="clear" w:color="auto" w:fill="auto"/>
          </w:tcPr>
          <w:p w14:paraId="36F97F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8D84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C25BD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EF111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4711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E7CAF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75C7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7080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01A1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5849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C8DBE0" w14:textId="77777777" w:rsidR="000236E6" w:rsidRPr="00C30D6B" w:rsidRDefault="000236E6" w:rsidP="001A75DA">
            <w:pPr>
              <w:pStyle w:val="TAL"/>
            </w:pPr>
          </w:p>
        </w:tc>
        <w:tc>
          <w:tcPr>
            <w:tcW w:w="850" w:type="dxa"/>
            <w:vMerge/>
            <w:shd w:val="clear" w:color="auto" w:fill="auto"/>
          </w:tcPr>
          <w:p w14:paraId="0D5E46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4C1389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A5B7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7E7D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9F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619E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FFF89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3CBF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0A88D6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900F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7A88D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571F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5A4DC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111A8" w14:textId="77777777" w:rsidR="000236E6" w:rsidRPr="00C30D6B" w:rsidRDefault="000236E6" w:rsidP="001A75DA">
            <w:pPr>
              <w:pStyle w:val="TAL"/>
            </w:pPr>
          </w:p>
        </w:tc>
        <w:tc>
          <w:tcPr>
            <w:tcW w:w="850" w:type="dxa"/>
            <w:vMerge w:val="restart"/>
            <w:shd w:val="clear" w:color="auto" w:fill="auto"/>
          </w:tcPr>
          <w:p w14:paraId="783F3D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2D1473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left alignment</w:t>
            </w:r>
          </w:p>
        </w:tc>
        <w:tc>
          <w:tcPr>
            <w:tcW w:w="673" w:type="dxa"/>
            <w:shd w:val="clear" w:color="auto" w:fill="auto"/>
          </w:tcPr>
          <w:p w14:paraId="04AF60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1AAF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5D303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B44A1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12E2DB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419A8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75DE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A1EC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3F8F9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7F0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5598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B87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EB0C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D661EC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66F261" w14:textId="77777777" w:rsidR="000236E6" w:rsidRPr="00C30D6B" w:rsidRDefault="000236E6" w:rsidP="001A75DA">
            <w:pPr>
              <w:pStyle w:val="TAL"/>
            </w:pPr>
          </w:p>
        </w:tc>
        <w:tc>
          <w:tcPr>
            <w:tcW w:w="850" w:type="dxa"/>
            <w:vMerge/>
            <w:shd w:val="clear" w:color="auto" w:fill="auto"/>
          </w:tcPr>
          <w:p w14:paraId="7E6D75A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48C3E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90E6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DE74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2DF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72DCF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3379BD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05BCB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9AF1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F2ABD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5BD5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BDFDA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5BD0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50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9346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0052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B413D"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B848BC" w14:textId="77777777" w:rsidR="000236E6" w:rsidRPr="00C30D6B" w:rsidRDefault="000236E6" w:rsidP="001A75DA">
            <w:pPr>
              <w:pStyle w:val="TAL"/>
            </w:pPr>
          </w:p>
        </w:tc>
        <w:tc>
          <w:tcPr>
            <w:tcW w:w="850" w:type="dxa"/>
            <w:vMerge w:val="restart"/>
            <w:shd w:val="clear" w:color="auto" w:fill="auto"/>
          </w:tcPr>
          <w:p w14:paraId="05CB18D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5B856B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center alignment</w:t>
            </w:r>
          </w:p>
        </w:tc>
        <w:tc>
          <w:tcPr>
            <w:tcW w:w="673" w:type="dxa"/>
            <w:shd w:val="clear" w:color="auto" w:fill="auto"/>
          </w:tcPr>
          <w:p w14:paraId="286B24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1608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E3621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DAF25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2350CD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F3ED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1DC61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A2CC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06989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321B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B4A2A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5F7C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2BD5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F6B74D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C28DF6" w14:textId="77777777" w:rsidR="000236E6" w:rsidRPr="00C30D6B" w:rsidRDefault="000236E6" w:rsidP="001A75DA">
            <w:pPr>
              <w:pStyle w:val="TAL"/>
            </w:pPr>
          </w:p>
        </w:tc>
        <w:tc>
          <w:tcPr>
            <w:tcW w:w="850" w:type="dxa"/>
            <w:vMerge/>
            <w:shd w:val="clear" w:color="auto" w:fill="auto"/>
          </w:tcPr>
          <w:p w14:paraId="69CCF72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3346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33BF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3F77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DDBA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366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8ACF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F569D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8D9F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D252F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93A6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96203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01AAA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0679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7289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23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BA834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6EEC65" w14:textId="77777777" w:rsidR="000236E6" w:rsidRPr="00C30D6B" w:rsidRDefault="000236E6" w:rsidP="001A75DA">
            <w:pPr>
              <w:pStyle w:val="TAL"/>
            </w:pPr>
          </w:p>
        </w:tc>
        <w:tc>
          <w:tcPr>
            <w:tcW w:w="850" w:type="dxa"/>
            <w:vMerge w:val="restart"/>
            <w:shd w:val="clear" w:color="auto" w:fill="auto"/>
          </w:tcPr>
          <w:p w14:paraId="326FBBD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0385856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right alignment</w:t>
            </w:r>
          </w:p>
        </w:tc>
        <w:tc>
          <w:tcPr>
            <w:tcW w:w="673" w:type="dxa"/>
            <w:shd w:val="clear" w:color="auto" w:fill="auto"/>
          </w:tcPr>
          <w:p w14:paraId="345B0A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BBDF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DB1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512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44E394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C3C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5CCF3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BDB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04378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77BD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B8A7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F25D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F66C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06964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4BB282" w14:textId="77777777" w:rsidR="000236E6" w:rsidRPr="00C30D6B" w:rsidRDefault="000236E6" w:rsidP="001A75DA">
            <w:pPr>
              <w:pStyle w:val="TAL"/>
            </w:pPr>
          </w:p>
        </w:tc>
        <w:tc>
          <w:tcPr>
            <w:tcW w:w="850" w:type="dxa"/>
            <w:vMerge/>
            <w:shd w:val="clear" w:color="auto" w:fill="auto"/>
          </w:tcPr>
          <w:p w14:paraId="6E0BEC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6AE1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614D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F9EB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C9B2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6DF31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1B7B19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94C6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8985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D217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D1BC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72FB5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4826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ACC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B67D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0A40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93F0B5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3D352E" w14:textId="77777777" w:rsidR="000236E6" w:rsidRPr="00C30D6B" w:rsidRDefault="000236E6" w:rsidP="001A75DA">
            <w:pPr>
              <w:pStyle w:val="TAL"/>
            </w:pPr>
          </w:p>
        </w:tc>
        <w:tc>
          <w:tcPr>
            <w:tcW w:w="850" w:type="dxa"/>
            <w:vMerge w:val="restart"/>
            <w:shd w:val="clear" w:color="auto" w:fill="auto"/>
          </w:tcPr>
          <w:p w14:paraId="552E124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38043F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Text attribute – large font size</w:t>
            </w:r>
          </w:p>
        </w:tc>
        <w:tc>
          <w:tcPr>
            <w:tcW w:w="673" w:type="dxa"/>
            <w:shd w:val="clear" w:color="auto" w:fill="auto"/>
          </w:tcPr>
          <w:p w14:paraId="4ABB9B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461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2224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BF1F4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C2A61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0F1A3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1168E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769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65718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65C80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5C7C0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B2452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8904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7B72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E1E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794092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2082D" w14:textId="77777777" w:rsidR="000236E6" w:rsidRPr="00C30D6B" w:rsidRDefault="000236E6" w:rsidP="001A75DA">
            <w:pPr>
              <w:pStyle w:val="TAL"/>
            </w:pPr>
          </w:p>
        </w:tc>
        <w:tc>
          <w:tcPr>
            <w:tcW w:w="850" w:type="dxa"/>
            <w:vMerge/>
            <w:shd w:val="clear" w:color="auto" w:fill="auto"/>
          </w:tcPr>
          <w:p w14:paraId="7D2099C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B996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78DE19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B7861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4FF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D903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6F5EF5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8F98F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8FCE0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3CD3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094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C8E76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077FB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5ED45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A8EF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A24BF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EDC0A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A79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4141ECA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0EFD7" w14:textId="77777777" w:rsidR="000236E6" w:rsidRPr="00C30D6B" w:rsidRDefault="000236E6" w:rsidP="001A75DA">
            <w:pPr>
              <w:pStyle w:val="TAL"/>
            </w:pPr>
          </w:p>
        </w:tc>
        <w:tc>
          <w:tcPr>
            <w:tcW w:w="850" w:type="dxa"/>
            <w:vMerge w:val="restart"/>
            <w:shd w:val="clear" w:color="auto" w:fill="auto"/>
          </w:tcPr>
          <w:p w14:paraId="716E0B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25CBA66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lang w:val="fr-FR"/>
              </w:rPr>
            </w:pPr>
            <w:r w:rsidRPr="00C30D6B">
              <w:t>Text attribute – small font size</w:t>
            </w:r>
          </w:p>
        </w:tc>
        <w:tc>
          <w:tcPr>
            <w:tcW w:w="673" w:type="dxa"/>
            <w:shd w:val="clear" w:color="auto" w:fill="auto"/>
          </w:tcPr>
          <w:p w14:paraId="10BBEF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4F1F7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1B1C8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5BAF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47A6E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07ECE6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4D2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880B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D3D6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376E1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14D6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44AD7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3258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466C63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CF6A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666DEC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1FBD60" w14:textId="77777777" w:rsidR="000236E6" w:rsidRPr="00C30D6B" w:rsidRDefault="000236E6" w:rsidP="001A75DA">
            <w:pPr>
              <w:pStyle w:val="TAL"/>
            </w:pPr>
          </w:p>
        </w:tc>
        <w:tc>
          <w:tcPr>
            <w:tcW w:w="850" w:type="dxa"/>
            <w:vMerge/>
            <w:shd w:val="clear" w:color="auto" w:fill="auto"/>
          </w:tcPr>
          <w:p w14:paraId="71B0BA0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3DD9A8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7EDE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25E9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886B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29EF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7306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689F3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5421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812A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36B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B4108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8E891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D1CC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A07D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03F2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8799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296D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00F2D7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7CD7FF" w14:textId="77777777" w:rsidR="000236E6" w:rsidRPr="00C30D6B" w:rsidRDefault="000236E6" w:rsidP="001A75DA">
            <w:pPr>
              <w:pStyle w:val="TAL"/>
            </w:pPr>
          </w:p>
        </w:tc>
        <w:tc>
          <w:tcPr>
            <w:tcW w:w="850" w:type="dxa"/>
            <w:vMerge w:val="restart"/>
            <w:shd w:val="clear" w:color="auto" w:fill="auto"/>
          </w:tcPr>
          <w:p w14:paraId="777746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35E4E9C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bold on</w:t>
            </w:r>
          </w:p>
        </w:tc>
        <w:tc>
          <w:tcPr>
            <w:tcW w:w="673" w:type="dxa"/>
            <w:shd w:val="clear" w:color="auto" w:fill="auto"/>
          </w:tcPr>
          <w:p w14:paraId="29E9BB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6D79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F65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EA282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B6236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01E134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79E70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454F5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A58A5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5D99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8DA9B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93FB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1586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DA11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D574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D67D87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388C89" w14:textId="77777777" w:rsidR="000236E6" w:rsidRPr="00C30D6B" w:rsidRDefault="000236E6" w:rsidP="001A75DA">
            <w:pPr>
              <w:pStyle w:val="TAL"/>
            </w:pPr>
          </w:p>
        </w:tc>
        <w:tc>
          <w:tcPr>
            <w:tcW w:w="850" w:type="dxa"/>
            <w:vMerge/>
            <w:shd w:val="clear" w:color="auto" w:fill="auto"/>
          </w:tcPr>
          <w:p w14:paraId="37745F4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770C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337D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5CA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865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5C76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4736D1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D0315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52D5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6CE9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E804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217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148C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0C856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0B7C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BAFC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64B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FD24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DC93D1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E80786" w14:textId="77777777" w:rsidR="000236E6" w:rsidRPr="00C30D6B" w:rsidRDefault="000236E6" w:rsidP="001A75DA">
            <w:pPr>
              <w:pStyle w:val="TAL"/>
            </w:pPr>
          </w:p>
        </w:tc>
        <w:tc>
          <w:tcPr>
            <w:tcW w:w="850" w:type="dxa"/>
            <w:vMerge w:val="restart"/>
            <w:shd w:val="clear" w:color="auto" w:fill="auto"/>
          </w:tcPr>
          <w:p w14:paraId="577585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5295600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italic on</w:t>
            </w:r>
          </w:p>
        </w:tc>
        <w:tc>
          <w:tcPr>
            <w:tcW w:w="673" w:type="dxa"/>
            <w:shd w:val="clear" w:color="auto" w:fill="auto"/>
          </w:tcPr>
          <w:p w14:paraId="479229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D5244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095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8777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A428F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567E9D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27AD4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D300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A1B4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91E7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2C7D03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EF3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E74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CC235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78AE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73A628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39173B" w14:textId="77777777" w:rsidR="000236E6" w:rsidRPr="00C30D6B" w:rsidRDefault="000236E6" w:rsidP="001A75DA">
            <w:pPr>
              <w:pStyle w:val="TAL"/>
            </w:pPr>
          </w:p>
        </w:tc>
        <w:tc>
          <w:tcPr>
            <w:tcW w:w="850" w:type="dxa"/>
            <w:vMerge/>
            <w:shd w:val="clear" w:color="auto" w:fill="auto"/>
          </w:tcPr>
          <w:p w14:paraId="653D330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7DAC8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F40B7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0C5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B42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C89A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A0CB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BA890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CCF91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12A5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0599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FB5C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1275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1DCD07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DB1A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44EB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04C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6600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96D749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E2B579" w14:textId="77777777" w:rsidR="000236E6" w:rsidRPr="00C30D6B" w:rsidRDefault="000236E6" w:rsidP="001A75DA">
            <w:pPr>
              <w:pStyle w:val="TAL"/>
            </w:pPr>
          </w:p>
        </w:tc>
        <w:tc>
          <w:tcPr>
            <w:tcW w:w="850" w:type="dxa"/>
            <w:vMerge w:val="restart"/>
            <w:shd w:val="clear" w:color="auto" w:fill="auto"/>
          </w:tcPr>
          <w:p w14:paraId="4558DA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7CBF1CB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underline on</w:t>
            </w:r>
          </w:p>
        </w:tc>
        <w:tc>
          <w:tcPr>
            <w:tcW w:w="673" w:type="dxa"/>
            <w:shd w:val="clear" w:color="auto" w:fill="auto"/>
          </w:tcPr>
          <w:p w14:paraId="4ABCC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4C0B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68D3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99C9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9E3B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FAA6E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86832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07424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98B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73BB9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93B0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37CA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5842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F1F1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C415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6E7CDB3"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F3D05" w14:textId="77777777" w:rsidR="000236E6" w:rsidRPr="00C30D6B" w:rsidRDefault="000236E6" w:rsidP="001A75DA">
            <w:pPr>
              <w:pStyle w:val="TAL"/>
            </w:pPr>
          </w:p>
        </w:tc>
        <w:tc>
          <w:tcPr>
            <w:tcW w:w="850" w:type="dxa"/>
            <w:vMerge/>
            <w:shd w:val="clear" w:color="auto" w:fill="auto"/>
          </w:tcPr>
          <w:p w14:paraId="7474B3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0693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35961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04DE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D6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619C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712F9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EC6C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21A0A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C1A0E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BAC0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D8584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64A2D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6C53A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768D9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75E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4A69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BF59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B00148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5CB385F" w14:textId="77777777" w:rsidR="000236E6" w:rsidRPr="00C30D6B" w:rsidRDefault="000236E6" w:rsidP="001A75DA">
            <w:pPr>
              <w:pStyle w:val="TAL"/>
            </w:pPr>
          </w:p>
        </w:tc>
        <w:tc>
          <w:tcPr>
            <w:tcW w:w="850" w:type="dxa"/>
            <w:vMerge w:val="restart"/>
            <w:shd w:val="clear" w:color="auto" w:fill="auto"/>
          </w:tcPr>
          <w:p w14:paraId="403E87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39DC592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 strikethrough on</w:t>
            </w:r>
          </w:p>
        </w:tc>
        <w:tc>
          <w:tcPr>
            <w:tcW w:w="673" w:type="dxa"/>
            <w:shd w:val="clear" w:color="auto" w:fill="auto"/>
          </w:tcPr>
          <w:p w14:paraId="5555CB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5A5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FCB99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0C981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D69A2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8909D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E7F6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3FA39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1816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C0F5B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4305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C80CF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9D87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67F5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418E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03B6CB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1F569A" w14:textId="77777777" w:rsidR="000236E6" w:rsidRPr="00C30D6B" w:rsidRDefault="000236E6" w:rsidP="001A75DA">
            <w:pPr>
              <w:pStyle w:val="TAL"/>
            </w:pPr>
          </w:p>
        </w:tc>
        <w:tc>
          <w:tcPr>
            <w:tcW w:w="850" w:type="dxa"/>
            <w:vMerge/>
            <w:shd w:val="clear" w:color="auto" w:fill="auto"/>
          </w:tcPr>
          <w:p w14:paraId="364A459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A5B63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FC7C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524E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8DA4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3D9B92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2A080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27A3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60834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D5FA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2E73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A76CD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AB564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BE77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A51D0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C1D4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06E2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2D3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B07F8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A59804" w14:textId="77777777" w:rsidR="000236E6" w:rsidRPr="00C30D6B" w:rsidRDefault="000236E6" w:rsidP="001A75DA">
            <w:pPr>
              <w:pStyle w:val="TAL"/>
            </w:pPr>
          </w:p>
        </w:tc>
        <w:tc>
          <w:tcPr>
            <w:tcW w:w="850" w:type="dxa"/>
            <w:vMerge w:val="restart"/>
            <w:shd w:val="clear" w:color="auto" w:fill="auto"/>
          </w:tcPr>
          <w:p w14:paraId="69C59F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5D80227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Text attribute– foreground and background colours</w:t>
            </w:r>
          </w:p>
        </w:tc>
        <w:tc>
          <w:tcPr>
            <w:tcW w:w="673" w:type="dxa"/>
            <w:shd w:val="clear" w:color="auto" w:fill="auto"/>
          </w:tcPr>
          <w:p w14:paraId="17B7A5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B475B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9A90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39D0F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B615A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10C9D8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8C56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4E21A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12607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AEA9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55EB2B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9EE70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6A78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E8EAB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64AB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217AC14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DEACF3" w14:textId="77777777" w:rsidR="000236E6" w:rsidRPr="00C30D6B" w:rsidRDefault="000236E6" w:rsidP="001A75DA">
            <w:pPr>
              <w:pStyle w:val="TAL"/>
            </w:pPr>
          </w:p>
        </w:tc>
        <w:tc>
          <w:tcPr>
            <w:tcW w:w="850" w:type="dxa"/>
            <w:vMerge/>
            <w:shd w:val="clear" w:color="auto" w:fill="auto"/>
          </w:tcPr>
          <w:p w14:paraId="689DBFE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D770F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2154C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2E7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47B3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9AE10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55AAEA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18FB2B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B135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6D8D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0E986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CE1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23529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3694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99DD1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7A9D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0293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DFD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7A9A34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825BAF" w14:textId="77777777" w:rsidR="000236E6" w:rsidRPr="00C30D6B" w:rsidRDefault="000236E6" w:rsidP="001A75DA">
            <w:pPr>
              <w:pStyle w:val="TAL"/>
            </w:pPr>
          </w:p>
        </w:tc>
        <w:tc>
          <w:tcPr>
            <w:tcW w:w="850" w:type="dxa"/>
            <w:vMerge w:val="restart"/>
            <w:shd w:val="clear" w:color="auto" w:fill="auto"/>
          </w:tcPr>
          <w:p w14:paraId="7D040C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1F59145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Immediate mode – E-UTRAN, Default EPS bearer</w:t>
            </w:r>
          </w:p>
        </w:tc>
        <w:tc>
          <w:tcPr>
            <w:tcW w:w="673" w:type="dxa"/>
            <w:shd w:val="clear" w:color="auto" w:fill="auto"/>
          </w:tcPr>
          <w:p w14:paraId="376DCE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952B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7BB49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6F6DF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F9EE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A3BB4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F8F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671F1D" w14:textId="00C9C47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215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B862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4E162D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EA7FEA" w14:textId="77777777" w:rsidR="000236E6" w:rsidRPr="00C30D6B" w:rsidRDefault="000236E6" w:rsidP="001A75DA">
            <w:pPr>
              <w:pStyle w:val="TAL"/>
            </w:pPr>
          </w:p>
        </w:tc>
        <w:tc>
          <w:tcPr>
            <w:tcW w:w="850" w:type="dxa"/>
            <w:vMerge/>
            <w:shd w:val="clear" w:color="auto" w:fill="auto"/>
          </w:tcPr>
          <w:p w14:paraId="0C39FDA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7C52B7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22048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B985D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3634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3D7BA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991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1D3F5F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4BAD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4E68F2" w14:textId="57824F4F"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1CDA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F7C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A17F8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9881F5" w14:textId="77777777" w:rsidR="000236E6" w:rsidRPr="00C30D6B" w:rsidRDefault="000236E6" w:rsidP="001A75DA">
            <w:pPr>
              <w:pStyle w:val="TAL"/>
            </w:pPr>
          </w:p>
        </w:tc>
        <w:tc>
          <w:tcPr>
            <w:tcW w:w="850" w:type="dxa"/>
            <w:vMerge w:val="restart"/>
            <w:shd w:val="clear" w:color="auto" w:fill="auto"/>
          </w:tcPr>
          <w:p w14:paraId="66BE56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2F1930B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Store mode – E-UTRAN, APN different from default APN</w:t>
            </w:r>
          </w:p>
        </w:tc>
        <w:tc>
          <w:tcPr>
            <w:tcW w:w="673" w:type="dxa"/>
            <w:shd w:val="clear" w:color="auto" w:fill="auto"/>
          </w:tcPr>
          <w:p w14:paraId="746EB0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58642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ABC75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4AEC0C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A266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D50C6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CB1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0AC537B" w14:textId="3D297A3E"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E0B7D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C7A2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16E46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73D75" w14:textId="77777777" w:rsidR="000236E6" w:rsidRPr="00C30D6B" w:rsidRDefault="000236E6" w:rsidP="001A75DA">
            <w:pPr>
              <w:pStyle w:val="TAL"/>
            </w:pPr>
          </w:p>
        </w:tc>
        <w:tc>
          <w:tcPr>
            <w:tcW w:w="850" w:type="dxa"/>
            <w:vMerge/>
            <w:shd w:val="clear" w:color="auto" w:fill="auto"/>
          </w:tcPr>
          <w:p w14:paraId="6AED87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56C47A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60496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91CC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660B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15D878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C949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C1E49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1012D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5427CF8" w14:textId="7B437B1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2C133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E558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1F16D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8DCDAC" w14:textId="77777777" w:rsidR="000236E6" w:rsidRPr="00C30D6B" w:rsidRDefault="000236E6" w:rsidP="001A75DA">
            <w:pPr>
              <w:pStyle w:val="TAL"/>
            </w:pPr>
          </w:p>
        </w:tc>
        <w:tc>
          <w:tcPr>
            <w:tcW w:w="850" w:type="dxa"/>
            <w:shd w:val="clear" w:color="auto" w:fill="auto"/>
          </w:tcPr>
          <w:p w14:paraId="51183DA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2A02781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NG-RAN, bearer type '03' – Default PDU Session, immediate mode</w:t>
            </w:r>
          </w:p>
        </w:tc>
        <w:tc>
          <w:tcPr>
            <w:tcW w:w="673" w:type="dxa"/>
            <w:shd w:val="clear" w:color="auto" w:fill="auto"/>
          </w:tcPr>
          <w:p w14:paraId="3BC653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26B8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C966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166B1C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2FFC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19ED79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66B15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275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DD9E79" w14:textId="77777777" w:rsidTr="00A97535">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BCC439" w14:textId="77777777" w:rsidR="000236E6" w:rsidRPr="00C30D6B" w:rsidRDefault="000236E6" w:rsidP="001A75DA">
            <w:pPr>
              <w:pStyle w:val="TAL"/>
            </w:pPr>
          </w:p>
        </w:tc>
        <w:tc>
          <w:tcPr>
            <w:tcW w:w="850" w:type="dxa"/>
            <w:tcBorders>
              <w:bottom w:val="single" w:sz="4" w:space="0" w:color="auto"/>
            </w:tcBorders>
            <w:shd w:val="clear" w:color="auto" w:fill="auto"/>
          </w:tcPr>
          <w:p w14:paraId="6DC0916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0F97F0D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DATA, NG-RAN, bearer type '0C', Store mode</w:t>
            </w:r>
          </w:p>
        </w:tc>
        <w:tc>
          <w:tcPr>
            <w:tcW w:w="673" w:type="dxa"/>
            <w:tcBorders>
              <w:bottom w:val="single" w:sz="4" w:space="0" w:color="auto"/>
            </w:tcBorders>
            <w:shd w:val="clear" w:color="auto" w:fill="auto"/>
          </w:tcPr>
          <w:p w14:paraId="52FE63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432B2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807AA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9317A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3D36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6964F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2284D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F3EBC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A97535" w:rsidRPr="00C30D6B" w14:paraId="5179F8D3" w14:textId="77777777" w:rsidTr="006936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A90FF17" w14:textId="77777777" w:rsidR="00A97535" w:rsidRPr="00C30D6B" w:rsidRDefault="00A97535" w:rsidP="00A97535">
            <w:pPr>
              <w:pStyle w:val="TAL"/>
            </w:pPr>
          </w:p>
        </w:tc>
        <w:tc>
          <w:tcPr>
            <w:tcW w:w="850" w:type="dxa"/>
            <w:tcBorders>
              <w:bottom w:val="single" w:sz="4" w:space="0" w:color="auto"/>
            </w:tcBorders>
            <w:shd w:val="clear" w:color="auto" w:fill="auto"/>
            <w:vAlign w:val="center"/>
          </w:tcPr>
          <w:p w14:paraId="1796CFBA" w14:textId="550EF857"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0FABD928" w14:textId="3FBADD52" w:rsidR="00A97535" w:rsidRPr="00C30D6B" w:rsidRDefault="00A97535" w:rsidP="00A97535">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SEND DATA, NG-RAN, RECEIVE DATA suspended during the process of SEND DATA</w:t>
            </w:r>
          </w:p>
        </w:tc>
        <w:tc>
          <w:tcPr>
            <w:tcW w:w="673" w:type="dxa"/>
            <w:tcBorders>
              <w:bottom w:val="single" w:sz="4" w:space="0" w:color="auto"/>
            </w:tcBorders>
            <w:shd w:val="clear" w:color="auto" w:fill="auto"/>
            <w:vAlign w:val="center"/>
          </w:tcPr>
          <w:p w14:paraId="4EB68B0D" w14:textId="7EC96369"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4C01626A"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C295D8A" w14:textId="0EF79E12"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4C77D3CF" w14:textId="77777777" w:rsidR="00A97535" w:rsidRPr="00A97535" w:rsidRDefault="00A97535" w:rsidP="00A97535">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E.1/89 AND</w:t>
            </w:r>
          </w:p>
          <w:p w14:paraId="09F65998" w14:textId="2C0579AD"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4AD7C368" w14:textId="6919B4A4"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5270468B"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84F3390" w14:textId="77777777" w:rsidR="00A97535" w:rsidRPr="00C30D6B" w:rsidRDefault="00A97535" w:rsidP="00A97535">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F65026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1562EC" w14:textId="77777777" w:rsidR="000236E6" w:rsidRPr="005A5F64" w:rsidRDefault="000236E6" w:rsidP="001A75DA">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80BED7"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6262668" w14:textId="77777777" w:rsidR="000236E6" w:rsidRPr="005A5F64"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09C37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40ED8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9F3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F92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5CA4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C5EDC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4530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B0050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11A913F"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342F7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B20AC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4F868C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7BAC1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52AAB4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9E75E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3C1FB8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07F5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46A0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4EF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05E6566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BD6CC2" w14:textId="77777777" w:rsidR="000236E6" w:rsidRPr="00C30D6B" w:rsidRDefault="000236E6" w:rsidP="001A75DA">
            <w:pPr>
              <w:pStyle w:val="TAL"/>
            </w:pPr>
          </w:p>
        </w:tc>
        <w:tc>
          <w:tcPr>
            <w:tcW w:w="850" w:type="dxa"/>
            <w:vMerge/>
            <w:shd w:val="clear" w:color="auto" w:fill="auto"/>
          </w:tcPr>
          <w:p w14:paraId="270214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5C9600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552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FDB6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4CA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C2A33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9FD1E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E8619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9919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857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AD7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96FB52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8D4192" w14:textId="77777777" w:rsidR="000236E6" w:rsidRPr="00C30D6B" w:rsidRDefault="000236E6" w:rsidP="001A75DA">
            <w:pPr>
              <w:pStyle w:val="TAL"/>
            </w:pPr>
          </w:p>
        </w:tc>
        <w:tc>
          <w:tcPr>
            <w:tcW w:w="850" w:type="dxa"/>
            <w:vMerge w:val="restart"/>
            <w:shd w:val="clear" w:color="auto" w:fill="auto"/>
          </w:tcPr>
          <w:p w14:paraId="761978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A40CB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with a BIP channel currently opened</w:t>
            </w:r>
          </w:p>
        </w:tc>
        <w:tc>
          <w:tcPr>
            <w:tcW w:w="673" w:type="dxa"/>
            <w:shd w:val="clear" w:color="auto" w:fill="auto"/>
          </w:tcPr>
          <w:p w14:paraId="32C713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A3FC4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B5A00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66BF1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F84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C09F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5767D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9C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DF02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C5DE2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6C1D" w14:textId="77777777" w:rsidR="000236E6" w:rsidRPr="00C30D6B" w:rsidRDefault="000236E6" w:rsidP="001A75DA">
            <w:pPr>
              <w:pStyle w:val="TAL"/>
            </w:pPr>
          </w:p>
        </w:tc>
        <w:tc>
          <w:tcPr>
            <w:tcW w:w="850" w:type="dxa"/>
            <w:vMerge/>
            <w:shd w:val="clear" w:color="auto" w:fill="auto"/>
          </w:tcPr>
          <w:p w14:paraId="4291714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B4458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DB37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FF9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8D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7E4B5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047F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A343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1956DC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454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37AE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283D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7B53C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E7D302" w14:textId="77777777" w:rsidR="000236E6" w:rsidRPr="00C30D6B" w:rsidRDefault="000236E6" w:rsidP="001A75DA">
            <w:pPr>
              <w:pStyle w:val="TAL"/>
            </w:pPr>
          </w:p>
        </w:tc>
        <w:tc>
          <w:tcPr>
            <w:tcW w:w="850" w:type="dxa"/>
            <w:vMerge w:val="restart"/>
            <w:shd w:val="clear" w:color="auto" w:fill="auto"/>
          </w:tcPr>
          <w:p w14:paraId="4696DB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480EC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w:t>
            </w:r>
          </w:p>
        </w:tc>
        <w:tc>
          <w:tcPr>
            <w:tcW w:w="673" w:type="dxa"/>
            <w:shd w:val="clear" w:color="auto" w:fill="auto"/>
          </w:tcPr>
          <w:p w14:paraId="00FE6B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B77A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68FF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C2EF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12FD5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631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4C16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102F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F7D3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B5B5B9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4938A1" w14:textId="77777777" w:rsidR="000236E6" w:rsidRPr="00C30D6B" w:rsidRDefault="000236E6" w:rsidP="001A75DA">
            <w:pPr>
              <w:pStyle w:val="TAL"/>
            </w:pPr>
          </w:p>
        </w:tc>
        <w:tc>
          <w:tcPr>
            <w:tcW w:w="850" w:type="dxa"/>
            <w:vMerge/>
            <w:shd w:val="clear" w:color="auto" w:fill="auto"/>
          </w:tcPr>
          <w:p w14:paraId="0C0E5B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E08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E8E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45A0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7A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E1A8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AE325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72C49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49139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ED3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B4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1BA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90307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D52CA1" w14:textId="77777777" w:rsidR="000236E6" w:rsidRPr="00C30D6B" w:rsidRDefault="000236E6" w:rsidP="001A75DA">
            <w:pPr>
              <w:pStyle w:val="TAL"/>
            </w:pPr>
          </w:p>
        </w:tc>
        <w:tc>
          <w:tcPr>
            <w:tcW w:w="850" w:type="dxa"/>
            <w:vMerge w:val="restart"/>
            <w:shd w:val="clear" w:color="auto" w:fill="auto"/>
          </w:tcPr>
          <w:p w14:paraId="5F1E24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2259376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w:t>
            </w:r>
          </w:p>
        </w:tc>
        <w:tc>
          <w:tcPr>
            <w:tcW w:w="673" w:type="dxa"/>
            <w:shd w:val="clear" w:color="auto" w:fill="auto"/>
          </w:tcPr>
          <w:p w14:paraId="53AE2A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8E30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8F3B4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3862F5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607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5ADAF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F36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03EBB2" w14:textId="66D5B74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75C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848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E44211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29CE" w14:textId="77777777" w:rsidR="000236E6" w:rsidRPr="00C30D6B" w:rsidRDefault="000236E6" w:rsidP="001A75DA">
            <w:pPr>
              <w:pStyle w:val="TAL"/>
            </w:pPr>
          </w:p>
        </w:tc>
        <w:tc>
          <w:tcPr>
            <w:tcW w:w="850" w:type="dxa"/>
            <w:vMerge/>
            <w:shd w:val="clear" w:color="auto" w:fill="auto"/>
          </w:tcPr>
          <w:p w14:paraId="0F4985E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2A390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EBF3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1E427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D3F3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64320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4F0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BB95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7D58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0B1D799" w14:textId="2FE63415"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8B6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71869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67DFB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B68D4E" w14:textId="77777777" w:rsidR="000236E6" w:rsidRPr="00C30D6B" w:rsidRDefault="000236E6" w:rsidP="001A75DA">
            <w:pPr>
              <w:pStyle w:val="TAL"/>
            </w:pPr>
          </w:p>
        </w:tc>
        <w:tc>
          <w:tcPr>
            <w:tcW w:w="850" w:type="dxa"/>
            <w:vMerge w:val="restart"/>
            <w:shd w:val="clear" w:color="auto" w:fill="auto"/>
          </w:tcPr>
          <w:p w14:paraId="1457CAC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070B29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525470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5B3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20D4D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362A4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47F8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61F8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1EF4E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A4C8B0" w14:textId="2D68D01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0B40F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D131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19480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FD7CD7" w14:textId="77777777" w:rsidR="000236E6" w:rsidRPr="00C30D6B" w:rsidRDefault="000236E6" w:rsidP="001A75DA">
            <w:pPr>
              <w:pStyle w:val="TAL"/>
            </w:pPr>
          </w:p>
        </w:tc>
        <w:tc>
          <w:tcPr>
            <w:tcW w:w="850" w:type="dxa"/>
            <w:vMerge/>
            <w:shd w:val="clear" w:color="auto" w:fill="auto"/>
          </w:tcPr>
          <w:p w14:paraId="28AB216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82CD8A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B7FC0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F164A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3AD2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7CA62B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E1CF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2AE76D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53D3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9D292AC" w14:textId="2902C5C3"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E51AB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9E2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DC2B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EE3932" w14:textId="77777777" w:rsidR="000236E6" w:rsidRPr="00C30D6B" w:rsidRDefault="000236E6" w:rsidP="001A75DA">
            <w:pPr>
              <w:pStyle w:val="TAL"/>
            </w:pPr>
          </w:p>
        </w:tc>
        <w:tc>
          <w:tcPr>
            <w:tcW w:w="850" w:type="dxa"/>
            <w:tcBorders>
              <w:bottom w:val="single" w:sz="4" w:space="0" w:color="auto"/>
            </w:tcBorders>
            <w:shd w:val="clear" w:color="auto" w:fill="auto"/>
          </w:tcPr>
          <w:p w14:paraId="2415139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579DA5A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55E8E6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2CDD6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DA95B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353ABA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192A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590FE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688C8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779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6529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288AB6A" w14:textId="77777777" w:rsidR="000236E6" w:rsidRPr="005E507F" w:rsidRDefault="000236E6" w:rsidP="001A75DA">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024E2D7"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21F2A13"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09DD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26D60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92069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B72C3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CD113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BD8DA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5441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8EB10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3F13AE4" w14:textId="77777777" w:rsidR="000236E6" w:rsidRPr="005E507F" w:rsidRDefault="000236E6" w:rsidP="001A75DA">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6D0FB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B001BD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E3820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3C2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F46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16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37BAA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A4596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AD643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229BFA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00B78D" w14:textId="77777777" w:rsidR="000236E6" w:rsidRPr="00C30D6B" w:rsidRDefault="000236E6" w:rsidP="001A75DA">
            <w:pPr>
              <w:rPr>
                <w:rFonts w:ascii="Arial" w:hAnsi="Arial" w:cs="Arial"/>
                <w:b w:val="0"/>
                <w:bCs w:val="0"/>
                <w:color w:val="000000"/>
                <w:sz w:val="16"/>
                <w:szCs w:val="16"/>
                <w:lang w:val="en-US"/>
              </w:rPr>
            </w:pPr>
          </w:p>
        </w:tc>
        <w:tc>
          <w:tcPr>
            <w:tcW w:w="850" w:type="dxa"/>
            <w:vMerge w:val="restart"/>
            <w:shd w:val="clear" w:color="auto" w:fill="auto"/>
          </w:tcPr>
          <w:p w14:paraId="648E591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shd w:val="clear" w:color="auto" w:fill="auto"/>
          </w:tcPr>
          <w:p w14:paraId="43FBA7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over CS, UTRAN/GERAN</w:t>
            </w:r>
          </w:p>
        </w:tc>
        <w:tc>
          <w:tcPr>
            <w:tcW w:w="673" w:type="dxa"/>
            <w:shd w:val="clear" w:color="auto" w:fill="auto"/>
          </w:tcPr>
          <w:p w14:paraId="2856F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C04CB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FD8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C211</w:t>
            </w:r>
          </w:p>
        </w:tc>
        <w:tc>
          <w:tcPr>
            <w:tcW w:w="1020" w:type="dxa"/>
            <w:shd w:val="clear" w:color="auto" w:fill="auto"/>
          </w:tcPr>
          <w:p w14:paraId="703BD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39B14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5C63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0666E0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BE32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4ACD15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4E3149E"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69AD641"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1D1A41D3"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135BF6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4A13E9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8F57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7B1953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15ADC7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DDD8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47B64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787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5E507F" w14:paraId="443A7EA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4E77615" w14:textId="77777777" w:rsidR="000236E6" w:rsidRPr="005E507F" w:rsidRDefault="000236E6" w:rsidP="001A75DA">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EA9D320"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415681D"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47F32F"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4912F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694CBE"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B20C03"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8393A6"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C428DD"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E606CCB" w14:textId="77777777" w:rsidR="000236E6" w:rsidRPr="005E507F"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4B7C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31A0E36" w14:textId="77777777" w:rsidR="000236E6" w:rsidRPr="00C30D6B" w:rsidRDefault="000236E6" w:rsidP="001A75DA">
            <w:pPr>
              <w:pStyle w:val="TAL"/>
            </w:pPr>
          </w:p>
        </w:tc>
        <w:tc>
          <w:tcPr>
            <w:tcW w:w="850" w:type="dxa"/>
            <w:tcBorders>
              <w:top w:val="single" w:sz="4" w:space="0" w:color="auto"/>
            </w:tcBorders>
            <w:shd w:val="clear" w:color="auto" w:fill="auto"/>
          </w:tcPr>
          <w:p w14:paraId="699FE7E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3690BB9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C30D6B">
              <w:t>Cell Broadcast(GSM) - ME does not display message</w:t>
            </w:r>
          </w:p>
        </w:tc>
        <w:tc>
          <w:tcPr>
            <w:tcW w:w="673" w:type="dxa"/>
            <w:tcBorders>
              <w:top w:val="single" w:sz="4" w:space="0" w:color="auto"/>
            </w:tcBorders>
            <w:shd w:val="clear" w:color="auto" w:fill="auto"/>
          </w:tcPr>
          <w:p w14:paraId="697AA4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10FE3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799849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6256C0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352BD1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6D1964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227AE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6C6631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E1F875F" w14:textId="77777777" w:rsidR="000236E6" w:rsidRPr="00C30D6B" w:rsidRDefault="000236E6" w:rsidP="001A75DA">
            <w:pPr>
              <w:pStyle w:val="TAL"/>
            </w:pPr>
          </w:p>
        </w:tc>
        <w:tc>
          <w:tcPr>
            <w:tcW w:w="850" w:type="dxa"/>
            <w:shd w:val="clear" w:color="auto" w:fill="auto"/>
          </w:tcPr>
          <w:p w14:paraId="5A990F1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CE3EA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ME displays message</w:t>
            </w:r>
          </w:p>
        </w:tc>
        <w:tc>
          <w:tcPr>
            <w:tcW w:w="673" w:type="dxa"/>
            <w:shd w:val="clear" w:color="auto" w:fill="auto"/>
          </w:tcPr>
          <w:p w14:paraId="0EB841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DAAC0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B679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 AND</w:t>
            </w:r>
          </w:p>
          <w:p w14:paraId="35522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BDB4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15D9D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23BA7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9029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9991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FA566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6E7C2" w14:textId="77777777" w:rsidR="000236E6" w:rsidRPr="00C30D6B" w:rsidRDefault="000236E6" w:rsidP="001A75DA">
            <w:pPr>
              <w:pStyle w:val="TAL"/>
            </w:pPr>
          </w:p>
        </w:tc>
        <w:tc>
          <w:tcPr>
            <w:tcW w:w="850" w:type="dxa"/>
            <w:shd w:val="clear" w:color="auto" w:fill="auto"/>
          </w:tcPr>
          <w:p w14:paraId="6345C5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06A4AF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 - ME does not display message</w:t>
            </w:r>
          </w:p>
        </w:tc>
        <w:tc>
          <w:tcPr>
            <w:tcW w:w="673" w:type="dxa"/>
            <w:shd w:val="clear" w:color="auto" w:fill="auto"/>
          </w:tcPr>
          <w:p w14:paraId="76F37B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C8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F4D68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BA01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35E799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0F26E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938F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7DB27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08BE0" w14:textId="77777777" w:rsidR="000236E6" w:rsidRPr="00C30D6B" w:rsidRDefault="000236E6" w:rsidP="001A75DA">
            <w:pPr>
              <w:pStyle w:val="TAL"/>
            </w:pPr>
          </w:p>
        </w:tc>
        <w:tc>
          <w:tcPr>
            <w:tcW w:w="850" w:type="dxa"/>
            <w:shd w:val="clear" w:color="auto" w:fill="auto"/>
          </w:tcPr>
          <w:p w14:paraId="2B92D28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AA3BA8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 -More time</w:t>
            </w:r>
          </w:p>
        </w:tc>
        <w:tc>
          <w:tcPr>
            <w:tcW w:w="673" w:type="dxa"/>
            <w:shd w:val="clear" w:color="auto" w:fill="auto"/>
          </w:tcPr>
          <w:p w14:paraId="363757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428C6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57C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8697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606E66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shd w:val="clear" w:color="auto" w:fill="auto"/>
          </w:tcPr>
          <w:p w14:paraId="066AE9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E81D0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37F3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C30911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33F20C" w14:textId="77777777" w:rsidR="000236E6" w:rsidRPr="00C30D6B" w:rsidRDefault="000236E6" w:rsidP="001A75DA">
            <w:pPr>
              <w:pStyle w:val="TAL"/>
            </w:pPr>
          </w:p>
        </w:tc>
        <w:tc>
          <w:tcPr>
            <w:tcW w:w="850" w:type="dxa"/>
            <w:shd w:val="clear" w:color="auto" w:fill="auto"/>
          </w:tcPr>
          <w:p w14:paraId="0ED96B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45EC065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Cell Broadcast(UTRAN) - ME displays message</w:t>
            </w:r>
          </w:p>
        </w:tc>
        <w:tc>
          <w:tcPr>
            <w:tcW w:w="673" w:type="dxa"/>
            <w:shd w:val="clear" w:color="auto" w:fill="auto"/>
          </w:tcPr>
          <w:p w14:paraId="0ABC42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34280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364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3446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w:t>
            </w:r>
          </w:p>
        </w:tc>
        <w:tc>
          <w:tcPr>
            <w:tcW w:w="1077" w:type="dxa"/>
            <w:shd w:val="clear" w:color="auto" w:fill="auto"/>
          </w:tcPr>
          <w:p w14:paraId="7A892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9B01E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9391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EAB0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E3AF273" w14:textId="77777777" w:rsidR="000236E6" w:rsidRPr="00C30D6B" w:rsidRDefault="000236E6" w:rsidP="001A75DA">
            <w:pPr>
              <w:pStyle w:val="TAL"/>
            </w:pPr>
          </w:p>
        </w:tc>
        <w:tc>
          <w:tcPr>
            <w:tcW w:w="850" w:type="dxa"/>
            <w:tcBorders>
              <w:bottom w:val="single" w:sz="4" w:space="0" w:color="auto"/>
            </w:tcBorders>
            <w:shd w:val="clear" w:color="auto" w:fill="auto"/>
          </w:tcPr>
          <w:p w14:paraId="467410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6DA8E4F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Cell Broadcast(GSM) - More time (UDH)</w:t>
            </w:r>
          </w:p>
        </w:tc>
        <w:tc>
          <w:tcPr>
            <w:tcW w:w="673" w:type="dxa"/>
            <w:tcBorders>
              <w:bottom w:val="single" w:sz="4" w:space="0" w:color="auto"/>
            </w:tcBorders>
            <w:shd w:val="clear" w:color="auto" w:fill="auto"/>
          </w:tcPr>
          <w:p w14:paraId="0364F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7127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7039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204944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 AND</w:t>
            </w:r>
          </w:p>
          <w:p w14:paraId="35C2E1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105E91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70C5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F2A2C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63EF9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990232C" w14:textId="77777777" w:rsidR="000236E6" w:rsidRPr="005E507F" w:rsidRDefault="000236E6" w:rsidP="001A75DA">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9A1FF63"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CF5FD7" w14:textId="77777777" w:rsidR="000236E6" w:rsidRPr="005E507F"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CA4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4F7F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D9B6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F467D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413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E05C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3EB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B8E4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CEC43FC" w14:textId="77777777" w:rsidR="000236E6" w:rsidRPr="00C30D6B" w:rsidRDefault="000236E6" w:rsidP="001A75DA">
            <w:pPr>
              <w:pStyle w:val="TAL"/>
            </w:pPr>
          </w:p>
        </w:tc>
        <w:tc>
          <w:tcPr>
            <w:tcW w:w="850" w:type="dxa"/>
            <w:tcBorders>
              <w:top w:val="single" w:sz="4" w:space="0" w:color="auto"/>
            </w:tcBorders>
            <w:shd w:val="clear" w:color="auto" w:fill="auto"/>
          </w:tcPr>
          <w:p w14:paraId="7EF8EE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2EDE55F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22956E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59BD0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44112E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623CA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AE7F8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402D4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235CAF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56E7C3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2F7B8D" w14:textId="77777777" w:rsidR="000236E6" w:rsidRPr="00C30D6B" w:rsidRDefault="000236E6" w:rsidP="001A75DA">
            <w:pPr>
              <w:pStyle w:val="TAL"/>
            </w:pPr>
          </w:p>
        </w:tc>
        <w:tc>
          <w:tcPr>
            <w:tcW w:w="850" w:type="dxa"/>
            <w:tcBorders>
              <w:bottom w:val="single" w:sz="4" w:space="0" w:color="auto"/>
            </w:tcBorders>
            <w:shd w:val="clear" w:color="auto" w:fill="auto"/>
          </w:tcPr>
          <w:p w14:paraId="65A37E3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4C2E65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2AEAE9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1108C7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D26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5BF54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AE089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4305E8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4BD1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175FFC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AA140B3" w14:textId="77777777" w:rsidR="000236E6" w:rsidRPr="005E507F" w:rsidRDefault="000236E6" w:rsidP="001A75DA">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73BD558"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743AEE"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F058B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C5EC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05D8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F35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103D96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BB903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3D22F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E160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vAlign w:val="center"/>
          </w:tcPr>
          <w:p w14:paraId="76E2FFF6" w14:textId="77777777" w:rsidR="000236E6" w:rsidRPr="00C30D6B" w:rsidRDefault="000236E6" w:rsidP="001A75DA">
            <w:pPr>
              <w:pStyle w:val="TAN"/>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7D826BD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tcBorders>
              <w:top w:val="single" w:sz="4" w:space="0" w:color="auto"/>
              <w:bottom w:val="single" w:sz="4" w:space="0" w:color="auto"/>
            </w:tcBorders>
            <w:shd w:val="clear" w:color="auto" w:fill="auto"/>
            <w:vAlign w:val="center"/>
          </w:tcPr>
          <w:p w14:paraId="0F6EF6B0"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SMS-PP Data Download over SGs, E-UTRAN</w:t>
            </w:r>
          </w:p>
        </w:tc>
        <w:tc>
          <w:tcPr>
            <w:tcW w:w="673" w:type="dxa"/>
            <w:tcBorders>
              <w:top w:val="single" w:sz="4" w:space="0" w:color="auto"/>
              <w:bottom w:val="single" w:sz="4" w:space="0" w:color="auto"/>
            </w:tcBorders>
            <w:shd w:val="clear" w:color="auto" w:fill="auto"/>
            <w:vAlign w:val="center"/>
          </w:tcPr>
          <w:p w14:paraId="2EFA759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Rel-8</w:t>
            </w:r>
          </w:p>
        </w:tc>
        <w:tc>
          <w:tcPr>
            <w:tcW w:w="708" w:type="dxa"/>
            <w:tcBorders>
              <w:top w:val="single" w:sz="4" w:space="0" w:color="auto"/>
              <w:bottom w:val="single" w:sz="4" w:space="0" w:color="auto"/>
            </w:tcBorders>
            <w:shd w:val="clear" w:color="auto" w:fill="auto"/>
            <w:vAlign w:val="center"/>
          </w:tcPr>
          <w:p w14:paraId="597EB9F0"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bottom w:val="single" w:sz="4" w:space="0" w:color="auto"/>
            </w:tcBorders>
            <w:shd w:val="clear" w:color="auto" w:fill="auto"/>
            <w:vAlign w:val="center"/>
          </w:tcPr>
          <w:p w14:paraId="6DB004FA"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C205</w:t>
            </w:r>
          </w:p>
        </w:tc>
        <w:tc>
          <w:tcPr>
            <w:tcW w:w="1020" w:type="dxa"/>
            <w:tcBorders>
              <w:top w:val="single" w:sz="4" w:space="0" w:color="auto"/>
              <w:bottom w:val="single" w:sz="4" w:space="0" w:color="auto"/>
            </w:tcBorders>
            <w:shd w:val="clear" w:color="auto" w:fill="auto"/>
            <w:vAlign w:val="center"/>
          </w:tcPr>
          <w:p w14:paraId="14BBCE0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E.1/2</w:t>
            </w:r>
          </w:p>
        </w:tc>
        <w:tc>
          <w:tcPr>
            <w:tcW w:w="1077" w:type="dxa"/>
            <w:tcBorders>
              <w:top w:val="single" w:sz="4" w:space="0" w:color="auto"/>
              <w:bottom w:val="single" w:sz="4" w:space="0" w:color="auto"/>
            </w:tcBorders>
            <w:shd w:val="clear" w:color="auto" w:fill="auto"/>
            <w:vAlign w:val="center"/>
          </w:tcPr>
          <w:p w14:paraId="03DBA8E8"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E-USS or</w:t>
            </w:r>
          </w:p>
          <w:p w14:paraId="1CEB6EE7" w14:textId="77777777"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NB-SS</w:t>
            </w:r>
          </w:p>
          <w:p w14:paraId="0F0A4440" w14:textId="6A699C69" w:rsidR="000236E6" w:rsidRPr="00C30D6B" w:rsidRDefault="000236E6" w:rsidP="001A75D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Pr>
                <w:rFonts w:ascii="Arial" w:hAnsi="Arial" w:cs="Arial"/>
                <w:color w:val="000000"/>
                <w:sz w:val="16"/>
                <w:szCs w:val="16"/>
                <w:lang w:val="en-US"/>
              </w:rPr>
              <w:t>(see note 1)</w:t>
            </w:r>
          </w:p>
        </w:tc>
        <w:tc>
          <w:tcPr>
            <w:tcW w:w="737" w:type="dxa"/>
            <w:tcBorders>
              <w:top w:val="single" w:sz="4" w:space="0" w:color="auto"/>
              <w:bottom w:val="single" w:sz="4" w:space="0" w:color="auto"/>
            </w:tcBorders>
            <w:shd w:val="clear" w:color="auto" w:fill="auto"/>
            <w:vAlign w:val="center"/>
          </w:tcPr>
          <w:p w14:paraId="17E904CC"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bottom w:val="single" w:sz="4" w:space="0" w:color="auto"/>
            </w:tcBorders>
            <w:shd w:val="clear" w:color="auto" w:fill="auto"/>
            <w:vAlign w:val="center"/>
          </w:tcPr>
          <w:p w14:paraId="6169CCC4" w14:textId="77777777" w:rsidR="000236E6" w:rsidRPr="00C30D6B" w:rsidRDefault="000236E6" w:rsidP="001A75D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TCEP001</w:t>
            </w:r>
          </w:p>
        </w:tc>
      </w:tr>
      <w:tr w:rsidR="000236E6" w:rsidRPr="00C30D6B" w14:paraId="317B643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2EE5A9" w14:textId="77777777" w:rsidR="000236E6" w:rsidRPr="005E507F" w:rsidRDefault="000236E6" w:rsidP="001A75DA">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2D3F71"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FE78A9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50BDD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D9E2F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88E9D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22AD8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0AD7C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A92CD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CD279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8ED74F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5C10A5E" w14:textId="77777777" w:rsidR="000236E6" w:rsidRPr="00C30D6B" w:rsidRDefault="000236E6" w:rsidP="001A75DA">
            <w:pPr>
              <w:pStyle w:val="TAN"/>
              <w:rPr>
                <w:b w:val="0"/>
                <w:bCs w:val="0"/>
              </w:rPr>
            </w:pPr>
          </w:p>
        </w:tc>
        <w:tc>
          <w:tcPr>
            <w:tcW w:w="850" w:type="dxa"/>
            <w:vMerge w:val="restart"/>
            <w:tcBorders>
              <w:top w:val="single" w:sz="4" w:space="0" w:color="auto"/>
            </w:tcBorders>
            <w:shd w:val="clear" w:color="auto" w:fill="auto"/>
          </w:tcPr>
          <w:p w14:paraId="39B7974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1.1, 1.2, 1.4, 1.6, 1.8 to 1.14</w:t>
            </w:r>
          </w:p>
        </w:tc>
        <w:tc>
          <w:tcPr>
            <w:tcW w:w="2494" w:type="dxa"/>
            <w:vMerge w:val="restart"/>
            <w:tcBorders>
              <w:top w:val="single" w:sz="4" w:space="0" w:color="auto"/>
            </w:tcBorders>
            <w:shd w:val="clear" w:color="auto" w:fill="auto"/>
          </w:tcPr>
          <w:p w14:paraId="53347F66"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tcBorders>
              <w:top w:val="single" w:sz="4" w:space="0" w:color="auto"/>
            </w:tcBorders>
            <w:shd w:val="clear" w:color="auto" w:fill="auto"/>
          </w:tcPr>
          <w:p w14:paraId="200853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A81FB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67AB04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6D676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C95E4A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720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FC68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34539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1C387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53FB1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7798C0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D3F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F1AAF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DCBA7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rPr>
                <w:b/>
                <w:bCs/>
              </w:rPr>
            </w:pPr>
          </w:p>
        </w:tc>
      </w:tr>
      <w:tr w:rsidR="000236E6" w:rsidRPr="00C30D6B" w14:paraId="3539096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ABFF25" w14:textId="77777777" w:rsidR="000236E6" w:rsidRPr="00C30D6B" w:rsidRDefault="000236E6" w:rsidP="001A75DA">
            <w:pPr>
              <w:pStyle w:val="TAN"/>
              <w:rPr>
                <w:b w:val="0"/>
                <w:bCs w:val="0"/>
              </w:rPr>
            </w:pPr>
          </w:p>
        </w:tc>
        <w:tc>
          <w:tcPr>
            <w:tcW w:w="850" w:type="dxa"/>
            <w:vMerge/>
            <w:shd w:val="clear" w:color="auto" w:fill="auto"/>
          </w:tcPr>
          <w:p w14:paraId="6967EDC1"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5318F19C"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F9C8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7EBD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E39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4DB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4F974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F2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48A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EC8E5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C138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323F1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4F29F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AD6DE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2CAD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120F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39F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594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2A4307" w14:textId="77777777" w:rsidR="000236E6" w:rsidRPr="00C30D6B" w:rsidRDefault="000236E6" w:rsidP="001A75DA">
            <w:pPr>
              <w:pStyle w:val="TAN"/>
              <w:rPr>
                <w:b w:val="0"/>
                <w:bCs w:val="0"/>
              </w:rPr>
            </w:pPr>
          </w:p>
        </w:tc>
        <w:tc>
          <w:tcPr>
            <w:tcW w:w="850" w:type="dxa"/>
            <w:vMerge w:val="restart"/>
            <w:shd w:val="clear" w:color="auto" w:fill="auto"/>
          </w:tcPr>
          <w:p w14:paraId="385A4D7E"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1.3A, 1.5A, 1.7A</w:t>
            </w:r>
          </w:p>
        </w:tc>
        <w:tc>
          <w:tcPr>
            <w:tcW w:w="2494" w:type="dxa"/>
            <w:vMerge w:val="restart"/>
            <w:shd w:val="clear" w:color="auto" w:fill="auto"/>
          </w:tcPr>
          <w:p w14:paraId="7B5BAE7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074107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C25A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F07BA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3678F19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8DA0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F72A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DAD0D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EF3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E3A3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B76E3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B0B39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8978F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9596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59710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6A73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D49F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EBE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829B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28EC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130271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F3CED" w14:textId="77777777" w:rsidR="000236E6" w:rsidRPr="00C30D6B" w:rsidRDefault="000236E6" w:rsidP="001A75DA">
            <w:pPr>
              <w:pStyle w:val="TAN"/>
              <w:rPr>
                <w:b w:val="0"/>
                <w:bCs w:val="0"/>
              </w:rPr>
            </w:pPr>
          </w:p>
        </w:tc>
        <w:tc>
          <w:tcPr>
            <w:tcW w:w="850" w:type="dxa"/>
            <w:vMerge/>
            <w:shd w:val="clear" w:color="auto" w:fill="auto"/>
          </w:tcPr>
          <w:p w14:paraId="470149EE"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177E16CA"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B3D09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9D27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06F6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352F4F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31C28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A489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EAB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C4109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60FC6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6481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6C31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5548D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C228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9C5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DCAD1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E5D9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4C3DB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D23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CAB7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F1CC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59BE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594E51" w14:textId="77777777" w:rsidR="000236E6" w:rsidRPr="00C30D6B" w:rsidRDefault="000236E6" w:rsidP="001A75DA">
            <w:pPr>
              <w:pStyle w:val="TAN"/>
              <w:rPr>
                <w:b w:val="0"/>
                <w:bCs w:val="0"/>
              </w:rPr>
            </w:pPr>
          </w:p>
        </w:tc>
        <w:tc>
          <w:tcPr>
            <w:tcW w:w="850" w:type="dxa"/>
            <w:vMerge w:val="restart"/>
            <w:shd w:val="clear" w:color="auto" w:fill="auto"/>
          </w:tcPr>
          <w:p w14:paraId="101E37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1.3B, 1.7B</w:t>
            </w:r>
          </w:p>
        </w:tc>
        <w:tc>
          <w:tcPr>
            <w:tcW w:w="2494" w:type="dxa"/>
            <w:vMerge w:val="restart"/>
            <w:shd w:val="clear" w:color="auto" w:fill="auto"/>
          </w:tcPr>
          <w:p w14:paraId="7245A4B9"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74CD5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CA8F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CE5C5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DE9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D50B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BA5DB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4DECC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2550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2409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30DEE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8CE5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04CA6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79E6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3E07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6369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020B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48DF0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5CE3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8376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DB2FCD"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E244D5" w14:textId="77777777" w:rsidR="000236E6" w:rsidRPr="00C30D6B" w:rsidRDefault="000236E6" w:rsidP="001A75DA">
            <w:pPr>
              <w:pStyle w:val="TAN"/>
              <w:rPr>
                <w:b w:val="0"/>
                <w:bCs w:val="0"/>
              </w:rPr>
            </w:pPr>
          </w:p>
        </w:tc>
        <w:tc>
          <w:tcPr>
            <w:tcW w:w="850" w:type="dxa"/>
            <w:vMerge/>
            <w:shd w:val="clear" w:color="auto" w:fill="auto"/>
          </w:tcPr>
          <w:p w14:paraId="3C77497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74B2BC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DAC4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8B95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86694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62643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B20F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089D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88869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44305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A2C33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CBBB1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792B4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22B65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D794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A7072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6D4DB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EEC2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BCD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DB6A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81EF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C6AC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A0F28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C5CC33" w14:textId="77777777" w:rsidR="000236E6" w:rsidRPr="00C30D6B" w:rsidRDefault="000236E6" w:rsidP="001A75DA">
            <w:pPr>
              <w:pStyle w:val="TAN"/>
              <w:rPr>
                <w:b w:val="0"/>
                <w:bCs w:val="0"/>
              </w:rPr>
            </w:pPr>
          </w:p>
        </w:tc>
        <w:tc>
          <w:tcPr>
            <w:tcW w:w="850" w:type="dxa"/>
            <w:vMerge w:val="restart"/>
            <w:shd w:val="clear" w:color="auto" w:fill="auto"/>
          </w:tcPr>
          <w:p w14:paraId="2D379CC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1.5B</w:t>
            </w:r>
          </w:p>
        </w:tc>
        <w:tc>
          <w:tcPr>
            <w:tcW w:w="2494" w:type="dxa"/>
            <w:vMerge w:val="restart"/>
            <w:shd w:val="clear" w:color="auto" w:fill="auto"/>
          </w:tcPr>
          <w:p w14:paraId="4985D5AE"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MO calls (Cell identity in envelope call control)</w:t>
            </w:r>
          </w:p>
        </w:tc>
        <w:tc>
          <w:tcPr>
            <w:tcW w:w="673" w:type="dxa"/>
            <w:shd w:val="clear" w:color="auto" w:fill="auto"/>
          </w:tcPr>
          <w:p w14:paraId="2E6363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E0B5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8B013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65DF43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11B80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71876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8CE3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7F01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033F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46167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7BCB0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CDB55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738E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2D4E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2125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0F43A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862DE4" w14:textId="77777777" w:rsidR="000236E6" w:rsidRPr="00C30D6B" w:rsidRDefault="000236E6" w:rsidP="001A75DA">
            <w:pPr>
              <w:pStyle w:val="TAN"/>
              <w:rPr>
                <w:b w:val="0"/>
                <w:bCs w:val="0"/>
              </w:rPr>
            </w:pPr>
          </w:p>
        </w:tc>
        <w:tc>
          <w:tcPr>
            <w:tcW w:w="850" w:type="dxa"/>
            <w:vMerge/>
            <w:shd w:val="clear" w:color="auto" w:fill="auto"/>
          </w:tcPr>
          <w:p w14:paraId="739B6AC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C5C442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AAFBA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825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F537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13694D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9C430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67A83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51E1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2E4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8AB07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45541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5B3C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DDE6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98A5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1CE6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C034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AC8F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C401F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A2EC34" w14:textId="77777777" w:rsidR="000236E6" w:rsidRPr="00C30D6B" w:rsidRDefault="000236E6" w:rsidP="001A75DA">
            <w:pPr>
              <w:pStyle w:val="TAN"/>
              <w:rPr>
                <w:b w:val="0"/>
                <w:bCs w:val="0"/>
              </w:rPr>
            </w:pPr>
          </w:p>
        </w:tc>
        <w:tc>
          <w:tcPr>
            <w:tcW w:w="850" w:type="dxa"/>
            <w:vMerge w:val="restart"/>
            <w:shd w:val="clear" w:color="auto" w:fill="auto"/>
          </w:tcPr>
          <w:p w14:paraId="5D4C69DF"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2.1, 2.2, 2.3, 2.4</w:t>
            </w:r>
          </w:p>
        </w:tc>
        <w:tc>
          <w:tcPr>
            <w:tcW w:w="2494" w:type="dxa"/>
            <w:vMerge w:val="restart"/>
            <w:shd w:val="clear" w:color="auto" w:fill="auto"/>
          </w:tcPr>
          <w:p w14:paraId="578667D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Procedure for SS (Cell identity in envelope call control)</w:t>
            </w:r>
          </w:p>
        </w:tc>
        <w:tc>
          <w:tcPr>
            <w:tcW w:w="673" w:type="dxa"/>
            <w:shd w:val="clear" w:color="auto" w:fill="auto"/>
          </w:tcPr>
          <w:p w14:paraId="5A4A0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BC6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C2127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C174</w:t>
            </w:r>
          </w:p>
        </w:tc>
        <w:tc>
          <w:tcPr>
            <w:tcW w:w="1020" w:type="dxa"/>
            <w:shd w:val="clear" w:color="auto" w:fill="auto"/>
          </w:tcPr>
          <w:p w14:paraId="0EF0B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3EAFD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9063A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EF9E5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E109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B48E3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6444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5B5A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A981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E1E2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5F1B1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B4482" w14:textId="77777777" w:rsidR="000236E6" w:rsidRPr="00C30D6B" w:rsidRDefault="000236E6" w:rsidP="001A75DA">
            <w:pPr>
              <w:pStyle w:val="TAN"/>
              <w:rPr>
                <w:b w:val="0"/>
                <w:bCs w:val="0"/>
              </w:rPr>
            </w:pPr>
          </w:p>
        </w:tc>
        <w:tc>
          <w:tcPr>
            <w:tcW w:w="850" w:type="dxa"/>
            <w:vMerge/>
            <w:shd w:val="clear" w:color="auto" w:fill="auto"/>
          </w:tcPr>
          <w:p w14:paraId="46CFED6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31D3F29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0D96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5616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9B1D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1C465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6DC1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B4EA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68894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0C0F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6F024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AD99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FF33D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8BF9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F14E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68A0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7A5A8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45D1E3" w14:textId="77777777" w:rsidR="000236E6" w:rsidRPr="00C30D6B" w:rsidRDefault="000236E6" w:rsidP="001A75DA">
            <w:pPr>
              <w:pStyle w:val="TAN"/>
              <w:rPr>
                <w:b w:val="0"/>
                <w:bCs w:val="0"/>
              </w:rPr>
            </w:pPr>
          </w:p>
        </w:tc>
        <w:tc>
          <w:tcPr>
            <w:tcW w:w="850" w:type="dxa"/>
            <w:vMerge w:val="restart"/>
            <w:shd w:val="clear" w:color="auto" w:fill="auto"/>
          </w:tcPr>
          <w:p w14:paraId="4591BF6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3.1, 3.2, 3.3, 3.4, 3.5</w:t>
            </w:r>
          </w:p>
        </w:tc>
        <w:tc>
          <w:tcPr>
            <w:tcW w:w="2494" w:type="dxa"/>
            <w:vMerge w:val="restart"/>
            <w:shd w:val="clear" w:color="auto" w:fill="auto"/>
          </w:tcPr>
          <w:p w14:paraId="0369A58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Interaction with FDN (Cell identity in envelope call control)</w:t>
            </w:r>
          </w:p>
        </w:tc>
        <w:tc>
          <w:tcPr>
            <w:tcW w:w="673" w:type="dxa"/>
            <w:shd w:val="clear" w:color="auto" w:fill="auto"/>
          </w:tcPr>
          <w:p w14:paraId="0700A3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88B0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CF87B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3A673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39F6BD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5F8B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266FF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47743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E5E0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79653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D080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F883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E976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107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AE88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EFCCE0" w14:textId="77777777" w:rsidR="000236E6" w:rsidRPr="00C30D6B" w:rsidRDefault="000236E6" w:rsidP="001A75DA">
            <w:pPr>
              <w:pStyle w:val="TAN"/>
              <w:rPr>
                <w:b w:val="0"/>
                <w:bCs w:val="0"/>
              </w:rPr>
            </w:pPr>
          </w:p>
        </w:tc>
        <w:tc>
          <w:tcPr>
            <w:tcW w:w="850" w:type="dxa"/>
            <w:vMerge/>
            <w:shd w:val="clear" w:color="auto" w:fill="auto"/>
          </w:tcPr>
          <w:p w14:paraId="1A93936E"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A8BA59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4A5BBE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9DE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F5F4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6BB20A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3E145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43F58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D2E8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D0034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BD8A1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B48A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91F8B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5A3C6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52C7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7CA5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01D75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F8C027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7B8A5" w14:textId="77777777" w:rsidR="000236E6" w:rsidRPr="00C30D6B" w:rsidRDefault="000236E6" w:rsidP="001A75DA">
            <w:pPr>
              <w:pStyle w:val="TAN"/>
              <w:rPr>
                <w:b w:val="0"/>
                <w:bCs w:val="0"/>
              </w:rPr>
            </w:pPr>
          </w:p>
        </w:tc>
        <w:tc>
          <w:tcPr>
            <w:tcW w:w="850" w:type="dxa"/>
            <w:vMerge w:val="restart"/>
            <w:shd w:val="clear" w:color="auto" w:fill="auto"/>
          </w:tcPr>
          <w:p w14:paraId="6E336E7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4.1</w:t>
            </w:r>
          </w:p>
        </w:tc>
        <w:tc>
          <w:tcPr>
            <w:tcW w:w="2494" w:type="dxa"/>
            <w:vMerge w:val="restart"/>
            <w:shd w:val="clear" w:color="auto" w:fill="auto"/>
          </w:tcPr>
          <w:p w14:paraId="462224AC"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 xml:space="preserve">BDN service enabled </w:t>
            </w:r>
          </w:p>
        </w:tc>
        <w:tc>
          <w:tcPr>
            <w:tcW w:w="673" w:type="dxa"/>
            <w:shd w:val="clear" w:color="auto" w:fill="auto"/>
          </w:tcPr>
          <w:p w14:paraId="26E5B9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5FB9D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0D7E2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507A6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17FC3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D6B93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33141E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5DE90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6487B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5B568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64F9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BB1B6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BB1C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0F3D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B606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19AC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FD49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0540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1AE19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47D470" w14:textId="77777777" w:rsidR="000236E6" w:rsidRPr="00C30D6B" w:rsidRDefault="000236E6" w:rsidP="001A75DA">
            <w:pPr>
              <w:pStyle w:val="TAN"/>
              <w:rPr>
                <w:b w:val="0"/>
                <w:bCs w:val="0"/>
              </w:rPr>
            </w:pPr>
          </w:p>
        </w:tc>
        <w:tc>
          <w:tcPr>
            <w:tcW w:w="850" w:type="dxa"/>
            <w:vMerge/>
            <w:shd w:val="clear" w:color="auto" w:fill="auto"/>
          </w:tcPr>
          <w:p w14:paraId="53ADCFE3"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E0D1367"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66AE2B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C34E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9647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754D5F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5D93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4F41D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41654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7B06C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6431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69BD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3D6A8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D042D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54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7966C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CB03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73F93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1360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B6EAA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8F3CC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CFF83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4DA5D7" w14:textId="77777777" w:rsidR="000236E6" w:rsidRPr="00C30D6B" w:rsidRDefault="000236E6" w:rsidP="001A75DA">
            <w:pPr>
              <w:pStyle w:val="TAN"/>
              <w:rPr>
                <w:b w:val="0"/>
                <w:bCs w:val="0"/>
              </w:rPr>
            </w:pPr>
          </w:p>
        </w:tc>
        <w:tc>
          <w:tcPr>
            <w:tcW w:w="850" w:type="dxa"/>
            <w:vMerge w:val="restart"/>
            <w:shd w:val="clear" w:color="auto" w:fill="auto"/>
          </w:tcPr>
          <w:p w14:paraId="74DFFB4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4.2A</w:t>
            </w:r>
          </w:p>
        </w:tc>
        <w:tc>
          <w:tcPr>
            <w:tcW w:w="2494" w:type="dxa"/>
            <w:vMerge w:val="restart"/>
            <w:shd w:val="clear" w:color="auto" w:fill="auto"/>
          </w:tcPr>
          <w:p w14:paraId="4FB89CC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R99 only</w:t>
            </w:r>
          </w:p>
        </w:tc>
        <w:tc>
          <w:tcPr>
            <w:tcW w:w="673" w:type="dxa"/>
            <w:shd w:val="clear" w:color="auto" w:fill="auto"/>
          </w:tcPr>
          <w:p w14:paraId="786356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5E86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904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2CAB7E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A1A3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A92D3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C8ED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05E8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4B43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1FF8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356C6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FEAA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ED958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3331C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6C873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1AFD7" w14:textId="77777777" w:rsidR="000236E6" w:rsidRPr="00C30D6B" w:rsidRDefault="000236E6" w:rsidP="001A75DA">
            <w:pPr>
              <w:pStyle w:val="TAN"/>
              <w:rPr>
                <w:b w:val="0"/>
                <w:bCs w:val="0"/>
              </w:rPr>
            </w:pPr>
          </w:p>
        </w:tc>
        <w:tc>
          <w:tcPr>
            <w:tcW w:w="850" w:type="dxa"/>
            <w:vMerge/>
            <w:shd w:val="clear" w:color="auto" w:fill="auto"/>
          </w:tcPr>
          <w:p w14:paraId="0F73B9DA"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65ADA581"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1B3206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5FEDEC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A60E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7C4B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17A2E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768D8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C5222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5F767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F49A8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7E0BF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27B2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FBF0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4352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2163A2E"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0BA44" w14:textId="77777777" w:rsidR="000236E6" w:rsidRPr="00C30D6B" w:rsidRDefault="000236E6" w:rsidP="001A75DA">
            <w:pPr>
              <w:pStyle w:val="TAN"/>
              <w:rPr>
                <w:b w:val="0"/>
                <w:bCs w:val="0"/>
              </w:rPr>
            </w:pPr>
          </w:p>
        </w:tc>
        <w:tc>
          <w:tcPr>
            <w:tcW w:w="850" w:type="dxa"/>
            <w:vMerge w:val="restart"/>
            <w:shd w:val="clear" w:color="auto" w:fill="auto"/>
          </w:tcPr>
          <w:p w14:paraId="2DF6C036"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4.2B</w:t>
            </w:r>
          </w:p>
        </w:tc>
        <w:tc>
          <w:tcPr>
            <w:tcW w:w="2494" w:type="dxa"/>
            <w:vMerge w:val="restart"/>
            <w:shd w:val="clear" w:color="auto" w:fill="auto"/>
          </w:tcPr>
          <w:p w14:paraId="6E38949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interaction with emergency call codes, Rel-4+</w:t>
            </w:r>
          </w:p>
        </w:tc>
        <w:tc>
          <w:tcPr>
            <w:tcW w:w="673" w:type="dxa"/>
            <w:shd w:val="clear" w:color="auto" w:fill="auto"/>
          </w:tcPr>
          <w:p w14:paraId="0BA9F8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2C102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1995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4385C7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E31DB8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9C048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0AD0A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97C1E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9B906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0A3E7D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5FF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ABBF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E6D2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E05723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C2ECBA" w14:textId="77777777" w:rsidR="000236E6" w:rsidRPr="00C30D6B" w:rsidRDefault="000236E6" w:rsidP="001A75DA">
            <w:pPr>
              <w:pStyle w:val="TAN"/>
              <w:rPr>
                <w:b w:val="0"/>
                <w:bCs w:val="0"/>
              </w:rPr>
            </w:pPr>
          </w:p>
        </w:tc>
        <w:tc>
          <w:tcPr>
            <w:tcW w:w="850" w:type="dxa"/>
            <w:vMerge/>
            <w:shd w:val="clear" w:color="auto" w:fill="auto"/>
          </w:tcPr>
          <w:p w14:paraId="16005245"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2560EB7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236429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A59F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E6D85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650730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5FCCC7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DFD6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DB534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BA365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68C0E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602CC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3474D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AFFD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9778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F8BA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DBA2A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FC63E1" w14:textId="77777777" w:rsidR="000236E6" w:rsidRPr="00C30D6B" w:rsidRDefault="000236E6" w:rsidP="001A75DA">
            <w:pPr>
              <w:pStyle w:val="TAN"/>
              <w:rPr>
                <w:b w:val="0"/>
                <w:bCs w:val="0"/>
              </w:rPr>
            </w:pPr>
          </w:p>
        </w:tc>
        <w:tc>
          <w:tcPr>
            <w:tcW w:w="850" w:type="dxa"/>
            <w:vMerge w:val="restart"/>
            <w:shd w:val="clear" w:color="auto" w:fill="auto"/>
          </w:tcPr>
          <w:p w14:paraId="6A9080C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4.3</w:t>
            </w:r>
          </w:p>
        </w:tc>
        <w:tc>
          <w:tcPr>
            <w:tcW w:w="2494" w:type="dxa"/>
            <w:vMerge w:val="restart"/>
            <w:shd w:val="clear" w:color="auto" w:fill="auto"/>
          </w:tcPr>
          <w:p w14:paraId="44A974E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FDN and BDN enabled, set up a call in EFFDN, Allowed with modifications</w:t>
            </w:r>
          </w:p>
        </w:tc>
        <w:tc>
          <w:tcPr>
            <w:tcW w:w="673" w:type="dxa"/>
            <w:shd w:val="clear" w:color="auto" w:fill="auto"/>
          </w:tcPr>
          <w:p w14:paraId="33F608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0AEF1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26FDD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883E7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75E9A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34A99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FF977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075C2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0B45A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FB40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EE3A0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2F7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600C2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D0BDE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AD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3771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F8E7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CAB3D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C7262" w14:textId="77777777" w:rsidR="000236E6" w:rsidRPr="00C30D6B" w:rsidRDefault="000236E6" w:rsidP="001A75DA">
            <w:pPr>
              <w:pStyle w:val="TAN"/>
              <w:rPr>
                <w:b w:val="0"/>
                <w:bCs w:val="0"/>
              </w:rPr>
            </w:pPr>
          </w:p>
        </w:tc>
        <w:tc>
          <w:tcPr>
            <w:tcW w:w="850" w:type="dxa"/>
            <w:vMerge/>
            <w:shd w:val="clear" w:color="auto" w:fill="auto"/>
          </w:tcPr>
          <w:p w14:paraId="0CBCE18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tcPr>
          <w:p w14:paraId="452506A2"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87C4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F264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0073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B65D9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0D68395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26D94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0DB6C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CE039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FDA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2D0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E61F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06C91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00ED7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470B0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1E4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4BC2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6D23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E6F8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B9BFB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C0CF8" w14:textId="77777777" w:rsidR="000236E6" w:rsidRPr="00C30D6B" w:rsidRDefault="000236E6" w:rsidP="001A75DA">
            <w:pPr>
              <w:pStyle w:val="TAN"/>
              <w:rPr>
                <w:b w:val="0"/>
                <w:bCs w:val="0"/>
              </w:rPr>
            </w:pPr>
          </w:p>
        </w:tc>
        <w:tc>
          <w:tcPr>
            <w:tcW w:w="850" w:type="dxa"/>
            <w:vMerge w:val="restart"/>
            <w:shd w:val="clear" w:color="auto" w:fill="auto"/>
          </w:tcPr>
          <w:p w14:paraId="005A2917"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5.1</w:t>
            </w:r>
          </w:p>
        </w:tc>
        <w:tc>
          <w:tcPr>
            <w:tcW w:w="2494" w:type="dxa"/>
            <w:vMerge w:val="restart"/>
            <w:shd w:val="clear" w:color="auto" w:fill="auto"/>
          </w:tcPr>
          <w:p w14:paraId="1DE7042B"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BDN service enabled, ME not supporting BDN</w:t>
            </w:r>
          </w:p>
        </w:tc>
        <w:tc>
          <w:tcPr>
            <w:tcW w:w="673" w:type="dxa"/>
            <w:shd w:val="clear" w:color="auto" w:fill="auto"/>
          </w:tcPr>
          <w:p w14:paraId="4297A1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1DC0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666F7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859D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D0007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53F49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F696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9F29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A9E27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058CC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BCD4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2BAE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C21B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E7A682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7A0D5A5B" w14:textId="77777777" w:rsidR="000236E6" w:rsidRPr="00C30D6B" w:rsidRDefault="000236E6" w:rsidP="001A75DA">
            <w:pPr>
              <w:pStyle w:val="TAN"/>
              <w:rPr>
                <w:b w:val="0"/>
                <w:bCs w:val="0"/>
              </w:rPr>
            </w:pPr>
          </w:p>
        </w:tc>
        <w:tc>
          <w:tcPr>
            <w:tcW w:w="850" w:type="dxa"/>
            <w:vMerge/>
            <w:shd w:val="clear" w:color="auto" w:fill="auto"/>
            <w:vAlign w:val="center"/>
          </w:tcPr>
          <w:p w14:paraId="6D505FF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3F7ECAAB"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E31DB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9C4BE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CF37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079536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25252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4694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DB2E5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30EAC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4EDBA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1075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658B1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92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16E0E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3872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9D751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8FB820F" w14:textId="77777777" w:rsidR="000236E6" w:rsidRPr="00C30D6B" w:rsidRDefault="000236E6" w:rsidP="001A75DA">
            <w:pPr>
              <w:pStyle w:val="TAN"/>
              <w:rPr>
                <w:b w:val="0"/>
                <w:bCs w:val="0"/>
              </w:rPr>
            </w:pPr>
          </w:p>
        </w:tc>
        <w:tc>
          <w:tcPr>
            <w:tcW w:w="850" w:type="dxa"/>
            <w:vMerge/>
            <w:tcBorders>
              <w:bottom w:val="single" w:sz="4" w:space="0" w:color="auto"/>
            </w:tcBorders>
            <w:shd w:val="clear" w:color="auto" w:fill="auto"/>
            <w:vAlign w:val="center"/>
          </w:tcPr>
          <w:p w14:paraId="33B928A8"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1597924"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408938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B3D68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DE563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5419B2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8F0F2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4E8D53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B673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8790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597CD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BAF8E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8E8A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0C67E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FF39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F5014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E2B1A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53FB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1A28B4A" w14:textId="77777777" w:rsidR="000236E6" w:rsidRPr="005E507F" w:rsidRDefault="000236E6" w:rsidP="001A75DA">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3C660BC"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79F7BF" w14:textId="77777777" w:rsidR="000236E6" w:rsidRPr="005E507F"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E221F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3249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0B1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F6F9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3E122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255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D898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B0DC9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D10F5B" w14:textId="77777777" w:rsidR="000236E6" w:rsidRPr="000C06E3" w:rsidRDefault="000236E6" w:rsidP="001A75DA">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470686"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3D23540"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MT </w:t>
            </w:r>
            <w:r>
              <w:rPr>
                <w:b/>
                <w:bCs/>
              </w:rPr>
              <w:t>C</w:t>
            </w:r>
            <w:r w:rsidRPr="000C06E3">
              <w:rPr>
                <w:b/>
                <w:bCs/>
              </w:rPr>
              <w:t>all event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1815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BDAA2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15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ECCD1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27C63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03AF7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D6EB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F61E12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AFD69F4" w14:textId="70A2486D" w:rsidR="000236E6" w:rsidRPr="00C30D6B" w:rsidRDefault="000236E6" w:rsidP="001A75DA">
            <w:pPr>
              <w:pStyle w:val="TAL"/>
              <w:rPr>
                <w:b w:val="0"/>
                <w:bCs w:val="0"/>
              </w:rPr>
            </w:pPr>
          </w:p>
        </w:tc>
        <w:tc>
          <w:tcPr>
            <w:tcW w:w="850" w:type="dxa"/>
            <w:vMerge w:val="restart"/>
            <w:tcBorders>
              <w:top w:val="single" w:sz="4" w:space="0" w:color="auto"/>
              <w:left w:val="single" w:sz="4" w:space="0" w:color="auto"/>
            </w:tcBorders>
            <w:shd w:val="clear" w:color="auto" w:fill="auto"/>
          </w:tcPr>
          <w:p w14:paraId="06D67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C0CA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MT call event</w:t>
            </w:r>
          </w:p>
        </w:tc>
        <w:tc>
          <w:tcPr>
            <w:tcW w:w="673" w:type="dxa"/>
            <w:tcBorders>
              <w:top w:val="single" w:sz="4" w:space="0" w:color="auto"/>
            </w:tcBorders>
            <w:shd w:val="clear" w:color="auto" w:fill="auto"/>
          </w:tcPr>
          <w:p w14:paraId="3C05A8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028B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49ECD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B3EBD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00EA91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41CF49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4F2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F719B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6474C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rPr>
                <w:b/>
                <w:bCs/>
              </w:rPr>
            </w:pPr>
          </w:p>
        </w:tc>
      </w:tr>
      <w:tr w:rsidR="000236E6" w:rsidRPr="00C30D6B" w14:paraId="2A0585B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19085A5C"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707F3B2F"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5C0E6A0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00603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71C7F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F5EE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7FAC5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A6724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31F5B7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A885A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01FA2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12E6EC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4012B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109A6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30E70AE8" w14:textId="77777777" w:rsidR="000236E6" w:rsidRPr="000C06E3" w:rsidRDefault="000236E6" w:rsidP="001A75DA">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A9A28D2"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771CBF27" w14:textId="77777777" w:rsidR="000236E6" w:rsidRPr="000C06E3"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Call Connected event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4DE24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9204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60F3C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1A3A1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2D806B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32A470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697DFA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5AC0A7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0A5063B6" w14:textId="77777777" w:rsidR="000236E6" w:rsidRPr="000C06E3" w:rsidRDefault="000236E6" w:rsidP="001A75DA">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490DE5CE"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35DB84"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6E331B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9C491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4509BD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1BDA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04F6F0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0828C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7B6611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7366F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4193073" w14:textId="1CC16719"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5564636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7452B2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connected event</w:t>
            </w:r>
          </w:p>
        </w:tc>
        <w:tc>
          <w:tcPr>
            <w:tcW w:w="673" w:type="dxa"/>
            <w:tcBorders>
              <w:top w:val="single" w:sz="2" w:space="0" w:color="auto"/>
            </w:tcBorders>
            <w:shd w:val="clear" w:color="auto" w:fill="auto"/>
          </w:tcPr>
          <w:p w14:paraId="039613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F861B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46C77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6E6240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4A3F6E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E6F33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17E3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E735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1ADEEE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92BD4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67425C09" w14:textId="77777777" w:rsidR="000236E6" w:rsidRPr="00C30D6B" w:rsidRDefault="000236E6" w:rsidP="001A75DA">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7D1AF97"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424A2A6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32492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41E3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C16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AC6F1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3522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7A80FF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1DA71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2E77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AF1D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1BAB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08E5F5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27475E8" w14:textId="429CFA55"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8DC1DB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1.2</w:t>
            </w:r>
          </w:p>
        </w:tc>
        <w:tc>
          <w:tcPr>
            <w:tcW w:w="2494" w:type="dxa"/>
            <w:shd w:val="clear" w:color="auto" w:fill="auto"/>
            <w:vAlign w:val="center"/>
          </w:tcPr>
          <w:p w14:paraId="7F6C1C63" w14:textId="77777777" w:rsidR="000236E6" w:rsidRPr="00C30D6B" w:rsidRDefault="000236E6" w:rsidP="001A75D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MT-MO)</w:t>
            </w:r>
          </w:p>
        </w:tc>
        <w:tc>
          <w:tcPr>
            <w:tcW w:w="673" w:type="dxa"/>
            <w:shd w:val="clear" w:color="auto" w:fill="auto"/>
          </w:tcPr>
          <w:p w14:paraId="718A0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56AD1B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04F3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B0A45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0B0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067D75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0BCD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884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42FA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3AF8A0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20EBB551" w14:textId="1B3C56F6" w:rsidR="000236E6" w:rsidRPr="00C30D6B" w:rsidRDefault="000236E6" w:rsidP="001A75DA">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D97A6E4"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1.3</w:t>
            </w:r>
          </w:p>
        </w:tc>
        <w:tc>
          <w:tcPr>
            <w:tcW w:w="2494" w:type="dxa"/>
            <w:shd w:val="clear" w:color="auto" w:fill="auto"/>
            <w:vAlign w:val="center"/>
          </w:tcPr>
          <w:p w14:paraId="0DEA30BA" w14:textId="77777777" w:rsidR="000236E6" w:rsidRPr="00C30D6B" w:rsidRDefault="000236E6" w:rsidP="001A75D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MO-MO)</w:t>
            </w:r>
          </w:p>
        </w:tc>
        <w:tc>
          <w:tcPr>
            <w:tcW w:w="673" w:type="dxa"/>
            <w:shd w:val="clear" w:color="auto" w:fill="auto"/>
          </w:tcPr>
          <w:p w14:paraId="6C5C16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23D35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3D85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277F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245AC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5604C4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FB90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D20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48815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64D666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04E22A8" w14:textId="74E0EB2A"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509435C9"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1.4</w:t>
            </w:r>
          </w:p>
        </w:tc>
        <w:tc>
          <w:tcPr>
            <w:tcW w:w="2494" w:type="dxa"/>
            <w:tcBorders>
              <w:bottom w:val="single" w:sz="2" w:space="0" w:color="auto"/>
            </w:tcBorders>
            <w:shd w:val="clear" w:color="auto" w:fill="auto"/>
            <w:vAlign w:val="center"/>
          </w:tcPr>
          <w:p w14:paraId="60E0470C" w14:textId="77777777" w:rsidR="000236E6" w:rsidRPr="00C30D6B" w:rsidRDefault="000236E6" w:rsidP="001A75DA">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color w:val="000000"/>
                <w:sz w:val="16"/>
                <w:szCs w:val="16"/>
                <w:lang w:val="en-US"/>
              </w:rPr>
              <w:t>call connected event (simultaneous call MO-MT)</w:t>
            </w:r>
          </w:p>
        </w:tc>
        <w:tc>
          <w:tcPr>
            <w:tcW w:w="673" w:type="dxa"/>
            <w:tcBorders>
              <w:bottom w:val="single" w:sz="2" w:space="0" w:color="auto"/>
            </w:tcBorders>
            <w:shd w:val="clear" w:color="auto" w:fill="auto"/>
          </w:tcPr>
          <w:p w14:paraId="171276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3A4E1A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615CCB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FFB47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5E69C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bottom w:val="single" w:sz="2" w:space="0" w:color="auto"/>
            </w:tcBorders>
            <w:shd w:val="clear" w:color="auto" w:fill="auto"/>
          </w:tcPr>
          <w:p w14:paraId="1AFDB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286D0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8FC75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83221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08FB09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425F6D2B" w14:textId="77777777" w:rsidR="000236E6" w:rsidRPr="000C06E3" w:rsidDel="000C06E3" w:rsidRDefault="000236E6" w:rsidP="001A75DA">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1EBD0F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EBCF62A" w14:textId="77777777" w:rsidR="000236E6" w:rsidRPr="000C06E3"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Call Connected event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223C7F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06056D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93A91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6DD2A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1DB70F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12DEB5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04D87F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137FD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2375EBD8" w14:textId="73AA9541"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DE57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67B77F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ME supporting SET UP CALL</w:t>
            </w:r>
          </w:p>
        </w:tc>
        <w:tc>
          <w:tcPr>
            <w:tcW w:w="673" w:type="dxa"/>
            <w:tcBorders>
              <w:top w:val="single" w:sz="2" w:space="0" w:color="auto"/>
            </w:tcBorders>
            <w:shd w:val="clear" w:color="auto" w:fill="auto"/>
          </w:tcPr>
          <w:p w14:paraId="059935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B8AA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4704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6A99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8AC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1E34AF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66496C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9D404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5CBDC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E316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7AEE2D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568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8D9BF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549FA1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181EE72"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61B9820"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6BA7A843"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19EF0BBA"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2A19B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0CE816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EC5AD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0ABE7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DE087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9BA95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15F35C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342993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A0D5E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ECB1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C661C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245817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83C0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7373C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3BA12E8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B36B7A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60A54E40" w14:textId="77777777" w:rsidR="000236E6" w:rsidRPr="006B08A7" w:rsidRDefault="000236E6" w:rsidP="001A75DA">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40B7C7F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5800D79"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C91CF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0D6D9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D623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B214C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77436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0678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0970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AF76F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4D2FABCD" w14:textId="77777777" w:rsidR="000236E6" w:rsidRPr="006B08A7" w:rsidRDefault="000236E6" w:rsidP="001A75DA">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8DEAB2B"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5159665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Call Disconnected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DB7E9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8B81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9F544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612D7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81AA0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07FA5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C03D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964050"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717FF274" w14:textId="722CC723"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548531B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4D22B8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disconnected event</w:t>
            </w:r>
          </w:p>
        </w:tc>
        <w:tc>
          <w:tcPr>
            <w:tcW w:w="673" w:type="dxa"/>
            <w:tcBorders>
              <w:top w:val="single" w:sz="2" w:space="0" w:color="auto"/>
            </w:tcBorders>
            <w:shd w:val="clear" w:color="auto" w:fill="auto"/>
          </w:tcPr>
          <w:p w14:paraId="5DDD9E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A21415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8D46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6D57AB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56D0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B1C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0F5D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0844E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6ED2B5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ED1415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32E0837"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07FE06F1"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375D00AD" w14:textId="77777777" w:rsidR="000236E6" w:rsidRPr="00C30D6B" w:rsidRDefault="000236E6" w:rsidP="001A75DA">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05EFBE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59670DF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18F93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C0ED6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4048F2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498923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D1D1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1FCF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4C6395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236D2F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BA73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CC49893" w14:textId="77777777" w:rsidR="000236E6" w:rsidRPr="006B08A7" w:rsidRDefault="000236E6" w:rsidP="001A75DA">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0D1DFD72"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90C12D"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Location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64FAF1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9FDEE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DB6BE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B3E5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6966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7DA6E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B78574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r>
      <w:tr w:rsidR="000236E6" w:rsidRPr="00C30D6B" w14:paraId="761519F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5FB394D" w14:textId="77777777" w:rsidR="000236E6" w:rsidRPr="006B08A7" w:rsidRDefault="000236E6" w:rsidP="001A75DA">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1D22746"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6397C47" w14:textId="77777777" w:rsidR="000236E6" w:rsidRPr="006B08A7"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Location Status event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6616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2A2AEC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189EB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8E1E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35525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A5C4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751E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r>
      <w:tr w:rsidR="000236E6" w:rsidRPr="00C30D6B" w14:paraId="7BB0FA6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22930256" w14:textId="3AE0728A"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7CCD67C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F13CCA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w:t>
            </w:r>
          </w:p>
        </w:tc>
        <w:tc>
          <w:tcPr>
            <w:tcW w:w="673" w:type="dxa"/>
            <w:tcBorders>
              <w:top w:val="single" w:sz="2" w:space="0" w:color="auto"/>
            </w:tcBorders>
            <w:shd w:val="clear" w:color="auto" w:fill="auto"/>
          </w:tcPr>
          <w:p w14:paraId="65A02B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4CBDCD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28800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53AE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29298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CF9FE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9205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5DA1A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0B489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0236E6" w:rsidRPr="00C30D6B" w14:paraId="3468495D"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F83777E"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18C059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BF9C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8F0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9968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579D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46F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6DD95B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6A75A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385F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ACEE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3C1E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0236E6" w:rsidRPr="00C30D6B" w14:paraId="7ED031E6"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FD341BE" w14:textId="4F96F678" w:rsidR="000236E6" w:rsidRPr="00C30D6B" w:rsidRDefault="000236E6" w:rsidP="001A75DA">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68DCF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94CBB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E-UTRAN</w:t>
            </w:r>
          </w:p>
        </w:tc>
        <w:tc>
          <w:tcPr>
            <w:tcW w:w="673" w:type="dxa"/>
            <w:shd w:val="clear" w:color="auto" w:fill="auto"/>
          </w:tcPr>
          <w:p w14:paraId="5FC5DE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ED5A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60A691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128D7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46E341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174831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4797CA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54D3D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F337AFF" w14:textId="6D7A275E"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5024B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1EDB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0D032C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4173A58" w14:textId="77777777" w:rsidR="000236E6" w:rsidRPr="00C30D6B" w:rsidRDefault="000236E6" w:rsidP="001A75DA">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A260A2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05F44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1CF97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3E88E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BACE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8A3F0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46015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5347D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9B9E8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C1455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3282D9" w14:textId="02452FD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3D2BF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144C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A304D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E396AA4" w14:textId="334849B5" w:rsidR="000236E6" w:rsidRPr="00C30D6B" w:rsidRDefault="000236E6" w:rsidP="001A75DA">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6BBCE7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49119A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location status event, NG-RAN</w:t>
            </w:r>
          </w:p>
        </w:tc>
        <w:tc>
          <w:tcPr>
            <w:tcW w:w="673" w:type="dxa"/>
            <w:tcBorders>
              <w:bottom w:val="single" w:sz="2" w:space="0" w:color="auto"/>
            </w:tcBorders>
            <w:shd w:val="clear" w:color="auto" w:fill="auto"/>
          </w:tcPr>
          <w:p w14:paraId="436EEC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1691B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85794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22F993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5BABE1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6BE986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78C6E9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2002B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EAA545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17FD4D61" w14:textId="77777777" w:rsidR="000236E6" w:rsidRPr="007870DC" w:rsidRDefault="000236E6" w:rsidP="001A75DA">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6B8E3F3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1C8EBA"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User Activity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19C5C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9EE9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7C0B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DF94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5A22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DB1A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696B4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2AB010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77215A0" w14:textId="77777777" w:rsidR="000236E6" w:rsidRPr="007870DC" w:rsidRDefault="000236E6" w:rsidP="001A75DA">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2EB45F5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8B93EC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User Activity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A33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82F1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3840B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BC21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066F7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9309B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8D0F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298A1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524F61" w14:textId="774063FE"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1BC0D8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6601D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user activity event</w:t>
            </w:r>
          </w:p>
        </w:tc>
        <w:tc>
          <w:tcPr>
            <w:tcW w:w="673" w:type="dxa"/>
            <w:tcBorders>
              <w:top w:val="single" w:sz="2" w:space="0" w:color="auto"/>
              <w:bottom w:val="single" w:sz="2" w:space="0" w:color="auto"/>
            </w:tcBorders>
            <w:shd w:val="clear" w:color="auto" w:fill="auto"/>
          </w:tcPr>
          <w:p w14:paraId="305F7F0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9992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0A47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0C14A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E.1/38 AND</w:t>
            </w:r>
          </w:p>
          <w:p w14:paraId="2247DE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3327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578B3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120BEE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BFB2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DCC1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3A2C60F" w14:textId="77777777" w:rsidR="000236E6" w:rsidRPr="007870DC" w:rsidRDefault="000236E6" w:rsidP="001A75DA">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6694E80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96C97B"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BC6B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778B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2F37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66710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F1DE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BE0EF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F5278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B77BFA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004A71" w14:textId="77777777" w:rsidR="000236E6" w:rsidRPr="007870DC" w:rsidRDefault="000236E6" w:rsidP="001A75DA">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3734BD66"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D52BE8E"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6A653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441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6C55A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4027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44A5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42145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B86BF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947C4D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BFF863D" w14:textId="7C4903C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24CDAA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0115B02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idle screen available event</w:t>
            </w:r>
          </w:p>
        </w:tc>
        <w:tc>
          <w:tcPr>
            <w:tcW w:w="673" w:type="dxa"/>
            <w:tcBorders>
              <w:top w:val="single" w:sz="2" w:space="0" w:color="auto"/>
              <w:bottom w:val="single" w:sz="2" w:space="0" w:color="auto"/>
            </w:tcBorders>
            <w:shd w:val="clear" w:color="auto" w:fill="auto"/>
          </w:tcPr>
          <w:p w14:paraId="3812BC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1E7A3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E81CA2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43506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0133DA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D5562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FBF99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4792B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791DF90" w14:textId="1823CB7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23A8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AA00E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67716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1565354" w14:textId="77777777" w:rsidR="000236E6" w:rsidRPr="007870DC" w:rsidRDefault="000236E6" w:rsidP="001A75DA">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37C78958"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CECC7E9" w14:textId="77777777" w:rsidR="000236E6" w:rsidRPr="007870DC"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2BE38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694B29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194EA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8FDDC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E07C3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ADFDE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97206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7EEF8F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19D9BAC" w14:textId="77777777" w:rsidR="000236E6" w:rsidRPr="007870DC" w:rsidRDefault="000236E6" w:rsidP="001A75DA">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669EA14"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845DDE1"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Card Reader Status event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B5DC7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C2D2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0032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AA32D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1114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6FB223A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00F59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80A0E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75D1F664" w14:textId="3041F8D7"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2E652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EFB3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Card reader status normal</w:t>
            </w:r>
          </w:p>
        </w:tc>
        <w:tc>
          <w:tcPr>
            <w:tcW w:w="673" w:type="dxa"/>
            <w:tcBorders>
              <w:top w:val="single" w:sz="2" w:space="0" w:color="auto"/>
              <w:bottom w:val="single" w:sz="2" w:space="0" w:color="auto"/>
            </w:tcBorders>
            <w:shd w:val="clear" w:color="auto" w:fill="auto"/>
          </w:tcPr>
          <w:p w14:paraId="0EC169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CFB33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00B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0239BC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7C0411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E0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71B97A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738EC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CF2D6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44E89770" w14:textId="77777777" w:rsidR="000236E6" w:rsidRPr="007870DC" w:rsidRDefault="000236E6" w:rsidP="001A75DA">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A068027"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66F1130" w14:textId="77777777" w:rsidR="000236E6" w:rsidRPr="007870DC"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event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7DF3410A"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78131E55"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107F8CE8"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84D54A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B58999"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46C80E1"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319930D3" w14:textId="77777777" w:rsidR="000236E6" w:rsidRPr="007870DC"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AC09E0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1C1A7B" w14:textId="6DF40AB2"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3030D80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5CDD05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Detachable card reader</w:t>
            </w:r>
          </w:p>
        </w:tc>
        <w:tc>
          <w:tcPr>
            <w:tcW w:w="673" w:type="dxa"/>
            <w:tcBorders>
              <w:top w:val="single" w:sz="2" w:space="0" w:color="auto"/>
              <w:bottom w:val="single" w:sz="2" w:space="0" w:color="auto"/>
            </w:tcBorders>
            <w:shd w:val="clear" w:color="auto" w:fill="auto"/>
          </w:tcPr>
          <w:p w14:paraId="2627C6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F056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DC047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048ADB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E.1/40 AND</w:t>
            </w:r>
          </w:p>
          <w:p w14:paraId="5E161F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1B698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F6E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EDCE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D0F737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A7C9DA2" w14:textId="77777777" w:rsidR="000236E6" w:rsidRPr="00C30D6B" w:rsidRDefault="000236E6" w:rsidP="001A75DA">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19B8372E"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B29A5C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7C94A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02A22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B784D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4E6C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8A149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E838E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7F495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7B5B0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4CDC904" w14:textId="77777777" w:rsidR="000236E6" w:rsidRPr="00C30D6B" w:rsidRDefault="000236E6" w:rsidP="001A75DA">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55A5730C"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73B6FF8"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Language selection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E436A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563EE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B6C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E71AF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6032C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2D8E7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646DDB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44F3F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2E7C2B" w14:textId="464B508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25E5AF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8D5357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Language selection event</w:t>
            </w:r>
          </w:p>
        </w:tc>
        <w:tc>
          <w:tcPr>
            <w:tcW w:w="673" w:type="dxa"/>
            <w:tcBorders>
              <w:top w:val="single" w:sz="2" w:space="0" w:color="auto"/>
              <w:bottom w:val="single" w:sz="2" w:space="0" w:color="auto"/>
            </w:tcBorders>
            <w:shd w:val="clear" w:color="auto" w:fill="auto"/>
          </w:tcPr>
          <w:p w14:paraId="1670C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FA0BA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41824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D342E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5DA71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C181 AND</w:t>
            </w:r>
          </w:p>
          <w:p w14:paraId="783830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1EA096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E.1/41 AND</w:t>
            </w:r>
          </w:p>
          <w:p w14:paraId="11BA27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D9AAC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1CE13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79E013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64F7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082E9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18432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5515A52" w14:textId="77777777" w:rsidR="000236E6" w:rsidRPr="00F22B0D" w:rsidRDefault="000236E6" w:rsidP="001A75DA">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4D02F014"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4C10583"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BFD28A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0EC7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401777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75118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D3515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8224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C5AC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8CD76F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79C0BF9" w14:textId="77777777" w:rsidR="000236E6" w:rsidRPr="00F22B0D" w:rsidRDefault="000236E6" w:rsidP="001A75DA">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38844505"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558AA81"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59200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D3BBE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81B3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6226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7216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0D8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4F43C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57B236E"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D59B5AE" w14:textId="525CA98D" w:rsidR="006B59BD" w:rsidRPr="00C30D6B" w:rsidRDefault="006B59BD" w:rsidP="006B59BD">
            <w:pPr>
              <w:pStyle w:val="TAL"/>
              <w:rPr>
                <w:b w:val="0"/>
                <w:bCs w:val="0"/>
              </w:rPr>
            </w:pPr>
          </w:p>
        </w:tc>
        <w:tc>
          <w:tcPr>
            <w:tcW w:w="850" w:type="dxa"/>
            <w:tcBorders>
              <w:top w:val="single" w:sz="2" w:space="0" w:color="auto"/>
              <w:bottom w:val="single" w:sz="2" w:space="0" w:color="auto"/>
            </w:tcBorders>
            <w:shd w:val="clear" w:color="auto" w:fill="auto"/>
          </w:tcPr>
          <w:p w14:paraId="259BCDDC" w14:textId="69970EB6"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353388" w14:textId="4EB5EE00"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Browser termination event</w:t>
            </w:r>
          </w:p>
        </w:tc>
        <w:tc>
          <w:tcPr>
            <w:tcW w:w="673" w:type="dxa"/>
            <w:tcBorders>
              <w:top w:val="single" w:sz="2" w:space="0" w:color="auto"/>
              <w:bottom w:val="single" w:sz="2" w:space="0" w:color="auto"/>
            </w:tcBorders>
            <w:shd w:val="clear" w:color="auto" w:fill="auto"/>
          </w:tcPr>
          <w:p w14:paraId="4506D49A" w14:textId="069BBCC8"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3216FCE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D1BC2CD" w14:textId="77777777" w:rsidR="006B59BD" w:rsidRPr="00C30D6B"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C193 AND</w:t>
            </w:r>
          </w:p>
          <w:p w14:paraId="6D0CFE39" w14:textId="77777777" w:rsidR="006B59BD" w:rsidRPr="00C30D6B"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C30D6B">
              <w:t>C177 AND</w:t>
            </w:r>
          </w:p>
          <w:p w14:paraId="5A4E5A89" w14:textId="2681C30D"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22F7D2C9"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E.1/42 AND</w:t>
            </w:r>
            <w:r>
              <w:br/>
              <w:t>E.1/71 AND</w:t>
            </w:r>
          </w:p>
          <w:p w14:paraId="185E366C"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E.1/33 AND</w:t>
            </w:r>
          </w:p>
          <w:p w14:paraId="715A990F" w14:textId="77777777" w:rsidR="006B59BD" w:rsidRPr="00A04934" w:rsidRDefault="006B59BD" w:rsidP="006B59BD">
            <w:pPr>
              <w:pStyle w:val="TAC"/>
              <w:keepNext w:val="0"/>
              <w:keepLines w:val="0"/>
              <w:cnfStyle w:val="000000100000" w:firstRow="0" w:lastRow="0" w:firstColumn="0" w:lastColumn="0" w:oddVBand="0" w:evenVBand="0" w:oddHBand="1" w:evenHBand="0" w:firstRowFirstColumn="0" w:firstRowLastColumn="0" w:lastRowFirstColumn="0" w:lastRowLastColumn="0"/>
            </w:pPr>
            <w:r w:rsidRPr="00A04934">
              <w:t>E.1/110 AND</w:t>
            </w:r>
          </w:p>
          <w:p w14:paraId="04FF0284" w14:textId="3BAECDC2"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61045EA" w14:textId="0F66A0EE"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956F22E"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795B631"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9F58F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400B248D" w14:textId="77777777" w:rsidR="000236E6" w:rsidRPr="00C30D6B" w:rsidRDefault="000236E6" w:rsidP="001A75DA">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06861D27"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219122B"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Data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6DAF3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8CAED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BF434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80C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1B49D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91857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5D87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2DA52C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523E56C" w14:textId="2B12844A"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7D25523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1BCF5302" w14:textId="0069D644"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7BB03D8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33561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21D7FC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5EFF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2A4F0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9C5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40FAA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80225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6B1C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192415F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186C03C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7EE89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0CA6291C"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5D83CCF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45B4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CBE26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05C8B2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6FDB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13820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1331A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08875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E21C7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0F87D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7E1FD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B7B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29CE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DF81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3EB8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4AEF1A0" w14:textId="774D97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76788D7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09D828A9" w14:textId="46E1D2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E-UTRAN</w:t>
            </w:r>
          </w:p>
        </w:tc>
        <w:tc>
          <w:tcPr>
            <w:tcW w:w="673" w:type="dxa"/>
            <w:shd w:val="clear" w:color="auto" w:fill="auto"/>
          </w:tcPr>
          <w:p w14:paraId="449C9C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387A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CC54C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198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25DD26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0169A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E20C8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AC25A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D12BD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2F1CFCF" w14:textId="605401C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1BDF0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B0B5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0EA74C9"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D2F79F1"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3165F4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F699B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84E54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25BC0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E3EA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shd w:val="clear" w:color="auto" w:fill="auto"/>
          </w:tcPr>
          <w:p w14:paraId="66A04B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E837B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5267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ECD35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119122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7D76E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EC88976" w14:textId="11D46A3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E4E799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9C5E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C47300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1D8F28D9" w14:textId="1CFB6153"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181EE0E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73A6D01D" w14:textId="72D18078"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by SUSPEND UICC for E-UTRAN</w:t>
            </w:r>
          </w:p>
        </w:tc>
        <w:tc>
          <w:tcPr>
            <w:tcW w:w="673" w:type="dxa"/>
            <w:shd w:val="clear" w:color="auto" w:fill="auto"/>
          </w:tcPr>
          <w:p w14:paraId="618ACC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4CDFD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0D7D0DB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83B2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4618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F12A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DF5D8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B7296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5F365E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59978C8" w14:textId="6A3A7B32"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BBB62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AC8A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4E47E5E2"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720A0109"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04D6B2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B8D986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1D84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16E73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4A87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C225</w:t>
            </w:r>
          </w:p>
        </w:tc>
        <w:tc>
          <w:tcPr>
            <w:tcW w:w="1020" w:type="dxa"/>
            <w:shd w:val="clear" w:color="auto" w:fill="auto"/>
          </w:tcPr>
          <w:p w14:paraId="173CFF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A1970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CFB2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A9FE3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52E95B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D6B48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C0D43C" w14:textId="609513E4"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B9AF91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527B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26B5AB07"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74AFD79" w14:textId="5228ECCA"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52EAD3C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15CBB524" w14:textId="0710EEDB"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PSM for E-UTRAN</w:t>
            </w:r>
          </w:p>
        </w:tc>
        <w:tc>
          <w:tcPr>
            <w:tcW w:w="673" w:type="dxa"/>
            <w:shd w:val="clear" w:color="auto" w:fill="auto"/>
          </w:tcPr>
          <w:p w14:paraId="42F0E7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FBF5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3083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D242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93EBD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6E990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95D04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086DC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0C0DA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17C6DD1" w14:textId="2FA8097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D8DB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E25A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0236E6" w:rsidRPr="00C30D6B" w14:paraId="372F90B1"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226EE192"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12D0501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C9D69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D525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50FFF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C2FB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C226</w:t>
            </w:r>
          </w:p>
        </w:tc>
        <w:tc>
          <w:tcPr>
            <w:tcW w:w="1020" w:type="dxa"/>
            <w:shd w:val="clear" w:color="auto" w:fill="auto"/>
          </w:tcPr>
          <w:p w14:paraId="50356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B6FFB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204C3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BD45A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9855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B058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D537AC4" w14:textId="5C8120F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6995A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28A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0236E6" w:rsidRPr="00C30D6B" w14:paraId="169D993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36CE96D1" w14:textId="60DB20D6"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7C927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C0B9E18" w14:textId="5187A1E9"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F22B0D">
              <w:t>Data available, eDRX by SUSPEND UICC for E-UTRAN</w:t>
            </w:r>
          </w:p>
        </w:tc>
        <w:tc>
          <w:tcPr>
            <w:tcW w:w="673" w:type="dxa"/>
            <w:shd w:val="clear" w:color="auto" w:fill="auto"/>
          </w:tcPr>
          <w:p w14:paraId="64BCE7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E143D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2988DF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FA9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3260C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C432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2C4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1CC2A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0792D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3D718DB" w14:textId="5B5B3E43"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DE14D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78F6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0236E6" w:rsidRPr="00C30D6B" w14:paraId="3FD7513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370C429A"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6C63E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4F1923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1267F1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38969E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5559D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4083FD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22A171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9C0A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B4611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A1C86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356FC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B31C201" w14:textId="5670694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0EEC52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B30F2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0236E6" w:rsidRPr="00C30D6B" w14:paraId="5E86E0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25373F6" w14:textId="77777777" w:rsidR="000236E6" w:rsidRPr="00F22B0D" w:rsidRDefault="000236E6" w:rsidP="001A75DA">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6947B10"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941CE5B"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Channel status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C9666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D6F2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11355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C2B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2FFE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DFE83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1A28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F4093E7"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7762C350" w14:textId="3183B9F0" w:rsidR="000236E6" w:rsidRPr="00C30D6B" w:rsidRDefault="000236E6" w:rsidP="001A75DA">
            <w:pPr>
              <w:pStyle w:val="TAL"/>
              <w:rPr>
                <w:b w:val="0"/>
                <w:bCs w:val="0"/>
              </w:rPr>
            </w:pPr>
          </w:p>
        </w:tc>
        <w:tc>
          <w:tcPr>
            <w:tcW w:w="850" w:type="dxa"/>
            <w:vMerge w:val="restart"/>
            <w:tcBorders>
              <w:top w:val="single" w:sz="2" w:space="0" w:color="auto"/>
              <w:left w:val="single" w:sz="4" w:space="0" w:color="auto"/>
            </w:tcBorders>
            <w:shd w:val="clear" w:color="auto" w:fill="auto"/>
          </w:tcPr>
          <w:p w14:paraId="22EBD8B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4CE49EE5" w14:textId="2580EA4E"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79B091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05CCD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1D6E397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289F62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05813B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DC3D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2141CA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0188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79DBC3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EDC29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ADDB69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4B76F10A" w14:textId="77777777" w:rsidR="000236E6" w:rsidRPr="00C30D6B" w:rsidRDefault="000236E6" w:rsidP="001A75DA">
            <w:pPr>
              <w:pStyle w:val="TAL"/>
              <w:rPr>
                <w:b w:val="0"/>
                <w:bCs w:val="0"/>
              </w:rPr>
            </w:pPr>
          </w:p>
        </w:tc>
        <w:tc>
          <w:tcPr>
            <w:tcW w:w="850" w:type="dxa"/>
            <w:vMerge/>
            <w:tcBorders>
              <w:left w:val="single" w:sz="4" w:space="0" w:color="auto"/>
            </w:tcBorders>
            <w:shd w:val="clear" w:color="auto" w:fill="auto"/>
          </w:tcPr>
          <w:p w14:paraId="2D09EA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799A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2996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8D7F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526B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1FD8E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5F22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57BD93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EC12D6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73F7A3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57CC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58C6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DBBDB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93801D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46B1CDF0" w14:textId="5DA97C10" w:rsidR="000236E6" w:rsidRPr="00C30D6B" w:rsidRDefault="000236E6" w:rsidP="001A75DA">
            <w:pPr>
              <w:pStyle w:val="TAL"/>
              <w:rPr>
                <w:b w:val="0"/>
                <w:bCs w:val="0"/>
              </w:rPr>
            </w:pPr>
          </w:p>
        </w:tc>
        <w:tc>
          <w:tcPr>
            <w:tcW w:w="850" w:type="dxa"/>
            <w:vMerge w:val="restart"/>
            <w:tcBorders>
              <w:left w:val="single" w:sz="4" w:space="0" w:color="auto"/>
            </w:tcBorders>
            <w:shd w:val="clear" w:color="auto" w:fill="auto"/>
          </w:tcPr>
          <w:p w14:paraId="2E3654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754C8E7F" w14:textId="4A0967D3"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F22B0D">
              <w:t>Channel Status on a link dropped, E-UTRAN</w:t>
            </w:r>
          </w:p>
        </w:tc>
        <w:tc>
          <w:tcPr>
            <w:tcW w:w="673" w:type="dxa"/>
            <w:shd w:val="clear" w:color="auto" w:fill="auto"/>
          </w:tcPr>
          <w:p w14:paraId="150382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2AE11A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AE890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0443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399C68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61A2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C97BA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3EB8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EEE4878" w14:textId="65E0E6B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65F0B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41251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8CD59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54ACBC26" w14:textId="77777777" w:rsidR="000236E6" w:rsidRPr="00C30D6B" w:rsidRDefault="000236E6" w:rsidP="001A75DA">
            <w:pPr>
              <w:pStyle w:val="TAL"/>
              <w:rPr>
                <w:b w:val="0"/>
                <w:bCs w:val="0"/>
              </w:rPr>
            </w:pPr>
          </w:p>
        </w:tc>
        <w:tc>
          <w:tcPr>
            <w:tcW w:w="850" w:type="dxa"/>
            <w:vMerge/>
            <w:tcBorders>
              <w:left w:val="single" w:sz="4" w:space="0" w:color="auto"/>
              <w:bottom w:val="single" w:sz="2" w:space="0" w:color="auto"/>
            </w:tcBorders>
            <w:shd w:val="clear" w:color="auto" w:fill="auto"/>
          </w:tcPr>
          <w:p w14:paraId="01BAEC7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7B0EC2A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004EAC0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89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2BDE18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02567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4A35E7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10742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E9CA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E112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A18E16" w14:textId="7FFFC4E1"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2D49B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15444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FD4270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78F8E66D" w14:textId="77777777" w:rsidR="000236E6" w:rsidRPr="006B08A7" w:rsidRDefault="000236E6" w:rsidP="001A75DA">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7FACCF1E" w14:textId="77777777" w:rsidR="000236E6" w:rsidRPr="006B08A7"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2392A4EA"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Access Technology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BCD77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47FA8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06C4C5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5B86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EF4C6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7FB4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13CA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A79C1D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8E9E146" w14:textId="77777777" w:rsidR="000236E6" w:rsidRPr="00C30D6B" w:rsidRDefault="000236E6" w:rsidP="001A75DA">
            <w:pPr>
              <w:pStyle w:val="TAL"/>
              <w:rPr>
                <w:b w:val="0"/>
                <w:bCs w:val="0"/>
              </w:rPr>
            </w:pPr>
          </w:p>
        </w:tc>
        <w:tc>
          <w:tcPr>
            <w:tcW w:w="850" w:type="dxa"/>
            <w:tcBorders>
              <w:top w:val="single" w:sz="2" w:space="0" w:color="auto"/>
              <w:left w:val="single" w:sz="4" w:space="0" w:color="auto"/>
            </w:tcBorders>
            <w:shd w:val="clear" w:color="auto" w:fill="auto"/>
          </w:tcPr>
          <w:p w14:paraId="3F74414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69F9FF0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w:t>
            </w:r>
          </w:p>
        </w:tc>
        <w:tc>
          <w:tcPr>
            <w:tcW w:w="673" w:type="dxa"/>
            <w:tcBorders>
              <w:top w:val="single" w:sz="2" w:space="0" w:color="auto"/>
            </w:tcBorders>
            <w:shd w:val="clear" w:color="auto" w:fill="auto"/>
          </w:tcPr>
          <w:p w14:paraId="36B90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724ED2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4FA3A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C184 AND</w:t>
            </w:r>
          </w:p>
          <w:p w14:paraId="1EAE77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26312F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80418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03A38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348F3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76010E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21A2B8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B89D51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F7B1A"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68F26E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77DB83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Single access technology – WB-S1(Cat M1)/NB-S1</w:t>
            </w:r>
          </w:p>
        </w:tc>
        <w:tc>
          <w:tcPr>
            <w:tcW w:w="673" w:type="dxa"/>
            <w:shd w:val="clear" w:color="auto" w:fill="auto"/>
          </w:tcPr>
          <w:p w14:paraId="6D1009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B3D6B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3FB74C" w14:textId="1230FA1B"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0D67AA9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5D081D5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1B5BC0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9F0B8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and</w:t>
            </w:r>
          </w:p>
          <w:p w14:paraId="12DC86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E-USS/NB-SS</w:t>
            </w:r>
          </w:p>
        </w:tc>
        <w:tc>
          <w:tcPr>
            <w:tcW w:w="737" w:type="dxa"/>
            <w:shd w:val="clear" w:color="auto" w:fill="auto"/>
          </w:tcPr>
          <w:p w14:paraId="3119D1C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919E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D053E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1BFBC26" w14:textId="7777777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43A1E8E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56FC8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Single access technology, NG-RAN</w:t>
            </w:r>
          </w:p>
        </w:tc>
        <w:tc>
          <w:tcPr>
            <w:tcW w:w="673" w:type="dxa"/>
            <w:shd w:val="clear" w:color="auto" w:fill="auto"/>
          </w:tcPr>
          <w:p w14:paraId="1C79D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85E6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DA3E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793E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5F34CA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075825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B9A10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7F4D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9F24F7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01965B5" w14:textId="77777777" w:rsidR="000236E6" w:rsidRPr="00C30D6B" w:rsidRDefault="000236E6" w:rsidP="001A75DA">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95F8D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11BF4D55"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3067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6349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118EA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3FB9B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67A92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03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37D4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BD6900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FE051FD" w14:textId="7BF795C7" w:rsidR="000236E6" w:rsidRPr="00C30D6B" w:rsidRDefault="000236E6" w:rsidP="001A75DA">
            <w:pPr>
              <w:pStyle w:val="TAL"/>
              <w:rPr>
                <w:b w:val="0"/>
                <w:bCs w:val="0"/>
              </w:rPr>
            </w:pPr>
          </w:p>
        </w:tc>
        <w:tc>
          <w:tcPr>
            <w:tcW w:w="850" w:type="dxa"/>
            <w:vMerge w:val="restart"/>
            <w:tcBorders>
              <w:top w:val="single" w:sz="2" w:space="0" w:color="auto"/>
            </w:tcBorders>
            <w:shd w:val="clear" w:color="auto" w:fill="auto"/>
          </w:tcPr>
          <w:p w14:paraId="0BB6401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9C64CE8" w14:textId="6439E7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77815F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92E68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447BD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5D3A8A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29DE14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7C736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4086491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AAF22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4B3696F" w14:textId="77777777" w:rsidTr="001A75DA">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615F2A23" w14:textId="77777777" w:rsidR="000236E6" w:rsidRPr="00C30D6B" w:rsidRDefault="000236E6" w:rsidP="001A75DA">
            <w:pPr>
              <w:pStyle w:val="TAL"/>
              <w:rPr>
                <w:b w:val="0"/>
                <w:bCs w:val="0"/>
              </w:rPr>
            </w:pPr>
          </w:p>
        </w:tc>
        <w:tc>
          <w:tcPr>
            <w:tcW w:w="850" w:type="dxa"/>
            <w:vMerge/>
            <w:shd w:val="clear" w:color="auto" w:fill="auto"/>
          </w:tcPr>
          <w:p w14:paraId="1AE06E4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EF2C93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1F45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51BE55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EAA0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D22CE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3B66A8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C6413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6599C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D7ED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C6D888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570C7667" w14:textId="77777777" w:rsidR="000236E6" w:rsidRPr="00C30D6B" w:rsidRDefault="000236E6" w:rsidP="001A75DA">
            <w:pPr>
              <w:pStyle w:val="TAL"/>
            </w:pPr>
            <w:r w:rsidRPr="00C30D6B">
              <w:t>27.22.7.17</w:t>
            </w:r>
          </w:p>
        </w:tc>
        <w:tc>
          <w:tcPr>
            <w:tcW w:w="850" w:type="dxa"/>
            <w:shd w:val="clear" w:color="auto" w:fill="F2F2F2" w:themeFill="background1" w:themeFillShade="F2"/>
          </w:tcPr>
          <w:p w14:paraId="14273C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shd w:val="clear" w:color="auto" w:fill="F2F2F2" w:themeFill="background1" w:themeFillShade="F2"/>
          </w:tcPr>
          <w:p w14:paraId="403BDC91" w14:textId="77777777" w:rsidR="000236E6" w:rsidRPr="00495986"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53898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shd w:val="clear" w:color="auto" w:fill="F2F2F2" w:themeFill="background1" w:themeFillShade="F2"/>
          </w:tcPr>
          <w:p w14:paraId="5D2DF8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47A1A1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F2F2F2" w:themeFill="background1" w:themeFillShade="F2"/>
          </w:tcPr>
          <w:p w14:paraId="1EBEB0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F2F2F2" w:themeFill="background1" w:themeFillShade="F2"/>
          </w:tcPr>
          <w:p w14:paraId="1472E8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shd w:val="clear" w:color="auto" w:fill="F2F2F2" w:themeFill="background1" w:themeFillShade="F2"/>
          </w:tcPr>
          <w:p w14:paraId="175939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F2F2F2" w:themeFill="background1" w:themeFillShade="F2"/>
          </w:tcPr>
          <w:p w14:paraId="54FA968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0CA6E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011C0BA0" w14:textId="1C7055C8"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2BF6A56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shd w:val="clear" w:color="auto" w:fill="auto"/>
          </w:tcPr>
          <w:p w14:paraId="30346E09" w14:textId="1C97A5F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ATTACH REJECT</w:t>
            </w:r>
          </w:p>
        </w:tc>
        <w:tc>
          <w:tcPr>
            <w:tcW w:w="673" w:type="dxa"/>
            <w:shd w:val="clear" w:color="auto" w:fill="auto"/>
          </w:tcPr>
          <w:p w14:paraId="666E19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8E01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50E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60E67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1AEE2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0423E0B7" w14:textId="376D6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6F706C79" w14:textId="7A174061"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6FE4D4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E85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1798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FA708F" w14:textId="690DB80E"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2BD038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83E294A" w14:textId="4E5AE3CD"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TRACKING AREA UPDATE REJECT</w:t>
            </w:r>
          </w:p>
        </w:tc>
        <w:tc>
          <w:tcPr>
            <w:tcW w:w="673" w:type="dxa"/>
            <w:shd w:val="clear" w:color="auto" w:fill="auto"/>
          </w:tcPr>
          <w:p w14:paraId="43C2D96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51AC5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1934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50A4A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6CB72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6007B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B95FE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45FE5D0" w14:textId="0FE20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E0041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EBAB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80235F0"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2FB2C9" w14:textId="6E132DA7"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02EAA0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E2EC6D3" w14:textId="70CB5D8B"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REJECT-Initial Registration</w:t>
            </w:r>
          </w:p>
        </w:tc>
        <w:tc>
          <w:tcPr>
            <w:tcW w:w="673" w:type="dxa"/>
            <w:shd w:val="clear" w:color="auto" w:fill="auto"/>
          </w:tcPr>
          <w:p w14:paraId="638E80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CDE8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AA184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087128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82B2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2AF97BC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00F7F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9B40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5F32E5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7DC0A75" w14:textId="44D0A3B1" w:rsidR="000236E6" w:rsidRPr="00C30D6B" w:rsidRDefault="000236E6" w:rsidP="001A75DA">
            <w:pPr>
              <w:pStyle w:val="TAL"/>
              <w:rPr>
                <w:b w:val="0"/>
                <w:bCs w:val="0"/>
              </w:rPr>
            </w:pPr>
          </w:p>
        </w:tc>
        <w:tc>
          <w:tcPr>
            <w:tcW w:w="850" w:type="dxa"/>
            <w:tcBorders>
              <w:left w:val="single" w:sz="4" w:space="0" w:color="auto"/>
            </w:tcBorders>
            <w:shd w:val="clear" w:color="auto" w:fill="auto"/>
          </w:tcPr>
          <w:p w14:paraId="5F8A154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4F5F186A" w14:textId="1324A36E"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0E3869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52ADF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BF6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169AB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DDE97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F7059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41C9E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E937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185F51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ListTable4-Accent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236E6" w:rsidRPr="00495986" w14:paraId="4315AE4A" w14:textId="77777777" w:rsidTr="001A75D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3675B686" w14:textId="77777777" w:rsidR="000236E6" w:rsidRPr="00495986" w:rsidRDefault="000236E6" w:rsidP="001A75DA">
                  <w:pPr>
                    <w:pStyle w:val="TAL"/>
                  </w:pPr>
                  <w:r w:rsidRPr="00495986">
                    <w:t>27.22.7.18</w:t>
                  </w:r>
                </w:p>
              </w:tc>
              <w:tc>
                <w:tcPr>
                  <w:tcW w:w="850" w:type="dxa"/>
                  <w:shd w:val="clear" w:color="auto" w:fill="auto"/>
                </w:tcPr>
                <w:p w14:paraId="5CE7F956"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4A553D18" w14:textId="77777777" w:rsidR="000236E6" w:rsidRPr="00495986" w:rsidRDefault="000236E6" w:rsidP="001A75DA">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31CC2E4A" w14:textId="77777777" w:rsidR="000236E6" w:rsidRPr="00495986" w:rsidRDefault="000236E6" w:rsidP="001A75DA">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0118ABD2"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A845016"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10129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4A95E8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9B4B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0BE6E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4493C1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38293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63AA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8E46B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1B186FF7" w14:textId="7F9E7C89"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138C0C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ED500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CSG cell Selection</w:t>
            </w:r>
            <w:r>
              <w:t xml:space="preserve"> event</w:t>
            </w:r>
          </w:p>
        </w:tc>
        <w:tc>
          <w:tcPr>
            <w:tcW w:w="673" w:type="dxa"/>
            <w:tcBorders>
              <w:top w:val="single" w:sz="2" w:space="0" w:color="auto"/>
              <w:bottom w:val="single" w:sz="2" w:space="0" w:color="auto"/>
            </w:tcBorders>
            <w:shd w:val="clear" w:color="auto" w:fill="auto"/>
          </w:tcPr>
          <w:p w14:paraId="4C7D2B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900CDB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EE168E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188179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3A301C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62C4D6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472F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625F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E0D7A9B" w14:textId="77777777" w:rsidR="000236E6" w:rsidRPr="00C30D6B" w:rsidRDefault="000236E6" w:rsidP="001A75DA">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56254A6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FA50153" w14:textId="77777777" w:rsidR="000236E6" w:rsidRPr="00495986"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830C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BBFF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1971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4D24D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18B38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50D064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FB694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59710B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B04DB2F" w14:textId="7E1CA234"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7459669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24C100B4" w14:textId="2B87B0A2"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(Refer to 27.22.4.27.7 AND</w:t>
            </w:r>
          </w:p>
          <w:p w14:paraId="1B44B11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35498B1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616957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213D97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2E1D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3E25A9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5DC52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058B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CB6784"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F6947B3" w14:textId="77777777" w:rsidR="000236E6" w:rsidRPr="00C30D6B" w:rsidRDefault="000236E6" w:rsidP="001A75DA">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24F0643D"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5423334"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47B330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064ED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0412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63D7C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FCC74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9C8AC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D84480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B187580"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44F1749" w14:textId="0F90078D" w:rsidR="000236E6" w:rsidRPr="00C30D6B" w:rsidRDefault="000236E6" w:rsidP="001A75DA">
            <w:pPr>
              <w:pStyle w:val="TAL"/>
              <w:rPr>
                <w:b w:val="0"/>
                <w:bCs w:val="0"/>
              </w:rPr>
            </w:pPr>
          </w:p>
        </w:tc>
        <w:tc>
          <w:tcPr>
            <w:tcW w:w="850" w:type="dxa"/>
            <w:tcBorders>
              <w:top w:val="single" w:sz="2" w:space="0" w:color="auto"/>
              <w:bottom w:val="single" w:sz="2" w:space="0" w:color="auto"/>
            </w:tcBorders>
            <w:shd w:val="clear" w:color="auto" w:fill="auto"/>
          </w:tcPr>
          <w:p w14:paraId="693D074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654E5FF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0AC3EF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19D935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CD67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0AC04D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E71704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30EDC3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7CEE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FD0E7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E.1/246 AND</w:t>
            </w:r>
          </w:p>
          <w:p w14:paraId="1C5F86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17A8AD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3D11EC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AA52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682F939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43E0A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28C0AA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54608897" w14:textId="77777777" w:rsidR="000236E6" w:rsidRPr="00AA415E" w:rsidRDefault="000236E6" w:rsidP="001A75DA">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1664E193"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72E7A47" w14:textId="77777777" w:rsidR="000236E6" w:rsidRPr="00AA415E"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AA415E">
              <w:rPr>
                <w:b/>
                <w:bCs/>
                <w:lang w:val="en-GB"/>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D15C0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67E06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BA61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3AA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2089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74372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17A794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EF14F8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81DC1F" w14:textId="237E77C1" w:rsidR="000236E6" w:rsidRPr="00C30D6B" w:rsidRDefault="000236E6" w:rsidP="001A75DA">
            <w:pPr>
              <w:pStyle w:val="TAL"/>
            </w:pPr>
          </w:p>
        </w:tc>
        <w:tc>
          <w:tcPr>
            <w:tcW w:w="850" w:type="dxa"/>
            <w:tcBorders>
              <w:top w:val="single" w:sz="2" w:space="0" w:color="auto"/>
              <w:left w:val="single" w:sz="4" w:space="0" w:color="auto"/>
              <w:bottom w:val="single" w:sz="4" w:space="0" w:color="auto"/>
            </w:tcBorders>
            <w:shd w:val="clear" w:color="auto" w:fill="auto"/>
          </w:tcPr>
          <w:p w14:paraId="4DE677B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1D8A8065" w14:textId="45C4DE30"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EVENT DOWNLOAD – Data Connection Status Change event, E-UTRAN, Deactivate PDN</w:t>
            </w:r>
          </w:p>
        </w:tc>
        <w:tc>
          <w:tcPr>
            <w:tcW w:w="673" w:type="dxa"/>
            <w:tcBorders>
              <w:top w:val="single" w:sz="2" w:space="0" w:color="auto"/>
              <w:bottom w:val="single" w:sz="4" w:space="0" w:color="auto"/>
            </w:tcBorders>
            <w:shd w:val="clear" w:color="auto" w:fill="auto"/>
          </w:tcPr>
          <w:p w14:paraId="656C53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07DC452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28568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1B1C1C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2078B7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22D77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3552DD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471440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E0C15E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A84F969" w14:textId="77777777" w:rsidR="000236E6" w:rsidRPr="00C30D6B" w:rsidRDefault="000236E6" w:rsidP="001A75DA">
            <w:pPr>
              <w:pStyle w:val="TAL"/>
            </w:pPr>
          </w:p>
        </w:tc>
        <w:tc>
          <w:tcPr>
            <w:tcW w:w="850" w:type="dxa"/>
            <w:tcBorders>
              <w:left w:val="single" w:sz="4" w:space="0" w:color="auto"/>
              <w:bottom w:val="single" w:sz="2" w:space="0" w:color="auto"/>
            </w:tcBorders>
            <w:shd w:val="clear" w:color="auto" w:fill="auto"/>
          </w:tcPr>
          <w:p w14:paraId="1A61054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1714C10D" w14:textId="2C8C9E52"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Data Connection Status Change event, NG-RAN, Deactivate PDU</w:t>
            </w:r>
          </w:p>
        </w:tc>
        <w:tc>
          <w:tcPr>
            <w:tcW w:w="673" w:type="dxa"/>
            <w:tcBorders>
              <w:bottom w:val="single" w:sz="2" w:space="0" w:color="auto"/>
            </w:tcBorders>
            <w:shd w:val="clear" w:color="auto" w:fill="auto"/>
          </w:tcPr>
          <w:p w14:paraId="123EC90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0DB3831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AB9BA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023053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12FCCF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07A281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05F2B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256CC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10B0902B" w14:textId="77777777" w:rsidR="000236E6" w:rsidRPr="00C30D6B" w:rsidRDefault="000236E6" w:rsidP="001A75DA">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097764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A20FB0" w14:textId="77777777" w:rsidR="000236E6" w:rsidRPr="00AA415E"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EVENT DOWNLOAD – CAG Cell Selection</w:t>
            </w:r>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409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FE10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C56D0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9F3E7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0DAA0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40B8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E9ED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5EB8A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6F58080" w14:textId="29A28330" w:rsidR="000236E6" w:rsidRPr="00C30D6B" w:rsidRDefault="000236E6" w:rsidP="001A75DA">
            <w:pPr>
              <w:pStyle w:val="TAL"/>
            </w:pPr>
          </w:p>
        </w:tc>
        <w:tc>
          <w:tcPr>
            <w:tcW w:w="850" w:type="dxa"/>
            <w:tcBorders>
              <w:top w:val="single" w:sz="2" w:space="0" w:color="auto"/>
              <w:bottom w:val="single" w:sz="4" w:space="0" w:color="auto"/>
            </w:tcBorders>
            <w:shd w:val="clear" w:color="auto" w:fill="auto"/>
          </w:tcPr>
          <w:p w14:paraId="734F8EE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4E2B37E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EVENT DOWNLOAD – CAG Cell Selection</w:t>
            </w:r>
          </w:p>
        </w:tc>
        <w:tc>
          <w:tcPr>
            <w:tcW w:w="673" w:type="dxa"/>
            <w:tcBorders>
              <w:top w:val="single" w:sz="2" w:space="0" w:color="auto"/>
              <w:bottom w:val="single" w:sz="4" w:space="0" w:color="auto"/>
            </w:tcBorders>
            <w:shd w:val="clear" w:color="auto" w:fill="auto"/>
          </w:tcPr>
          <w:p w14:paraId="6B0C3A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4F352E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6547B2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20471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6F8198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9D1CC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0B2186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7758C3" w:rsidRPr="00C30D6B" w14:paraId="76B94FB3" w14:textId="77777777" w:rsidTr="0086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3F7A0FA7" w14:textId="669E7EE6" w:rsidR="007758C3" w:rsidRPr="00C30D6B" w:rsidRDefault="007758C3" w:rsidP="007758C3">
            <w:pPr>
              <w:pStyle w:val="TAL"/>
            </w:pPr>
            <w:r w:rsidRPr="00D71818">
              <w:rPr>
                <w:color w:val="000000" w:themeColor="text1"/>
              </w:rPr>
              <w:t>27.22.7.</w:t>
            </w:r>
            <w:r w:rsidR="001C7331">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48B74053" w14:textId="77777777"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392B9502" w14:textId="7FE77F1E" w:rsidR="007758C3" w:rsidRPr="00C30D6B" w:rsidRDefault="007758C3" w:rsidP="007758C3">
            <w:pPr>
              <w:pStyle w:val="TAL"/>
              <w:cnfStyle w:val="000000100000" w:firstRow="0" w:lastRow="0" w:firstColumn="0" w:lastColumn="0" w:oddVBand="0" w:evenVBand="0" w:oddHBand="1" w:evenHBand="0" w:firstRowFirstColumn="0" w:firstRowLastColumn="0" w:lastRowFirstColumn="0" w:lastRowLastColumn="0"/>
            </w:pPr>
            <w:r w:rsidRPr="00D71818">
              <w:rPr>
                <w:b/>
                <w:bCs/>
                <w:color w:val="000000" w:themeColor="text1"/>
              </w:rPr>
              <w:t xml:space="preserve">EVENT DOWNLOAD – </w:t>
            </w:r>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580033E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1AD5393C"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1016B5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2E80D44F"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1F5DA867"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67124441"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42D16916" w14:textId="77777777" w:rsidR="007758C3" w:rsidRPr="00C30D6B" w:rsidRDefault="007758C3" w:rsidP="007758C3">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3D99C76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25AD53B"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21B331E5" w14:textId="2ECCD7B1"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tcBorders>
              <w:top w:val="single" w:sz="2" w:space="0" w:color="auto"/>
              <w:bottom w:val="single" w:sz="4" w:space="0" w:color="auto"/>
            </w:tcBorders>
            <w:shd w:val="clear" w:color="auto" w:fill="auto"/>
          </w:tcPr>
          <w:p w14:paraId="728DE299" w14:textId="037B7DC4"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C30D6B">
              <w:t>EVENT DOWNLOAD –</w:t>
            </w:r>
            <w:r>
              <w:t xml:space="preserve"> Slice status change event - no mapping case</w:t>
            </w:r>
          </w:p>
        </w:tc>
        <w:tc>
          <w:tcPr>
            <w:tcW w:w="673" w:type="dxa"/>
            <w:tcBorders>
              <w:top w:val="single" w:sz="2" w:space="0" w:color="auto"/>
              <w:bottom w:val="single" w:sz="4" w:space="0" w:color="auto"/>
            </w:tcBorders>
            <w:shd w:val="clear" w:color="auto" w:fill="auto"/>
          </w:tcPr>
          <w:p w14:paraId="483B0191" w14:textId="3394813A"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AB7E66E"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1C0FB9C5" w14:textId="1BA8CA43"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225669B3" w14:textId="01E5BA6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6821B52B" w14:textId="652CC50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703014D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7F9CCE0D"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48034F" w:rsidRPr="00C30D6B" w14:paraId="17B07D7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F574E51"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336464F3" w14:textId="018E8B11"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t>1.2</w:t>
            </w:r>
          </w:p>
        </w:tc>
        <w:tc>
          <w:tcPr>
            <w:tcW w:w="2494" w:type="dxa"/>
            <w:tcBorders>
              <w:top w:val="single" w:sz="2" w:space="0" w:color="auto"/>
              <w:bottom w:val="single" w:sz="4" w:space="0" w:color="auto"/>
            </w:tcBorders>
            <w:shd w:val="clear" w:color="auto" w:fill="auto"/>
          </w:tcPr>
          <w:p w14:paraId="2D818ADB" w14:textId="5479AB2B" w:rsidR="0048034F" w:rsidRPr="00C30D6B" w:rsidRDefault="0048034F" w:rsidP="0048034F">
            <w:pPr>
              <w:pStyle w:val="TAL"/>
              <w:cnfStyle w:val="000000100000" w:firstRow="0" w:lastRow="0" w:firstColumn="0" w:lastColumn="0" w:oddVBand="0" w:evenVBand="0" w:oddHBand="1"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(same)</w:t>
            </w:r>
          </w:p>
        </w:tc>
        <w:tc>
          <w:tcPr>
            <w:tcW w:w="673" w:type="dxa"/>
            <w:tcBorders>
              <w:top w:val="single" w:sz="2" w:space="0" w:color="auto"/>
              <w:bottom w:val="single" w:sz="4" w:space="0" w:color="auto"/>
            </w:tcBorders>
            <w:shd w:val="clear" w:color="auto" w:fill="auto"/>
          </w:tcPr>
          <w:p w14:paraId="5DB8BF76" w14:textId="5AA87FF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1395EBC9"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7983304B" w14:textId="11B907AC"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38E0A8E1" w14:textId="395BC45B"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1DBB8E7E" w14:textId="1088B360"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3F562794"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7392E42" w14:textId="77777777" w:rsidR="0048034F" w:rsidRPr="00C30D6B" w:rsidRDefault="0048034F" w:rsidP="0048034F">
            <w:pPr>
              <w:pStyle w:val="TAC"/>
              <w:cnfStyle w:val="000000100000" w:firstRow="0" w:lastRow="0" w:firstColumn="0" w:lastColumn="0" w:oddVBand="0" w:evenVBand="0" w:oddHBand="1" w:evenHBand="0" w:firstRowFirstColumn="0" w:firstRowLastColumn="0" w:lastRowFirstColumn="0" w:lastRowLastColumn="0"/>
            </w:pPr>
          </w:p>
        </w:tc>
      </w:tr>
      <w:tr w:rsidR="0048034F" w:rsidRPr="00C30D6B" w14:paraId="5DDF9B6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7F15E484" w14:textId="77777777" w:rsidR="0048034F" w:rsidRPr="00C30D6B" w:rsidRDefault="0048034F" w:rsidP="0048034F">
            <w:pPr>
              <w:pStyle w:val="TAL"/>
            </w:pPr>
          </w:p>
        </w:tc>
        <w:tc>
          <w:tcPr>
            <w:tcW w:w="850" w:type="dxa"/>
            <w:tcBorders>
              <w:top w:val="single" w:sz="2" w:space="0" w:color="auto"/>
              <w:bottom w:val="single" w:sz="4" w:space="0" w:color="auto"/>
            </w:tcBorders>
            <w:shd w:val="clear" w:color="auto" w:fill="auto"/>
          </w:tcPr>
          <w:p w14:paraId="05EC85AE" w14:textId="675614F5"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t>1.3</w:t>
            </w:r>
          </w:p>
        </w:tc>
        <w:tc>
          <w:tcPr>
            <w:tcW w:w="2494" w:type="dxa"/>
            <w:tcBorders>
              <w:top w:val="single" w:sz="2" w:space="0" w:color="auto"/>
              <w:bottom w:val="single" w:sz="4" w:space="0" w:color="auto"/>
            </w:tcBorders>
            <w:shd w:val="clear" w:color="auto" w:fill="auto"/>
          </w:tcPr>
          <w:p w14:paraId="5DD12313" w14:textId="6C6EE5D9" w:rsidR="0048034F" w:rsidRPr="00C30D6B" w:rsidRDefault="0048034F" w:rsidP="0048034F">
            <w:pPr>
              <w:pStyle w:val="TAL"/>
              <w:cnfStyle w:val="000000000000" w:firstRow="0" w:lastRow="0" w:firstColumn="0" w:lastColumn="0" w:oddVBand="0" w:evenVBand="0" w:oddHBand="0" w:evenHBand="0" w:firstRowFirstColumn="0" w:firstRowLastColumn="0" w:lastRowFirstColumn="0" w:lastRowLastColumn="0"/>
            </w:pPr>
            <w:r w:rsidRPr="005307A3">
              <w:t xml:space="preserve">(EVENT DOWNLOAD </w:t>
            </w:r>
            <w:r>
              <w:t>–</w:t>
            </w:r>
            <w:r w:rsidRPr="005307A3">
              <w:t xml:space="preserve"> </w:t>
            </w:r>
            <w:r>
              <w:t>Slices Status Change</w:t>
            </w:r>
            <w:r w:rsidRPr="005307A3">
              <w:t xml:space="preserve"> event)</w:t>
            </w:r>
            <w:r>
              <w:t xml:space="preserve"> - with mapping (different)</w:t>
            </w:r>
          </w:p>
        </w:tc>
        <w:tc>
          <w:tcPr>
            <w:tcW w:w="673" w:type="dxa"/>
            <w:tcBorders>
              <w:top w:val="single" w:sz="2" w:space="0" w:color="auto"/>
              <w:bottom w:val="single" w:sz="4" w:space="0" w:color="auto"/>
            </w:tcBorders>
            <w:shd w:val="clear" w:color="auto" w:fill="auto"/>
          </w:tcPr>
          <w:p w14:paraId="3B3B78F4" w14:textId="7574B6C8"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739BF570"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123D0DC" w14:textId="25F6878F"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1610557A" w14:textId="055621CC"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0BABDCBA" w14:textId="545B3D90"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B3F6FE9"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2BB51B28" w14:textId="77777777" w:rsidR="0048034F" w:rsidRPr="00C30D6B" w:rsidRDefault="0048034F" w:rsidP="0048034F">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BF0BA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BDEAFF6" w14:textId="77777777" w:rsidR="000236E6" w:rsidRPr="006D4556" w:rsidRDefault="000236E6" w:rsidP="001A75DA">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591173A4"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0D8E3D6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24D6AF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B0556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DE720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C91B5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2A6C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AA109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EE6F7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2274C5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2F2556"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CB8575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6FC8631" w14:textId="5A8F824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no modification</w:t>
            </w:r>
          </w:p>
        </w:tc>
        <w:tc>
          <w:tcPr>
            <w:tcW w:w="673" w:type="dxa"/>
            <w:tcBorders>
              <w:top w:val="single" w:sz="4" w:space="0" w:color="auto"/>
            </w:tcBorders>
            <w:shd w:val="clear" w:color="auto" w:fill="auto"/>
          </w:tcPr>
          <w:p w14:paraId="10B4E5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E2FD8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4D248D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0E57B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69FB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7AB2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B206C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5DF32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0EA04B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3688335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343FC66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A9032B" w14:textId="77777777" w:rsidR="000236E6" w:rsidRPr="00C30D6B" w:rsidRDefault="000236E6" w:rsidP="001A75DA">
            <w:pPr>
              <w:pStyle w:val="TAL"/>
            </w:pPr>
          </w:p>
        </w:tc>
        <w:tc>
          <w:tcPr>
            <w:tcW w:w="850" w:type="dxa"/>
            <w:vMerge/>
            <w:shd w:val="clear" w:color="auto" w:fill="auto"/>
          </w:tcPr>
          <w:p w14:paraId="66EB66B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D0F32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E0D8D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F233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B2DE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F1A7D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654EF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5363BA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EF5A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7BCF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E3B1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28D9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2709CB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ABD0A3" w14:textId="77777777" w:rsidR="000236E6" w:rsidRPr="00C30D6B" w:rsidRDefault="000236E6" w:rsidP="001A75DA">
            <w:pPr>
              <w:pStyle w:val="TAL"/>
            </w:pPr>
          </w:p>
        </w:tc>
        <w:tc>
          <w:tcPr>
            <w:tcW w:w="850" w:type="dxa"/>
            <w:vMerge w:val="restart"/>
            <w:shd w:val="clear" w:color="auto" w:fill="auto"/>
          </w:tcPr>
          <w:p w14:paraId="136FC7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2555FE2" w14:textId="4E85E6B0"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no modification</w:t>
            </w:r>
          </w:p>
        </w:tc>
        <w:tc>
          <w:tcPr>
            <w:tcW w:w="673" w:type="dxa"/>
            <w:shd w:val="clear" w:color="auto" w:fill="auto"/>
          </w:tcPr>
          <w:p w14:paraId="604C2EF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B215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FF92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6A789D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460C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1BB11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65811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154E7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0F68E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394F87" w14:textId="77777777" w:rsidR="000236E6" w:rsidRPr="00C30D6B" w:rsidRDefault="000236E6" w:rsidP="001A75DA">
            <w:pPr>
              <w:pStyle w:val="TAL"/>
            </w:pPr>
          </w:p>
        </w:tc>
        <w:tc>
          <w:tcPr>
            <w:tcW w:w="850" w:type="dxa"/>
            <w:vMerge/>
            <w:shd w:val="clear" w:color="auto" w:fill="auto"/>
          </w:tcPr>
          <w:p w14:paraId="32ACE4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9E96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0B83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2B484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4A42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F6C1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65C2E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6886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084F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F0D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6BDEFE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D5576A" w14:textId="77777777" w:rsidR="000236E6" w:rsidRPr="00C30D6B" w:rsidRDefault="000236E6" w:rsidP="001A75DA">
            <w:pPr>
              <w:pStyle w:val="TAL"/>
            </w:pPr>
          </w:p>
        </w:tc>
        <w:tc>
          <w:tcPr>
            <w:tcW w:w="850" w:type="dxa"/>
            <w:vMerge w:val="restart"/>
            <w:shd w:val="clear" w:color="auto" w:fill="auto"/>
          </w:tcPr>
          <w:p w14:paraId="1C873E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0B632E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Not allowed</w:t>
            </w:r>
          </w:p>
        </w:tc>
        <w:tc>
          <w:tcPr>
            <w:tcW w:w="673" w:type="dxa"/>
            <w:shd w:val="clear" w:color="auto" w:fill="auto"/>
          </w:tcPr>
          <w:p w14:paraId="770407B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A893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3B12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0B4C97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469DF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CAB88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B36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DD37A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ABD8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C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512B5D3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AA13A3" w14:textId="77777777" w:rsidR="000236E6" w:rsidRPr="00C30D6B" w:rsidRDefault="000236E6" w:rsidP="001A75DA">
            <w:pPr>
              <w:pStyle w:val="TAL"/>
            </w:pPr>
          </w:p>
        </w:tc>
        <w:tc>
          <w:tcPr>
            <w:tcW w:w="850" w:type="dxa"/>
            <w:vMerge/>
            <w:shd w:val="clear" w:color="auto" w:fill="auto"/>
          </w:tcPr>
          <w:p w14:paraId="1AC04B6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1A6E0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FD31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A4DE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CB52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B3353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B0F24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EEB10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E44B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4185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B07D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BB51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E940AD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45AF5" w14:textId="77777777" w:rsidR="000236E6" w:rsidRPr="00C30D6B" w:rsidRDefault="000236E6" w:rsidP="001A75DA">
            <w:pPr>
              <w:pStyle w:val="TAL"/>
            </w:pPr>
          </w:p>
        </w:tc>
        <w:tc>
          <w:tcPr>
            <w:tcW w:w="850" w:type="dxa"/>
            <w:vMerge w:val="restart"/>
            <w:shd w:val="clear" w:color="auto" w:fill="auto"/>
          </w:tcPr>
          <w:p w14:paraId="474217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4D7F558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Not allowed</w:t>
            </w:r>
          </w:p>
        </w:tc>
        <w:tc>
          <w:tcPr>
            <w:tcW w:w="673" w:type="dxa"/>
            <w:shd w:val="clear" w:color="auto" w:fill="auto"/>
          </w:tcPr>
          <w:p w14:paraId="29015A3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3EEA3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50750E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4B818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9175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4D82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A5BA2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E28E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6D1852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71149B" w14:textId="77777777" w:rsidR="000236E6" w:rsidRPr="00C30D6B" w:rsidRDefault="000236E6" w:rsidP="001A75DA">
            <w:pPr>
              <w:pStyle w:val="TAL"/>
            </w:pPr>
          </w:p>
        </w:tc>
        <w:tc>
          <w:tcPr>
            <w:tcW w:w="850" w:type="dxa"/>
            <w:vMerge/>
            <w:shd w:val="clear" w:color="auto" w:fill="auto"/>
          </w:tcPr>
          <w:p w14:paraId="2D3035C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8B16D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F7F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27AD7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A169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453822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2B414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1728F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EC1B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E4E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F8BE2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E69BB" w14:textId="77777777" w:rsidR="000236E6" w:rsidRPr="00C30D6B" w:rsidRDefault="000236E6" w:rsidP="001A75DA">
            <w:pPr>
              <w:pStyle w:val="TAL"/>
            </w:pPr>
          </w:p>
        </w:tc>
        <w:tc>
          <w:tcPr>
            <w:tcW w:w="850" w:type="dxa"/>
            <w:vMerge w:val="restart"/>
            <w:shd w:val="clear" w:color="auto" w:fill="auto"/>
          </w:tcPr>
          <w:p w14:paraId="7B5B243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728A3B4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Allowed, with modifications</w:t>
            </w:r>
          </w:p>
        </w:tc>
        <w:tc>
          <w:tcPr>
            <w:tcW w:w="673" w:type="dxa"/>
            <w:shd w:val="clear" w:color="auto" w:fill="auto"/>
          </w:tcPr>
          <w:p w14:paraId="3C1134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1A587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CBFE8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959977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D145F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19290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EB73B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7B59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52AA0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698E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7167DB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8B44DA" w14:textId="77777777" w:rsidR="000236E6" w:rsidRPr="00C30D6B" w:rsidRDefault="000236E6" w:rsidP="001A75DA">
            <w:pPr>
              <w:pStyle w:val="TAL"/>
            </w:pPr>
          </w:p>
        </w:tc>
        <w:tc>
          <w:tcPr>
            <w:tcW w:w="850" w:type="dxa"/>
            <w:vMerge/>
            <w:shd w:val="clear" w:color="auto" w:fill="auto"/>
          </w:tcPr>
          <w:p w14:paraId="7DDD2FB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97D6F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C3DAFA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8847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2700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B3A96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1A9659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AAACF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E2BC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6F8C3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6296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772B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603AA45D"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54DB23" w14:textId="77777777" w:rsidR="000236E6" w:rsidRPr="00C30D6B" w:rsidRDefault="000236E6" w:rsidP="001A75DA">
            <w:pPr>
              <w:pStyle w:val="TAL"/>
            </w:pPr>
          </w:p>
        </w:tc>
        <w:tc>
          <w:tcPr>
            <w:tcW w:w="850" w:type="dxa"/>
            <w:vMerge w:val="restart"/>
            <w:shd w:val="clear" w:color="auto" w:fill="auto"/>
          </w:tcPr>
          <w:p w14:paraId="2A679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212EC9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user SMS, Allowed, with modifications</w:t>
            </w:r>
          </w:p>
        </w:tc>
        <w:tc>
          <w:tcPr>
            <w:tcW w:w="673" w:type="dxa"/>
            <w:shd w:val="clear" w:color="auto" w:fill="auto"/>
          </w:tcPr>
          <w:p w14:paraId="0B0BE37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22B2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17C0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240D0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3B9194E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B0AFE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C3C3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36AA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6C8AC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C07141" w14:textId="77777777" w:rsidR="000236E6" w:rsidRPr="00C30D6B" w:rsidRDefault="000236E6" w:rsidP="001A75DA">
            <w:pPr>
              <w:pStyle w:val="TAL"/>
            </w:pPr>
          </w:p>
        </w:tc>
        <w:tc>
          <w:tcPr>
            <w:tcW w:w="850" w:type="dxa"/>
            <w:vMerge/>
            <w:shd w:val="clear" w:color="auto" w:fill="auto"/>
          </w:tcPr>
          <w:p w14:paraId="25C5B2E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C6D8ED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0E24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A888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9C9B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A0AE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01C8D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6F3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46CE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78C6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E9A41D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14F398" w14:textId="77777777" w:rsidR="000236E6" w:rsidRPr="00C30D6B" w:rsidRDefault="000236E6" w:rsidP="001A75DA">
            <w:pPr>
              <w:pStyle w:val="TAL"/>
            </w:pPr>
          </w:p>
        </w:tc>
        <w:tc>
          <w:tcPr>
            <w:tcW w:w="850" w:type="dxa"/>
            <w:vMerge w:val="restart"/>
            <w:shd w:val="clear" w:color="auto" w:fill="auto"/>
          </w:tcPr>
          <w:p w14:paraId="28D1FF5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B3E510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With Proactive command, the USIM responds with '90 00', Allowed, no modification</w:t>
            </w:r>
          </w:p>
        </w:tc>
        <w:tc>
          <w:tcPr>
            <w:tcW w:w="673" w:type="dxa"/>
            <w:shd w:val="clear" w:color="auto" w:fill="auto"/>
          </w:tcPr>
          <w:p w14:paraId="40B837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31BE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D6F1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8C9C5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4FABD7A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0E7C4A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524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560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A347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F00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B12C1A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DE0BE3" w14:textId="77777777" w:rsidR="000236E6" w:rsidRPr="00C30D6B" w:rsidRDefault="000236E6" w:rsidP="001A75DA">
            <w:pPr>
              <w:pStyle w:val="TAL"/>
            </w:pPr>
          </w:p>
        </w:tc>
        <w:tc>
          <w:tcPr>
            <w:tcW w:w="850" w:type="dxa"/>
            <w:vMerge/>
            <w:shd w:val="clear" w:color="auto" w:fill="auto"/>
          </w:tcPr>
          <w:p w14:paraId="177AD1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BCDF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DEB6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8105D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E6C2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DBA4D2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F2FEC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8353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51822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FCE7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5458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DC5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43642AC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9BC65C" w14:textId="77777777" w:rsidR="000236E6" w:rsidRPr="00C30D6B" w:rsidRDefault="000236E6" w:rsidP="001A75DA">
            <w:pPr>
              <w:pStyle w:val="TAL"/>
            </w:pPr>
          </w:p>
        </w:tc>
        <w:tc>
          <w:tcPr>
            <w:tcW w:w="850" w:type="dxa"/>
            <w:vMerge w:val="restart"/>
            <w:shd w:val="clear" w:color="auto" w:fill="auto"/>
          </w:tcPr>
          <w:p w14:paraId="2815951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5F05226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30629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E82643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B4CC3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AE9F8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CEBAF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B7EB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DA59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A80F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16A6EC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C9E2E4" w14:textId="77777777" w:rsidR="000236E6" w:rsidRPr="00C30D6B" w:rsidRDefault="000236E6" w:rsidP="001A75DA">
            <w:pPr>
              <w:pStyle w:val="TAL"/>
            </w:pPr>
          </w:p>
        </w:tc>
        <w:tc>
          <w:tcPr>
            <w:tcW w:w="850" w:type="dxa"/>
            <w:vMerge/>
            <w:shd w:val="clear" w:color="auto" w:fill="auto"/>
          </w:tcPr>
          <w:p w14:paraId="0012336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4B93F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7873D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B0142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6A56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C979A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F0EE6A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9B2A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FB8C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B5AB1F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27F86F"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27BF05" w14:textId="77777777" w:rsidR="000236E6" w:rsidRPr="00C30D6B" w:rsidRDefault="000236E6" w:rsidP="001A75DA">
            <w:pPr>
              <w:pStyle w:val="TAL"/>
            </w:pPr>
          </w:p>
        </w:tc>
        <w:tc>
          <w:tcPr>
            <w:tcW w:w="850" w:type="dxa"/>
            <w:vMerge w:val="restart"/>
            <w:shd w:val="clear" w:color="auto" w:fill="auto"/>
          </w:tcPr>
          <w:p w14:paraId="3ED82C0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061D390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no modification</w:t>
            </w:r>
          </w:p>
        </w:tc>
        <w:tc>
          <w:tcPr>
            <w:tcW w:w="673" w:type="dxa"/>
            <w:shd w:val="clear" w:color="auto" w:fill="auto"/>
          </w:tcPr>
          <w:p w14:paraId="2A223F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ECD4E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EB12D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2240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31BD92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E6766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FDD67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BCE24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E6CEC1A" w14:textId="01EFC25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3AA694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9690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E3F3A53"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727B5D" w14:textId="77777777" w:rsidR="000236E6" w:rsidRPr="00C30D6B" w:rsidRDefault="000236E6" w:rsidP="001A75DA">
            <w:pPr>
              <w:pStyle w:val="TAL"/>
            </w:pPr>
          </w:p>
        </w:tc>
        <w:tc>
          <w:tcPr>
            <w:tcW w:w="850" w:type="dxa"/>
            <w:vMerge/>
            <w:shd w:val="clear" w:color="auto" w:fill="auto"/>
          </w:tcPr>
          <w:p w14:paraId="04F36BB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78FA0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1D3D4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9C5B3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09175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76338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48281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DAF8D0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2C22A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F5705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BE43DFB" w14:textId="65FE186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E2AA7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71E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5290E33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AD5099" w14:textId="77777777" w:rsidR="000236E6" w:rsidRPr="00C30D6B" w:rsidRDefault="000236E6" w:rsidP="001A75DA">
            <w:pPr>
              <w:pStyle w:val="TAL"/>
            </w:pPr>
          </w:p>
        </w:tc>
        <w:tc>
          <w:tcPr>
            <w:tcW w:w="850" w:type="dxa"/>
            <w:vMerge w:val="restart"/>
            <w:shd w:val="clear" w:color="auto" w:fill="auto"/>
          </w:tcPr>
          <w:p w14:paraId="65FA049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438F6E1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no modification</w:t>
            </w:r>
          </w:p>
        </w:tc>
        <w:tc>
          <w:tcPr>
            <w:tcW w:w="673" w:type="dxa"/>
            <w:shd w:val="clear" w:color="auto" w:fill="auto"/>
          </w:tcPr>
          <w:p w14:paraId="707E9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3AC8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DED8D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67D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4505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4B4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60BD8A7" w14:textId="5FFB211A"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F835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7729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7D7F94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694E3C" w14:textId="77777777" w:rsidR="000236E6" w:rsidRPr="00C30D6B" w:rsidRDefault="000236E6" w:rsidP="001A75DA">
            <w:pPr>
              <w:pStyle w:val="TAL"/>
            </w:pPr>
          </w:p>
        </w:tc>
        <w:tc>
          <w:tcPr>
            <w:tcW w:w="850" w:type="dxa"/>
            <w:vMerge/>
            <w:shd w:val="clear" w:color="auto" w:fill="auto"/>
          </w:tcPr>
          <w:p w14:paraId="31EB0F7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1BC2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F106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BA336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5E1C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386795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8E36E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82300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1E13F7D" w14:textId="4031D2B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94D61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A408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7E4C948"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821FB6" w14:textId="77777777" w:rsidR="000236E6" w:rsidRPr="00C30D6B" w:rsidRDefault="000236E6" w:rsidP="001A75DA">
            <w:pPr>
              <w:pStyle w:val="TAL"/>
            </w:pPr>
          </w:p>
        </w:tc>
        <w:tc>
          <w:tcPr>
            <w:tcW w:w="850" w:type="dxa"/>
            <w:vMerge w:val="restart"/>
            <w:shd w:val="clear" w:color="auto" w:fill="auto"/>
          </w:tcPr>
          <w:p w14:paraId="22074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0D5E45D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Not allowed</w:t>
            </w:r>
          </w:p>
        </w:tc>
        <w:tc>
          <w:tcPr>
            <w:tcW w:w="673" w:type="dxa"/>
            <w:shd w:val="clear" w:color="auto" w:fill="auto"/>
          </w:tcPr>
          <w:p w14:paraId="74AA9D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07B5B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767D7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BD674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E2F982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2ED2B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FA78F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38DC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282DEA8" w14:textId="526C878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1A4997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A03A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2FC49DE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0AAF70" w14:textId="77777777" w:rsidR="000236E6" w:rsidRPr="00C30D6B" w:rsidRDefault="000236E6" w:rsidP="001A75DA">
            <w:pPr>
              <w:pStyle w:val="TAL"/>
            </w:pPr>
          </w:p>
        </w:tc>
        <w:tc>
          <w:tcPr>
            <w:tcW w:w="850" w:type="dxa"/>
            <w:vMerge/>
            <w:shd w:val="clear" w:color="auto" w:fill="auto"/>
          </w:tcPr>
          <w:p w14:paraId="37F9453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E012A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39B2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36F39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07E6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32D1A3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045373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074162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08277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83E0F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FDC6856" w14:textId="2897F48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59B93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80AEF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10BF42D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EBA4C1" w14:textId="77777777" w:rsidR="000236E6" w:rsidRPr="00C30D6B" w:rsidRDefault="000236E6" w:rsidP="001A75DA">
            <w:pPr>
              <w:pStyle w:val="TAL"/>
            </w:pPr>
          </w:p>
        </w:tc>
        <w:tc>
          <w:tcPr>
            <w:tcW w:w="850" w:type="dxa"/>
            <w:vMerge w:val="restart"/>
            <w:shd w:val="clear" w:color="auto" w:fill="auto"/>
          </w:tcPr>
          <w:p w14:paraId="7F1C4C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7BA2CF1B"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Not allowed</w:t>
            </w:r>
          </w:p>
        </w:tc>
        <w:tc>
          <w:tcPr>
            <w:tcW w:w="673" w:type="dxa"/>
            <w:shd w:val="clear" w:color="auto" w:fill="auto"/>
          </w:tcPr>
          <w:p w14:paraId="2FF035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D49B7E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01FD2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E15F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15F39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92EFC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A8BB676" w14:textId="688B9DA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CE3AE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A472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5ACEB4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73D9D2" w14:textId="77777777" w:rsidR="000236E6" w:rsidRPr="00C30D6B" w:rsidRDefault="000236E6" w:rsidP="001A75DA">
            <w:pPr>
              <w:pStyle w:val="TAL"/>
            </w:pPr>
          </w:p>
        </w:tc>
        <w:tc>
          <w:tcPr>
            <w:tcW w:w="850" w:type="dxa"/>
            <w:vMerge/>
            <w:shd w:val="clear" w:color="auto" w:fill="auto"/>
          </w:tcPr>
          <w:p w14:paraId="3B780B1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4EDF0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CEEF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58CD9B6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FE3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C626B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6BAC4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61091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4A22E87" w14:textId="4F2BF0A0"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CDFD3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CD22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82887B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CC0A25" w14:textId="77777777" w:rsidR="000236E6" w:rsidRPr="00C30D6B" w:rsidRDefault="000236E6" w:rsidP="001A75DA">
            <w:pPr>
              <w:pStyle w:val="TAL"/>
            </w:pPr>
          </w:p>
        </w:tc>
        <w:tc>
          <w:tcPr>
            <w:tcW w:w="850" w:type="dxa"/>
            <w:vMerge w:val="restart"/>
            <w:shd w:val="clear" w:color="auto" w:fill="auto"/>
          </w:tcPr>
          <w:p w14:paraId="4FADFC1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60ADDA1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Allowed with modifications'</w:t>
            </w:r>
          </w:p>
        </w:tc>
        <w:tc>
          <w:tcPr>
            <w:tcW w:w="673" w:type="dxa"/>
            <w:shd w:val="clear" w:color="auto" w:fill="auto"/>
          </w:tcPr>
          <w:p w14:paraId="0894CAB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F30F1C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3B8DE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3CA1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5F1067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35658C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9858D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9949FF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5CAD187" w14:textId="63BB059C"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D504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14E8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677F8EA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EB2BB5" w14:textId="77777777" w:rsidR="000236E6" w:rsidRPr="00C30D6B" w:rsidRDefault="000236E6" w:rsidP="001A75DA">
            <w:pPr>
              <w:pStyle w:val="TAL"/>
            </w:pPr>
          </w:p>
        </w:tc>
        <w:tc>
          <w:tcPr>
            <w:tcW w:w="850" w:type="dxa"/>
            <w:vMerge/>
            <w:shd w:val="clear" w:color="auto" w:fill="auto"/>
          </w:tcPr>
          <w:p w14:paraId="79F8896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EBB4B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3E9C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7063D4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69AC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421632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8AC5F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7D4B9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E9B1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E49E5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3F9B715" w14:textId="18D3298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DF189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3E84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72BA204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90B333" w14:textId="77777777" w:rsidR="000236E6" w:rsidRPr="00C30D6B" w:rsidRDefault="000236E6" w:rsidP="001A75DA">
            <w:pPr>
              <w:pStyle w:val="TAL"/>
            </w:pPr>
          </w:p>
        </w:tc>
        <w:tc>
          <w:tcPr>
            <w:tcW w:w="850" w:type="dxa"/>
            <w:vMerge w:val="restart"/>
            <w:shd w:val="clear" w:color="auto" w:fill="auto"/>
          </w:tcPr>
          <w:p w14:paraId="0137822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vMerge w:val="restart"/>
            <w:shd w:val="clear" w:color="auto" w:fill="auto"/>
          </w:tcPr>
          <w:p w14:paraId="49889E6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user SMS, Allowed with modifications</w:t>
            </w:r>
          </w:p>
        </w:tc>
        <w:tc>
          <w:tcPr>
            <w:tcW w:w="673" w:type="dxa"/>
            <w:shd w:val="clear" w:color="auto" w:fill="auto"/>
          </w:tcPr>
          <w:p w14:paraId="1930E0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1CD9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4C4A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7F81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64912DC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096E8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568721" w14:textId="77EE1E6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A8AC2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6696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B38DFE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760801" w14:textId="77777777" w:rsidR="000236E6" w:rsidRPr="00C30D6B" w:rsidRDefault="000236E6" w:rsidP="001A75DA">
            <w:pPr>
              <w:pStyle w:val="TAL"/>
            </w:pPr>
          </w:p>
        </w:tc>
        <w:tc>
          <w:tcPr>
            <w:tcW w:w="850" w:type="dxa"/>
            <w:vMerge/>
            <w:shd w:val="clear" w:color="auto" w:fill="auto"/>
          </w:tcPr>
          <w:p w14:paraId="701E0D1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E824E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3DDC4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0DB7481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568A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520B53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178FF00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7F921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B8CD1F7" w14:textId="05112BE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45FE9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99BE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34F221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F2E501" w14:textId="77777777" w:rsidR="000236E6" w:rsidRPr="00C30D6B" w:rsidRDefault="000236E6" w:rsidP="001A75DA">
            <w:pPr>
              <w:pStyle w:val="TAL"/>
            </w:pPr>
          </w:p>
        </w:tc>
        <w:tc>
          <w:tcPr>
            <w:tcW w:w="850" w:type="dxa"/>
            <w:vMerge w:val="restart"/>
            <w:shd w:val="clear" w:color="auto" w:fill="auto"/>
          </w:tcPr>
          <w:p w14:paraId="34483ED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vMerge w:val="restart"/>
            <w:shd w:val="clear" w:color="auto" w:fill="auto"/>
          </w:tcPr>
          <w:p w14:paraId="529F920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with Proactive command, the USIM responds with '90 00', Allowed, no modification</w:t>
            </w:r>
          </w:p>
        </w:tc>
        <w:tc>
          <w:tcPr>
            <w:tcW w:w="673" w:type="dxa"/>
            <w:shd w:val="clear" w:color="auto" w:fill="auto"/>
          </w:tcPr>
          <w:p w14:paraId="4EB1D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23D6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1E983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5F43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F9EB2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363032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14F5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91A595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E1F036" w14:textId="7ECD6E9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0C93B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649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0236E6" w:rsidRPr="00C30D6B" w14:paraId="1C3B3F4C"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DC15D6" w14:textId="77777777" w:rsidR="000236E6" w:rsidRPr="00C30D6B" w:rsidRDefault="000236E6" w:rsidP="001A75DA">
            <w:pPr>
              <w:pStyle w:val="TAL"/>
            </w:pPr>
          </w:p>
        </w:tc>
        <w:tc>
          <w:tcPr>
            <w:tcW w:w="850" w:type="dxa"/>
            <w:vMerge/>
            <w:shd w:val="clear" w:color="auto" w:fill="auto"/>
          </w:tcPr>
          <w:p w14:paraId="0F3E9D2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01F453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AF58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3EA9F7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F4B3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shd w:val="clear" w:color="auto" w:fill="auto"/>
          </w:tcPr>
          <w:p w14:paraId="289EFC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659BF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C09F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6BA4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D97B9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0BF332D" w14:textId="2A19845B"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21B39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765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0236E6" w:rsidRPr="00C30D6B" w14:paraId="3AF9B507"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F7FE82" w14:textId="77777777" w:rsidR="000236E6" w:rsidRPr="00C30D6B" w:rsidRDefault="000236E6" w:rsidP="001A75DA">
            <w:pPr>
              <w:pStyle w:val="TAL"/>
            </w:pPr>
          </w:p>
        </w:tc>
        <w:tc>
          <w:tcPr>
            <w:tcW w:w="850" w:type="dxa"/>
            <w:vMerge w:val="restart"/>
            <w:shd w:val="clear" w:color="auto" w:fill="auto"/>
          </w:tcPr>
          <w:p w14:paraId="6FEB880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39CE8DB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MO SM CONTROL BY USIM over SG in E-UTRAN, Send Short Message attempt by user, the USIM responds with '90 00', Allowed, no modification</w:t>
            </w:r>
          </w:p>
        </w:tc>
        <w:tc>
          <w:tcPr>
            <w:tcW w:w="673" w:type="dxa"/>
            <w:shd w:val="clear" w:color="auto" w:fill="auto"/>
          </w:tcPr>
          <w:p w14:paraId="441EC9F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C37F76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A1C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729D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51435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356FC3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16F1AB" w14:textId="2FF772B2"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A421A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08BA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A19B80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8A2ADD4"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3F3612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AE2E56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0D8801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35BFB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7D35C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22978E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2B333D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7D7EB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178F069" w14:textId="42F7F61F"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7ABDE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785FBC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F5CBC3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CDD2B7" w14:textId="77777777" w:rsidR="000236E6" w:rsidRPr="006D4556" w:rsidRDefault="000236E6" w:rsidP="001A75DA">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0E19969E" w14:textId="77777777" w:rsidR="000236E6" w:rsidRPr="006D4556"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06B3E09A"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3DBC26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60D6E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C4ACA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C4CBD2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700AD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4000596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873D91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483EF0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3ADA142" w14:textId="77777777" w:rsidR="000236E6" w:rsidRPr="00C30D6B" w:rsidRDefault="000236E6" w:rsidP="001A75DA">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71056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68E3251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DISPLAY TEXT normal priority</w:t>
            </w:r>
          </w:p>
        </w:tc>
        <w:tc>
          <w:tcPr>
            <w:tcW w:w="673" w:type="dxa"/>
            <w:tcBorders>
              <w:top w:val="single" w:sz="4" w:space="0" w:color="auto"/>
              <w:bottom w:val="single" w:sz="4" w:space="0" w:color="auto"/>
            </w:tcBorders>
            <w:shd w:val="clear" w:color="auto" w:fill="auto"/>
          </w:tcPr>
          <w:p w14:paraId="6D1324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27E25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79E5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3B70C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0737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192E1D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93E8F6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010EDE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F863AA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55176" w14:textId="77777777" w:rsidR="000236E6" w:rsidRPr="00C30D6B" w:rsidRDefault="000236E6" w:rsidP="001A75DA">
            <w:pPr>
              <w:pStyle w:val="TAL"/>
              <w:rPr>
                <w:b w:val="0"/>
                <w:bCs w:val="0"/>
              </w:rPr>
            </w:pPr>
            <w:r w:rsidRPr="00C30D6B">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23C2C9A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02BEBE79"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6A9DE1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5D838E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30C248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3E124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F50B8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6C42F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F677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04E82B"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B854AC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23925EA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145120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without modification</w:t>
            </w:r>
          </w:p>
        </w:tc>
        <w:tc>
          <w:tcPr>
            <w:tcW w:w="673" w:type="dxa"/>
            <w:tcBorders>
              <w:top w:val="single" w:sz="4" w:space="0" w:color="auto"/>
            </w:tcBorders>
            <w:shd w:val="clear" w:color="auto" w:fill="auto"/>
          </w:tcPr>
          <w:p w14:paraId="11D100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A1BF1B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3D14A68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C44C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E4A7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0012F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6E3B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9AF85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DAF6E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E3DE1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66F20F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F588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382E3CC" w14:textId="3DA9ECD6"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tcBorders>
            <w:shd w:val="clear" w:color="auto" w:fill="auto"/>
          </w:tcPr>
          <w:p w14:paraId="3F69E08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BD85A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CF23E9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4B7BDB" w14:textId="77777777" w:rsidR="000236E6" w:rsidRPr="00C30D6B" w:rsidRDefault="000236E6" w:rsidP="001A75DA">
            <w:pPr>
              <w:pStyle w:val="TAL"/>
            </w:pPr>
          </w:p>
        </w:tc>
        <w:tc>
          <w:tcPr>
            <w:tcW w:w="850" w:type="dxa"/>
            <w:vMerge/>
            <w:shd w:val="clear" w:color="auto" w:fill="auto"/>
          </w:tcPr>
          <w:p w14:paraId="4BDB70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C6F26F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369D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D332A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FDCDB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9C9DE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5AE9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BB0F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53D9F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81BA37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75A38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B48FCF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A1CFB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4EC159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0040303" w14:textId="3AEFA4F6"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4F471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BE3B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DD17B01"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57F4A1" w14:textId="77777777" w:rsidR="000236E6" w:rsidRPr="00C30D6B" w:rsidRDefault="000236E6" w:rsidP="001A75DA">
            <w:pPr>
              <w:pStyle w:val="TAL"/>
            </w:pPr>
          </w:p>
        </w:tc>
        <w:tc>
          <w:tcPr>
            <w:tcW w:w="850" w:type="dxa"/>
            <w:vMerge w:val="restart"/>
            <w:shd w:val="clear" w:color="auto" w:fill="auto"/>
          </w:tcPr>
          <w:p w14:paraId="6D50B34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4BFBAA0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not allowed</w:t>
            </w:r>
          </w:p>
        </w:tc>
        <w:tc>
          <w:tcPr>
            <w:tcW w:w="673" w:type="dxa"/>
            <w:shd w:val="clear" w:color="auto" w:fill="auto"/>
          </w:tcPr>
          <w:p w14:paraId="10B792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D6EF5C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4D7A6B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228E3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8B6E3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4FA5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9954C0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F9172C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9ECB01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82BD8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510A87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1C861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05139E2" w14:textId="16983554"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72673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397F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952538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68A708" w14:textId="77777777" w:rsidR="000236E6" w:rsidRPr="00C30D6B" w:rsidRDefault="000236E6" w:rsidP="001A75DA">
            <w:pPr>
              <w:pStyle w:val="TAL"/>
            </w:pPr>
          </w:p>
        </w:tc>
        <w:tc>
          <w:tcPr>
            <w:tcW w:w="850" w:type="dxa"/>
            <w:vMerge/>
            <w:shd w:val="clear" w:color="auto" w:fill="auto"/>
          </w:tcPr>
          <w:p w14:paraId="61DCDDA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30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7A01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0893FA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00A2B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11356A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513A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4FB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85E2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8418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456A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7B328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D4D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5B0A3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8ADAFA" w14:textId="6842A7B0"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FFA1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E4A9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24D0495" w14:textId="77777777" w:rsidTr="001A75D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5AE472" w14:textId="77777777" w:rsidR="000236E6" w:rsidRPr="00C30D6B" w:rsidRDefault="000236E6" w:rsidP="001A75DA">
            <w:pPr>
              <w:pStyle w:val="TAL"/>
            </w:pPr>
          </w:p>
        </w:tc>
        <w:tc>
          <w:tcPr>
            <w:tcW w:w="850" w:type="dxa"/>
            <w:vMerge w:val="restart"/>
            <w:shd w:val="clear" w:color="auto" w:fill="auto"/>
          </w:tcPr>
          <w:p w14:paraId="37FA95B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234DB4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default PDN connection activation, allowed with modification</w:t>
            </w:r>
          </w:p>
        </w:tc>
        <w:tc>
          <w:tcPr>
            <w:tcW w:w="673" w:type="dxa"/>
            <w:shd w:val="clear" w:color="auto" w:fill="auto"/>
          </w:tcPr>
          <w:p w14:paraId="77225A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F2589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1B3D5D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358D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D746B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64EF96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EC1F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1A479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DDEF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D106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58D4C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CE7F43E" w14:textId="6027F269"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991C4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2AF02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73D2E2"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B582F2" w14:textId="77777777" w:rsidR="000236E6" w:rsidRPr="00C30D6B" w:rsidRDefault="000236E6" w:rsidP="001A75DA">
            <w:pPr>
              <w:pStyle w:val="TAL"/>
            </w:pPr>
          </w:p>
        </w:tc>
        <w:tc>
          <w:tcPr>
            <w:tcW w:w="850" w:type="dxa"/>
            <w:vMerge/>
            <w:shd w:val="clear" w:color="auto" w:fill="auto"/>
          </w:tcPr>
          <w:p w14:paraId="716D6E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2D91D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4171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AAEE74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EB3E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75BEE9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8192F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95184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449D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E6D47D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1695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824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DB473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EC826CB" w14:textId="778BA06D"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F8528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6F2F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DB7A78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E09E2" w14:textId="77777777" w:rsidR="000236E6" w:rsidRPr="00C30D6B" w:rsidRDefault="000236E6" w:rsidP="001A75DA">
            <w:pPr>
              <w:pStyle w:val="TAL"/>
            </w:pPr>
          </w:p>
        </w:tc>
        <w:tc>
          <w:tcPr>
            <w:tcW w:w="850" w:type="dxa"/>
            <w:vMerge w:val="restart"/>
            <w:shd w:val="clear" w:color="auto" w:fill="auto"/>
          </w:tcPr>
          <w:p w14:paraId="347DFE8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6099D88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90 00</w:t>
            </w:r>
          </w:p>
        </w:tc>
        <w:tc>
          <w:tcPr>
            <w:tcW w:w="673" w:type="dxa"/>
            <w:shd w:val="clear" w:color="auto" w:fill="auto"/>
          </w:tcPr>
          <w:p w14:paraId="0913C2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62508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65C671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F1992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78D4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31D7B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D1A09B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AF4B45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8B719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36620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006E7F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3FDE55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5429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1B997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A28451" w14:textId="77777777" w:rsidR="000236E6" w:rsidRPr="00C30D6B" w:rsidRDefault="000236E6" w:rsidP="001A75DA">
            <w:pPr>
              <w:pStyle w:val="TAL"/>
            </w:pPr>
          </w:p>
        </w:tc>
        <w:tc>
          <w:tcPr>
            <w:tcW w:w="850" w:type="dxa"/>
            <w:vMerge/>
            <w:shd w:val="clear" w:color="auto" w:fill="auto"/>
          </w:tcPr>
          <w:p w14:paraId="2ABAD99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3A383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D8C7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12A11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FBCA9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1798AA8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D2A7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A60804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32638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C421C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F51ED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151C1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2B4C1C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B7A97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8FFE5B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F7B625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AF564" w14:textId="77777777" w:rsidR="000236E6" w:rsidRPr="00C30D6B" w:rsidRDefault="000236E6" w:rsidP="001A75DA">
            <w:pPr>
              <w:pStyle w:val="TAL"/>
            </w:pPr>
          </w:p>
        </w:tc>
        <w:tc>
          <w:tcPr>
            <w:tcW w:w="850" w:type="dxa"/>
            <w:vMerge w:val="restart"/>
            <w:shd w:val="clear" w:color="auto" w:fill="auto"/>
          </w:tcPr>
          <w:p w14:paraId="100500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2ADDF7D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UICC sends 93 00</w:t>
            </w:r>
          </w:p>
        </w:tc>
        <w:tc>
          <w:tcPr>
            <w:tcW w:w="673" w:type="dxa"/>
            <w:shd w:val="clear" w:color="auto" w:fill="auto"/>
          </w:tcPr>
          <w:p w14:paraId="2078AB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46C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624C5E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C92B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FA30F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D9B3C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75A96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9443B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B5D8E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04EAB5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5104D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D751F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50453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46B336"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78488C" w14:textId="77777777" w:rsidR="000236E6" w:rsidRPr="00C30D6B" w:rsidRDefault="000236E6" w:rsidP="001A75DA">
            <w:pPr>
              <w:pStyle w:val="TAL"/>
            </w:pPr>
          </w:p>
        </w:tc>
        <w:tc>
          <w:tcPr>
            <w:tcW w:w="850" w:type="dxa"/>
            <w:vMerge/>
            <w:shd w:val="clear" w:color="auto" w:fill="auto"/>
          </w:tcPr>
          <w:p w14:paraId="7083EB6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EA2E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098FC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7DC842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C5B57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8D04B8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9EE99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1805E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4C01D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462B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3F36E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E81E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FE368A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232A5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0739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775433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55DE3B" w14:textId="77777777" w:rsidR="000236E6" w:rsidRPr="00C30D6B" w:rsidRDefault="000236E6" w:rsidP="001A75DA">
            <w:pPr>
              <w:pStyle w:val="TAL"/>
            </w:pPr>
          </w:p>
        </w:tc>
        <w:tc>
          <w:tcPr>
            <w:tcW w:w="850" w:type="dxa"/>
            <w:vMerge w:val="restart"/>
            <w:shd w:val="clear" w:color="auto" w:fill="auto"/>
          </w:tcPr>
          <w:p w14:paraId="7C3B5F7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0CC93C0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for E-UTRAN – PDN connection triggered by user, allowed with modification</w:t>
            </w:r>
          </w:p>
        </w:tc>
        <w:tc>
          <w:tcPr>
            <w:tcW w:w="673" w:type="dxa"/>
            <w:shd w:val="clear" w:color="auto" w:fill="auto"/>
          </w:tcPr>
          <w:p w14:paraId="1F0FD6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B7A5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965D5F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CDF5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25C16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1CFD3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CF84F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113E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99E33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53958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401C94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9287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93B780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A1B1E8" w14:textId="77777777" w:rsidR="000236E6" w:rsidRPr="00C30D6B" w:rsidRDefault="000236E6" w:rsidP="001A75DA">
            <w:pPr>
              <w:pStyle w:val="TAL"/>
            </w:pPr>
          </w:p>
        </w:tc>
        <w:tc>
          <w:tcPr>
            <w:tcW w:w="850" w:type="dxa"/>
            <w:vMerge/>
            <w:shd w:val="clear" w:color="auto" w:fill="auto"/>
          </w:tcPr>
          <w:p w14:paraId="6E3312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8523272"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661FD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CE098E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56C4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EB513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3C21C3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8C212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3A3D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D4529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163CCB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B1629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0C2134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F8F0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5D42324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77EF1F" w14:textId="77777777" w:rsidR="000236E6" w:rsidRPr="00C30D6B" w:rsidRDefault="000236E6" w:rsidP="001A75DA">
            <w:pPr>
              <w:pStyle w:val="TAL"/>
            </w:pPr>
          </w:p>
        </w:tc>
        <w:tc>
          <w:tcPr>
            <w:tcW w:w="850" w:type="dxa"/>
            <w:vMerge w:val="restart"/>
            <w:shd w:val="clear" w:color="auto" w:fill="auto"/>
          </w:tcPr>
          <w:p w14:paraId="291D3E8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1F542D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EPS PDN -  PDN connection activation from OPEN CHANNEL command</w:t>
            </w:r>
          </w:p>
        </w:tc>
        <w:tc>
          <w:tcPr>
            <w:tcW w:w="673" w:type="dxa"/>
            <w:shd w:val="clear" w:color="auto" w:fill="auto"/>
          </w:tcPr>
          <w:p w14:paraId="19133F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2846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7B9138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35D87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BF448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5B5827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F5B776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301B3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3529E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89841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D9DACB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4F6D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C45CFD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3C6325"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F8EE3B2"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37C1F5B6"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26FC1CFD"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30F0CF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2156620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9FBAD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4133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B5489C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53687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80BAF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35BA3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918F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42BF10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C95FF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C72A3A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4FDF8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B5303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DB45F46" w14:textId="77777777" w:rsidR="000236E6" w:rsidRPr="00C30D6B" w:rsidRDefault="000236E6" w:rsidP="001A75DA">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0BB802A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D4AB52F" w14:textId="77777777" w:rsidR="000236E6" w:rsidRPr="00F22B0D"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261590D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46318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89D585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752403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975820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C0AF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8970B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0A2FC14"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C074F65" w14:textId="77777777" w:rsidR="000236E6" w:rsidRPr="00C30D6B" w:rsidRDefault="000236E6" w:rsidP="001A75DA">
            <w:pPr>
              <w:pStyle w:val="TAL"/>
            </w:pPr>
          </w:p>
        </w:tc>
        <w:tc>
          <w:tcPr>
            <w:tcW w:w="850" w:type="dxa"/>
            <w:vMerge w:val="restart"/>
            <w:tcBorders>
              <w:top w:val="single" w:sz="4" w:space="0" w:color="auto"/>
            </w:tcBorders>
            <w:shd w:val="clear" w:color="auto" w:fill="auto"/>
          </w:tcPr>
          <w:p w14:paraId="6F7DD65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4994C32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without modification</w:t>
            </w:r>
          </w:p>
        </w:tc>
        <w:tc>
          <w:tcPr>
            <w:tcW w:w="673" w:type="dxa"/>
            <w:tcBorders>
              <w:top w:val="single" w:sz="4" w:space="0" w:color="auto"/>
            </w:tcBorders>
            <w:shd w:val="clear" w:color="auto" w:fill="auto"/>
          </w:tcPr>
          <w:p w14:paraId="6B0FE9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C8F7C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796D7F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40E7D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A6396D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99D74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9651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9BA1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3B00CF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3ED63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751798C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4E06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D5E48D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651CE5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D475C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AD5EE3" w14:textId="77777777" w:rsidR="000236E6" w:rsidRPr="00C30D6B" w:rsidRDefault="000236E6" w:rsidP="001A75DA">
            <w:pPr>
              <w:pStyle w:val="TAL"/>
            </w:pPr>
          </w:p>
        </w:tc>
        <w:tc>
          <w:tcPr>
            <w:tcW w:w="850" w:type="dxa"/>
            <w:vMerge/>
            <w:shd w:val="clear" w:color="auto" w:fill="auto"/>
          </w:tcPr>
          <w:p w14:paraId="411DF93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5EE892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104C4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B4BE31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954B1C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1348B1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7C7BD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4AAA13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F66F6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91C88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6A9A3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50259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636D32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4F7D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499D3E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6301C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52724B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A8D995" w14:textId="77777777" w:rsidR="000236E6" w:rsidRPr="00C30D6B" w:rsidRDefault="000236E6" w:rsidP="001A75DA">
            <w:pPr>
              <w:pStyle w:val="TAL"/>
            </w:pPr>
          </w:p>
        </w:tc>
        <w:tc>
          <w:tcPr>
            <w:tcW w:w="850" w:type="dxa"/>
            <w:vMerge w:val="restart"/>
            <w:shd w:val="clear" w:color="auto" w:fill="auto"/>
          </w:tcPr>
          <w:p w14:paraId="29B006D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1042F0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not allowed</w:t>
            </w:r>
          </w:p>
        </w:tc>
        <w:tc>
          <w:tcPr>
            <w:tcW w:w="673" w:type="dxa"/>
            <w:shd w:val="clear" w:color="auto" w:fill="auto"/>
          </w:tcPr>
          <w:p w14:paraId="788D7B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D754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DE442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68D26B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B7BDA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97FD37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7E163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CBEF0A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42281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ACAD3F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23351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D304B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B67D6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8A2E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C4829B9"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B88494" w14:textId="77777777" w:rsidR="000236E6" w:rsidRPr="00C30D6B" w:rsidRDefault="000236E6" w:rsidP="001A75DA">
            <w:pPr>
              <w:pStyle w:val="TAL"/>
            </w:pPr>
          </w:p>
        </w:tc>
        <w:tc>
          <w:tcPr>
            <w:tcW w:w="850" w:type="dxa"/>
            <w:vMerge/>
            <w:shd w:val="clear" w:color="auto" w:fill="auto"/>
          </w:tcPr>
          <w:p w14:paraId="76C3048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914B9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0DC1A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9CA65A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A99C0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D421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A18B4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C34AE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F1C5B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DDBF0D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9B3E3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53C5B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277E255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6C55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1CAF3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7B9D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EF5E038"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756829" w14:textId="77777777" w:rsidR="000236E6" w:rsidRPr="00C30D6B" w:rsidRDefault="000236E6" w:rsidP="001A75DA">
            <w:pPr>
              <w:pStyle w:val="TAL"/>
            </w:pPr>
          </w:p>
        </w:tc>
        <w:tc>
          <w:tcPr>
            <w:tcW w:w="850" w:type="dxa"/>
            <w:vMerge w:val="restart"/>
            <w:shd w:val="clear" w:color="auto" w:fill="auto"/>
          </w:tcPr>
          <w:p w14:paraId="2E29D17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554F97A"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default PDP connection activation, allowed with modification</w:t>
            </w:r>
          </w:p>
        </w:tc>
        <w:tc>
          <w:tcPr>
            <w:tcW w:w="673" w:type="dxa"/>
            <w:shd w:val="clear" w:color="auto" w:fill="auto"/>
          </w:tcPr>
          <w:p w14:paraId="77F388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4D5CA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28BD800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8E54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DE9F09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2BF670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E0951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C5797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7D099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8AB03B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3BA03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245F8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871695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E37B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34175BF"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A7AD65" w14:textId="77777777" w:rsidR="000236E6" w:rsidRPr="00C30D6B" w:rsidRDefault="000236E6" w:rsidP="001A75DA">
            <w:pPr>
              <w:pStyle w:val="TAL"/>
            </w:pPr>
          </w:p>
        </w:tc>
        <w:tc>
          <w:tcPr>
            <w:tcW w:w="850" w:type="dxa"/>
            <w:vMerge/>
            <w:shd w:val="clear" w:color="auto" w:fill="auto"/>
          </w:tcPr>
          <w:p w14:paraId="40B3C87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1F6A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48A3A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9BC23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BCF8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99CC9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FB9B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586D85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126C52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766DF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09D27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7F222E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F32E2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251A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77B06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B6D62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CD73D1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4EFE58" w14:textId="77777777" w:rsidR="000236E6" w:rsidRPr="00C30D6B" w:rsidRDefault="000236E6" w:rsidP="001A75DA">
            <w:pPr>
              <w:pStyle w:val="TAL"/>
            </w:pPr>
          </w:p>
        </w:tc>
        <w:tc>
          <w:tcPr>
            <w:tcW w:w="850" w:type="dxa"/>
            <w:vMerge w:val="restart"/>
            <w:shd w:val="clear" w:color="auto" w:fill="auto"/>
          </w:tcPr>
          <w:p w14:paraId="2E806DA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0FFA966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90 00</w:t>
            </w:r>
          </w:p>
        </w:tc>
        <w:tc>
          <w:tcPr>
            <w:tcW w:w="673" w:type="dxa"/>
            <w:shd w:val="clear" w:color="auto" w:fill="auto"/>
          </w:tcPr>
          <w:p w14:paraId="1B68A9E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94A33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A094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16FE0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C00C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3F671C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077EC9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3BCE6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0D72D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9F7A4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C71180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9B3BE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8FD0B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B46F94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E95F3D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E8846" w14:textId="77777777" w:rsidR="000236E6" w:rsidRPr="00C30D6B" w:rsidRDefault="000236E6" w:rsidP="001A75DA">
            <w:pPr>
              <w:pStyle w:val="TAL"/>
            </w:pPr>
          </w:p>
        </w:tc>
        <w:tc>
          <w:tcPr>
            <w:tcW w:w="850" w:type="dxa"/>
            <w:vMerge/>
            <w:shd w:val="clear" w:color="auto" w:fill="auto"/>
          </w:tcPr>
          <w:p w14:paraId="47CEA9C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5390D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E8F4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71F5F5C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E1C62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77AB1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90159A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3D94C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24AA6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4EF74E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16574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C2E5D4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9BCE41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879C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7BE9F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CCB0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CDCEBC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B8C61E" w14:textId="77777777" w:rsidR="000236E6" w:rsidRPr="00C30D6B" w:rsidRDefault="000236E6" w:rsidP="001A75DA">
            <w:pPr>
              <w:pStyle w:val="TAL"/>
            </w:pPr>
          </w:p>
        </w:tc>
        <w:tc>
          <w:tcPr>
            <w:tcW w:w="850" w:type="dxa"/>
            <w:vMerge w:val="restart"/>
            <w:shd w:val="clear" w:color="auto" w:fill="auto"/>
          </w:tcPr>
          <w:p w14:paraId="6095312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568BB79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UICC sends 93 00</w:t>
            </w:r>
          </w:p>
        </w:tc>
        <w:tc>
          <w:tcPr>
            <w:tcW w:w="673" w:type="dxa"/>
            <w:shd w:val="clear" w:color="auto" w:fill="auto"/>
          </w:tcPr>
          <w:p w14:paraId="490E7FC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C480A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D6CFB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05EBF8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B9543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8E0DB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404FC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4229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836D01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9DA559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811EA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5771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97210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DC134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2E81032"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F0339" w14:textId="77777777" w:rsidR="000236E6" w:rsidRPr="00C30D6B" w:rsidRDefault="000236E6" w:rsidP="001A75DA">
            <w:pPr>
              <w:pStyle w:val="TAL"/>
            </w:pPr>
          </w:p>
        </w:tc>
        <w:tc>
          <w:tcPr>
            <w:tcW w:w="850" w:type="dxa"/>
            <w:vMerge/>
            <w:shd w:val="clear" w:color="auto" w:fill="auto"/>
          </w:tcPr>
          <w:p w14:paraId="7C3B5CD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64F08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76D52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807923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8092B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088FDF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84199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0D691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958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E834D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E324EB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B0396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3B1B7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3E4B3E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7D742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1258D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5ACB07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C215F1" w14:textId="77777777" w:rsidR="000236E6" w:rsidRPr="00C30D6B" w:rsidRDefault="000236E6" w:rsidP="001A75DA">
            <w:pPr>
              <w:pStyle w:val="TAL"/>
            </w:pPr>
          </w:p>
        </w:tc>
        <w:tc>
          <w:tcPr>
            <w:tcW w:w="850" w:type="dxa"/>
            <w:vMerge w:val="restart"/>
            <w:shd w:val="clear" w:color="auto" w:fill="auto"/>
          </w:tcPr>
          <w:p w14:paraId="0FD0BF3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5644031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triggered by user, allowed with modification</w:t>
            </w:r>
          </w:p>
        </w:tc>
        <w:tc>
          <w:tcPr>
            <w:tcW w:w="673" w:type="dxa"/>
            <w:shd w:val="clear" w:color="auto" w:fill="auto"/>
          </w:tcPr>
          <w:p w14:paraId="0A372AA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6B087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2310D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2EE6B27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35A486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99955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A61A9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FAC6C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C45D7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C4219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EC840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539F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2062D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7CD38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90FC0C0"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E41673" w14:textId="77777777" w:rsidR="000236E6" w:rsidRPr="00C30D6B" w:rsidRDefault="000236E6" w:rsidP="001A75DA">
            <w:pPr>
              <w:pStyle w:val="TAL"/>
            </w:pPr>
          </w:p>
        </w:tc>
        <w:tc>
          <w:tcPr>
            <w:tcW w:w="850" w:type="dxa"/>
            <w:vMerge/>
            <w:shd w:val="clear" w:color="auto" w:fill="auto"/>
          </w:tcPr>
          <w:p w14:paraId="7E3E0ED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CB6E5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55211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0CE2C07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FDE1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ADCC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D87CB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D9536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04EFA8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0EF1A7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FD70A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7C9A77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1E2B5E5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0D034F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8B872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CD6E5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5D1A0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624CDC" w14:textId="77777777" w:rsidR="000236E6" w:rsidRPr="00C30D6B" w:rsidRDefault="000236E6" w:rsidP="001A75DA">
            <w:pPr>
              <w:pStyle w:val="TAL"/>
            </w:pPr>
          </w:p>
        </w:tc>
        <w:tc>
          <w:tcPr>
            <w:tcW w:w="850" w:type="dxa"/>
            <w:vMerge w:val="restart"/>
            <w:shd w:val="clear" w:color="auto" w:fill="auto"/>
          </w:tcPr>
          <w:p w14:paraId="522B5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389ACC4" w14:textId="42966039"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PDP Context Activation - PDP connection activation from OPEN CHANNEL command</w:t>
            </w:r>
          </w:p>
        </w:tc>
        <w:tc>
          <w:tcPr>
            <w:tcW w:w="673" w:type="dxa"/>
            <w:shd w:val="clear" w:color="auto" w:fill="auto"/>
          </w:tcPr>
          <w:p w14:paraId="33B5BE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E67C7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E660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N/A</w:t>
            </w:r>
          </w:p>
        </w:tc>
        <w:tc>
          <w:tcPr>
            <w:tcW w:w="1020" w:type="dxa"/>
            <w:shd w:val="clear" w:color="auto" w:fill="auto"/>
          </w:tcPr>
          <w:p w14:paraId="3A4867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6B2BF0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256E0E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9FFFA8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C3BE9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16F7F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D88E55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7D2892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E487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1C0DE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4E16E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49FADC5"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6171ABC"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5F695D16"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6824F712"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6D2764D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B53D3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9D5C4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18D268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5AEEA5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0610BF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615789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0BF517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6A4B5D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7E1E0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F72AE2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4D8F836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AFF41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A33AD4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4B8B935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506F96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CDA3782" w14:textId="77777777" w:rsidR="000236E6" w:rsidRPr="00C30D6B" w:rsidRDefault="000236E6" w:rsidP="001A75DA">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1A904102" w14:textId="1DF63078"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B1AA7D8" w14:textId="77777777" w:rsidR="000236E6" w:rsidRPr="00F22B0D"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38A5D3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CA41B2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B36A6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40608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682CAD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2AD384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A5409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3242A0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79B6294" w14:textId="77777777" w:rsidR="000236E6" w:rsidRPr="00C30D6B" w:rsidRDefault="000236E6" w:rsidP="001A75DA">
            <w:pPr>
              <w:pStyle w:val="TAL"/>
              <w:rPr>
                <w:b w:val="0"/>
                <w:bCs w:val="0"/>
              </w:rPr>
            </w:pPr>
          </w:p>
        </w:tc>
        <w:tc>
          <w:tcPr>
            <w:tcW w:w="850" w:type="dxa"/>
            <w:vMerge w:val="restart"/>
            <w:tcBorders>
              <w:top w:val="single" w:sz="4" w:space="0" w:color="auto"/>
            </w:tcBorders>
            <w:shd w:val="clear" w:color="auto" w:fill="auto"/>
          </w:tcPr>
          <w:p w14:paraId="0F21800A"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1339C2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29F78F8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194B20C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235B5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11914F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EA07B5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3DA8665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0069DD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85A10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6216B98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045E4" w14:textId="77777777" w:rsidR="000236E6" w:rsidRPr="00C30D6B" w:rsidRDefault="000236E6" w:rsidP="001A75DA">
            <w:pPr>
              <w:pStyle w:val="TAL"/>
              <w:rPr>
                <w:b w:val="0"/>
                <w:bCs w:val="0"/>
              </w:rPr>
            </w:pPr>
          </w:p>
        </w:tc>
        <w:tc>
          <w:tcPr>
            <w:tcW w:w="850" w:type="dxa"/>
            <w:vMerge/>
            <w:shd w:val="clear" w:color="auto" w:fill="auto"/>
          </w:tcPr>
          <w:p w14:paraId="285617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D7AF4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6CFA2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9C6B5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2A834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4FAA6C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0EDD5A3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CD9D6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BFC536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1852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FA1B64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CD78C8A" w14:textId="77777777" w:rsidR="000236E6" w:rsidRPr="00C30D6B" w:rsidRDefault="000236E6" w:rsidP="001A75DA">
            <w:pPr>
              <w:pStyle w:val="TAL"/>
              <w:rPr>
                <w:b w:val="0"/>
                <w:bCs w:val="0"/>
              </w:rPr>
            </w:pPr>
          </w:p>
        </w:tc>
        <w:tc>
          <w:tcPr>
            <w:tcW w:w="850" w:type="dxa"/>
            <w:vMerge w:val="restart"/>
            <w:shd w:val="clear" w:color="auto" w:fill="auto"/>
          </w:tcPr>
          <w:p w14:paraId="14375B9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AC1279D"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4F198C9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34A0C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807E2A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8F19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9BF0A4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20F9907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212732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CF880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01AE6B3"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A9DE2" w14:textId="77777777" w:rsidR="000236E6" w:rsidRPr="00C30D6B" w:rsidRDefault="000236E6" w:rsidP="001A75DA">
            <w:pPr>
              <w:pStyle w:val="TAL"/>
              <w:rPr>
                <w:b w:val="0"/>
                <w:bCs w:val="0"/>
              </w:rPr>
            </w:pPr>
          </w:p>
        </w:tc>
        <w:tc>
          <w:tcPr>
            <w:tcW w:w="850" w:type="dxa"/>
            <w:vMerge/>
            <w:shd w:val="clear" w:color="auto" w:fill="auto"/>
          </w:tcPr>
          <w:p w14:paraId="42E7A3B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80A1A9"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0C6A5B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FD1193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C1B08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89EA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8D3D36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01625A0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525AF0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B8F85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1621C44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1123C2" w14:textId="77777777" w:rsidR="000236E6" w:rsidRPr="00C30D6B" w:rsidRDefault="000236E6" w:rsidP="001A75DA">
            <w:pPr>
              <w:pStyle w:val="TAL"/>
              <w:rPr>
                <w:b w:val="0"/>
                <w:bCs w:val="0"/>
              </w:rPr>
            </w:pPr>
          </w:p>
        </w:tc>
        <w:tc>
          <w:tcPr>
            <w:tcW w:w="850" w:type="dxa"/>
            <w:shd w:val="clear" w:color="auto" w:fill="auto"/>
          </w:tcPr>
          <w:p w14:paraId="13957739"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80B883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1D7527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28554E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16921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C202</w:t>
            </w:r>
          </w:p>
        </w:tc>
        <w:tc>
          <w:tcPr>
            <w:tcW w:w="1020" w:type="dxa"/>
            <w:shd w:val="clear" w:color="auto" w:fill="auto"/>
          </w:tcPr>
          <w:p w14:paraId="3CF0098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FA93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9E3F87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9C0AF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24FD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9D75CEB"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73AEA3" w14:textId="77777777" w:rsidR="000236E6" w:rsidRPr="00C30D6B" w:rsidRDefault="000236E6" w:rsidP="001A75DA">
            <w:pPr>
              <w:pStyle w:val="TAL"/>
              <w:rPr>
                <w:b w:val="0"/>
                <w:bCs w:val="0"/>
              </w:rPr>
            </w:pPr>
          </w:p>
        </w:tc>
        <w:tc>
          <w:tcPr>
            <w:tcW w:w="850" w:type="dxa"/>
            <w:vMerge w:val="restart"/>
            <w:shd w:val="clear" w:color="auto" w:fill="auto"/>
          </w:tcPr>
          <w:p w14:paraId="78FF6AB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79AD1370"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7FCFBBB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F61BB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355358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F494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FFF4A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5FCFADD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D4E283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68B40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CF03F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7127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45C77" w14:textId="77777777" w:rsidR="000236E6" w:rsidRPr="00C30D6B" w:rsidRDefault="000236E6" w:rsidP="001A75DA">
            <w:pPr>
              <w:pStyle w:val="TAL"/>
              <w:rPr>
                <w:b w:val="0"/>
                <w:bCs w:val="0"/>
              </w:rPr>
            </w:pPr>
          </w:p>
        </w:tc>
        <w:tc>
          <w:tcPr>
            <w:tcW w:w="850" w:type="dxa"/>
            <w:vMerge/>
            <w:shd w:val="clear" w:color="auto" w:fill="auto"/>
          </w:tcPr>
          <w:p w14:paraId="162C2AC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72F80E"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0A2F50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169F9D8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6B51E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24311F0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B7FED7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5C4CDB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157C4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DF84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3B7E8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E4B4751"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83766" w14:textId="77777777" w:rsidR="000236E6" w:rsidRPr="00C30D6B" w:rsidRDefault="000236E6" w:rsidP="001A75DA">
            <w:pPr>
              <w:pStyle w:val="TAL"/>
              <w:rPr>
                <w:b w:val="0"/>
                <w:bCs w:val="0"/>
              </w:rPr>
            </w:pPr>
          </w:p>
        </w:tc>
        <w:tc>
          <w:tcPr>
            <w:tcW w:w="850" w:type="dxa"/>
            <w:vMerge w:val="restart"/>
            <w:shd w:val="clear" w:color="auto" w:fill="auto"/>
          </w:tcPr>
          <w:p w14:paraId="2A422DB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7E03093"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7EB45D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77D3D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58075C9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77D32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EBCE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94E23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A8082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4DB0B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8109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DC4120A"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8FBBB13" w14:textId="77777777" w:rsidR="000236E6" w:rsidRPr="00C30D6B" w:rsidRDefault="000236E6" w:rsidP="001A75DA">
            <w:pPr>
              <w:pStyle w:val="TAL"/>
              <w:rPr>
                <w:b w:val="0"/>
                <w:bCs w:val="0"/>
              </w:rPr>
            </w:pPr>
          </w:p>
        </w:tc>
        <w:tc>
          <w:tcPr>
            <w:tcW w:w="850" w:type="dxa"/>
            <w:vMerge/>
            <w:tcBorders>
              <w:bottom w:val="single" w:sz="4" w:space="0" w:color="auto"/>
            </w:tcBorders>
            <w:shd w:val="clear" w:color="auto" w:fill="auto"/>
          </w:tcPr>
          <w:p w14:paraId="1C44C1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14B2318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1322213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1F62194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704C6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1C30BBB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9DB4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01231AC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C6EA3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7C13C9A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E2BB4C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48C644E"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5F4BCE2" w14:textId="77777777" w:rsidR="000236E6" w:rsidRPr="00C30D6B" w:rsidRDefault="000236E6" w:rsidP="001A75DA">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08FF0D3C"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BAB763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CALL CONTROL EVENT on NG-RAN for 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tcPr>
          <w:p w14:paraId="3BE1DC8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62D6707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A4CF3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8ADFF8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6304DE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62AA1A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87E5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65D50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8F0C872" w14:textId="77777777" w:rsidR="000236E6" w:rsidRPr="00C30D6B" w:rsidRDefault="000236E6" w:rsidP="001A75DA">
            <w:pPr>
              <w:pStyle w:val="TAL"/>
              <w:rPr>
                <w:b w:val="0"/>
                <w:bCs w:val="0"/>
              </w:rPr>
            </w:pPr>
          </w:p>
        </w:tc>
        <w:tc>
          <w:tcPr>
            <w:tcW w:w="850" w:type="dxa"/>
            <w:tcBorders>
              <w:top w:val="single" w:sz="4" w:space="0" w:color="auto"/>
            </w:tcBorders>
            <w:shd w:val="clear" w:color="auto" w:fill="auto"/>
          </w:tcPr>
          <w:p w14:paraId="08469B87"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1.1 – 1.6</w:t>
            </w:r>
          </w:p>
        </w:tc>
        <w:tc>
          <w:tcPr>
            <w:tcW w:w="2494" w:type="dxa"/>
            <w:tcBorders>
              <w:top w:val="single" w:sz="4" w:space="0" w:color="auto"/>
            </w:tcBorders>
            <w:shd w:val="clear" w:color="auto" w:fill="auto"/>
          </w:tcPr>
          <w:p w14:paraId="17C942E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allowed without modificationPDU Session establishment triggered by User</w:t>
            </w:r>
          </w:p>
        </w:tc>
        <w:tc>
          <w:tcPr>
            <w:tcW w:w="673" w:type="dxa"/>
            <w:tcBorders>
              <w:top w:val="single" w:sz="4" w:space="0" w:color="auto"/>
            </w:tcBorders>
            <w:shd w:val="clear" w:color="auto" w:fill="auto"/>
          </w:tcPr>
          <w:p w14:paraId="1F18DFA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849D3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6340E5C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4BBC9D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00666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6525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356E6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7E04E8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330D8D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3FBCDD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2E14256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5EC46D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0DE8CD69"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AA7F94" w14:textId="77777777" w:rsidR="000236E6" w:rsidRPr="00C30D6B" w:rsidRDefault="000236E6" w:rsidP="001A75DA">
            <w:pPr>
              <w:pStyle w:val="TAL"/>
              <w:rPr>
                <w:b w:val="0"/>
                <w:bCs w:val="0"/>
              </w:rPr>
            </w:pPr>
          </w:p>
        </w:tc>
        <w:tc>
          <w:tcPr>
            <w:tcW w:w="850" w:type="dxa"/>
            <w:shd w:val="clear" w:color="auto" w:fill="auto"/>
          </w:tcPr>
          <w:p w14:paraId="74ED2B4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49A22CD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Not allowed</w:t>
            </w:r>
          </w:p>
        </w:tc>
        <w:tc>
          <w:tcPr>
            <w:tcW w:w="673" w:type="dxa"/>
            <w:shd w:val="clear" w:color="auto" w:fill="auto"/>
          </w:tcPr>
          <w:p w14:paraId="6D9E28A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78ADA5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E6709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77AA4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7098DE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9678B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BA2DAF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1B78D6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9B76C9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CCD0EF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1C2B4F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A59F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4C95478"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1CEF4A" w14:textId="77777777" w:rsidR="000236E6" w:rsidRPr="00C30D6B" w:rsidRDefault="000236E6" w:rsidP="001A75DA">
            <w:pPr>
              <w:pStyle w:val="TAL"/>
              <w:rPr>
                <w:b w:val="0"/>
                <w:bCs w:val="0"/>
              </w:rPr>
            </w:pPr>
          </w:p>
        </w:tc>
        <w:tc>
          <w:tcPr>
            <w:tcW w:w="850" w:type="dxa"/>
            <w:shd w:val="clear" w:color="auto" w:fill="auto"/>
          </w:tcPr>
          <w:p w14:paraId="6C14C1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36064FB"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UICC sends 90 00</w:t>
            </w:r>
          </w:p>
        </w:tc>
        <w:tc>
          <w:tcPr>
            <w:tcW w:w="673" w:type="dxa"/>
            <w:shd w:val="clear" w:color="auto" w:fill="auto"/>
          </w:tcPr>
          <w:p w14:paraId="540EE0E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59D6D12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230A8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57C7D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A99708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B7F79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4692B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1C3AC9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AC14D1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4B7273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168949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1856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0200702"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BA66EC" w14:textId="77777777" w:rsidR="000236E6" w:rsidRPr="00C30D6B" w:rsidRDefault="000236E6" w:rsidP="001A75DA">
            <w:pPr>
              <w:pStyle w:val="TAL"/>
              <w:rPr>
                <w:b w:val="0"/>
                <w:bCs w:val="0"/>
              </w:rPr>
            </w:pPr>
          </w:p>
        </w:tc>
        <w:tc>
          <w:tcPr>
            <w:tcW w:w="850" w:type="dxa"/>
            <w:shd w:val="clear" w:color="auto" w:fill="auto"/>
          </w:tcPr>
          <w:p w14:paraId="7C0B31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547F2C58"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UICC sends 93 00</w:t>
            </w:r>
          </w:p>
        </w:tc>
        <w:tc>
          <w:tcPr>
            <w:tcW w:w="673" w:type="dxa"/>
            <w:shd w:val="clear" w:color="auto" w:fill="auto"/>
          </w:tcPr>
          <w:p w14:paraId="2DD5175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2ED49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2DB9D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3E60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8F9320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B0181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3DB6D9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40898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8CE002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1E963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1A9D56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6BC2E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C0A9A9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9A654" w14:textId="77777777" w:rsidR="000236E6" w:rsidRPr="00C30D6B" w:rsidRDefault="000236E6" w:rsidP="001A75DA">
            <w:pPr>
              <w:pStyle w:val="TAL"/>
              <w:rPr>
                <w:b w:val="0"/>
                <w:bCs w:val="0"/>
              </w:rPr>
            </w:pPr>
          </w:p>
        </w:tc>
        <w:tc>
          <w:tcPr>
            <w:tcW w:w="850" w:type="dxa"/>
            <w:shd w:val="clear" w:color="auto" w:fill="auto"/>
          </w:tcPr>
          <w:p w14:paraId="182EACC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1A5F91F"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CALL CONTROL on PDU Session for NG-RAN, PDU Session Establishment triggered by user, allowed with modification of SM PDU DN request container</w:t>
            </w:r>
          </w:p>
        </w:tc>
        <w:tc>
          <w:tcPr>
            <w:tcW w:w="673" w:type="dxa"/>
            <w:shd w:val="clear" w:color="auto" w:fill="auto"/>
          </w:tcPr>
          <w:p w14:paraId="6752FD04"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5C16B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84EA0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C234</w:t>
            </w:r>
          </w:p>
        </w:tc>
        <w:tc>
          <w:tcPr>
            <w:tcW w:w="1020" w:type="dxa"/>
            <w:shd w:val="clear" w:color="auto" w:fill="auto"/>
          </w:tcPr>
          <w:p w14:paraId="1B6798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0482AD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BA022F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969513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85E7B4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2BAB749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6BA5522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04D4E9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CD38D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6A0DBFC"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D8C6A8" w14:textId="77777777" w:rsidR="000236E6" w:rsidRPr="00C30D6B" w:rsidRDefault="000236E6" w:rsidP="001A75DA">
            <w:pPr>
              <w:pStyle w:val="TAL"/>
              <w:rPr>
                <w:b w:val="0"/>
                <w:bCs w:val="0"/>
              </w:rPr>
            </w:pPr>
          </w:p>
        </w:tc>
        <w:tc>
          <w:tcPr>
            <w:tcW w:w="850" w:type="dxa"/>
            <w:shd w:val="clear" w:color="auto" w:fill="auto"/>
          </w:tcPr>
          <w:p w14:paraId="5049D8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3C13B0E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CALL CONTROL on PDU Session for NG-RAN, PDU Session Establishment triggered by user, allowed with modification of ePCO</w:t>
            </w:r>
          </w:p>
        </w:tc>
        <w:tc>
          <w:tcPr>
            <w:tcW w:w="673" w:type="dxa"/>
            <w:shd w:val="clear" w:color="auto" w:fill="auto"/>
          </w:tcPr>
          <w:p w14:paraId="5A7729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889605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41251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339EF5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0A028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B3B206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6561A1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033603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DFFB81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645F91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5728E3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C60B0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36902A4"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4243C59" w14:textId="77777777"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1D2BE818"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8739851"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PDU Session establishment triggered by OPEN CHANNEL</w:t>
            </w:r>
          </w:p>
        </w:tc>
        <w:tc>
          <w:tcPr>
            <w:tcW w:w="673" w:type="dxa"/>
            <w:tcBorders>
              <w:bottom w:val="single" w:sz="4" w:space="0" w:color="auto"/>
            </w:tcBorders>
            <w:shd w:val="clear" w:color="auto" w:fill="auto"/>
          </w:tcPr>
          <w:p w14:paraId="45A72CB9"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96B921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ED16BB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1EAECF"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B253F4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EFA297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E149E0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7FE70E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3EB81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7C28561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27AA79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67CF8F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2B355FF6" w14:textId="77777777" w:rsidTr="001A75D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E97034E" w14:textId="77777777" w:rsidR="000236E6" w:rsidRPr="00C30D6B" w:rsidRDefault="000236E6" w:rsidP="001A75DA">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26683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41DE1F96"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016E96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AA20A3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56E0E2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2212B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83615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DFAA5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896C5F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2F3DD39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AF21EE" w14:textId="77777777" w:rsidR="000236E6" w:rsidRPr="00C30D6B" w:rsidRDefault="000236E6" w:rsidP="001A75DA">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0EB57ED5"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63CF5CE9" w14:textId="77777777" w:rsidR="000236E6" w:rsidRPr="006A3522" w:rsidRDefault="000236E6" w:rsidP="001A75DA">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lang w:val="en-GB"/>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252C44F1"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E5D936A"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6ED166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8095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FEF73AB"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35414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6156E85"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3A83151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EAF14A" w14:textId="52510756" w:rsidR="000236E6" w:rsidRPr="00C30D6B" w:rsidRDefault="000236E6" w:rsidP="001A75DA">
            <w:pPr>
              <w:pStyle w:val="TAL"/>
              <w:rPr>
                <w:b w:val="0"/>
                <w:bCs w:val="0"/>
              </w:rPr>
            </w:pPr>
          </w:p>
        </w:tc>
        <w:tc>
          <w:tcPr>
            <w:tcW w:w="850" w:type="dxa"/>
            <w:tcBorders>
              <w:top w:val="single" w:sz="4" w:space="0" w:color="auto"/>
            </w:tcBorders>
            <w:shd w:val="clear" w:color="auto" w:fill="auto"/>
          </w:tcPr>
          <w:p w14:paraId="5D378EE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7713644"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0D3B911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4139F6A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67B8093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1A470E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1182AF"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41CF43F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476F7D7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1B2D78E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41EE547C"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CE27BE" w14:textId="09934B88" w:rsidR="000236E6" w:rsidRPr="00C30D6B" w:rsidRDefault="000236E6" w:rsidP="001A75DA">
            <w:pPr>
              <w:pStyle w:val="TAL"/>
              <w:rPr>
                <w:b w:val="0"/>
                <w:bCs w:val="0"/>
              </w:rPr>
            </w:pPr>
          </w:p>
        </w:tc>
        <w:tc>
          <w:tcPr>
            <w:tcW w:w="850" w:type="dxa"/>
            <w:shd w:val="clear" w:color="auto" w:fill="auto"/>
          </w:tcPr>
          <w:p w14:paraId="6CD789E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3D3242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761E20DD"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7CDFA96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73D79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621EA9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E3046B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0D15C1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6A7A8F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09A43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DB73159"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BE5D9" w14:textId="72C55959" w:rsidR="000236E6" w:rsidRPr="00C30D6B" w:rsidRDefault="000236E6" w:rsidP="001A75DA">
            <w:pPr>
              <w:pStyle w:val="TAL"/>
              <w:rPr>
                <w:b w:val="0"/>
                <w:bCs w:val="0"/>
              </w:rPr>
            </w:pPr>
          </w:p>
        </w:tc>
        <w:tc>
          <w:tcPr>
            <w:tcW w:w="850" w:type="dxa"/>
            <w:shd w:val="clear" w:color="auto" w:fill="auto"/>
          </w:tcPr>
          <w:p w14:paraId="021D96A5"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428DF21"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6F04CEC1"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67CA3D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A583B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6BB91F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4DBCCA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3F4722A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708F713"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FB534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612FFAE4"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07ECF9A7" w14:textId="1801AD56" w:rsidR="000236E6" w:rsidRPr="00C30D6B" w:rsidRDefault="000236E6" w:rsidP="001A75DA">
            <w:pPr>
              <w:pStyle w:val="TAL"/>
              <w:rPr>
                <w:b w:val="0"/>
                <w:bCs w:val="0"/>
              </w:rPr>
            </w:pPr>
          </w:p>
        </w:tc>
        <w:tc>
          <w:tcPr>
            <w:tcW w:w="850" w:type="dxa"/>
            <w:tcBorders>
              <w:bottom w:val="single" w:sz="2" w:space="0" w:color="auto"/>
            </w:tcBorders>
            <w:shd w:val="clear" w:color="auto" w:fill="auto"/>
          </w:tcPr>
          <w:p w14:paraId="293238BC"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06B75F90"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43D9D3E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16A429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32D05E2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EB83A4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CA0C6A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3EF0ECA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BB468C3"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323D85C"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1D3DD9CA" w14:textId="77777777" w:rsidTr="001A75DA">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8B8E2E2" w14:textId="77777777" w:rsidR="000236E6" w:rsidRPr="00C30D6B" w:rsidDel="005A5F64" w:rsidRDefault="000236E6" w:rsidP="001A75DA">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37E4BAB7"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CDBC450"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760715F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8E37E7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A76DF37"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D5E07DC"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607CA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F9BFF6B"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5EA28E6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DE16BCF"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shd w:val="clear" w:color="auto" w:fill="auto"/>
          </w:tcPr>
          <w:p w14:paraId="68D8E216" w14:textId="1363756A" w:rsidR="006B59BD" w:rsidRPr="00C30D6B" w:rsidRDefault="006B59BD" w:rsidP="006B59BD">
            <w:pPr>
              <w:pStyle w:val="TAL"/>
              <w:rPr>
                <w:b w:val="0"/>
                <w:bCs w:val="0"/>
              </w:rPr>
            </w:pPr>
          </w:p>
        </w:tc>
        <w:tc>
          <w:tcPr>
            <w:tcW w:w="850" w:type="dxa"/>
            <w:tcBorders>
              <w:top w:val="single" w:sz="2" w:space="0" w:color="auto"/>
            </w:tcBorders>
            <w:shd w:val="clear" w:color="auto" w:fill="auto"/>
          </w:tcPr>
          <w:p w14:paraId="63665FAD" w14:textId="7987EAA3"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69714916" w14:textId="60B23E4D"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shd w:val="clear" w:color="auto" w:fill="auto"/>
          </w:tcPr>
          <w:p w14:paraId="3A0DB7A5" w14:textId="5AB9FC78"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3B4B08F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48A2AA6A" w14:textId="1B93C7DF"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2097B40"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FC855B1" w14:textId="10CA0AAA"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38C3933" w14:textId="6FB76D3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57B2176"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7FBF6DBA"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44489E6E" w14:textId="77777777" w:rsidTr="003A4E96">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5B5F45EC" w14:textId="699C2DAF" w:rsidR="006B59BD" w:rsidRPr="00C30D6B" w:rsidRDefault="006B59BD" w:rsidP="006B59BD">
            <w:pPr>
              <w:pStyle w:val="TAL"/>
            </w:pPr>
          </w:p>
        </w:tc>
        <w:tc>
          <w:tcPr>
            <w:tcW w:w="850" w:type="dxa"/>
            <w:shd w:val="clear" w:color="auto" w:fill="auto"/>
          </w:tcPr>
          <w:p w14:paraId="710A5D67" w14:textId="76F12717"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shd w:val="clear" w:color="auto" w:fill="auto"/>
          </w:tcPr>
          <w:p w14:paraId="35AE1D1F" w14:textId="64F6E20B"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73A00CE5" w14:textId="4047098B"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5E1B96D7"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769470" w14:textId="147E53F9"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72980D3" w14:textId="3015F4EF"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shd w:val="clear" w:color="auto" w:fill="auto"/>
          </w:tcPr>
          <w:p w14:paraId="6E400D52" w14:textId="36374F8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A4BE77F"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FCAB69"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532F411F"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30F2C026" w14:textId="27918C09"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6BC231A4" w14:textId="352D6ED2"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13F7577E" w14:textId="69253A96"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shd w:val="clear" w:color="auto" w:fill="auto"/>
          </w:tcPr>
          <w:p w14:paraId="12E43A71" w14:textId="5D4BDB50"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Rel-1</w:t>
            </w:r>
            <w:r>
              <w:t>5</w:t>
            </w:r>
          </w:p>
        </w:tc>
        <w:tc>
          <w:tcPr>
            <w:tcW w:w="708" w:type="dxa"/>
            <w:tcBorders>
              <w:bottom w:val="single" w:sz="2" w:space="0" w:color="auto"/>
            </w:tcBorders>
            <w:shd w:val="clear" w:color="auto" w:fill="auto"/>
          </w:tcPr>
          <w:p w14:paraId="58A2C755"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7C5F040" w14:textId="26EDE426"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7B5BBFC1"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97BDD23" w14:textId="09D847FA"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FDF2B9A" w14:textId="4EB6F70E"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98B35F"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0262A3E"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4044958A" w14:textId="77777777" w:rsidTr="003A4E96">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5C6A1057" w14:textId="77777777"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6C01CE44" w14:textId="558BE19C"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bottom w:val="single" w:sz="2" w:space="0" w:color="auto"/>
            </w:tcBorders>
            <w:shd w:val="clear" w:color="auto" w:fill="auto"/>
          </w:tcPr>
          <w:p w14:paraId="1C52FFCA" w14:textId="563084DE"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shd w:val="clear" w:color="auto" w:fill="auto"/>
          </w:tcPr>
          <w:p w14:paraId="372BB03D" w14:textId="1E661988"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2214F56B"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917DADF" w14:textId="4DEE4AED"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9BD3BBE"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45E0D" w14:textId="7BA9B319"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4B08E5AC" w14:textId="3848C66F"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2F5FE63B"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0D102ABF"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6B59BD" w:rsidRPr="00C30D6B" w14:paraId="6DE35A59" w14:textId="77777777" w:rsidTr="003A4E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shd w:val="clear" w:color="auto" w:fill="auto"/>
          </w:tcPr>
          <w:p w14:paraId="222992CC" w14:textId="77777777" w:rsidR="006B59BD" w:rsidRPr="00C30D6B" w:rsidRDefault="006B59BD" w:rsidP="006B59BD">
            <w:pPr>
              <w:pStyle w:val="TAL"/>
              <w:rPr>
                <w:b w:val="0"/>
                <w:bCs w:val="0"/>
              </w:rPr>
            </w:pPr>
          </w:p>
        </w:tc>
        <w:tc>
          <w:tcPr>
            <w:tcW w:w="850" w:type="dxa"/>
            <w:tcBorders>
              <w:bottom w:val="single" w:sz="2" w:space="0" w:color="auto"/>
            </w:tcBorders>
            <w:shd w:val="clear" w:color="auto" w:fill="auto"/>
          </w:tcPr>
          <w:p w14:paraId="2FF15069" w14:textId="3A56CD04"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t>2.6</w:t>
            </w:r>
          </w:p>
        </w:tc>
        <w:tc>
          <w:tcPr>
            <w:tcW w:w="2494" w:type="dxa"/>
            <w:tcBorders>
              <w:bottom w:val="single" w:sz="2" w:space="0" w:color="auto"/>
            </w:tcBorders>
            <w:shd w:val="clear" w:color="auto" w:fill="auto"/>
          </w:tcPr>
          <w:p w14:paraId="57A69DBE" w14:textId="7B62D4D7" w:rsidR="006B59BD" w:rsidRPr="00C30D6B" w:rsidRDefault="006B59BD" w:rsidP="006B59BD">
            <w:pPr>
              <w:pStyle w:val="TAL"/>
              <w:cnfStyle w:val="000000100000" w:firstRow="0" w:lastRow="0" w:firstColumn="0" w:lastColumn="0" w:oddVBand="0" w:evenVBand="0" w:oddHBand="1"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shd w:val="clear" w:color="auto" w:fill="auto"/>
          </w:tcPr>
          <w:p w14:paraId="2DFE5472" w14:textId="198C2D5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10FA6BC3"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7204E337" w14:textId="31B38E50"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408DAAD8" w14:textId="50675FA3"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15DFEFAC" w14:textId="28CCE27B"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AFA4CBC"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7F5EAB6C" w14:textId="77777777" w:rsidR="006B59BD" w:rsidRPr="00C30D6B" w:rsidRDefault="006B59BD" w:rsidP="006B59BD">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4570C652"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6E22FBB" w14:textId="77777777" w:rsidR="000236E6" w:rsidRPr="00C30D6B" w:rsidDel="005A5F64" w:rsidRDefault="000236E6" w:rsidP="001A75DA">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E4E0F9F"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3BA15CF" w14:textId="77777777" w:rsidR="000236E6" w:rsidRPr="006A3522" w:rsidRDefault="000236E6" w:rsidP="001A75DA">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lang w:val="en-GB"/>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24E3983E"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544788"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E49116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42DBD4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9C3990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FD34130"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678DADA"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0F7247ED"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12750B90" w14:textId="4BA9C453" w:rsidR="000236E6" w:rsidRPr="00C30D6B" w:rsidRDefault="000236E6" w:rsidP="001A75DA">
            <w:pPr>
              <w:pStyle w:val="TAL"/>
              <w:rPr>
                <w:b w:val="0"/>
                <w:bCs w:val="0"/>
              </w:rPr>
            </w:pPr>
          </w:p>
        </w:tc>
        <w:tc>
          <w:tcPr>
            <w:tcW w:w="850" w:type="dxa"/>
            <w:tcBorders>
              <w:top w:val="single" w:sz="2" w:space="0" w:color="auto"/>
            </w:tcBorders>
            <w:shd w:val="clear" w:color="auto" w:fill="auto"/>
          </w:tcPr>
          <w:p w14:paraId="2F4949A3"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299AC024" w14:textId="77777777" w:rsidR="000236E6" w:rsidRPr="00C30D6B" w:rsidRDefault="000236E6" w:rsidP="001A75DA">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30C9FB5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4FBB554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tcBorders>
            <w:shd w:val="clear" w:color="auto" w:fill="auto"/>
          </w:tcPr>
          <w:p w14:paraId="60C257A2"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1AA8C476"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8597D7"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3B1EFD0E"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2EDED5C8"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35BC2F60" w14:textId="77777777" w:rsidR="000236E6" w:rsidRPr="00C30D6B" w:rsidRDefault="000236E6" w:rsidP="001A75DA">
            <w:pPr>
              <w:pStyle w:val="TAC"/>
              <w:cnfStyle w:val="000000100000" w:firstRow="0" w:lastRow="0" w:firstColumn="0" w:lastColumn="0" w:oddVBand="0" w:evenVBand="0" w:oddHBand="1" w:evenHBand="0" w:firstRowFirstColumn="0" w:firstRowLastColumn="0" w:lastRowFirstColumn="0" w:lastRowLastColumn="0"/>
            </w:pPr>
          </w:p>
        </w:tc>
      </w:tr>
      <w:tr w:rsidR="000236E6" w:rsidRPr="00C30D6B" w14:paraId="7AB2F05F" w14:textId="77777777" w:rsidTr="000258A6">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0AD2B5BB" w14:textId="4ADD712E" w:rsidR="000236E6" w:rsidRPr="00C30D6B" w:rsidRDefault="000236E6" w:rsidP="001A75DA">
            <w:pPr>
              <w:pStyle w:val="TAL"/>
              <w:rPr>
                <w:b w:val="0"/>
                <w:bCs w:val="0"/>
              </w:rPr>
            </w:pPr>
          </w:p>
        </w:tc>
        <w:tc>
          <w:tcPr>
            <w:tcW w:w="850" w:type="dxa"/>
            <w:tcBorders>
              <w:bottom w:val="single" w:sz="4" w:space="0" w:color="auto"/>
            </w:tcBorders>
            <w:shd w:val="clear" w:color="auto" w:fill="auto"/>
          </w:tcPr>
          <w:p w14:paraId="5092802E"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1F4C35DC" w14:textId="77777777" w:rsidR="000236E6" w:rsidRPr="00C30D6B" w:rsidRDefault="000236E6" w:rsidP="001A75D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49BB07E5"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72AC74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F2B44D6"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9FC8402"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761186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2F1A219"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AE476E4"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B1F28D" w14:textId="77777777" w:rsidR="000236E6" w:rsidRPr="00C30D6B" w:rsidRDefault="000236E6" w:rsidP="001A75DA">
            <w:pPr>
              <w:pStyle w:val="TAC"/>
              <w:cnfStyle w:val="000000000000" w:firstRow="0" w:lastRow="0" w:firstColumn="0" w:lastColumn="0" w:oddVBand="0" w:evenVBand="0" w:oddHBand="0" w:evenHBand="0" w:firstRowFirstColumn="0" w:firstRowLastColumn="0" w:lastRowFirstColumn="0" w:lastRowLastColumn="0"/>
            </w:pPr>
          </w:p>
        </w:tc>
      </w:tr>
      <w:tr w:rsidR="000258A6" w:rsidRPr="00C30D6B" w14:paraId="3E7E7582" w14:textId="77777777" w:rsidTr="000258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themeFill="background2"/>
            <w:vAlign w:val="center"/>
          </w:tcPr>
          <w:p w14:paraId="7BA39EBB" w14:textId="338A0E3D" w:rsidR="000258A6" w:rsidRPr="000258A6" w:rsidRDefault="000258A6" w:rsidP="000258A6">
            <w:pPr>
              <w:pStyle w:val="TAL"/>
            </w:pPr>
            <w:r w:rsidRPr="000258A6">
              <w:t>27.22.</w:t>
            </w:r>
            <w:r>
              <w:t>15</w:t>
            </w:r>
          </w:p>
        </w:tc>
        <w:tc>
          <w:tcPr>
            <w:tcW w:w="850" w:type="dxa"/>
            <w:tcBorders>
              <w:left w:val="nil"/>
              <w:bottom w:val="single" w:sz="4" w:space="0" w:color="auto"/>
              <w:right w:val="nil"/>
            </w:tcBorders>
            <w:shd w:val="clear" w:color="auto" w:fill="E7E6E6" w:themeFill="background2"/>
            <w:vAlign w:val="center"/>
          </w:tcPr>
          <w:p w14:paraId="4F0D5342" w14:textId="55FF4CD2"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7E6E6" w:themeFill="background2"/>
            <w:vAlign w:val="center"/>
          </w:tcPr>
          <w:p w14:paraId="4D3FF766" w14:textId="3E32EC7B" w:rsidR="000258A6" w:rsidRPr="000258A6" w:rsidRDefault="000258A6" w:rsidP="000258A6">
            <w:pPr>
              <w:pStyle w:val="TAL"/>
              <w:cnfStyle w:val="000000100000" w:firstRow="0" w:lastRow="0" w:firstColumn="0" w:lastColumn="0" w:oddVBand="0" w:evenVBand="0" w:oddHBand="1" w:evenHBand="0" w:firstRowFirstColumn="0" w:firstRowLastColumn="0" w:lastRowFirstColumn="0" w:lastRowLastColumn="0"/>
              <w:rPr>
                <w:b/>
                <w:bCs/>
              </w:rPr>
            </w:pPr>
            <w:bookmarkStart w:id="1" w:name="OLE_LINK13"/>
            <w:r w:rsidRPr="000258A6">
              <w:rPr>
                <w:rFonts w:hint="eastAsia"/>
                <w:b/>
                <w:bCs/>
              </w:rPr>
              <w:t>Geographical location discovery</w:t>
            </w:r>
            <w:bookmarkEnd w:id="1"/>
          </w:p>
        </w:tc>
        <w:tc>
          <w:tcPr>
            <w:tcW w:w="673" w:type="dxa"/>
            <w:tcBorders>
              <w:left w:val="nil"/>
              <w:bottom w:val="single" w:sz="4" w:space="0" w:color="auto"/>
              <w:right w:val="nil"/>
            </w:tcBorders>
            <w:shd w:val="clear" w:color="auto" w:fill="E7E6E6" w:themeFill="background2"/>
          </w:tcPr>
          <w:p w14:paraId="2A02D787"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left w:val="nil"/>
              <w:right w:val="nil"/>
            </w:tcBorders>
            <w:shd w:val="clear" w:color="auto" w:fill="E7E6E6" w:themeFill="background2"/>
          </w:tcPr>
          <w:p w14:paraId="4A1316D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bottom w:val="single" w:sz="4" w:space="0" w:color="auto"/>
              <w:right w:val="nil"/>
            </w:tcBorders>
            <w:shd w:val="clear" w:color="auto" w:fill="E7E6E6" w:themeFill="background2"/>
          </w:tcPr>
          <w:p w14:paraId="5960ADF8"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left w:val="nil"/>
              <w:right w:val="nil"/>
            </w:tcBorders>
            <w:shd w:val="clear" w:color="auto" w:fill="E7E6E6" w:themeFill="background2"/>
          </w:tcPr>
          <w:p w14:paraId="6CFED7D6"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left w:val="nil"/>
              <w:bottom w:val="single" w:sz="4" w:space="0" w:color="auto"/>
              <w:right w:val="nil"/>
            </w:tcBorders>
            <w:shd w:val="clear" w:color="auto" w:fill="E7E6E6" w:themeFill="background2"/>
          </w:tcPr>
          <w:p w14:paraId="07AB174B"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left w:val="nil"/>
              <w:right w:val="nil"/>
            </w:tcBorders>
            <w:shd w:val="clear" w:color="auto" w:fill="E7E6E6" w:themeFill="background2"/>
          </w:tcPr>
          <w:p w14:paraId="49A9571C"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left w:val="nil"/>
              <w:bottom w:val="single" w:sz="4" w:space="0" w:color="auto"/>
            </w:tcBorders>
            <w:shd w:val="clear" w:color="auto" w:fill="E7E6E6" w:themeFill="background2"/>
          </w:tcPr>
          <w:p w14:paraId="007FB63A" w14:textId="77777777" w:rsidR="000258A6" w:rsidRPr="00C30D6B" w:rsidRDefault="000258A6" w:rsidP="000258A6">
            <w:pPr>
              <w:pStyle w:val="TAC"/>
              <w:cnfStyle w:val="000000100000" w:firstRow="0" w:lastRow="0" w:firstColumn="0" w:lastColumn="0" w:oddVBand="0" w:evenVBand="0" w:oddHBand="1" w:evenHBand="0" w:firstRowFirstColumn="0" w:firstRowLastColumn="0" w:lastRowFirstColumn="0" w:lastRowLastColumn="0"/>
            </w:pPr>
          </w:p>
        </w:tc>
      </w:tr>
      <w:tr w:rsidR="006B59BD" w:rsidRPr="00C30D6B" w14:paraId="3079BF90" w14:textId="77777777" w:rsidTr="00C67846">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19BDDBEF" w14:textId="77777777" w:rsidR="006B59BD" w:rsidRPr="00C30D6B" w:rsidRDefault="006B59BD" w:rsidP="006B59BD">
            <w:pPr>
              <w:pStyle w:val="TAL"/>
              <w:rPr>
                <w:b w:val="0"/>
                <w:bCs w:val="0"/>
              </w:rPr>
            </w:pPr>
          </w:p>
        </w:tc>
        <w:tc>
          <w:tcPr>
            <w:tcW w:w="850" w:type="dxa"/>
            <w:shd w:val="clear" w:color="auto" w:fill="auto"/>
          </w:tcPr>
          <w:p w14:paraId="23AB2942" w14:textId="477238F7"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t>1.1</w:t>
            </w:r>
          </w:p>
        </w:tc>
        <w:tc>
          <w:tcPr>
            <w:tcW w:w="2494" w:type="dxa"/>
            <w:shd w:val="clear" w:color="auto" w:fill="auto"/>
          </w:tcPr>
          <w:p w14:paraId="785A7CC0" w14:textId="19025D78" w:rsidR="006B59BD" w:rsidRPr="00C30D6B" w:rsidRDefault="006B59BD" w:rsidP="006B59BD">
            <w:pPr>
              <w:pStyle w:val="TAL"/>
              <w:cnfStyle w:val="000000000000" w:firstRow="0" w:lastRow="0" w:firstColumn="0" w:lastColumn="0" w:oddVBand="0" w:evenVBand="0" w:oddHBand="0" w:evenHBand="0" w:firstRowFirstColumn="0" w:firstRowLastColumn="0" w:lastRowFirstColumn="0" w:lastRowLastColumn="0"/>
            </w:pPr>
            <w:r w:rsidRPr="00A04934">
              <w:rPr>
                <w:rFonts w:hint="eastAsia"/>
              </w:rPr>
              <w:t>Geographical location discovery, Preferred GAD shapes is Ellipsoid point with altitude, NG-RAN</w:t>
            </w:r>
          </w:p>
        </w:tc>
        <w:tc>
          <w:tcPr>
            <w:tcW w:w="673" w:type="dxa"/>
            <w:shd w:val="clear" w:color="auto" w:fill="auto"/>
          </w:tcPr>
          <w:p w14:paraId="4270BF4C" w14:textId="4AA43A54"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7A678FA9"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FF4A6A" w14:textId="58D5B913"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C</w:t>
            </w:r>
            <w:r>
              <w:t>237</w:t>
            </w:r>
          </w:p>
        </w:tc>
        <w:tc>
          <w:tcPr>
            <w:tcW w:w="1020" w:type="dxa"/>
            <w:shd w:val="clear" w:color="auto" w:fill="auto"/>
          </w:tcPr>
          <w:p w14:paraId="5804CF28" w14:textId="4229861F" w:rsidR="006B59BD" w:rsidRPr="00452F4E" w:rsidRDefault="006B59BD" w:rsidP="006B59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69D6C6CE" w14:textId="4E0B28FB"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6F95C83E" w14:textId="36C2A6C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r w:rsidRPr="00452F4E">
              <w:t>NG-SS only</w:t>
            </w:r>
          </w:p>
        </w:tc>
        <w:tc>
          <w:tcPr>
            <w:tcW w:w="737" w:type="dxa"/>
            <w:shd w:val="clear" w:color="auto" w:fill="auto"/>
          </w:tcPr>
          <w:p w14:paraId="602FD294"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AE72E0" w14:textId="77777777" w:rsidR="006B59BD" w:rsidRPr="00C30D6B" w:rsidRDefault="006B59BD" w:rsidP="006B59BD">
            <w:pPr>
              <w:pStyle w:val="TAC"/>
              <w:cnfStyle w:val="000000000000" w:firstRow="0" w:lastRow="0" w:firstColumn="0" w:lastColumn="0" w:oddVBand="0" w:evenVBand="0" w:oddHBand="0" w:evenHBand="0" w:firstRowFirstColumn="0" w:firstRowLastColumn="0" w:lastRowFirstColumn="0" w:lastRowLastColumn="0"/>
            </w:pPr>
          </w:p>
        </w:tc>
      </w:tr>
      <w:tr w:rsidR="000236E6" w:rsidRPr="00C30D6B" w14:paraId="7CD66366" w14:textId="77777777" w:rsidTr="001A75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DBC74F5" w14:textId="77777777" w:rsidR="000236E6" w:rsidRPr="00A44F04" w:rsidRDefault="000236E6" w:rsidP="001A75DA">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01DFAC01" w14:textId="77777777" w:rsidR="000236E6" w:rsidRPr="007F5E08" w:rsidRDefault="000236E6" w:rsidP="001A75DA">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7B0335F" w14:textId="77777777" w:rsidR="000236E6" w:rsidRPr="00C30D6B" w:rsidRDefault="000236E6" w:rsidP="000236E6"/>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lastRenderedPageBreak/>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lastRenderedPageBreak/>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lastRenderedPageBreak/>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DA5672" w:rsidRDefault="00410626" w:rsidP="00410626">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r w:rsidR="00E010EA" w:rsidRPr="0041528A" w14:paraId="7DB64DE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D0120F" w14:textId="60E1DF9A" w:rsidR="00E010EA" w:rsidRPr="00DA5672" w:rsidRDefault="00E010EA" w:rsidP="00E010E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50519B1F" w14:textId="6B735CBD" w:rsidR="00E010EA" w:rsidRPr="008925C8" w:rsidRDefault="00E010EA" w:rsidP="00E010E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B8CDA6" w14:textId="211EF59D" w:rsidR="00E010EA" w:rsidRDefault="00E010EA" w:rsidP="00E010EA">
            <w:pPr>
              <w:pStyle w:val="TAL"/>
              <w:keepNext w:val="0"/>
              <w:rPr>
                <w:lang w:eastAsia="zh-CN"/>
              </w:rPr>
            </w:pPr>
            <w:r>
              <w:t xml:space="preserve">-- </w:t>
            </w:r>
            <w:r w:rsidRPr="008B62BC">
              <w:t>pc_nonTerrestrialNetwork_r17</w:t>
            </w:r>
          </w:p>
        </w:tc>
      </w:tr>
      <w:tr w:rsidR="00452F4E" w:rsidRPr="0041528A" w14:paraId="48B158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CF26BF" w14:textId="489EAC74" w:rsidR="00452F4E" w:rsidRPr="00DA5672" w:rsidRDefault="00452F4E" w:rsidP="00452F4E">
            <w:pPr>
              <w:pStyle w:val="TAL"/>
              <w:keepNext w:val="0"/>
            </w:pPr>
            <w:bookmarkStart w:id="2" w:name="OLE_LINK26"/>
            <w:r w:rsidRPr="00DA5672">
              <w:rPr>
                <w:lang w:eastAsia="zh-CN"/>
              </w:rPr>
              <w:t>C</w:t>
            </w:r>
            <w:bookmarkEnd w:id="2"/>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B0E60C7" w14:textId="48C71B9B" w:rsidR="00452F4E" w:rsidRPr="008925C8" w:rsidRDefault="00452F4E" w:rsidP="00452F4E">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1A381A5" w14:textId="197AD92F" w:rsidR="00452F4E" w:rsidRDefault="00452F4E" w:rsidP="00452F4E">
            <w:pPr>
              <w:pStyle w:val="TAL"/>
              <w:keepNext w:val="0"/>
            </w:pPr>
            <w:r>
              <w:rPr>
                <w:lang w:eastAsia="zh-CN"/>
              </w:rPr>
              <w:t>-- O_Geo_Location_Discovery AND pc_NG_RAN</w:t>
            </w:r>
          </w:p>
        </w:tc>
      </w:tr>
      <w:tr w:rsidR="00DA5672" w:rsidRPr="0041528A" w14:paraId="5B58434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DB270DA" w14:textId="7A784C5D" w:rsidR="00DA5672" w:rsidRPr="00DA5672" w:rsidRDefault="00DA5672" w:rsidP="00DA5672">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1A03F14" w14:textId="7454D14A" w:rsidR="00DA5672" w:rsidRDefault="00DA5672" w:rsidP="00DA5672">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7BA09A9C" w14:textId="74EDEEE1" w:rsidR="00DA5672" w:rsidRDefault="00DA5672" w:rsidP="00DA5672">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D14AAE" w:rsidRPr="0041528A" w14:paraId="2974F1C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1D3866" w14:textId="05FFE1A4" w:rsidR="00D14AAE" w:rsidRDefault="00D14AAE" w:rsidP="00D14AAE">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320976B3" w14:textId="447FFDC3" w:rsidR="00D14AAE" w:rsidRDefault="00D14AAE" w:rsidP="00D14AAE">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01B7C1B" w14:textId="7D36E99E" w:rsidR="00D14AAE" w:rsidRDefault="00D14AAE" w:rsidP="00D14AAE">
            <w:pPr>
              <w:pStyle w:val="TAL"/>
              <w:keepNext w:val="0"/>
              <w:rPr>
                <w:lang w:eastAsia="zh-CN"/>
              </w:rPr>
            </w:pPr>
            <w:r>
              <w:t xml:space="preserve">-- </w:t>
            </w:r>
            <w:r>
              <w:rPr>
                <w:lang w:eastAsia="zh-CN"/>
              </w:rPr>
              <w:t xml:space="preserve">pc_NG_RAN AND </w:t>
            </w:r>
            <w:r w:rsidRPr="0056122D">
              <w:rPr>
                <w:lang w:eastAsia="zh-CN"/>
              </w:rPr>
              <w:t>pc_SORCMCI</w:t>
            </w:r>
          </w:p>
        </w:tc>
      </w:tr>
      <w:tr w:rsidR="00B3306F" w:rsidRPr="0041528A" w14:paraId="2580081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7E1887" w14:textId="41DFFED6" w:rsidR="00B3306F" w:rsidRDefault="00B3306F" w:rsidP="00B3306F">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23800109" w14:textId="5010F0B6" w:rsidR="00B3306F" w:rsidRDefault="00B3306F" w:rsidP="00B3306F">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0B471D7" w14:textId="6D39E884" w:rsidR="00B3306F" w:rsidRDefault="00B3306F" w:rsidP="00B3306F">
            <w:pPr>
              <w:pStyle w:val="TAL"/>
              <w:keepNext w:val="0"/>
            </w:pPr>
            <w:r>
              <w:rPr>
                <w:lang w:eastAsia="zh-CN"/>
              </w:rPr>
              <w:t>-- pc_NG_RAN AND O_Slice_Status_change_Event</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628D" w14:textId="77777777" w:rsidR="009A6177" w:rsidRDefault="009A6177">
      <w:r>
        <w:separator/>
      </w:r>
    </w:p>
  </w:endnote>
  <w:endnote w:type="continuationSeparator" w:id="0">
    <w:p w14:paraId="031E6E46" w14:textId="77777777" w:rsidR="009A6177" w:rsidRDefault="009A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38BAF" w14:textId="77777777" w:rsidR="00696F51" w:rsidRDefault="00696F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83D4B53" w:rsidR="00597B11" w:rsidRDefault="00696F5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F382" w14:textId="77777777" w:rsidR="00696F51" w:rsidRDefault="00696F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E7C97" w14:textId="77777777" w:rsidR="009A6177" w:rsidRDefault="009A6177">
      <w:r>
        <w:separator/>
      </w:r>
    </w:p>
  </w:footnote>
  <w:footnote w:type="continuationSeparator" w:id="0">
    <w:p w14:paraId="223FC8D9" w14:textId="77777777" w:rsidR="009A6177" w:rsidRDefault="009A6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B356" w14:textId="77777777" w:rsidR="00696F51" w:rsidRDefault="00696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9B9F547" w:rsidR="00597B11" w:rsidRDefault="00696F51">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779DA62" w:rsidR="00597B11" w:rsidRDefault="00696F5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878D" w14:textId="77777777" w:rsidR="00696F51" w:rsidRDefault="00696F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076AE"/>
    <w:rsid w:val="000236E6"/>
    <w:rsid w:val="000258A6"/>
    <w:rsid w:val="00031014"/>
    <w:rsid w:val="00033397"/>
    <w:rsid w:val="00035B4F"/>
    <w:rsid w:val="00040095"/>
    <w:rsid w:val="00041A30"/>
    <w:rsid w:val="00051834"/>
    <w:rsid w:val="00054A22"/>
    <w:rsid w:val="00062023"/>
    <w:rsid w:val="0006449B"/>
    <w:rsid w:val="000655A6"/>
    <w:rsid w:val="00070FD5"/>
    <w:rsid w:val="00076360"/>
    <w:rsid w:val="00080512"/>
    <w:rsid w:val="00083588"/>
    <w:rsid w:val="00083D86"/>
    <w:rsid w:val="00092350"/>
    <w:rsid w:val="000930B5"/>
    <w:rsid w:val="000949CB"/>
    <w:rsid w:val="00097251"/>
    <w:rsid w:val="000A0D1F"/>
    <w:rsid w:val="000A458B"/>
    <w:rsid w:val="000C3D71"/>
    <w:rsid w:val="000C47C3"/>
    <w:rsid w:val="000D58AB"/>
    <w:rsid w:val="000F06BA"/>
    <w:rsid w:val="00133525"/>
    <w:rsid w:val="00134D55"/>
    <w:rsid w:val="001605B9"/>
    <w:rsid w:val="00166206"/>
    <w:rsid w:val="00195D76"/>
    <w:rsid w:val="001A4C42"/>
    <w:rsid w:val="001A7420"/>
    <w:rsid w:val="001B6637"/>
    <w:rsid w:val="001C21C3"/>
    <w:rsid w:val="001C7331"/>
    <w:rsid w:val="001D02C2"/>
    <w:rsid w:val="001D7F27"/>
    <w:rsid w:val="001E007B"/>
    <w:rsid w:val="001F0C1D"/>
    <w:rsid w:val="001F1132"/>
    <w:rsid w:val="001F168B"/>
    <w:rsid w:val="001F574A"/>
    <w:rsid w:val="001F5FEF"/>
    <w:rsid w:val="00200BBF"/>
    <w:rsid w:val="00213684"/>
    <w:rsid w:val="00213EA6"/>
    <w:rsid w:val="0021575D"/>
    <w:rsid w:val="002347A2"/>
    <w:rsid w:val="002529DE"/>
    <w:rsid w:val="002675F0"/>
    <w:rsid w:val="002727DD"/>
    <w:rsid w:val="00277B2E"/>
    <w:rsid w:val="00297B03"/>
    <w:rsid w:val="002B11B9"/>
    <w:rsid w:val="002B6339"/>
    <w:rsid w:val="002D14F7"/>
    <w:rsid w:val="002D2B89"/>
    <w:rsid w:val="002E00EE"/>
    <w:rsid w:val="002E1C50"/>
    <w:rsid w:val="0030384C"/>
    <w:rsid w:val="003172DC"/>
    <w:rsid w:val="00351153"/>
    <w:rsid w:val="0035462D"/>
    <w:rsid w:val="00362B2C"/>
    <w:rsid w:val="00373F92"/>
    <w:rsid w:val="003765B8"/>
    <w:rsid w:val="00384CC6"/>
    <w:rsid w:val="00390CEC"/>
    <w:rsid w:val="00391D40"/>
    <w:rsid w:val="003B09F4"/>
    <w:rsid w:val="003C3971"/>
    <w:rsid w:val="003D7E7B"/>
    <w:rsid w:val="003F7214"/>
    <w:rsid w:val="00403B08"/>
    <w:rsid w:val="00407696"/>
    <w:rsid w:val="00410626"/>
    <w:rsid w:val="0041503E"/>
    <w:rsid w:val="0041528A"/>
    <w:rsid w:val="004217E9"/>
    <w:rsid w:val="00423334"/>
    <w:rsid w:val="004311AC"/>
    <w:rsid w:val="00431A7B"/>
    <w:rsid w:val="004345EC"/>
    <w:rsid w:val="00437231"/>
    <w:rsid w:val="00452F4E"/>
    <w:rsid w:val="00465515"/>
    <w:rsid w:val="0048034F"/>
    <w:rsid w:val="00496700"/>
    <w:rsid w:val="004B4E23"/>
    <w:rsid w:val="004D2853"/>
    <w:rsid w:val="004D31F5"/>
    <w:rsid w:val="004D3578"/>
    <w:rsid w:val="004D7F90"/>
    <w:rsid w:val="004E06F2"/>
    <w:rsid w:val="004E213A"/>
    <w:rsid w:val="004E6566"/>
    <w:rsid w:val="004F0988"/>
    <w:rsid w:val="004F3340"/>
    <w:rsid w:val="00506B0D"/>
    <w:rsid w:val="005072B9"/>
    <w:rsid w:val="005200D3"/>
    <w:rsid w:val="00520F87"/>
    <w:rsid w:val="00522560"/>
    <w:rsid w:val="005307A3"/>
    <w:rsid w:val="00530E23"/>
    <w:rsid w:val="0053388B"/>
    <w:rsid w:val="00535773"/>
    <w:rsid w:val="00543E6C"/>
    <w:rsid w:val="00561326"/>
    <w:rsid w:val="00565087"/>
    <w:rsid w:val="005812AE"/>
    <w:rsid w:val="00583F30"/>
    <w:rsid w:val="005859F8"/>
    <w:rsid w:val="00587581"/>
    <w:rsid w:val="00597B11"/>
    <w:rsid w:val="005B04A1"/>
    <w:rsid w:val="005B3C1D"/>
    <w:rsid w:val="005B7335"/>
    <w:rsid w:val="005C2A0F"/>
    <w:rsid w:val="005C2FBF"/>
    <w:rsid w:val="005D2E01"/>
    <w:rsid w:val="005D7526"/>
    <w:rsid w:val="005E40A6"/>
    <w:rsid w:val="005E4BB2"/>
    <w:rsid w:val="00602AEA"/>
    <w:rsid w:val="00604AE5"/>
    <w:rsid w:val="00614FDF"/>
    <w:rsid w:val="00620A1E"/>
    <w:rsid w:val="00621500"/>
    <w:rsid w:val="00626E69"/>
    <w:rsid w:val="00627C5F"/>
    <w:rsid w:val="00634933"/>
    <w:rsid w:val="0063543D"/>
    <w:rsid w:val="00635D50"/>
    <w:rsid w:val="00635DF4"/>
    <w:rsid w:val="00643BDF"/>
    <w:rsid w:val="00647114"/>
    <w:rsid w:val="00647117"/>
    <w:rsid w:val="006546F5"/>
    <w:rsid w:val="00662483"/>
    <w:rsid w:val="0067006D"/>
    <w:rsid w:val="00672E5C"/>
    <w:rsid w:val="00696F51"/>
    <w:rsid w:val="006A323F"/>
    <w:rsid w:val="006B30D0"/>
    <w:rsid w:val="006B59BD"/>
    <w:rsid w:val="006B6724"/>
    <w:rsid w:val="006C247F"/>
    <w:rsid w:val="006C3D95"/>
    <w:rsid w:val="006C6407"/>
    <w:rsid w:val="006D396D"/>
    <w:rsid w:val="006D711E"/>
    <w:rsid w:val="006E30EE"/>
    <w:rsid w:val="006E5C86"/>
    <w:rsid w:val="006E6E15"/>
    <w:rsid w:val="006E7766"/>
    <w:rsid w:val="006F70E9"/>
    <w:rsid w:val="00701116"/>
    <w:rsid w:val="0070727D"/>
    <w:rsid w:val="00710B26"/>
    <w:rsid w:val="00713C44"/>
    <w:rsid w:val="0071712A"/>
    <w:rsid w:val="00734A5B"/>
    <w:rsid w:val="0074026F"/>
    <w:rsid w:val="007429F6"/>
    <w:rsid w:val="00744E76"/>
    <w:rsid w:val="00760089"/>
    <w:rsid w:val="0076548D"/>
    <w:rsid w:val="00774DA4"/>
    <w:rsid w:val="007758C3"/>
    <w:rsid w:val="00781F0F"/>
    <w:rsid w:val="007862EC"/>
    <w:rsid w:val="007916EC"/>
    <w:rsid w:val="007944FC"/>
    <w:rsid w:val="007A4852"/>
    <w:rsid w:val="007B600E"/>
    <w:rsid w:val="007B74F7"/>
    <w:rsid w:val="007F0F4A"/>
    <w:rsid w:val="008028A4"/>
    <w:rsid w:val="008263DF"/>
    <w:rsid w:val="00830747"/>
    <w:rsid w:val="00833A34"/>
    <w:rsid w:val="00841B73"/>
    <w:rsid w:val="00842B55"/>
    <w:rsid w:val="00862811"/>
    <w:rsid w:val="00864815"/>
    <w:rsid w:val="008713F7"/>
    <w:rsid w:val="008768CA"/>
    <w:rsid w:val="0088711E"/>
    <w:rsid w:val="008904FA"/>
    <w:rsid w:val="008925C8"/>
    <w:rsid w:val="008A21C8"/>
    <w:rsid w:val="008C384C"/>
    <w:rsid w:val="008C3A96"/>
    <w:rsid w:val="008E0B1E"/>
    <w:rsid w:val="0090271F"/>
    <w:rsid w:val="00902E23"/>
    <w:rsid w:val="009114D7"/>
    <w:rsid w:val="0091348E"/>
    <w:rsid w:val="009173A9"/>
    <w:rsid w:val="00917CCB"/>
    <w:rsid w:val="0092045E"/>
    <w:rsid w:val="00921E4F"/>
    <w:rsid w:val="009230FB"/>
    <w:rsid w:val="009251AC"/>
    <w:rsid w:val="00930F2E"/>
    <w:rsid w:val="0093575B"/>
    <w:rsid w:val="00940D35"/>
    <w:rsid w:val="00942EC2"/>
    <w:rsid w:val="009448FB"/>
    <w:rsid w:val="00953977"/>
    <w:rsid w:val="0096110F"/>
    <w:rsid w:val="00964F5C"/>
    <w:rsid w:val="00967DB4"/>
    <w:rsid w:val="00982ADA"/>
    <w:rsid w:val="00986FCF"/>
    <w:rsid w:val="00987E3E"/>
    <w:rsid w:val="00993668"/>
    <w:rsid w:val="009A6177"/>
    <w:rsid w:val="009B537F"/>
    <w:rsid w:val="009C21DD"/>
    <w:rsid w:val="009D7413"/>
    <w:rsid w:val="009F069A"/>
    <w:rsid w:val="009F24C7"/>
    <w:rsid w:val="009F2B62"/>
    <w:rsid w:val="009F2C04"/>
    <w:rsid w:val="009F37B7"/>
    <w:rsid w:val="00A05198"/>
    <w:rsid w:val="00A10F02"/>
    <w:rsid w:val="00A140FB"/>
    <w:rsid w:val="00A164B4"/>
    <w:rsid w:val="00A26956"/>
    <w:rsid w:val="00A27486"/>
    <w:rsid w:val="00A33235"/>
    <w:rsid w:val="00A33C60"/>
    <w:rsid w:val="00A34D1B"/>
    <w:rsid w:val="00A360CB"/>
    <w:rsid w:val="00A46BAE"/>
    <w:rsid w:val="00A52440"/>
    <w:rsid w:val="00A53724"/>
    <w:rsid w:val="00A56066"/>
    <w:rsid w:val="00A651DD"/>
    <w:rsid w:val="00A73129"/>
    <w:rsid w:val="00A773C5"/>
    <w:rsid w:val="00A82346"/>
    <w:rsid w:val="00A86604"/>
    <w:rsid w:val="00A92BA1"/>
    <w:rsid w:val="00A94B5C"/>
    <w:rsid w:val="00A94EE3"/>
    <w:rsid w:val="00A97535"/>
    <w:rsid w:val="00AC2462"/>
    <w:rsid w:val="00AC37F1"/>
    <w:rsid w:val="00AC4D4E"/>
    <w:rsid w:val="00AC5A70"/>
    <w:rsid w:val="00AC6BC6"/>
    <w:rsid w:val="00AD1D0F"/>
    <w:rsid w:val="00AD2C23"/>
    <w:rsid w:val="00AE65E2"/>
    <w:rsid w:val="00AF0C37"/>
    <w:rsid w:val="00B15449"/>
    <w:rsid w:val="00B24343"/>
    <w:rsid w:val="00B27DEC"/>
    <w:rsid w:val="00B3306F"/>
    <w:rsid w:val="00B55E08"/>
    <w:rsid w:val="00B71511"/>
    <w:rsid w:val="00B726B4"/>
    <w:rsid w:val="00B75B73"/>
    <w:rsid w:val="00B81A67"/>
    <w:rsid w:val="00B927FC"/>
    <w:rsid w:val="00B93086"/>
    <w:rsid w:val="00B976E1"/>
    <w:rsid w:val="00BA19ED"/>
    <w:rsid w:val="00BA4B8D"/>
    <w:rsid w:val="00BB1666"/>
    <w:rsid w:val="00BB4C6C"/>
    <w:rsid w:val="00BB604C"/>
    <w:rsid w:val="00BC0F7D"/>
    <w:rsid w:val="00BD5DFF"/>
    <w:rsid w:val="00BD7D31"/>
    <w:rsid w:val="00BE3255"/>
    <w:rsid w:val="00BF128E"/>
    <w:rsid w:val="00BF46E1"/>
    <w:rsid w:val="00C053DC"/>
    <w:rsid w:val="00C074DD"/>
    <w:rsid w:val="00C1496A"/>
    <w:rsid w:val="00C25063"/>
    <w:rsid w:val="00C33079"/>
    <w:rsid w:val="00C41016"/>
    <w:rsid w:val="00C4162A"/>
    <w:rsid w:val="00C45231"/>
    <w:rsid w:val="00C6133D"/>
    <w:rsid w:val="00C6433C"/>
    <w:rsid w:val="00C6551D"/>
    <w:rsid w:val="00C72628"/>
    <w:rsid w:val="00C72833"/>
    <w:rsid w:val="00C80F1D"/>
    <w:rsid w:val="00C820EA"/>
    <w:rsid w:val="00C93F40"/>
    <w:rsid w:val="00CA3D0C"/>
    <w:rsid w:val="00CA6728"/>
    <w:rsid w:val="00CB32C6"/>
    <w:rsid w:val="00CB6506"/>
    <w:rsid w:val="00CC07EE"/>
    <w:rsid w:val="00CD0723"/>
    <w:rsid w:val="00CD49C3"/>
    <w:rsid w:val="00CE2ABF"/>
    <w:rsid w:val="00D1205A"/>
    <w:rsid w:val="00D14AAE"/>
    <w:rsid w:val="00D22C38"/>
    <w:rsid w:val="00D31239"/>
    <w:rsid w:val="00D57972"/>
    <w:rsid w:val="00D675A9"/>
    <w:rsid w:val="00D738D6"/>
    <w:rsid w:val="00D755EB"/>
    <w:rsid w:val="00D76048"/>
    <w:rsid w:val="00D77BFB"/>
    <w:rsid w:val="00D8286F"/>
    <w:rsid w:val="00D848CC"/>
    <w:rsid w:val="00D8675A"/>
    <w:rsid w:val="00D87E00"/>
    <w:rsid w:val="00D9134D"/>
    <w:rsid w:val="00D92866"/>
    <w:rsid w:val="00DA038A"/>
    <w:rsid w:val="00DA0914"/>
    <w:rsid w:val="00DA1F84"/>
    <w:rsid w:val="00DA5672"/>
    <w:rsid w:val="00DA7A03"/>
    <w:rsid w:val="00DB1818"/>
    <w:rsid w:val="00DB2BC1"/>
    <w:rsid w:val="00DC309B"/>
    <w:rsid w:val="00DC4DA2"/>
    <w:rsid w:val="00DC6FB8"/>
    <w:rsid w:val="00DD30EB"/>
    <w:rsid w:val="00DD4C17"/>
    <w:rsid w:val="00DD6B30"/>
    <w:rsid w:val="00DD74A5"/>
    <w:rsid w:val="00DF2B1F"/>
    <w:rsid w:val="00DF62CD"/>
    <w:rsid w:val="00E010EA"/>
    <w:rsid w:val="00E13105"/>
    <w:rsid w:val="00E16509"/>
    <w:rsid w:val="00E204E9"/>
    <w:rsid w:val="00E2245F"/>
    <w:rsid w:val="00E27BE7"/>
    <w:rsid w:val="00E301C0"/>
    <w:rsid w:val="00E44582"/>
    <w:rsid w:val="00E469DD"/>
    <w:rsid w:val="00E6076A"/>
    <w:rsid w:val="00E64064"/>
    <w:rsid w:val="00E650FB"/>
    <w:rsid w:val="00E77645"/>
    <w:rsid w:val="00E822FC"/>
    <w:rsid w:val="00E851C5"/>
    <w:rsid w:val="00E85E6D"/>
    <w:rsid w:val="00E9137E"/>
    <w:rsid w:val="00E93602"/>
    <w:rsid w:val="00E97A68"/>
    <w:rsid w:val="00EA15B0"/>
    <w:rsid w:val="00EA5EA7"/>
    <w:rsid w:val="00EA6A53"/>
    <w:rsid w:val="00EA784F"/>
    <w:rsid w:val="00EB007F"/>
    <w:rsid w:val="00EB05F5"/>
    <w:rsid w:val="00EC2848"/>
    <w:rsid w:val="00EC4A25"/>
    <w:rsid w:val="00ED13F3"/>
    <w:rsid w:val="00ED2D5E"/>
    <w:rsid w:val="00ED3DBE"/>
    <w:rsid w:val="00EE38C4"/>
    <w:rsid w:val="00EE7B76"/>
    <w:rsid w:val="00EF4A02"/>
    <w:rsid w:val="00F025A2"/>
    <w:rsid w:val="00F025EC"/>
    <w:rsid w:val="00F04712"/>
    <w:rsid w:val="00F05531"/>
    <w:rsid w:val="00F059C0"/>
    <w:rsid w:val="00F07EB8"/>
    <w:rsid w:val="00F13360"/>
    <w:rsid w:val="00F13CC7"/>
    <w:rsid w:val="00F22EC7"/>
    <w:rsid w:val="00F2660C"/>
    <w:rsid w:val="00F325C8"/>
    <w:rsid w:val="00F4545B"/>
    <w:rsid w:val="00F527E9"/>
    <w:rsid w:val="00F57F44"/>
    <w:rsid w:val="00F653B8"/>
    <w:rsid w:val="00F77102"/>
    <w:rsid w:val="00F80AB5"/>
    <w:rsid w:val="00F81791"/>
    <w:rsid w:val="00F9008D"/>
    <w:rsid w:val="00F96AA1"/>
    <w:rsid w:val="00F96D7C"/>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E-mail Signature"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qFormat/>
    <w:rsid w:val="00604AE5"/>
    <w:pPr>
      <w:spacing w:after="0"/>
    </w:pPr>
  </w:style>
  <w:style w:type="character" w:customStyle="1" w:styleId="E-mailSignatureChar">
    <w:name w:val="E-mail Signature Char"/>
    <w:basedOn w:val="DefaultParagraphFont"/>
    <w:link w:val="E-mailSignature"/>
    <w:qFormat/>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83</Pages>
  <Words>18442</Words>
  <Characters>105124</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123320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71</cp:revision>
  <cp:lastPrinted>2019-02-25T14:05:00Z</cp:lastPrinted>
  <dcterms:created xsi:type="dcterms:W3CDTF">2023-09-25T09:17:00Z</dcterms:created>
  <dcterms:modified xsi:type="dcterms:W3CDTF">2025-05-28T12:39:00Z</dcterms:modified>
</cp:coreProperties>
</file>