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1F66" w14:textId="5113DC1C"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18.</w:t>
      </w:r>
      <w:r w:rsidR="00155F58">
        <w:rPr>
          <w:rFonts w:eastAsia="DengXian" w:hint="eastAsia"/>
          <w:noProof w:val="0"/>
          <w:lang w:eastAsia="zh-CN"/>
        </w:rPr>
        <w:t>2</w:t>
      </w:r>
      <w:r w:rsidR="00D11263">
        <w:rPr>
          <w:noProof w:val="0"/>
        </w:rPr>
        <w:t>.</w:t>
      </w:r>
      <w:r w:rsidR="007C7357">
        <w:rPr>
          <w:noProof w:val="0"/>
        </w:rPr>
        <w:t>1</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155F58">
        <w:rPr>
          <w:rFonts w:eastAsia="DengXian" w:hint="eastAsia"/>
          <w:noProof w:val="0"/>
          <w:sz w:val="32"/>
          <w:lang w:eastAsia="zh-CN"/>
        </w:rPr>
        <w:t>0</w:t>
      </w:r>
      <w:r w:rsidR="007C7357">
        <w:rPr>
          <w:rFonts w:eastAsia="DengXian"/>
          <w:noProof w:val="0"/>
          <w:sz w:val="32"/>
          <w:lang w:eastAsia="zh-CN"/>
        </w:rPr>
        <w:t>7</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77777777" w:rsidR="008D444E" w:rsidRPr="00B150D4" w:rsidRDefault="008D444E" w:rsidP="008D444E">
      <w:pPr>
        <w:pStyle w:val="ZT"/>
        <w:framePr w:wrap="notBeside"/>
      </w:pPr>
      <w:r w:rsidRPr="00B150D4">
        <w:t>(</w:t>
      </w:r>
      <w:r w:rsidRPr="00B150D4">
        <w:rPr>
          <w:rStyle w:val="ZGSM"/>
        </w:rPr>
        <w:t>Release</w:t>
      </w:r>
      <w:r w:rsidR="00D11263">
        <w:rPr>
          <w:rStyle w:val="ZGSM"/>
        </w:rPr>
        <w:t xml:space="preserve"> 18</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9.2pt" o:ole="">
            <v:imagedata r:id="rId9" o:title=""/>
          </v:shape>
          <o:OLEObject Type="Embed" ProgID="Word.Picture.8" ShapeID="_x0000_i1025" DrawAspect="Content" ObjectID="_1813149204" r:id="rId10"/>
        </w:object>
      </w:r>
      <w:r w:rsidR="00917CCB" w:rsidRPr="00B150D4">
        <w:rPr>
          <w:noProof w:val="0"/>
          <w:color w:val="0000FF"/>
        </w:rPr>
        <w:tab/>
      </w:r>
      <w:r w:rsidR="00000000">
        <w:rPr>
          <w:noProof w:val="0"/>
        </w:rPr>
        <w:pict w14:anchorId="0BB5E87E">
          <v:shape id="_x0000_i1026" type="#_x0000_t75" style="width:128.15pt;height:75.0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000000">
      <w:pPr>
        <w:pStyle w:val="FP"/>
        <w:framePr w:wrap="notBeside" w:hAnchor="margin" w:yAlign="center"/>
        <w:ind w:left="2835" w:right="2835"/>
        <w:jc w:val="center"/>
        <w:rPr>
          <w:rFonts w:ascii="Arial" w:hAnsi="Arial"/>
          <w:sz w:val="18"/>
        </w:rPr>
      </w:pPr>
      <w:hyperlink r:id="rId12" w:history="1">
        <w:r w:rsidR="00137994"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66C916A5"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2736B2">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2F05779C" w14:textId="60C33EE8" w:rsidR="00627822"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627822">
        <w:rPr>
          <w:noProof/>
        </w:rPr>
        <w:t>Foreword</w:t>
      </w:r>
      <w:r w:rsidR="00627822">
        <w:rPr>
          <w:noProof/>
        </w:rPr>
        <w:tab/>
      </w:r>
      <w:r w:rsidR="00627822">
        <w:rPr>
          <w:noProof/>
        </w:rPr>
        <w:fldChar w:fldCharType="begin" w:fldLock="1"/>
      </w:r>
      <w:r w:rsidR="00627822">
        <w:rPr>
          <w:noProof/>
        </w:rPr>
        <w:instrText xml:space="preserve"> PAGEREF _Toc193453638 \h </w:instrText>
      </w:r>
      <w:r w:rsidR="00627822">
        <w:rPr>
          <w:noProof/>
        </w:rPr>
      </w:r>
      <w:r w:rsidR="00627822">
        <w:rPr>
          <w:noProof/>
        </w:rPr>
        <w:fldChar w:fldCharType="separate"/>
      </w:r>
      <w:r w:rsidR="00627822">
        <w:rPr>
          <w:noProof/>
        </w:rPr>
        <w:t>4</w:t>
      </w:r>
      <w:r w:rsidR="00627822">
        <w:rPr>
          <w:noProof/>
        </w:rPr>
        <w:fldChar w:fldCharType="end"/>
      </w:r>
    </w:p>
    <w:p w14:paraId="7FCA6BEB" w14:textId="114682D6" w:rsidR="00627822" w:rsidRDefault="00627822">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_Toc193453639 \h </w:instrText>
      </w:r>
      <w:r>
        <w:rPr>
          <w:noProof/>
        </w:rPr>
      </w:r>
      <w:r>
        <w:rPr>
          <w:noProof/>
        </w:rPr>
        <w:fldChar w:fldCharType="separate"/>
      </w:r>
      <w:r>
        <w:rPr>
          <w:noProof/>
        </w:rPr>
        <w:t>4</w:t>
      </w:r>
      <w:r>
        <w:rPr>
          <w:noProof/>
        </w:rPr>
        <w:fldChar w:fldCharType="end"/>
      </w:r>
    </w:p>
    <w:p w14:paraId="139B04D2" w14:textId="4EB82BDA" w:rsidR="00627822" w:rsidRDefault="00627822">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_Toc193453640 \h </w:instrText>
      </w:r>
      <w:r>
        <w:rPr>
          <w:noProof/>
        </w:rPr>
      </w:r>
      <w:r>
        <w:rPr>
          <w:noProof/>
        </w:rPr>
        <w:fldChar w:fldCharType="separate"/>
      </w:r>
      <w:r>
        <w:rPr>
          <w:noProof/>
        </w:rPr>
        <w:t>5</w:t>
      </w:r>
      <w:r>
        <w:rPr>
          <w:noProof/>
        </w:rPr>
        <w:fldChar w:fldCharType="end"/>
      </w:r>
    </w:p>
    <w:p w14:paraId="3D1495E0" w14:textId="147943E6" w:rsidR="00627822" w:rsidRDefault="00627822">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_Toc193453641 \h </w:instrText>
      </w:r>
      <w:r>
        <w:rPr>
          <w:noProof/>
        </w:rPr>
      </w:r>
      <w:r>
        <w:rPr>
          <w:noProof/>
        </w:rPr>
        <w:fldChar w:fldCharType="separate"/>
      </w:r>
      <w:r>
        <w:rPr>
          <w:noProof/>
        </w:rPr>
        <w:t>5</w:t>
      </w:r>
      <w:r>
        <w:rPr>
          <w:noProof/>
        </w:rPr>
        <w:fldChar w:fldCharType="end"/>
      </w:r>
    </w:p>
    <w:p w14:paraId="59C684F2" w14:textId="639552E3" w:rsidR="00627822" w:rsidRDefault="00627822">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_Toc193453642 \h </w:instrText>
      </w:r>
      <w:r>
        <w:rPr>
          <w:noProof/>
        </w:rPr>
      </w:r>
      <w:r>
        <w:rPr>
          <w:noProof/>
        </w:rPr>
        <w:fldChar w:fldCharType="separate"/>
      </w:r>
      <w:r>
        <w:rPr>
          <w:noProof/>
        </w:rPr>
        <w:t>5</w:t>
      </w:r>
      <w:r>
        <w:rPr>
          <w:noProof/>
        </w:rPr>
        <w:fldChar w:fldCharType="end"/>
      </w:r>
    </w:p>
    <w:p w14:paraId="2FE71833" w14:textId="4427AFBD" w:rsidR="00627822" w:rsidRDefault="00627822">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_Toc193453643 \h </w:instrText>
      </w:r>
      <w:r>
        <w:rPr>
          <w:noProof/>
        </w:rPr>
      </w:r>
      <w:r>
        <w:rPr>
          <w:noProof/>
        </w:rPr>
        <w:fldChar w:fldCharType="separate"/>
      </w:r>
      <w:r>
        <w:rPr>
          <w:noProof/>
        </w:rPr>
        <w:t>5</w:t>
      </w:r>
      <w:r>
        <w:rPr>
          <w:noProof/>
        </w:rPr>
        <w:fldChar w:fldCharType="end"/>
      </w:r>
    </w:p>
    <w:p w14:paraId="4F981FAA" w14:textId="3317C8E6" w:rsidR="00627822" w:rsidRDefault="00627822">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_Toc193453644 \h </w:instrText>
      </w:r>
      <w:r>
        <w:rPr>
          <w:noProof/>
        </w:rPr>
      </w:r>
      <w:r>
        <w:rPr>
          <w:noProof/>
        </w:rPr>
        <w:fldChar w:fldCharType="separate"/>
      </w:r>
      <w:r>
        <w:rPr>
          <w:noProof/>
        </w:rPr>
        <w:t>6</w:t>
      </w:r>
      <w:r>
        <w:rPr>
          <w:noProof/>
        </w:rPr>
        <w:fldChar w:fldCharType="end"/>
      </w:r>
    </w:p>
    <w:p w14:paraId="1A038D02" w14:textId="10D7F77D" w:rsidR="00627822" w:rsidRDefault="00627822">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_Toc193453645 \h </w:instrText>
      </w:r>
      <w:r>
        <w:rPr>
          <w:noProof/>
        </w:rPr>
      </w:r>
      <w:r>
        <w:rPr>
          <w:noProof/>
        </w:rPr>
        <w:fldChar w:fldCharType="separate"/>
      </w:r>
      <w:r>
        <w:rPr>
          <w:noProof/>
        </w:rPr>
        <w:t>6</w:t>
      </w:r>
      <w:r>
        <w:rPr>
          <w:noProof/>
        </w:rPr>
        <w:fldChar w:fldCharType="end"/>
      </w:r>
    </w:p>
    <w:p w14:paraId="15454DCF" w14:textId="129DE0A2" w:rsidR="00627822" w:rsidRDefault="00627822">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_Toc193453646 \h </w:instrText>
      </w:r>
      <w:r>
        <w:rPr>
          <w:noProof/>
        </w:rPr>
      </w:r>
      <w:r>
        <w:rPr>
          <w:noProof/>
        </w:rPr>
        <w:fldChar w:fldCharType="separate"/>
      </w:r>
      <w:r>
        <w:rPr>
          <w:noProof/>
        </w:rPr>
        <w:t>6</w:t>
      </w:r>
      <w:r>
        <w:rPr>
          <w:noProof/>
        </w:rPr>
        <w:fldChar w:fldCharType="end"/>
      </w:r>
    </w:p>
    <w:p w14:paraId="1EC6CE00" w14:textId="7F990F5E" w:rsidR="00627822" w:rsidRDefault="00627822">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_Toc193453647 \h </w:instrText>
      </w:r>
      <w:r>
        <w:rPr>
          <w:noProof/>
        </w:rPr>
      </w:r>
      <w:r>
        <w:rPr>
          <w:noProof/>
        </w:rPr>
        <w:fldChar w:fldCharType="separate"/>
      </w:r>
      <w:r>
        <w:rPr>
          <w:noProof/>
        </w:rPr>
        <w:t>6</w:t>
      </w:r>
      <w:r>
        <w:rPr>
          <w:noProof/>
        </w:rPr>
        <w:fldChar w:fldCharType="end"/>
      </w:r>
    </w:p>
    <w:p w14:paraId="4BD99AA2" w14:textId="2131FDE2" w:rsidR="00627822" w:rsidRDefault="00627822">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_Toc193453648 \h </w:instrText>
      </w:r>
      <w:r>
        <w:rPr>
          <w:noProof/>
        </w:rPr>
      </w:r>
      <w:r>
        <w:rPr>
          <w:noProof/>
        </w:rPr>
        <w:fldChar w:fldCharType="separate"/>
      </w:r>
      <w:r>
        <w:rPr>
          <w:noProof/>
        </w:rPr>
        <w:t>7</w:t>
      </w:r>
      <w:r>
        <w:rPr>
          <w:noProof/>
        </w:rPr>
        <w:fldChar w:fldCharType="end"/>
      </w:r>
    </w:p>
    <w:p w14:paraId="760E2160" w14:textId="0719D021" w:rsidR="00627822" w:rsidRDefault="00627822">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_Toc193453649 \h </w:instrText>
      </w:r>
      <w:r>
        <w:rPr>
          <w:noProof/>
        </w:rPr>
      </w:r>
      <w:r>
        <w:rPr>
          <w:noProof/>
        </w:rPr>
        <w:fldChar w:fldCharType="separate"/>
      </w:r>
      <w:r>
        <w:rPr>
          <w:noProof/>
        </w:rPr>
        <w:t>7</w:t>
      </w:r>
      <w:r>
        <w:rPr>
          <w:noProof/>
        </w:rPr>
        <w:fldChar w:fldCharType="end"/>
      </w:r>
    </w:p>
    <w:p w14:paraId="172348A1" w14:textId="5790EA6C" w:rsidR="00627822" w:rsidRDefault="00627822">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_Toc193453650 \h </w:instrText>
      </w:r>
      <w:r>
        <w:rPr>
          <w:noProof/>
        </w:rPr>
      </w:r>
      <w:r>
        <w:rPr>
          <w:noProof/>
        </w:rPr>
        <w:fldChar w:fldCharType="separate"/>
      </w:r>
      <w:r>
        <w:rPr>
          <w:noProof/>
        </w:rPr>
        <w:t>7</w:t>
      </w:r>
      <w:r>
        <w:rPr>
          <w:noProof/>
        </w:rPr>
        <w:fldChar w:fldCharType="end"/>
      </w:r>
    </w:p>
    <w:p w14:paraId="3FA5F991" w14:textId="35580971" w:rsidR="00627822" w:rsidRDefault="00627822">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_Toc193453651 \h </w:instrText>
      </w:r>
      <w:r>
        <w:rPr>
          <w:noProof/>
        </w:rPr>
      </w:r>
      <w:r>
        <w:rPr>
          <w:noProof/>
        </w:rPr>
        <w:fldChar w:fldCharType="separate"/>
      </w:r>
      <w:r>
        <w:rPr>
          <w:noProof/>
        </w:rPr>
        <w:t>7</w:t>
      </w:r>
      <w:r>
        <w:rPr>
          <w:noProof/>
        </w:rPr>
        <w:fldChar w:fldCharType="end"/>
      </w:r>
    </w:p>
    <w:p w14:paraId="5D64088A" w14:textId="1EE86CFF" w:rsidR="00627822" w:rsidRDefault="00627822">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_Toc193453652 \h </w:instrText>
      </w:r>
      <w:r>
        <w:rPr>
          <w:noProof/>
        </w:rPr>
      </w:r>
      <w:r>
        <w:rPr>
          <w:noProof/>
        </w:rPr>
        <w:fldChar w:fldCharType="separate"/>
      </w:r>
      <w:r>
        <w:rPr>
          <w:noProof/>
        </w:rPr>
        <w:t>7</w:t>
      </w:r>
      <w:r>
        <w:rPr>
          <w:noProof/>
        </w:rPr>
        <w:fldChar w:fldCharType="end"/>
      </w:r>
    </w:p>
    <w:p w14:paraId="61A8804E" w14:textId="34CF8A27" w:rsidR="00627822" w:rsidRDefault="00627822">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_Toc193453653 \h </w:instrText>
      </w:r>
      <w:r>
        <w:rPr>
          <w:noProof/>
        </w:rPr>
      </w:r>
      <w:r>
        <w:rPr>
          <w:noProof/>
        </w:rPr>
        <w:fldChar w:fldCharType="separate"/>
      </w:r>
      <w:r>
        <w:rPr>
          <w:noProof/>
        </w:rPr>
        <w:t>7</w:t>
      </w:r>
      <w:r>
        <w:rPr>
          <w:noProof/>
        </w:rPr>
        <w:fldChar w:fldCharType="end"/>
      </w:r>
    </w:p>
    <w:p w14:paraId="184F18F0" w14:textId="2C557ECA" w:rsidR="00627822" w:rsidRDefault="00627822">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_Toc193453654 \h </w:instrText>
      </w:r>
      <w:r>
        <w:rPr>
          <w:noProof/>
        </w:rPr>
      </w:r>
      <w:r>
        <w:rPr>
          <w:noProof/>
        </w:rPr>
        <w:fldChar w:fldCharType="separate"/>
      </w:r>
      <w:r>
        <w:rPr>
          <w:noProof/>
        </w:rPr>
        <w:t>7</w:t>
      </w:r>
      <w:r>
        <w:rPr>
          <w:noProof/>
        </w:rPr>
        <w:fldChar w:fldCharType="end"/>
      </w:r>
    </w:p>
    <w:p w14:paraId="2D7C788B" w14:textId="3AF98A49" w:rsidR="00627822" w:rsidRDefault="00627822">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_Toc193453655 \h </w:instrText>
      </w:r>
      <w:r>
        <w:rPr>
          <w:noProof/>
        </w:rPr>
      </w:r>
      <w:r>
        <w:rPr>
          <w:noProof/>
        </w:rPr>
        <w:fldChar w:fldCharType="separate"/>
      </w:r>
      <w:r>
        <w:rPr>
          <w:noProof/>
        </w:rPr>
        <w:t>8</w:t>
      </w:r>
      <w:r>
        <w:rPr>
          <w:noProof/>
        </w:rPr>
        <w:fldChar w:fldCharType="end"/>
      </w:r>
    </w:p>
    <w:p w14:paraId="1B293FAB" w14:textId="47EAB968" w:rsidR="00627822" w:rsidRDefault="00627822">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_Toc193453656 \h </w:instrText>
      </w:r>
      <w:r>
        <w:rPr>
          <w:noProof/>
        </w:rPr>
      </w:r>
      <w:r>
        <w:rPr>
          <w:noProof/>
        </w:rPr>
        <w:fldChar w:fldCharType="separate"/>
      </w:r>
      <w:r>
        <w:rPr>
          <w:noProof/>
        </w:rPr>
        <w:t>8</w:t>
      </w:r>
      <w:r>
        <w:rPr>
          <w:noProof/>
        </w:rPr>
        <w:fldChar w:fldCharType="end"/>
      </w:r>
    </w:p>
    <w:p w14:paraId="187C4E6D" w14:textId="0FABFB22" w:rsidR="00627822" w:rsidRDefault="00627822">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_Toc193453657 \h </w:instrText>
      </w:r>
      <w:r>
        <w:rPr>
          <w:noProof/>
        </w:rPr>
      </w:r>
      <w:r>
        <w:rPr>
          <w:noProof/>
        </w:rPr>
        <w:fldChar w:fldCharType="separate"/>
      </w:r>
      <w:r>
        <w:rPr>
          <w:noProof/>
        </w:rPr>
        <w:t>8</w:t>
      </w:r>
      <w:r>
        <w:rPr>
          <w:noProof/>
        </w:rPr>
        <w:fldChar w:fldCharType="end"/>
      </w:r>
    </w:p>
    <w:p w14:paraId="73D97420" w14:textId="0AB5B235" w:rsidR="00627822" w:rsidRDefault="00627822">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_Toc193453658 \h </w:instrText>
      </w:r>
      <w:r>
        <w:rPr>
          <w:noProof/>
        </w:rPr>
      </w:r>
      <w:r>
        <w:rPr>
          <w:noProof/>
        </w:rPr>
        <w:fldChar w:fldCharType="separate"/>
      </w:r>
      <w:r>
        <w:rPr>
          <w:noProof/>
        </w:rPr>
        <w:t>8</w:t>
      </w:r>
      <w:r>
        <w:rPr>
          <w:noProof/>
        </w:rPr>
        <w:fldChar w:fldCharType="end"/>
      </w:r>
    </w:p>
    <w:p w14:paraId="7848E93B" w14:textId="4426C418" w:rsidR="00627822" w:rsidRDefault="00627822">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_Toc193453659 \h </w:instrText>
      </w:r>
      <w:r>
        <w:rPr>
          <w:noProof/>
        </w:rPr>
      </w:r>
      <w:r>
        <w:rPr>
          <w:noProof/>
        </w:rPr>
        <w:fldChar w:fldCharType="separate"/>
      </w:r>
      <w:r>
        <w:rPr>
          <w:noProof/>
        </w:rPr>
        <w:t>8</w:t>
      </w:r>
      <w:r>
        <w:rPr>
          <w:noProof/>
        </w:rPr>
        <w:fldChar w:fldCharType="end"/>
      </w:r>
    </w:p>
    <w:p w14:paraId="20287525" w14:textId="0E518593" w:rsidR="00627822" w:rsidRDefault="00627822">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_Toc193453660 \h </w:instrText>
      </w:r>
      <w:r>
        <w:rPr>
          <w:noProof/>
        </w:rPr>
      </w:r>
      <w:r>
        <w:rPr>
          <w:noProof/>
        </w:rPr>
        <w:fldChar w:fldCharType="separate"/>
      </w:r>
      <w:r>
        <w:rPr>
          <w:noProof/>
        </w:rPr>
        <w:t>8</w:t>
      </w:r>
      <w:r>
        <w:rPr>
          <w:noProof/>
        </w:rPr>
        <w:fldChar w:fldCharType="end"/>
      </w:r>
    </w:p>
    <w:p w14:paraId="4B22D7E5" w14:textId="79C0C59B" w:rsidR="00627822" w:rsidRDefault="00627822">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_Toc193453661 \h </w:instrText>
      </w:r>
      <w:r>
        <w:rPr>
          <w:noProof/>
        </w:rPr>
      </w:r>
      <w:r>
        <w:rPr>
          <w:noProof/>
        </w:rPr>
        <w:fldChar w:fldCharType="separate"/>
      </w:r>
      <w:r>
        <w:rPr>
          <w:noProof/>
        </w:rPr>
        <w:t>9</w:t>
      </w:r>
      <w:r>
        <w:rPr>
          <w:noProof/>
        </w:rPr>
        <w:fldChar w:fldCharType="end"/>
      </w:r>
    </w:p>
    <w:p w14:paraId="12C142A9" w14:textId="7358810F" w:rsidR="00627822" w:rsidRDefault="00627822">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_Toc193453662 \h </w:instrText>
      </w:r>
      <w:r>
        <w:rPr>
          <w:noProof/>
        </w:rPr>
      </w:r>
      <w:r>
        <w:rPr>
          <w:noProof/>
        </w:rPr>
        <w:fldChar w:fldCharType="separate"/>
      </w:r>
      <w:r>
        <w:rPr>
          <w:noProof/>
        </w:rPr>
        <w:t>9</w:t>
      </w:r>
      <w:r>
        <w:rPr>
          <w:noProof/>
        </w:rPr>
        <w:fldChar w:fldCharType="end"/>
      </w:r>
    </w:p>
    <w:p w14:paraId="1B271866" w14:textId="2CD741D7" w:rsidR="00627822" w:rsidRDefault="00627822">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_Toc193453663 \h </w:instrText>
      </w:r>
      <w:r>
        <w:rPr>
          <w:noProof/>
        </w:rPr>
      </w:r>
      <w:r>
        <w:rPr>
          <w:noProof/>
        </w:rPr>
        <w:fldChar w:fldCharType="separate"/>
      </w:r>
      <w:r>
        <w:rPr>
          <w:noProof/>
        </w:rPr>
        <w:t>9</w:t>
      </w:r>
      <w:r>
        <w:rPr>
          <w:noProof/>
        </w:rPr>
        <w:fldChar w:fldCharType="end"/>
      </w:r>
    </w:p>
    <w:p w14:paraId="45DFD413" w14:textId="71585D67" w:rsidR="00627822" w:rsidRDefault="00627822">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_Toc193453664 \h </w:instrText>
      </w:r>
      <w:r>
        <w:rPr>
          <w:noProof/>
        </w:rPr>
      </w:r>
      <w:r>
        <w:rPr>
          <w:noProof/>
        </w:rPr>
        <w:fldChar w:fldCharType="separate"/>
      </w:r>
      <w:r>
        <w:rPr>
          <w:noProof/>
        </w:rPr>
        <w:t>9</w:t>
      </w:r>
      <w:r>
        <w:rPr>
          <w:noProof/>
        </w:rPr>
        <w:fldChar w:fldCharType="end"/>
      </w:r>
    </w:p>
    <w:p w14:paraId="36D7C0A2" w14:textId="0C508C10" w:rsidR="00627822" w:rsidRDefault="00627822">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_Toc193453665 \h </w:instrText>
      </w:r>
      <w:r>
        <w:rPr>
          <w:noProof/>
        </w:rPr>
      </w:r>
      <w:r>
        <w:rPr>
          <w:noProof/>
        </w:rPr>
        <w:fldChar w:fldCharType="separate"/>
      </w:r>
      <w:r>
        <w:rPr>
          <w:noProof/>
        </w:rPr>
        <w:t>10</w:t>
      </w:r>
      <w:r>
        <w:rPr>
          <w:noProof/>
        </w:rPr>
        <w:fldChar w:fldCharType="end"/>
      </w:r>
    </w:p>
    <w:p w14:paraId="0E05D7A1" w14:textId="48DCBF01" w:rsidR="00627822" w:rsidRDefault="00627822">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_Toc193453666 \h </w:instrText>
      </w:r>
      <w:r>
        <w:rPr>
          <w:noProof/>
        </w:rPr>
      </w:r>
      <w:r>
        <w:rPr>
          <w:noProof/>
        </w:rPr>
        <w:fldChar w:fldCharType="separate"/>
      </w:r>
      <w:r>
        <w:rPr>
          <w:noProof/>
        </w:rPr>
        <w:t>10</w:t>
      </w:r>
      <w:r>
        <w:rPr>
          <w:noProof/>
        </w:rPr>
        <w:fldChar w:fldCharType="end"/>
      </w:r>
    </w:p>
    <w:p w14:paraId="112DE7A0" w14:textId="5A725CD1" w:rsidR="00627822" w:rsidRDefault="00627822">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_Toc193453667 \h </w:instrText>
      </w:r>
      <w:r>
        <w:rPr>
          <w:noProof/>
        </w:rPr>
      </w:r>
      <w:r>
        <w:rPr>
          <w:noProof/>
        </w:rPr>
        <w:fldChar w:fldCharType="separate"/>
      </w:r>
      <w:r>
        <w:rPr>
          <w:noProof/>
        </w:rPr>
        <w:t>10</w:t>
      </w:r>
      <w:r>
        <w:rPr>
          <w:noProof/>
        </w:rPr>
        <w:fldChar w:fldCharType="end"/>
      </w:r>
    </w:p>
    <w:p w14:paraId="291B9814" w14:textId="6A5D2D69" w:rsidR="00627822" w:rsidRDefault="00627822">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_Toc193453668 \h </w:instrText>
      </w:r>
      <w:r>
        <w:rPr>
          <w:noProof/>
        </w:rPr>
      </w:r>
      <w:r>
        <w:rPr>
          <w:noProof/>
        </w:rPr>
        <w:fldChar w:fldCharType="separate"/>
      </w:r>
      <w:r>
        <w:rPr>
          <w:noProof/>
        </w:rPr>
        <w:t>10</w:t>
      </w:r>
      <w:r>
        <w:rPr>
          <w:noProof/>
        </w:rPr>
        <w:fldChar w:fldCharType="end"/>
      </w:r>
    </w:p>
    <w:p w14:paraId="22A5FE86" w14:textId="7E57A8DB" w:rsidR="00627822" w:rsidRDefault="00627822">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_Toc193453669 \h </w:instrText>
      </w:r>
      <w:r>
        <w:rPr>
          <w:noProof/>
        </w:rPr>
      </w:r>
      <w:r>
        <w:rPr>
          <w:noProof/>
        </w:rPr>
        <w:fldChar w:fldCharType="separate"/>
      </w:r>
      <w:r>
        <w:rPr>
          <w:noProof/>
        </w:rPr>
        <w:t>10</w:t>
      </w:r>
      <w:r>
        <w:rPr>
          <w:noProof/>
        </w:rPr>
        <w:fldChar w:fldCharType="end"/>
      </w:r>
    </w:p>
    <w:p w14:paraId="55222A8D" w14:textId="2BEA3D57" w:rsidR="00627822" w:rsidRDefault="00627822">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_Toc193453670 \h </w:instrText>
      </w:r>
      <w:r>
        <w:rPr>
          <w:noProof/>
        </w:rPr>
      </w:r>
      <w:r>
        <w:rPr>
          <w:noProof/>
        </w:rPr>
        <w:fldChar w:fldCharType="separate"/>
      </w:r>
      <w:r>
        <w:rPr>
          <w:noProof/>
        </w:rPr>
        <w:t>10</w:t>
      </w:r>
      <w:r>
        <w:rPr>
          <w:noProof/>
        </w:rPr>
        <w:fldChar w:fldCharType="end"/>
      </w:r>
    </w:p>
    <w:p w14:paraId="1AC75531" w14:textId="2D0154D9" w:rsidR="00627822" w:rsidRDefault="00627822">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_Toc193453671 \h </w:instrText>
      </w:r>
      <w:r>
        <w:rPr>
          <w:noProof/>
        </w:rPr>
      </w:r>
      <w:r>
        <w:rPr>
          <w:noProof/>
        </w:rPr>
        <w:fldChar w:fldCharType="separate"/>
      </w:r>
      <w:r>
        <w:rPr>
          <w:noProof/>
        </w:rPr>
        <w:t>10</w:t>
      </w:r>
      <w:r>
        <w:rPr>
          <w:noProof/>
        </w:rPr>
        <w:fldChar w:fldCharType="end"/>
      </w:r>
    </w:p>
    <w:p w14:paraId="6C1BF6D7" w14:textId="7F49E1B2" w:rsidR="00627822" w:rsidRDefault="00627822" w:rsidP="00627822">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_Toc193453672 \h </w:instrText>
      </w:r>
      <w:r>
        <w:rPr>
          <w:noProof/>
        </w:rPr>
      </w:r>
      <w:r>
        <w:rPr>
          <w:noProof/>
        </w:rPr>
        <w:fldChar w:fldCharType="separate"/>
      </w:r>
      <w:r>
        <w:rPr>
          <w:noProof/>
        </w:rPr>
        <w:t>11</w:t>
      </w:r>
      <w:r>
        <w:rPr>
          <w:noProof/>
        </w:rPr>
        <w:fldChar w:fldCharType="end"/>
      </w:r>
    </w:p>
    <w:p w14:paraId="544ADBD6" w14:textId="07D97F3C"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193453638"/>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193453639"/>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193453640"/>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193453641"/>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7AD932B7" w14:textId="77777777" w:rsidR="005B32D8" w:rsidRPr="004166DB" w:rsidRDefault="005B32D8" w:rsidP="00EC4A25">
      <w:pPr>
        <w:pStyle w:val="EX"/>
      </w:pPr>
      <w:r>
        <w:t>[9]</w:t>
      </w:r>
      <w:r>
        <w:tab/>
        <w:t>3GPP TS 28.533: "Management and orchestration; Architecture framework".</w:t>
      </w:r>
    </w:p>
    <w:p w14:paraId="797B94BB" w14:textId="77777777" w:rsidR="00080512" w:rsidRPr="00B150D4" w:rsidRDefault="00080512">
      <w:pPr>
        <w:pStyle w:val="Heading1"/>
      </w:pPr>
      <w:bookmarkStart w:id="20" w:name="_Toc509579919"/>
      <w:bookmarkStart w:id="21" w:name="_Toc523216025"/>
      <w:bookmarkStart w:id="22" w:name="_Toc193453642"/>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193453643"/>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lastRenderedPageBreak/>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A0EDB89" w14:textId="77777777" w:rsidR="00080512" w:rsidRPr="00370519" w:rsidRDefault="009E0BF8">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1708D0D7" w14:textId="77777777" w:rsidR="00080512" w:rsidRPr="00B150D4" w:rsidRDefault="00080512">
      <w:pPr>
        <w:pStyle w:val="Heading2"/>
      </w:pPr>
      <w:bookmarkStart w:id="29" w:name="_Toc509579922"/>
      <w:bookmarkStart w:id="30" w:name="_Toc523216027"/>
      <w:bookmarkStart w:id="31" w:name="_Toc193453644"/>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0E8ACD9B" w14:textId="77777777" w:rsidR="008B40AF" w:rsidRDefault="009E58BC" w:rsidP="00FD31FD">
      <w:pPr>
        <w:pStyle w:val="EW"/>
      </w:pPr>
      <w:r w:rsidRPr="00E6670A">
        <w:t>AMF</w:t>
      </w:r>
      <w:r w:rsidRPr="00E6670A">
        <w:tab/>
        <w:t>Access and Mobility Management Function</w:t>
      </w:r>
    </w:p>
    <w:p w14:paraId="7DFE752B"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Pr="00B150D4" w:rsidRDefault="004A5D56" w:rsidP="004A5D56">
      <w:pPr>
        <w:pStyle w:val="EW"/>
      </w:pPr>
      <w:r w:rsidRPr="00B150D4">
        <w:t>EPS</w:t>
      </w:r>
      <w:r w:rsidRPr="00B150D4">
        <w:tab/>
        <w:t>Evolved Packet System</w:t>
      </w:r>
    </w:p>
    <w:p w14:paraId="663C10D8" w14:textId="77777777" w:rsidR="00BD0DDE" w:rsidRPr="00B150D4" w:rsidRDefault="00BD0DDE" w:rsidP="00BD0DDE">
      <w:pPr>
        <w:pStyle w:val="EW"/>
      </w:pPr>
      <w:r w:rsidRPr="00B150D4">
        <w:t>MR-DC</w:t>
      </w:r>
      <w:r w:rsidRPr="00B150D4">
        <w:tab/>
        <w:t>Multi-RAT Dual Connectivity</w:t>
      </w:r>
    </w:p>
    <w:p w14:paraId="295F2C33" w14:textId="77777777" w:rsidR="00FD31FD" w:rsidRDefault="00FD31FD" w:rsidP="00FD31FD">
      <w:pPr>
        <w:pStyle w:val="EW"/>
      </w:pPr>
      <w:r w:rsidRPr="00B150D4">
        <w:t>NG-RAN</w:t>
      </w:r>
      <w:r w:rsidRPr="00B150D4">
        <w:tab/>
        <w:t>NG Radio Access Network</w:t>
      </w:r>
    </w:p>
    <w:p w14:paraId="432F726D" w14:textId="77777777" w:rsidR="009906F4" w:rsidRDefault="009906F4" w:rsidP="00FD31FD">
      <w:pPr>
        <w:pStyle w:val="EW"/>
      </w:pPr>
      <w:r w:rsidRPr="00B6630E">
        <w:t>NR</w:t>
      </w:r>
      <w:r w:rsidRPr="00B6630E">
        <w:tab/>
        <w:t>New Radio</w:t>
      </w:r>
    </w:p>
    <w:p w14:paraId="0E458788"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8B40AF">
      <w:pPr>
        <w:pStyle w:val="EW"/>
        <w:rPr>
          <w:lang w:val="en-US"/>
        </w:rPr>
      </w:pPr>
      <w:r w:rsidRPr="00A855A9">
        <w:rPr>
          <w:lang w:val="en-US"/>
        </w:rPr>
        <w:t>UDM</w:t>
      </w:r>
      <w:r>
        <w:rPr>
          <w:lang w:val="en-US"/>
        </w:rPr>
        <w:tab/>
        <w:t>Unified Data Management</w:t>
      </w:r>
    </w:p>
    <w:p w14:paraId="2394D9F2" w14:textId="77777777" w:rsidR="009E58BC" w:rsidRPr="00E6670A" w:rsidRDefault="009E58BC" w:rsidP="009E58BC">
      <w:pPr>
        <w:pStyle w:val="EW"/>
      </w:pPr>
      <w:r w:rsidRPr="00E6670A">
        <w:t>UDR</w:t>
      </w:r>
      <w:r w:rsidRPr="00E6670A">
        <w:tab/>
        <w:t>Unified Data Repository</w:t>
      </w:r>
    </w:p>
    <w:p w14:paraId="2079DA54" w14:textId="77777777" w:rsidR="009E58BC" w:rsidRPr="009E58BC" w:rsidRDefault="009E58BC" w:rsidP="009E58BC">
      <w:pPr>
        <w:pStyle w:val="EX"/>
      </w:pPr>
      <w:r w:rsidRPr="00E6670A">
        <w:t>UDSF</w:t>
      </w:r>
      <w:r w:rsidRPr="00E6670A">
        <w:tab/>
        <w:t>Unstructured Data Storage Function</w:t>
      </w:r>
    </w:p>
    <w:p w14:paraId="7DB991F1" w14:textId="77777777" w:rsidR="001E1892" w:rsidRPr="00B150D4" w:rsidRDefault="001E1892" w:rsidP="001E1892">
      <w:pPr>
        <w:pStyle w:val="Heading1"/>
        <w:rPr>
          <w:b/>
          <w:bCs/>
        </w:rPr>
      </w:pPr>
      <w:bookmarkStart w:id="32" w:name="_Toc509579923"/>
      <w:bookmarkStart w:id="33" w:name="_Toc523216028"/>
      <w:bookmarkStart w:id="34" w:name="_Toc193453645"/>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193453646"/>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193453647"/>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lastRenderedPageBreak/>
        <w:t>1)</w:t>
      </w:r>
      <w:r w:rsidRPr="00B150D4">
        <w:tab/>
      </w:r>
      <w:r w:rsidR="00E74882" w:rsidRPr="00B150D4">
        <w:t>MR-DC with the EPC via EN-DC, the NR node in EN-DC is called en-gNB.</w:t>
      </w:r>
    </w:p>
    <w:p w14:paraId="60740285" w14:textId="77777777" w:rsidR="00E74882" w:rsidRPr="00B150D4" w:rsidRDefault="00BD6EEE" w:rsidP="00BD6EEE">
      <w:pPr>
        <w:pStyle w:val="B10"/>
      </w:pPr>
      <w:r w:rsidRPr="00B150D4">
        <w:t>2)</w:t>
      </w:r>
      <w:r w:rsidRPr="00B150D4">
        <w:tab/>
      </w:r>
      <w:r w:rsidR="00E74882" w:rsidRPr="00B150D4">
        <w:t>MR-DC with the 5GC via either NG-RAN E-UTRA-NR Dual Connectivity (NGEN-DC) or NR-E-UTRA Dual Connectivity (NE-DC)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193453648"/>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193453649"/>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193453650"/>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193453651"/>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193453652"/>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193453653"/>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3932E394" w14:textId="778A333A" w:rsidR="00273922" w:rsidRDefault="005B32D8" w:rsidP="00273922">
      <w:pPr>
        <w:pStyle w:val="Heading2"/>
      </w:pPr>
      <w:bookmarkStart w:id="64" w:name="_Toc193453654"/>
      <w:r>
        <w:t>4.9</w:t>
      </w:r>
      <w:r>
        <w:tab/>
      </w:r>
      <w:bookmarkStart w:id="65" w:name="_Toc509579926"/>
      <w:bookmarkStart w:id="66" w:name="_Toc523216036"/>
      <w:r w:rsidR="00273922">
        <w:rPr>
          <w:lang w:eastAsia="ja-JP"/>
        </w:rPr>
        <w:t>Void</w:t>
      </w:r>
      <w:bookmarkEnd w:id="64"/>
    </w:p>
    <w:p w14:paraId="70516CC5" w14:textId="1A7046DE" w:rsidR="00273922" w:rsidRPr="009E58BC" w:rsidRDefault="00273922" w:rsidP="00273922">
      <w:pPr>
        <w:rPr>
          <w:i/>
          <w:iCs/>
        </w:rPr>
      </w:pPr>
    </w:p>
    <w:p w14:paraId="11ADA407" w14:textId="7EC6B0C2" w:rsidR="009A1EC5" w:rsidRPr="00B150D4" w:rsidRDefault="009A1EC5" w:rsidP="00273922">
      <w:pPr>
        <w:pStyle w:val="Heading2"/>
      </w:pPr>
      <w:bookmarkStart w:id="67" w:name="_Toc193453655"/>
      <w:r w:rsidRPr="00B150D4">
        <w:lastRenderedPageBreak/>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193453656"/>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193453657"/>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Pr="00A25DDC" w:rsidRDefault="009A1EC5" w:rsidP="009A1EC5">
      <w:pPr>
        <w:pStyle w:val="B10"/>
        <w:ind w:left="0" w:firstLine="0"/>
        <w:rPr>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58A875D1" w14:textId="77777777" w:rsidR="001E1892" w:rsidRPr="00B150D4" w:rsidRDefault="001E1892" w:rsidP="001E1892">
      <w:pPr>
        <w:pStyle w:val="Heading1"/>
      </w:pPr>
      <w:bookmarkStart w:id="70" w:name="_Toc193453658"/>
      <w:r w:rsidRPr="00B150D4">
        <w:t>5</w:t>
      </w:r>
      <w:r w:rsidRPr="00B150D4">
        <w:tab/>
      </w:r>
      <w:r w:rsidRPr="00B150D4">
        <w:tab/>
        <w:t>Requirements</w:t>
      </w:r>
      <w:bookmarkEnd w:id="65"/>
      <w:bookmarkEnd w:id="66"/>
      <w:bookmarkEnd w:id="70"/>
    </w:p>
    <w:p w14:paraId="51BCC0C5" w14:textId="77777777" w:rsidR="004A5D56" w:rsidRPr="00B150D4" w:rsidRDefault="004A5D56" w:rsidP="004A5D56">
      <w:pPr>
        <w:pStyle w:val="Heading2"/>
      </w:pPr>
      <w:bookmarkStart w:id="71" w:name="_Toc509579927"/>
      <w:bookmarkStart w:id="72" w:name="_Toc523216037"/>
      <w:bookmarkStart w:id="73" w:name="_Toc193453659"/>
      <w:r w:rsidRPr="00B150D4">
        <w:t>5.1</w:t>
      </w:r>
      <w:r w:rsidRPr="00B150D4">
        <w:tab/>
        <w:t>Requirements for management</w:t>
      </w:r>
      <w:bookmarkEnd w:id="71"/>
      <w:r w:rsidR="009E58BC">
        <w:t xml:space="preserve"> of NG-RAN</w:t>
      </w:r>
      <w:bookmarkEnd w:id="72"/>
      <w:bookmarkEnd w:id="73"/>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277D5351" w14:textId="77777777" w:rsidR="00AD689D" w:rsidRDefault="00AD689D" w:rsidP="004A5D56">
      <w:pPr>
        <w:rPr>
          <w:rFonts w:ascii="Segoe UI" w:hAnsi="Segoe UI" w:cs="Segoe UI"/>
          <w:color w:val="008080"/>
          <w:u w:val="single"/>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0DF207DF" w14:textId="77777777" w:rsidR="00443FDB" w:rsidRPr="00B150D4" w:rsidRDefault="00443FDB" w:rsidP="004A5D56">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1924A764" w14:textId="77777777" w:rsidR="00E74882" w:rsidRPr="00B150D4" w:rsidRDefault="00E74882" w:rsidP="00E74882">
      <w:pPr>
        <w:pStyle w:val="Heading2"/>
      </w:pPr>
      <w:bookmarkStart w:id="74" w:name="_Toc509579928"/>
      <w:bookmarkStart w:id="75" w:name="_Toc523216038"/>
      <w:bookmarkStart w:id="76" w:name="_Toc193453660"/>
      <w:r w:rsidRPr="00B150D4">
        <w:t>5.2</w:t>
      </w:r>
      <w:r w:rsidRPr="00B150D4">
        <w:tab/>
        <w:t>Requirements for management</w:t>
      </w:r>
      <w:bookmarkEnd w:id="74"/>
      <w:r w:rsidR="009E58BC">
        <w:t xml:space="preserve"> of </w:t>
      </w:r>
      <w:r w:rsidR="009E58BC" w:rsidRPr="00B150D4">
        <w:t>MR-DC</w:t>
      </w:r>
      <w:bookmarkEnd w:id="75"/>
      <w:bookmarkEnd w:id="76"/>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lastRenderedPageBreak/>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158B585A" w14:textId="77777777" w:rsidR="00E74882" w:rsidRPr="00B150D4" w:rsidRDefault="00E74882" w:rsidP="00E74882">
      <w:pPr>
        <w:rPr>
          <w:lang w:eastAsia="zh-CN"/>
        </w:rPr>
      </w:pPr>
      <w:r w:rsidRPr="00B150D4">
        <w:rPr>
          <w:b/>
          <w:bCs/>
        </w:rPr>
        <w:t xml:space="preserve">REQ-MRDC_NRM-CON-004: </w:t>
      </w:r>
      <w:r w:rsidRPr="00B150D4">
        <w:t xml:space="preserve">The NRM definitions shall support management different user plane connectivity options in NGEN-DC operation defined in </w:t>
      </w:r>
      <w:r w:rsidR="00DE4343" w:rsidRPr="00B150D4">
        <w:t xml:space="preserve">3GPP </w:t>
      </w:r>
      <w:r w:rsidRPr="00B150D4">
        <w:t>TS 37.340 [5]</w:t>
      </w:r>
      <w:r w:rsidRPr="00B150D4">
        <w:rPr>
          <w:lang w:eastAsia="zh-CN"/>
        </w:rPr>
        <w:t>.</w:t>
      </w:r>
    </w:p>
    <w:p w14:paraId="1DC92121" w14:textId="77777777" w:rsidR="00E74882" w:rsidRPr="00B150D4" w:rsidRDefault="00E74882" w:rsidP="00E74882">
      <w:r w:rsidRPr="00B150D4">
        <w:rPr>
          <w:b/>
          <w:bCs/>
        </w:rPr>
        <w:t xml:space="preserve">REQ-MRDC_NRM-CON-005: </w:t>
      </w:r>
      <w:r w:rsidRPr="00B150D4">
        <w:t xml:space="preserve">The NRM definitions shall support management of NG-RAN nodes in </w:t>
      </w:r>
      <w:r w:rsidR="008B40AF">
        <w:t>EN</w:t>
      </w:r>
      <w:r w:rsidRPr="00B150D4">
        <w:t>-DC operation</w:t>
      </w:r>
      <w:r w:rsidRPr="00B150D4">
        <w:rPr>
          <w:lang w:eastAsia="zh-CN"/>
        </w:rPr>
        <w:t>.</w:t>
      </w:r>
    </w:p>
    <w:p w14:paraId="4808BDD0" w14:textId="77777777" w:rsidR="00D014AF" w:rsidRDefault="00E74882" w:rsidP="0053674B">
      <w:pPr>
        <w:rPr>
          <w:lang w:eastAsia="zh-CN"/>
        </w:rPr>
      </w:pPr>
      <w:r w:rsidRPr="00B150D4">
        <w:rPr>
          <w:b/>
          <w:bCs/>
        </w:rPr>
        <w:t xml:space="preserve">REQ-MRDC_NRM-CON-006: </w:t>
      </w:r>
      <w:r w:rsidRPr="00B150D4">
        <w:t xml:space="preserve">The NRM definitions shall support management different user plane connectivity options in NE-DC operation defined in </w:t>
      </w:r>
      <w:r w:rsidR="00DE4343" w:rsidRPr="00B150D4">
        <w:t xml:space="preserve">3GPP </w:t>
      </w:r>
      <w:r w:rsidRPr="00B150D4">
        <w:t>TS 37.340 [5]</w:t>
      </w:r>
      <w:r w:rsidRPr="00B150D4">
        <w:rPr>
          <w:lang w:eastAsia="zh-CN"/>
        </w:rPr>
        <w:t>.</w:t>
      </w:r>
    </w:p>
    <w:p w14:paraId="1266B1B4" w14:textId="77777777" w:rsidR="009E58BC" w:rsidRPr="00E6670A" w:rsidRDefault="009E58BC" w:rsidP="009E58BC">
      <w:pPr>
        <w:pStyle w:val="Heading2"/>
      </w:pPr>
      <w:bookmarkStart w:id="77" w:name="_Toc509581417"/>
      <w:bookmarkStart w:id="78" w:name="_Toc511590966"/>
      <w:bookmarkStart w:id="79" w:name="_Toc516886331"/>
      <w:bookmarkStart w:id="80" w:name="_Toc516911803"/>
      <w:bookmarkStart w:id="81" w:name="_Toc523216039"/>
      <w:bookmarkStart w:id="82" w:name="_Toc193453661"/>
      <w:r w:rsidRPr="00E6670A">
        <w:t>5.</w:t>
      </w:r>
      <w:r>
        <w:t>3</w:t>
      </w:r>
      <w:r w:rsidRPr="00E6670A">
        <w:tab/>
        <w:t>Requirements for management</w:t>
      </w:r>
      <w:bookmarkEnd w:id="77"/>
      <w:r>
        <w:t xml:space="preserve"> of 5GC NFs</w:t>
      </w:r>
      <w:bookmarkEnd w:id="78"/>
      <w:bookmarkEnd w:id="79"/>
      <w:bookmarkEnd w:id="80"/>
      <w:bookmarkEnd w:id="81"/>
      <w:bookmarkEnd w:id="82"/>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4A12CEAD"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965797">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77777777" w:rsidR="00536109" w:rsidRDefault="00536109" w:rsidP="009E58BC"/>
    <w:p w14:paraId="4E9434A1" w14:textId="77777777" w:rsidR="009E58BC" w:rsidRPr="00A85F5C" w:rsidRDefault="009E58BC" w:rsidP="009E58BC">
      <w:pPr>
        <w:pStyle w:val="Heading2"/>
      </w:pPr>
      <w:bookmarkStart w:id="83" w:name="_Toc511590967"/>
      <w:bookmarkStart w:id="84" w:name="_Toc516886332"/>
      <w:bookmarkStart w:id="85" w:name="_Toc516911804"/>
      <w:bookmarkStart w:id="86" w:name="_Toc523216040"/>
      <w:bookmarkStart w:id="87" w:name="_Toc193453662"/>
      <w:r>
        <w:t>5.4</w:t>
      </w:r>
      <w:r w:rsidRPr="00E6670A">
        <w:tab/>
        <w:t>Requirements for management</w:t>
      </w:r>
      <w:r>
        <w:t xml:space="preserve"> of AMF Set</w:t>
      </w:r>
      <w:bookmarkEnd w:id="83"/>
      <w:bookmarkEnd w:id="84"/>
      <w:bookmarkEnd w:id="85"/>
      <w:bookmarkEnd w:id="86"/>
      <w:bookmarkEnd w:id="87"/>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88" w:name="_Toc500091284"/>
      <w:bookmarkStart w:id="89" w:name="_Toc523216041"/>
      <w:bookmarkStart w:id="90" w:name="_Toc193453663"/>
      <w:r>
        <w:t>5</w:t>
      </w:r>
      <w:r w:rsidRPr="00290077">
        <w:rPr>
          <w:rFonts w:hint="eastAsia"/>
        </w:rPr>
        <w:t>.</w:t>
      </w:r>
      <w:r>
        <w:t>5</w:t>
      </w:r>
      <w:r w:rsidRPr="00290077">
        <w:tab/>
      </w:r>
      <w:r>
        <w:t>Requirements for management of e</w:t>
      </w:r>
      <w:r w:rsidRPr="00290077">
        <w:t>dge computing</w:t>
      </w:r>
      <w:bookmarkEnd w:id="88"/>
      <w:bookmarkEnd w:id="89"/>
      <w:bookmarkEnd w:id="90"/>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91" w:name="_Toc523216042"/>
      <w:bookmarkStart w:id="92" w:name="_Toc193453664"/>
      <w:r w:rsidRPr="00B150D4">
        <w:t>5.</w:t>
      </w:r>
      <w:r>
        <w:t>6</w:t>
      </w:r>
      <w:r w:rsidRPr="00B150D4">
        <w:tab/>
        <w:t>Requirements for management</w:t>
      </w:r>
      <w:r>
        <w:t xml:space="preserve"> of network slice and network slice subnet</w:t>
      </w:r>
      <w:bookmarkEnd w:id="91"/>
      <w:bookmarkEnd w:id="92"/>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lastRenderedPageBreak/>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93" w:name="_Toc193453665"/>
      <w:r w:rsidRPr="00503A14">
        <w:t>5.</w:t>
      </w:r>
      <w:r>
        <w:t>7</w:t>
      </w:r>
      <w:r w:rsidRPr="00503A14">
        <w:tab/>
        <w:t>Requirements R</w:t>
      </w:r>
      <w:r w:rsidRPr="00503A14">
        <w:rPr>
          <w:lang w:eastAsia="ja-JP"/>
        </w:rPr>
        <w:t>emote Interference Management</w:t>
      </w:r>
      <w:bookmarkEnd w:id="93"/>
    </w:p>
    <w:p w14:paraId="19A9307D" w14:textId="77777777" w:rsidR="009E58BC" w:rsidRDefault="00503A14" w:rsidP="00503A14">
      <w:r>
        <w:rPr>
          <w:b/>
          <w:bCs/>
        </w:rPr>
        <w:t xml:space="preserve">REQ-NGRAN_NRM-CON-001: </w:t>
      </w:r>
      <w:r>
        <w:t>The NRM definitions should support Remote Interference Management.</w:t>
      </w:r>
    </w:p>
    <w:p w14:paraId="5F3D7B81" w14:textId="48762D5C" w:rsidR="001500C1" w:rsidRDefault="005B32D8" w:rsidP="001500C1">
      <w:pPr>
        <w:pStyle w:val="Heading2"/>
      </w:pPr>
      <w:bookmarkStart w:id="94" w:name="_Toc193453666"/>
      <w:r>
        <w:t>5.8</w:t>
      </w:r>
      <w:r>
        <w:tab/>
      </w:r>
      <w:r w:rsidR="001500C1">
        <w:t>Void</w:t>
      </w:r>
      <w:bookmarkEnd w:id="94"/>
    </w:p>
    <w:p w14:paraId="616B1CDE" w14:textId="631D601B" w:rsidR="001500C1" w:rsidRDefault="001500C1" w:rsidP="001500C1"/>
    <w:p w14:paraId="2637D6BD" w14:textId="653F5FC4" w:rsidR="00471749" w:rsidRPr="00A25DDC" w:rsidRDefault="00471749" w:rsidP="001500C1">
      <w:pPr>
        <w:pStyle w:val="Heading2"/>
      </w:pPr>
      <w:bookmarkStart w:id="95" w:name="_Toc193453667"/>
      <w:r w:rsidRPr="00A25DDC">
        <w:t>5.</w:t>
      </w:r>
      <w:r>
        <w:t>9</w:t>
      </w:r>
      <w:r w:rsidRPr="00A25DDC">
        <w:tab/>
        <w:t>Requirements for management of NTN</w:t>
      </w:r>
      <w:bookmarkEnd w:id="95"/>
    </w:p>
    <w:p w14:paraId="4735E9F9" w14:textId="47848044" w:rsidR="00471749" w:rsidRDefault="00471749" w:rsidP="00471749">
      <w:pPr>
        <w:pStyle w:val="Heading3"/>
        <w:rPr>
          <w:lang w:eastAsia="zh-CN"/>
        </w:rPr>
      </w:pPr>
      <w:bookmarkStart w:id="96" w:name="_Toc193453668"/>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96"/>
    </w:p>
    <w:p w14:paraId="7A5DE313" w14:textId="41397C75" w:rsidR="00471749" w:rsidRPr="00A25DDC" w:rsidRDefault="00471749" w:rsidP="00471749">
      <w:pPr>
        <w:pStyle w:val="Heading4"/>
        <w:rPr>
          <w:lang w:eastAsia="zh-CN"/>
        </w:rPr>
      </w:pPr>
      <w:bookmarkStart w:id="97" w:name="_Toc193453669"/>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97"/>
    </w:p>
    <w:p w14:paraId="7EDD4623"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 xml:space="preserve">NRM-001: </w:t>
      </w:r>
      <w:r w:rsidRPr="00A25DDC">
        <w:t xml:space="preserve">The </w:t>
      </w:r>
      <w:r>
        <w:t xml:space="preserve">NR </w:t>
      </w:r>
      <w:r w:rsidRPr="00A25DDC">
        <w:t xml:space="preserve">NRM definitions should support management of NTN </w:t>
      </w:r>
      <w:r>
        <w:t>NG-RAN node.</w:t>
      </w:r>
    </w:p>
    <w:p w14:paraId="09D89ED6"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NRM-00</w:t>
      </w:r>
      <w:r>
        <w:rPr>
          <w:b/>
          <w:bCs/>
        </w:rPr>
        <w:t>2</w:t>
      </w:r>
      <w:r w:rsidRPr="00A25DDC">
        <w:rPr>
          <w:b/>
          <w:bCs/>
        </w:rPr>
        <w:t xml:space="preserve">: </w:t>
      </w:r>
      <w:r>
        <w:t xml:space="preserve">The NR NRM definitions should support </w:t>
      </w:r>
      <w:r w:rsidRPr="006C40F7">
        <w:t xml:space="preserve">NTN </w:t>
      </w:r>
      <w:r>
        <w:t>m</w:t>
      </w:r>
      <w:r w:rsidRPr="006C40F7">
        <w:t xml:space="preserve">obility </w:t>
      </w:r>
      <w:r>
        <w:t>m</w:t>
      </w:r>
      <w:r w:rsidRPr="006C40F7">
        <w:t>anagement</w:t>
      </w:r>
      <w:r>
        <w:t>.</w:t>
      </w:r>
    </w:p>
    <w:p w14:paraId="56521D6E" w14:textId="5568607B" w:rsidR="00471749" w:rsidRPr="00A25DDC" w:rsidRDefault="00471749" w:rsidP="00471749">
      <w:pPr>
        <w:pStyle w:val="Heading4"/>
        <w:rPr>
          <w:lang w:eastAsia="zh-CN"/>
        </w:rPr>
      </w:pPr>
      <w:bookmarkStart w:id="98" w:name="_Toc193453670"/>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98"/>
    </w:p>
    <w:p w14:paraId="273FECD0"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1</w:t>
      </w:r>
      <w:r w:rsidRPr="00A25DDC">
        <w:rPr>
          <w:b/>
          <w:bCs/>
        </w:rPr>
        <w:t xml:space="preserve">: </w:t>
      </w:r>
      <w:r>
        <w:t>The 5GC NRM definitions should support NTN UE location verification.</w:t>
      </w:r>
    </w:p>
    <w:p w14:paraId="5A6CB7F6"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2</w:t>
      </w:r>
      <w:r w:rsidRPr="00A25DDC">
        <w:rPr>
          <w:b/>
          <w:bCs/>
        </w:rPr>
        <w:t xml:space="preserve">: </w:t>
      </w:r>
      <w:r>
        <w:t>The 5GC NRM definitions should support NTN access restriction.</w:t>
      </w:r>
    </w:p>
    <w:p w14:paraId="17DA2E63"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3</w:t>
      </w:r>
      <w:r w:rsidRPr="00A25DDC">
        <w:rPr>
          <w:b/>
          <w:bCs/>
        </w:rPr>
        <w:t xml:space="preserve">: </w:t>
      </w:r>
      <w:r>
        <w:t xml:space="preserve">The 5GC NRM definitions should support </w:t>
      </w:r>
      <w:r w:rsidRPr="006C40F7">
        <w:t xml:space="preserve">NTN </w:t>
      </w:r>
      <w:r>
        <w:t>m</w:t>
      </w:r>
      <w:r w:rsidRPr="006C40F7">
        <w:t xml:space="preserve">obility </w:t>
      </w:r>
      <w:r>
        <w:t>m</w:t>
      </w:r>
      <w:r w:rsidRPr="006C40F7">
        <w:t>anagement</w:t>
      </w:r>
      <w:r>
        <w:t>.</w:t>
      </w:r>
    </w:p>
    <w:p w14:paraId="28325386" w14:textId="204A2F91" w:rsidR="00471749" w:rsidRDefault="00471749" w:rsidP="00471749">
      <w:pPr>
        <w:pStyle w:val="Heading3"/>
        <w:rPr>
          <w:lang w:eastAsia="zh-CN"/>
        </w:rPr>
      </w:pPr>
      <w:bookmarkStart w:id="99" w:name="_Toc193453671"/>
      <w:r w:rsidRPr="00A25DDC">
        <w:rPr>
          <w:lang w:eastAsia="zh-CN"/>
        </w:rPr>
        <w:t>5.</w:t>
      </w:r>
      <w:r>
        <w:rPr>
          <w:lang w:eastAsia="zh-CN"/>
        </w:rPr>
        <w:t>9</w:t>
      </w:r>
      <w:r w:rsidRPr="00A25DDC">
        <w:rPr>
          <w:lang w:eastAsia="zh-CN"/>
        </w:rPr>
        <w:t>.2</w:t>
      </w:r>
      <w:r w:rsidRPr="00A25DDC">
        <w:rPr>
          <w:lang w:eastAsia="zh-CN"/>
        </w:rPr>
        <w:tab/>
        <w:t xml:space="preserve">Management of </w:t>
      </w:r>
      <w:bookmarkStart w:id="100" w:name="_Hlk181883868"/>
      <w:r w:rsidRPr="00A25DDC">
        <w:rPr>
          <w:lang w:eastAsia="zh-CN"/>
        </w:rPr>
        <w:t>Backhaul</w:t>
      </w:r>
      <w:bookmarkEnd w:id="100"/>
      <w:r w:rsidRPr="00A25DDC">
        <w:rPr>
          <w:lang w:eastAsia="zh-CN"/>
        </w:rPr>
        <w:t xml:space="preserve"> feature</w:t>
      </w:r>
      <w:bookmarkEnd w:id="99"/>
    </w:p>
    <w:p w14:paraId="2DBB0111" w14:textId="77777777" w:rsidR="005B32D8" w:rsidRPr="009E58BC" w:rsidRDefault="00471749" w:rsidP="00503A14">
      <w:r w:rsidRPr="00B150D4">
        <w:rPr>
          <w:b/>
          <w:bCs/>
        </w:rPr>
        <w:t>REQ-</w:t>
      </w:r>
      <w:r>
        <w:rPr>
          <w:b/>
          <w:bCs/>
        </w:rPr>
        <w:t>NTN</w:t>
      </w:r>
      <w:r w:rsidRPr="00B150D4">
        <w:rPr>
          <w:b/>
          <w:bCs/>
        </w:rPr>
        <w:t>_</w:t>
      </w:r>
      <w:r>
        <w:rPr>
          <w:b/>
          <w:bCs/>
        </w:rPr>
        <w:t>BACKHAUL</w:t>
      </w:r>
      <w:r w:rsidRPr="00B150D4">
        <w:rPr>
          <w:b/>
          <w:bCs/>
        </w:rPr>
        <w:t xml:space="preserve">-001: </w:t>
      </w:r>
      <w:r w:rsidRPr="00B150D4">
        <w:t xml:space="preserve">The </w:t>
      </w:r>
      <w:r>
        <w:t xml:space="preserve">5GC </w:t>
      </w:r>
      <w:r w:rsidRPr="00B150D4">
        <w:t xml:space="preserve">NRM definitions </w:t>
      </w:r>
      <w:r>
        <w:t>should</w:t>
      </w:r>
      <w:r w:rsidRPr="00B150D4">
        <w:t xml:space="preserve"> support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r w:rsidRPr="00B150D4">
        <w:t>.</w:t>
      </w:r>
    </w:p>
    <w:p w14:paraId="7A24A44A" w14:textId="77777777" w:rsidR="00054A22" w:rsidRPr="00B150D4" w:rsidRDefault="00134C85" w:rsidP="00267F6F">
      <w:pPr>
        <w:pStyle w:val="Heading8"/>
      </w:pPr>
      <w:r w:rsidRPr="00B150D4">
        <w:br w:type="page"/>
      </w:r>
      <w:bookmarkStart w:id="101" w:name="historyclause"/>
      <w:bookmarkStart w:id="102" w:name="_Toc509579929"/>
      <w:bookmarkStart w:id="103" w:name="_Toc523216043"/>
      <w:bookmarkStart w:id="104" w:name="_Toc193453672"/>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05"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000000" w:rsidP="003B40C5">
            <w:pPr>
              <w:pStyle w:val="TAL"/>
            </w:pPr>
            <w:r>
              <w:fldChar w:fldCharType="begin"/>
            </w:r>
            <w:r>
              <w:instrText xml:space="preserve"> DOCPROPERTY  CrTitle  \* MERGEFORMAT </w:instrText>
            </w:r>
            <w:r>
              <w:fldChar w:fldCharType="separate"/>
            </w:r>
            <w:r w:rsidR="00F643DF">
              <w:t>Add OAM support for RIM parameters</w:t>
            </w:r>
            <w:r>
              <w:fldChar w:fldCharType="end"/>
            </w:r>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000000" w:rsidP="00AD689D">
            <w:pPr>
              <w:pStyle w:val="TAL"/>
            </w:pPr>
            <w:r>
              <w:fldChar w:fldCharType="begin"/>
            </w:r>
            <w:r>
              <w:instrText xml:space="preserve"> DOCPROPERTY  CrTitle  \* MERGEFORMAT </w:instrText>
            </w:r>
            <w:r>
              <w:fldChar w:fldCharType="separate"/>
            </w:r>
            <w:r w:rsidR="00443FDB">
              <w:t>Add requirements for NR NRM to support RAN sharing scenario</w:t>
            </w:r>
            <w:r>
              <w:fldChar w:fldCharType="end"/>
            </w:r>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r>
              <w:t>EditorialCorrections</w:t>
            </w:r>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Default="00D11263" w:rsidP="00AD689D">
            <w:pPr>
              <w:pStyle w:val="TAL"/>
              <w:rPr>
                <w:lang w:eastAsia="zh-CN"/>
              </w:rPr>
            </w:pPr>
            <w:r>
              <w:rPr>
                <w:lang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Default="00D11263" w:rsidP="00AD689D">
            <w:pPr>
              <w:pStyle w:val="TAL"/>
              <w:rPr>
                <w:lang w:eastAsia="zh-CN"/>
              </w:rPr>
            </w:pPr>
            <w:r>
              <w:rPr>
                <w:lang w:eastAsia="zh-CN"/>
              </w:rPr>
              <w:t>-</w:t>
            </w:r>
          </w:p>
        </w:tc>
        <w:tc>
          <w:tcPr>
            <w:tcW w:w="425" w:type="dxa"/>
            <w:tcBorders>
              <w:top w:val="single" w:sz="12" w:space="0" w:color="auto"/>
            </w:tcBorders>
            <w:shd w:val="solid" w:color="FFFFFF" w:fill="auto"/>
          </w:tcPr>
          <w:p w14:paraId="475A4D7F" w14:textId="77777777" w:rsidR="00D11263" w:rsidRDefault="00D11263" w:rsidP="00AD689D">
            <w:pPr>
              <w:pStyle w:val="TAL"/>
              <w:rPr>
                <w:lang w:eastAsia="zh-CN"/>
              </w:rPr>
            </w:pPr>
            <w:r>
              <w:rPr>
                <w:lang w:eastAsia="zh-CN"/>
              </w:rPr>
              <w:t>-</w:t>
            </w:r>
          </w:p>
        </w:tc>
        <w:tc>
          <w:tcPr>
            <w:tcW w:w="425" w:type="dxa"/>
            <w:tcBorders>
              <w:top w:val="single" w:sz="12" w:space="0" w:color="auto"/>
            </w:tcBorders>
            <w:shd w:val="solid" w:color="FFFFFF" w:fill="auto"/>
          </w:tcPr>
          <w:p w14:paraId="6E5BCAB7" w14:textId="77777777" w:rsidR="00D11263" w:rsidRDefault="00D11263" w:rsidP="00AD689D">
            <w:pPr>
              <w:pStyle w:val="TAL"/>
            </w:pPr>
            <w:r>
              <w:t>-</w:t>
            </w:r>
          </w:p>
        </w:tc>
        <w:tc>
          <w:tcPr>
            <w:tcW w:w="4820" w:type="dxa"/>
            <w:tcBorders>
              <w:top w:val="single" w:sz="12" w:space="0" w:color="auto"/>
            </w:tcBorders>
            <w:shd w:val="solid" w:color="FFFFFF" w:fill="auto"/>
          </w:tcPr>
          <w:p w14:paraId="527CB68E" w14:textId="77777777" w:rsidR="00D11263" w:rsidRDefault="00D11263" w:rsidP="00AD689D">
            <w:pPr>
              <w:pStyle w:val="TAL"/>
            </w:pPr>
            <w:r>
              <w:t>Update to Rel-18 version (MCC)</w:t>
            </w:r>
          </w:p>
        </w:tc>
        <w:tc>
          <w:tcPr>
            <w:tcW w:w="708" w:type="dxa"/>
            <w:tcBorders>
              <w:top w:val="single" w:sz="12" w:space="0" w:color="auto"/>
            </w:tcBorders>
            <w:shd w:val="solid" w:color="FFFFFF" w:fill="auto"/>
          </w:tcPr>
          <w:p w14:paraId="15744AF8" w14:textId="77777777" w:rsidR="00D11263" w:rsidRPr="00F228AB" w:rsidRDefault="00D11263" w:rsidP="00AD689D">
            <w:pPr>
              <w:pStyle w:val="TAL"/>
              <w:rPr>
                <w:bCs/>
                <w:sz w:val="16"/>
                <w:szCs w:val="16"/>
                <w:lang w:eastAsia="zh-CN"/>
              </w:rPr>
            </w:pPr>
            <w:r w:rsidRPr="00F228AB">
              <w:rPr>
                <w:bCs/>
                <w:sz w:val="16"/>
                <w:szCs w:val="16"/>
                <w:lang w:eastAsia="zh-CN"/>
              </w:rPr>
              <w:t>18.0.0</w:t>
            </w:r>
          </w:p>
        </w:tc>
      </w:tr>
      <w:bookmarkEnd w:id="105"/>
      <w:tr w:rsidR="001F3DB6" w:rsidRPr="001F3DB6" w14:paraId="72879378" w14:textId="77777777" w:rsidTr="00F228AB">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1F3DB6" w:rsidRDefault="001F3DB6" w:rsidP="001F3DB6">
            <w:pPr>
              <w:pStyle w:val="TAL"/>
              <w:rPr>
                <w:lang w:eastAsia="zh-CN"/>
              </w:rPr>
            </w:pPr>
            <w:r w:rsidRPr="001F3DB6">
              <w:rPr>
                <w:lang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1F3DB6" w:rsidRDefault="001F3DB6" w:rsidP="001F3DB6">
            <w:pPr>
              <w:pStyle w:val="TAL"/>
              <w:rPr>
                <w:lang w:eastAsia="zh-CN"/>
              </w:rPr>
            </w:pPr>
            <w:r w:rsidRPr="001F3DB6">
              <w:rPr>
                <w:lang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1F3DB6" w:rsidRDefault="001F3DB6" w:rsidP="001F3DB6">
            <w:pPr>
              <w:pStyle w:val="TAL"/>
              <w:rPr>
                <w:lang w:eastAsia="zh-CN"/>
              </w:rPr>
            </w:pPr>
            <w:r w:rsidRPr="001F3DB6">
              <w:rPr>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1F3DB6" w:rsidRDefault="001F3DB6" w:rsidP="001F3DB6">
            <w:pPr>
              <w:pStyle w:val="TAL"/>
            </w:pPr>
            <w:r w:rsidRPr="001F3DB6">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1F3DB6" w:rsidRDefault="001F3DB6" w:rsidP="001F3DB6">
            <w:pPr>
              <w:pStyle w:val="TAL"/>
            </w:pPr>
            <w:r w:rsidRPr="001F3DB6">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1F3DB6" w:rsidRDefault="001F3DB6" w:rsidP="001F3DB6">
            <w:pPr>
              <w:pStyle w:val="TAL"/>
              <w:rPr>
                <w:bCs/>
                <w:sz w:val="16"/>
                <w:szCs w:val="16"/>
                <w:lang w:eastAsia="zh-CN"/>
              </w:rPr>
            </w:pPr>
            <w:r>
              <w:rPr>
                <w:bCs/>
                <w:sz w:val="16"/>
                <w:szCs w:val="16"/>
                <w:lang w:eastAsia="zh-CN"/>
              </w:rPr>
              <w:t>1</w:t>
            </w:r>
            <w:r w:rsidR="00704CBF">
              <w:rPr>
                <w:bCs/>
                <w:sz w:val="16"/>
                <w:szCs w:val="16"/>
                <w:lang w:eastAsia="zh-CN"/>
              </w:rPr>
              <w:t>8.1.0</w:t>
            </w:r>
          </w:p>
        </w:tc>
      </w:tr>
      <w:tr w:rsidR="00F228AB" w:rsidRPr="001F3DB6" w14:paraId="4001AA7B" w14:textId="77777777" w:rsidTr="007C7357">
        <w:tc>
          <w:tcPr>
            <w:tcW w:w="800" w:type="dxa"/>
            <w:tcBorders>
              <w:top w:val="single" w:sz="12" w:space="0" w:color="auto"/>
              <w:left w:val="single" w:sz="6" w:space="0" w:color="auto"/>
              <w:bottom w:val="single" w:sz="12" w:space="0" w:color="auto"/>
              <w:right w:val="single" w:sz="6" w:space="0" w:color="auto"/>
            </w:tcBorders>
            <w:shd w:val="solid" w:color="FFFFFF" w:fill="auto"/>
          </w:tcPr>
          <w:p w14:paraId="7289F155" w14:textId="237E81D8" w:rsidR="00F228AB" w:rsidRPr="001F3DB6" w:rsidRDefault="00F228AB" w:rsidP="00F228AB">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FC412A" w14:textId="6A5A21C2" w:rsidR="00F228AB" w:rsidRPr="001F3DB6" w:rsidRDefault="00F228AB" w:rsidP="00F228AB">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5CC8B0" w14:textId="4A1C906F" w:rsidR="00F228AB" w:rsidRPr="001F3DB6" w:rsidRDefault="00F228AB" w:rsidP="00F228AB">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8BFF5F" w14:textId="44DDD5FB" w:rsidR="00F228AB" w:rsidRPr="00CB3105" w:rsidRDefault="00F228AB" w:rsidP="00F228AB">
            <w:pPr>
              <w:pStyle w:val="TAL"/>
              <w:rPr>
                <w:rFonts w:eastAsia="DengXian"/>
                <w:lang w:val="en-US"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D0CDE1" w14:textId="0D66C7FE" w:rsidR="00F228AB" w:rsidRPr="00CB3105" w:rsidRDefault="00F228AB" w:rsidP="00F228AB">
            <w:pPr>
              <w:pStyle w:val="TAL"/>
              <w:rPr>
                <w:rFonts w:eastAsia="DengXian"/>
                <w:lang w:val="en-US"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772002" w14:textId="3B130B87" w:rsidR="00F228AB" w:rsidRPr="00CB3105" w:rsidRDefault="00F228AB" w:rsidP="00F228AB">
            <w:pPr>
              <w:pStyle w:val="TAL"/>
              <w:rPr>
                <w:rFonts w:eastAsia="DengXian"/>
                <w:lang w:val="en-US" w:eastAsia="zh-CN"/>
              </w:rPr>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513BC74" w14:textId="64AE12FB" w:rsidR="00F228AB" w:rsidRPr="00CB3105" w:rsidRDefault="00F228AB" w:rsidP="00F228AB">
            <w:pPr>
              <w:pStyle w:val="TAL"/>
              <w:rPr>
                <w:rFonts w:eastAsia="DengXian"/>
                <w:lang w:val="en-US" w:eastAsia="zh-CN"/>
              </w:rPr>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316BCE" w14:textId="288684BB" w:rsidR="00F228AB" w:rsidRDefault="00F228AB" w:rsidP="00F228AB">
            <w:pPr>
              <w:pStyle w:val="TAL"/>
              <w:rPr>
                <w:bCs/>
                <w:sz w:val="16"/>
                <w:szCs w:val="16"/>
                <w:lang w:eastAsia="zh-CN"/>
              </w:rPr>
            </w:pPr>
            <w:r w:rsidRPr="00CB3105">
              <w:rPr>
                <w:rFonts w:eastAsia="DengXian"/>
                <w:lang w:val="en-US" w:eastAsia="zh-CN"/>
              </w:rPr>
              <w:t>18.2.0</w:t>
            </w:r>
          </w:p>
        </w:tc>
      </w:tr>
      <w:tr w:rsidR="007C7357" w:rsidRPr="001F3DB6" w14:paraId="383A6486"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21873530" w14:textId="632951DF" w:rsidR="007C7357" w:rsidRDefault="007C7357" w:rsidP="007C7357">
            <w:pPr>
              <w:pStyle w:val="TAL"/>
              <w:rPr>
                <w:lang w:eastAsia="zh-CN"/>
              </w:rPr>
            </w:pPr>
            <w:r>
              <w:rPr>
                <w:lang w:eastAsia="zh-CN"/>
              </w:rPr>
              <w:t>2025-07</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B102503" w14:textId="6CB34693" w:rsidR="007C7357" w:rsidRDefault="00244652" w:rsidP="007C7357">
            <w:pPr>
              <w:pStyle w:val="TAL"/>
              <w:rPr>
                <w:lang w:eastAsia="zh-CN"/>
              </w:rPr>
            </w:pPr>
            <w:r>
              <w:rPr>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568D53C" w14:textId="77777777" w:rsidR="007C7357" w:rsidRPr="00CB3105" w:rsidRDefault="007C7357" w:rsidP="007C7357">
            <w:pPr>
              <w:pStyle w:val="TAL"/>
              <w:rPr>
                <w:rFonts w:eastAsia="DengXian"/>
                <w:lang w:val="en-US"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1C91CE9" w14:textId="77777777" w:rsidR="007C7357" w:rsidRPr="00CB3105" w:rsidRDefault="007C7357" w:rsidP="007C7357">
            <w:pPr>
              <w:pStyle w:val="TAL"/>
              <w:rPr>
                <w:rFonts w:eastAsia="DengXian"/>
                <w:lang w:val="en-US"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B6706BD" w14:textId="77777777" w:rsidR="007C7357" w:rsidRPr="00CB3105" w:rsidRDefault="007C7357" w:rsidP="007C7357">
            <w:pPr>
              <w:pStyle w:val="TAL"/>
              <w:rPr>
                <w:rFonts w:eastAsia="DengXian"/>
                <w:lang w:val="en-US"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7A504F" w14:textId="77777777" w:rsidR="007C7357" w:rsidRPr="00CB3105" w:rsidRDefault="007C7357" w:rsidP="007C7357">
            <w:pPr>
              <w:pStyle w:val="TAL"/>
              <w:rPr>
                <w:rFonts w:eastAsia="DengXian"/>
                <w:lang w:val="en-US"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167C3C2" w14:textId="0049043B" w:rsidR="007C7357" w:rsidRPr="00CB3105" w:rsidRDefault="007C7357" w:rsidP="007C7357">
            <w:pPr>
              <w:pStyle w:val="TAL"/>
              <w:rPr>
                <w:rFonts w:eastAsia="DengXian"/>
                <w:lang w:val="en-US" w:eastAsia="zh-CN"/>
              </w:rPr>
            </w:pPr>
            <w:r>
              <w:t>MCC - Fix</w:t>
            </w:r>
            <w:r w:rsidR="005003FC">
              <w:t xml:space="preserve"> a reference </w:t>
            </w:r>
            <w:r w:rsidR="004D3F6E">
              <w:t>number</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4CDDA3F" w14:textId="184DB371" w:rsidR="007C7357" w:rsidRPr="00CB3105" w:rsidRDefault="007C7357" w:rsidP="007C7357">
            <w:pPr>
              <w:pStyle w:val="TAL"/>
              <w:rPr>
                <w:rFonts w:eastAsia="DengXian"/>
                <w:lang w:val="en-US" w:eastAsia="zh-CN"/>
              </w:rPr>
            </w:pPr>
            <w:r>
              <w:rPr>
                <w:rFonts w:eastAsia="DengXian"/>
                <w:lang w:val="en-US" w:eastAsia="zh-CN"/>
              </w:rPr>
              <w:t>18.2.1</w:t>
            </w:r>
          </w:p>
        </w:tc>
      </w:tr>
    </w:tbl>
    <w:p w14:paraId="56314FFD" w14:textId="77777777" w:rsidR="003C3971" w:rsidRPr="009906F4" w:rsidRDefault="003C3971" w:rsidP="003B40C5">
      <w:pPr>
        <w:pStyle w:val="TAL"/>
      </w:pPr>
    </w:p>
    <w:sectPr w:rsidR="003C3971" w:rsidRPr="009906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3F108" w14:textId="77777777" w:rsidR="00577070" w:rsidRDefault="00577070">
      <w:r>
        <w:separator/>
      </w:r>
    </w:p>
  </w:endnote>
  <w:endnote w:type="continuationSeparator" w:id="0">
    <w:p w14:paraId="1435C0D1" w14:textId="77777777" w:rsidR="00577070" w:rsidRDefault="0057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231A" w14:textId="77777777" w:rsidR="00577070" w:rsidRDefault="00577070">
      <w:r>
        <w:separator/>
      </w:r>
    </w:p>
  </w:footnote>
  <w:footnote w:type="continuationSeparator" w:id="0">
    <w:p w14:paraId="4DA20D0D" w14:textId="77777777" w:rsidR="00577070" w:rsidRDefault="0057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08CF5969"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E73">
      <w:rPr>
        <w:rFonts w:ascii="Arial" w:hAnsi="Arial" w:cs="Arial"/>
        <w:b/>
        <w:noProof/>
        <w:sz w:val="18"/>
        <w:szCs w:val="18"/>
      </w:rPr>
      <w:t>3GPP TS 28.540 V18.2.1 (2025-07)</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13C275F2"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E73">
      <w:rPr>
        <w:rFonts w:ascii="Arial" w:hAnsi="Arial" w:cs="Arial"/>
        <w:b/>
        <w:noProof/>
        <w:sz w:val="18"/>
        <w:szCs w:val="18"/>
      </w:rPr>
      <w:t>Release 18</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NKgFAGrLLaUtAAAA"/>
  </w:docVars>
  <w:rsids>
    <w:rsidRoot w:val="004E213A"/>
    <w:rsid w:val="00030E81"/>
    <w:rsid w:val="00033397"/>
    <w:rsid w:val="00036D9F"/>
    <w:rsid w:val="00040095"/>
    <w:rsid w:val="00043C4B"/>
    <w:rsid w:val="00045B89"/>
    <w:rsid w:val="00046521"/>
    <w:rsid w:val="00051834"/>
    <w:rsid w:val="00054019"/>
    <w:rsid w:val="00054A22"/>
    <w:rsid w:val="00064434"/>
    <w:rsid w:val="000655A6"/>
    <w:rsid w:val="0007721B"/>
    <w:rsid w:val="00080512"/>
    <w:rsid w:val="00081A06"/>
    <w:rsid w:val="00091235"/>
    <w:rsid w:val="00091B92"/>
    <w:rsid w:val="000D46F5"/>
    <w:rsid w:val="000D58AB"/>
    <w:rsid w:val="001036E1"/>
    <w:rsid w:val="00113103"/>
    <w:rsid w:val="00123D18"/>
    <w:rsid w:val="00134C85"/>
    <w:rsid w:val="00137994"/>
    <w:rsid w:val="001500C1"/>
    <w:rsid w:val="00154BDE"/>
    <w:rsid w:val="00155F58"/>
    <w:rsid w:val="00185073"/>
    <w:rsid w:val="001A22CF"/>
    <w:rsid w:val="001A2F9A"/>
    <w:rsid w:val="001C5801"/>
    <w:rsid w:val="001D02C2"/>
    <w:rsid w:val="001D0812"/>
    <w:rsid w:val="001E058D"/>
    <w:rsid w:val="001E1892"/>
    <w:rsid w:val="001F168B"/>
    <w:rsid w:val="001F3DB6"/>
    <w:rsid w:val="001F4B86"/>
    <w:rsid w:val="001F5707"/>
    <w:rsid w:val="00203605"/>
    <w:rsid w:val="00212383"/>
    <w:rsid w:val="0022736F"/>
    <w:rsid w:val="002347A2"/>
    <w:rsid w:val="00240C94"/>
    <w:rsid w:val="00242BFF"/>
    <w:rsid w:val="00244652"/>
    <w:rsid w:val="00244A28"/>
    <w:rsid w:val="002630A2"/>
    <w:rsid w:val="00267F6F"/>
    <w:rsid w:val="002736B2"/>
    <w:rsid w:val="00273922"/>
    <w:rsid w:val="00274680"/>
    <w:rsid w:val="0028485D"/>
    <w:rsid w:val="00297EA0"/>
    <w:rsid w:val="002C40C0"/>
    <w:rsid w:val="002C53E7"/>
    <w:rsid w:val="002D0463"/>
    <w:rsid w:val="002D6711"/>
    <w:rsid w:val="002F51D7"/>
    <w:rsid w:val="00316FF5"/>
    <w:rsid w:val="003172DC"/>
    <w:rsid w:val="00333A03"/>
    <w:rsid w:val="0035462D"/>
    <w:rsid w:val="00355B46"/>
    <w:rsid w:val="00370519"/>
    <w:rsid w:val="00397E6A"/>
    <w:rsid w:val="003A4FB3"/>
    <w:rsid w:val="003B375C"/>
    <w:rsid w:val="003B40C5"/>
    <w:rsid w:val="003C3971"/>
    <w:rsid w:val="003C5298"/>
    <w:rsid w:val="003C77DB"/>
    <w:rsid w:val="003D17F5"/>
    <w:rsid w:val="003E4CB5"/>
    <w:rsid w:val="003F15C7"/>
    <w:rsid w:val="00407506"/>
    <w:rsid w:val="004166DB"/>
    <w:rsid w:val="00441EF2"/>
    <w:rsid w:val="00443FDB"/>
    <w:rsid w:val="004441E8"/>
    <w:rsid w:val="004454E1"/>
    <w:rsid w:val="004526DE"/>
    <w:rsid w:val="00470661"/>
    <w:rsid w:val="00471749"/>
    <w:rsid w:val="00476355"/>
    <w:rsid w:val="004A5D56"/>
    <w:rsid w:val="004C4D9F"/>
    <w:rsid w:val="004C63BF"/>
    <w:rsid w:val="004D3578"/>
    <w:rsid w:val="004D3F6E"/>
    <w:rsid w:val="004E213A"/>
    <w:rsid w:val="004E6F60"/>
    <w:rsid w:val="005003FC"/>
    <w:rsid w:val="00503A14"/>
    <w:rsid w:val="00523C9A"/>
    <w:rsid w:val="00536109"/>
    <w:rsid w:val="0053674B"/>
    <w:rsid w:val="00543E6C"/>
    <w:rsid w:val="00545920"/>
    <w:rsid w:val="0055099F"/>
    <w:rsid w:val="00555085"/>
    <w:rsid w:val="00563E1A"/>
    <w:rsid w:val="00565087"/>
    <w:rsid w:val="00577070"/>
    <w:rsid w:val="00580522"/>
    <w:rsid w:val="00586B5C"/>
    <w:rsid w:val="005B32D8"/>
    <w:rsid w:val="005B5045"/>
    <w:rsid w:val="005C065F"/>
    <w:rsid w:val="005C2311"/>
    <w:rsid w:val="005D2E01"/>
    <w:rsid w:val="005F0919"/>
    <w:rsid w:val="005F4132"/>
    <w:rsid w:val="006041D8"/>
    <w:rsid w:val="006042A2"/>
    <w:rsid w:val="00614FDF"/>
    <w:rsid w:val="00627822"/>
    <w:rsid w:val="0064280B"/>
    <w:rsid w:val="006E2A57"/>
    <w:rsid w:val="006E5C86"/>
    <w:rsid w:val="00704CBF"/>
    <w:rsid w:val="007106F7"/>
    <w:rsid w:val="00712A10"/>
    <w:rsid w:val="00730B08"/>
    <w:rsid w:val="00734A5B"/>
    <w:rsid w:val="00744E76"/>
    <w:rsid w:val="00754FF3"/>
    <w:rsid w:val="00767383"/>
    <w:rsid w:val="00777514"/>
    <w:rsid w:val="00781F0F"/>
    <w:rsid w:val="00786C8C"/>
    <w:rsid w:val="00790CEF"/>
    <w:rsid w:val="007A4D5C"/>
    <w:rsid w:val="007B2875"/>
    <w:rsid w:val="007B784E"/>
    <w:rsid w:val="007C7357"/>
    <w:rsid w:val="007D694E"/>
    <w:rsid w:val="008005C7"/>
    <w:rsid w:val="008028A4"/>
    <w:rsid w:val="008260D3"/>
    <w:rsid w:val="00847046"/>
    <w:rsid w:val="00847B9F"/>
    <w:rsid w:val="0087194A"/>
    <w:rsid w:val="00875E73"/>
    <w:rsid w:val="008768CA"/>
    <w:rsid w:val="0088107F"/>
    <w:rsid w:val="008916DD"/>
    <w:rsid w:val="00895127"/>
    <w:rsid w:val="008B37A6"/>
    <w:rsid w:val="008B40AF"/>
    <w:rsid w:val="008B6359"/>
    <w:rsid w:val="008C2737"/>
    <w:rsid w:val="008C65E0"/>
    <w:rsid w:val="008D444E"/>
    <w:rsid w:val="008D4BCB"/>
    <w:rsid w:val="008D4EE3"/>
    <w:rsid w:val="0090271F"/>
    <w:rsid w:val="00902E23"/>
    <w:rsid w:val="00912F62"/>
    <w:rsid w:val="0091348E"/>
    <w:rsid w:val="00917CCB"/>
    <w:rsid w:val="0092022C"/>
    <w:rsid w:val="00921954"/>
    <w:rsid w:val="009307C2"/>
    <w:rsid w:val="00942EC2"/>
    <w:rsid w:val="00945E15"/>
    <w:rsid w:val="00945EB7"/>
    <w:rsid w:val="00961B45"/>
    <w:rsid w:val="00963D8B"/>
    <w:rsid w:val="00965797"/>
    <w:rsid w:val="0098609F"/>
    <w:rsid w:val="009906F4"/>
    <w:rsid w:val="00996D85"/>
    <w:rsid w:val="009A1EC5"/>
    <w:rsid w:val="009A1EED"/>
    <w:rsid w:val="009A2733"/>
    <w:rsid w:val="009A30FB"/>
    <w:rsid w:val="009B227B"/>
    <w:rsid w:val="009C07BC"/>
    <w:rsid w:val="009C3D59"/>
    <w:rsid w:val="009E0BF8"/>
    <w:rsid w:val="009E58BC"/>
    <w:rsid w:val="009F37B7"/>
    <w:rsid w:val="00A058E3"/>
    <w:rsid w:val="00A10F02"/>
    <w:rsid w:val="00A164B4"/>
    <w:rsid w:val="00A53724"/>
    <w:rsid w:val="00A5689D"/>
    <w:rsid w:val="00A70869"/>
    <w:rsid w:val="00A722A3"/>
    <w:rsid w:val="00A76ABE"/>
    <w:rsid w:val="00A82346"/>
    <w:rsid w:val="00A855A9"/>
    <w:rsid w:val="00A91390"/>
    <w:rsid w:val="00AB55B1"/>
    <w:rsid w:val="00AC36A9"/>
    <w:rsid w:val="00AC7A5D"/>
    <w:rsid w:val="00AD2533"/>
    <w:rsid w:val="00AD689D"/>
    <w:rsid w:val="00AF53BB"/>
    <w:rsid w:val="00B150D4"/>
    <w:rsid w:val="00B15449"/>
    <w:rsid w:val="00B17787"/>
    <w:rsid w:val="00B23398"/>
    <w:rsid w:val="00B25617"/>
    <w:rsid w:val="00B302CA"/>
    <w:rsid w:val="00B43AB0"/>
    <w:rsid w:val="00B603B4"/>
    <w:rsid w:val="00B75437"/>
    <w:rsid w:val="00B8113C"/>
    <w:rsid w:val="00BA6640"/>
    <w:rsid w:val="00BC0F7D"/>
    <w:rsid w:val="00BD0DDE"/>
    <w:rsid w:val="00BD6EEE"/>
    <w:rsid w:val="00BE6D82"/>
    <w:rsid w:val="00BF682E"/>
    <w:rsid w:val="00BF6AC0"/>
    <w:rsid w:val="00C0336D"/>
    <w:rsid w:val="00C0570F"/>
    <w:rsid w:val="00C33079"/>
    <w:rsid w:val="00C429C3"/>
    <w:rsid w:val="00C433F1"/>
    <w:rsid w:val="00C45231"/>
    <w:rsid w:val="00C460E0"/>
    <w:rsid w:val="00C47543"/>
    <w:rsid w:val="00C53516"/>
    <w:rsid w:val="00C72833"/>
    <w:rsid w:val="00C85572"/>
    <w:rsid w:val="00C93F40"/>
    <w:rsid w:val="00CA3D0C"/>
    <w:rsid w:val="00CB3105"/>
    <w:rsid w:val="00CB7E1D"/>
    <w:rsid w:val="00CF143A"/>
    <w:rsid w:val="00D00F15"/>
    <w:rsid w:val="00D01158"/>
    <w:rsid w:val="00D014AF"/>
    <w:rsid w:val="00D11263"/>
    <w:rsid w:val="00D223D6"/>
    <w:rsid w:val="00D40548"/>
    <w:rsid w:val="00D73597"/>
    <w:rsid w:val="00D738D6"/>
    <w:rsid w:val="00D755EB"/>
    <w:rsid w:val="00D87E00"/>
    <w:rsid w:val="00D9134D"/>
    <w:rsid w:val="00D91F79"/>
    <w:rsid w:val="00DA7A03"/>
    <w:rsid w:val="00DB1818"/>
    <w:rsid w:val="00DB39CB"/>
    <w:rsid w:val="00DB555A"/>
    <w:rsid w:val="00DC309B"/>
    <w:rsid w:val="00DC4DA2"/>
    <w:rsid w:val="00DE4343"/>
    <w:rsid w:val="00DF2B1F"/>
    <w:rsid w:val="00DF62CD"/>
    <w:rsid w:val="00DF641E"/>
    <w:rsid w:val="00E23B90"/>
    <w:rsid w:val="00E30639"/>
    <w:rsid w:val="00E42A2D"/>
    <w:rsid w:val="00E60371"/>
    <w:rsid w:val="00E63D52"/>
    <w:rsid w:val="00E702C5"/>
    <w:rsid w:val="00E706A9"/>
    <w:rsid w:val="00E74882"/>
    <w:rsid w:val="00E76D21"/>
    <w:rsid w:val="00E77645"/>
    <w:rsid w:val="00E90890"/>
    <w:rsid w:val="00E90B27"/>
    <w:rsid w:val="00EA01D9"/>
    <w:rsid w:val="00EC4A25"/>
    <w:rsid w:val="00EC50B2"/>
    <w:rsid w:val="00ED5514"/>
    <w:rsid w:val="00F025A2"/>
    <w:rsid w:val="00F04712"/>
    <w:rsid w:val="00F228AB"/>
    <w:rsid w:val="00F22EC7"/>
    <w:rsid w:val="00F376F3"/>
    <w:rsid w:val="00F42CC2"/>
    <w:rsid w:val="00F4402A"/>
    <w:rsid w:val="00F462AE"/>
    <w:rsid w:val="00F60E37"/>
    <w:rsid w:val="00F633AF"/>
    <w:rsid w:val="00F643DF"/>
    <w:rsid w:val="00F653B8"/>
    <w:rsid w:val="00F878A2"/>
    <w:rsid w:val="00FA1266"/>
    <w:rsid w:val="00FC1192"/>
    <w:rsid w:val="00FC4469"/>
    <w:rsid w:val="00FD1750"/>
    <w:rsid w:val="00FD31FD"/>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2986</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dcterms:created xsi:type="dcterms:W3CDTF">2025-03-21T11:40:00Z</dcterms:created>
  <dcterms:modified xsi:type="dcterms:W3CDTF">2025-07-04T13:47:00Z</dcterms:modified>
</cp:coreProperties>
</file>