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783D649E"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18.</w:t>
            </w:r>
            <w:r w:rsidR="00606E1F">
              <w:rPr>
                <w:rFonts w:hint="eastAsia"/>
                <w:lang w:eastAsia="zh-CN"/>
              </w:rPr>
              <w:t>6</w:t>
            </w:r>
            <w:r w:rsidR="00BB6E7F">
              <w:t>.0</w:t>
            </w:r>
            <w:bookmarkEnd w:id="3"/>
            <w:r w:rsidR="00C80525" w:rsidRPr="00623B86">
              <w:t xml:space="preserve"> </w:t>
            </w:r>
            <w:r w:rsidR="00623B86" w:rsidRPr="00623B86">
              <w:rPr>
                <w:sz w:val="32"/>
              </w:rPr>
              <w:t>(</w:t>
            </w:r>
            <w:bookmarkStart w:id="4" w:name="issueDate"/>
            <w:r w:rsidR="00BB6E7F">
              <w:rPr>
                <w:sz w:val="32"/>
              </w:rPr>
              <w:t>202</w:t>
            </w:r>
            <w:r w:rsidR="00606E1F">
              <w:rPr>
                <w:rFonts w:hint="eastAsia"/>
                <w:sz w:val="32"/>
                <w:lang w:eastAsia="zh-CN"/>
              </w:rPr>
              <w:t>5</w:t>
            </w:r>
            <w:r w:rsidR="00BB6E7F">
              <w:rPr>
                <w:sz w:val="32"/>
              </w:rPr>
              <w:t>-</w:t>
            </w:r>
            <w:bookmarkEnd w:id="4"/>
            <w:r w:rsidR="00606E1F">
              <w:rPr>
                <w:rFonts w:hint="eastAsia"/>
                <w:sz w:val="32"/>
                <w:lang w:eastAsia="zh-CN"/>
              </w:rPr>
              <w:t>03</w:t>
            </w:r>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5pt" o:ole="">
                  <v:imagedata r:id="rId9" o:title=""/>
                </v:shape>
                <o:OLEObject Type="Embed" ProgID="Word.Picture.8" ShapeID="_x0000_i1025" DrawAspect="Content" ObjectID="_1804060501"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30pt;height:1in" o:ole="">
                  <v:imagedata r:id="rId11" o:title=""/>
                </v:shape>
                <o:OLEObject Type="Embed" ProgID="Word.Picture.8" ShapeID="_x0000_i1026" DrawAspect="Content" ObjectID="_1804060502"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56D0E980"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893C49">
              <w:rPr>
                <w:noProof/>
                <w:sz w:val="18"/>
              </w:rPr>
              <w:t>5</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4825ACC7" w14:textId="016F3777" w:rsidR="00D02636" w:rsidRDefault="004D3578">
      <w:pPr>
        <w:pStyle w:val="TOC1"/>
        <w:rPr>
          <w:rFonts w:asciiTheme="minorHAnsi" w:eastAsiaTheme="minorEastAsia" w:hAnsiTheme="minorHAnsi" w:cstheme="minorBidi"/>
          <w:noProof/>
          <w:kern w:val="2"/>
          <w:sz w:val="24"/>
          <w:szCs w:val="24"/>
          <w:lang w:eastAsia="en-GB"/>
          <w14:ligatures w14:val="standardContextual"/>
        </w:rPr>
      </w:pPr>
      <w:r w:rsidRPr="00623B86">
        <w:fldChar w:fldCharType="begin" w:fldLock="1"/>
      </w:r>
      <w:r w:rsidRPr="00623B86">
        <w:instrText xml:space="preserve"> TOC \o "1-9" </w:instrText>
      </w:r>
      <w:r w:rsidRPr="00623B86">
        <w:fldChar w:fldCharType="separate"/>
      </w:r>
      <w:r w:rsidR="00D02636">
        <w:rPr>
          <w:noProof/>
        </w:rPr>
        <w:t>Foreword</w:t>
      </w:r>
      <w:r w:rsidR="00D02636">
        <w:rPr>
          <w:noProof/>
        </w:rPr>
        <w:tab/>
      </w:r>
      <w:r w:rsidR="00D02636">
        <w:rPr>
          <w:noProof/>
        </w:rPr>
        <w:fldChar w:fldCharType="begin" w:fldLock="1"/>
      </w:r>
      <w:r w:rsidR="00D02636">
        <w:rPr>
          <w:noProof/>
        </w:rPr>
        <w:instrText xml:space="preserve"> PAGEREF _Toc193447609 \h </w:instrText>
      </w:r>
      <w:r w:rsidR="00D02636">
        <w:rPr>
          <w:noProof/>
        </w:rPr>
      </w:r>
      <w:r w:rsidR="00D02636">
        <w:rPr>
          <w:noProof/>
        </w:rPr>
        <w:fldChar w:fldCharType="separate"/>
      </w:r>
      <w:r w:rsidR="00D02636">
        <w:rPr>
          <w:noProof/>
        </w:rPr>
        <w:t>10</w:t>
      </w:r>
      <w:r w:rsidR="00D02636">
        <w:rPr>
          <w:noProof/>
        </w:rPr>
        <w:fldChar w:fldCharType="end"/>
      </w:r>
    </w:p>
    <w:p w14:paraId="686235B1" w14:textId="53A4D4A1"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_Toc193447610 \h </w:instrText>
      </w:r>
      <w:r>
        <w:rPr>
          <w:noProof/>
        </w:rPr>
      </w:r>
      <w:r>
        <w:rPr>
          <w:noProof/>
        </w:rPr>
        <w:fldChar w:fldCharType="separate"/>
      </w:r>
      <w:r>
        <w:rPr>
          <w:noProof/>
        </w:rPr>
        <w:t>12</w:t>
      </w:r>
      <w:r>
        <w:rPr>
          <w:noProof/>
        </w:rPr>
        <w:fldChar w:fldCharType="end"/>
      </w:r>
    </w:p>
    <w:p w14:paraId="1AB2BA9E" w14:textId="6F3F71AC"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_Toc193447611 \h </w:instrText>
      </w:r>
      <w:r>
        <w:rPr>
          <w:noProof/>
        </w:rPr>
      </w:r>
      <w:r>
        <w:rPr>
          <w:noProof/>
        </w:rPr>
        <w:fldChar w:fldCharType="separate"/>
      </w:r>
      <w:r>
        <w:rPr>
          <w:noProof/>
        </w:rPr>
        <w:t>12</w:t>
      </w:r>
      <w:r>
        <w:rPr>
          <w:noProof/>
        </w:rPr>
        <w:fldChar w:fldCharType="end"/>
      </w:r>
    </w:p>
    <w:p w14:paraId="55AE07C7" w14:textId="21E60B11"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_Toc193447612 \h </w:instrText>
      </w:r>
      <w:r>
        <w:rPr>
          <w:noProof/>
        </w:rPr>
      </w:r>
      <w:r>
        <w:rPr>
          <w:noProof/>
        </w:rPr>
        <w:fldChar w:fldCharType="separate"/>
      </w:r>
      <w:r>
        <w:rPr>
          <w:noProof/>
        </w:rPr>
        <w:t>14</w:t>
      </w:r>
      <w:r>
        <w:rPr>
          <w:noProof/>
        </w:rPr>
        <w:fldChar w:fldCharType="end"/>
      </w:r>
    </w:p>
    <w:p w14:paraId="106D48F8" w14:textId="3F69911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_Toc193447613 \h </w:instrText>
      </w:r>
      <w:r>
        <w:rPr>
          <w:noProof/>
        </w:rPr>
      </w:r>
      <w:r>
        <w:rPr>
          <w:noProof/>
        </w:rPr>
        <w:fldChar w:fldCharType="separate"/>
      </w:r>
      <w:r>
        <w:rPr>
          <w:noProof/>
        </w:rPr>
        <w:t>14</w:t>
      </w:r>
      <w:r>
        <w:rPr>
          <w:noProof/>
        </w:rPr>
        <w:fldChar w:fldCharType="end"/>
      </w:r>
    </w:p>
    <w:p w14:paraId="4B95063E" w14:textId="21DCCABB"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_Toc193447614 \h </w:instrText>
      </w:r>
      <w:r>
        <w:rPr>
          <w:noProof/>
        </w:rPr>
      </w:r>
      <w:r>
        <w:rPr>
          <w:noProof/>
        </w:rPr>
        <w:fldChar w:fldCharType="separate"/>
      </w:r>
      <w:r>
        <w:rPr>
          <w:noProof/>
        </w:rPr>
        <w:t>14</w:t>
      </w:r>
      <w:r>
        <w:rPr>
          <w:noProof/>
        </w:rPr>
        <w:fldChar w:fldCharType="end"/>
      </w:r>
    </w:p>
    <w:p w14:paraId="2F1D628C" w14:textId="1D5713C7"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_Toc193447615 \h </w:instrText>
      </w:r>
      <w:r>
        <w:rPr>
          <w:noProof/>
        </w:rPr>
      </w:r>
      <w:r>
        <w:rPr>
          <w:noProof/>
        </w:rPr>
        <w:fldChar w:fldCharType="separate"/>
      </w:r>
      <w:r>
        <w:rPr>
          <w:noProof/>
        </w:rPr>
        <w:t>14</w:t>
      </w:r>
      <w:r>
        <w:rPr>
          <w:noProof/>
        </w:rPr>
        <w:fldChar w:fldCharType="end"/>
      </w:r>
    </w:p>
    <w:p w14:paraId="155A6F87" w14:textId="73F7EDC7"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5</w:t>
      </w:r>
      <w:r>
        <w:rPr>
          <w:rFonts w:asciiTheme="minorHAnsi" w:eastAsiaTheme="minorEastAsia" w:hAnsiTheme="minorHAnsi" w:cstheme="minorBidi"/>
          <w:noProof/>
          <w:kern w:val="2"/>
          <w:sz w:val="24"/>
          <w:szCs w:val="24"/>
          <w:lang w:eastAsia="en-GB"/>
          <w14:ligatures w14:val="standardContextual"/>
        </w:rPr>
        <w:tab/>
      </w:r>
      <w:r w:rsidRPr="009647D9">
        <w:rPr>
          <w:noProof/>
          <w:lang w:val="nl-BE" w:eastAsia="zh-CN"/>
        </w:rPr>
        <w:t>Void</w:t>
      </w:r>
      <w:r>
        <w:rPr>
          <w:noProof/>
        </w:rPr>
        <w:tab/>
      </w:r>
      <w:r>
        <w:rPr>
          <w:noProof/>
        </w:rPr>
        <w:fldChar w:fldCharType="begin" w:fldLock="1"/>
      </w:r>
      <w:r>
        <w:rPr>
          <w:noProof/>
        </w:rPr>
        <w:instrText xml:space="preserve"> PAGEREF _Toc193447616 \h </w:instrText>
      </w:r>
      <w:r>
        <w:rPr>
          <w:noProof/>
        </w:rPr>
      </w:r>
      <w:r>
        <w:rPr>
          <w:noProof/>
        </w:rPr>
        <w:fldChar w:fldCharType="separate"/>
      </w:r>
      <w:r>
        <w:rPr>
          <w:noProof/>
        </w:rPr>
        <w:t>14</w:t>
      </w:r>
      <w:r>
        <w:rPr>
          <w:noProof/>
        </w:rPr>
        <w:fldChar w:fldCharType="end"/>
      </w:r>
    </w:p>
    <w:p w14:paraId="49753947" w14:textId="19DA2F60"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6</w:t>
      </w:r>
      <w:r>
        <w:rPr>
          <w:rFonts w:asciiTheme="minorHAnsi" w:eastAsiaTheme="minorEastAsia" w:hAnsiTheme="minorHAnsi" w:cstheme="minorBidi"/>
          <w:noProof/>
          <w:kern w:val="2"/>
          <w:sz w:val="24"/>
          <w:szCs w:val="24"/>
          <w:lang w:eastAsia="en-GB"/>
          <w14:ligatures w14:val="standardContextual"/>
        </w:rPr>
        <w:tab/>
      </w:r>
      <w:r w:rsidRPr="009647D9">
        <w:rPr>
          <w:noProof/>
          <w:lang w:val="nl-BE" w:eastAsia="zh-CN"/>
        </w:rPr>
        <w:t>Void</w:t>
      </w:r>
      <w:r>
        <w:rPr>
          <w:noProof/>
        </w:rPr>
        <w:tab/>
      </w:r>
      <w:r>
        <w:rPr>
          <w:noProof/>
        </w:rPr>
        <w:fldChar w:fldCharType="begin" w:fldLock="1"/>
      </w:r>
      <w:r>
        <w:rPr>
          <w:noProof/>
        </w:rPr>
        <w:instrText xml:space="preserve"> PAGEREF _Toc193447617 \h </w:instrText>
      </w:r>
      <w:r>
        <w:rPr>
          <w:noProof/>
        </w:rPr>
      </w:r>
      <w:r>
        <w:rPr>
          <w:noProof/>
        </w:rPr>
        <w:fldChar w:fldCharType="separate"/>
      </w:r>
      <w:r>
        <w:rPr>
          <w:noProof/>
        </w:rPr>
        <w:t>14</w:t>
      </w:r>
      <w:r>
        <w:rPr>
          <w:noProof/>
        </w:rPr>
        <w:fldChar w:fldCharType="end"/>
      </w:r>
    </w:p>
    <w:p w14:paraId="31232B37" w14:textId="299786C5"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7</w:t>
      </w:r>
      <w:r>
        <w:rPr>
          <w:rFonts w:asciiTheme="minorHAnsi" w:eastAsiaTheme="minorEastAsia" w:hAnsiTheme="minorHAnsi" w:cstheme="minorBidi"/>
          <w:noProof/>
          <w:kern w:val="2"/>
          <w:sz w:val="24"/>
          <w:szCs w:val="24"/>
          <w:lang w:eastAsia="en-GB"/>
          <w14:ligatures w14:val="standardContextual"/>
        </w:rPr>
        <w:tab/>
      </w:r>
      <w:r w:rsidRPr="009647D9">
        <w:rPr>
          <w:noProof/>
          <w:lang w:val="nl-BE" w:eastAsia="zh-CN"/>
        </w:rPr>
        <w:t>Void</w:t>
      </w:r>
      <w:r>
        <w:rPr>
          <w:noProof/>
        </w:rPr>
        <w:tab/>
      </w:r>
      <w:r>
        <w:rPr>
          <w:noProof/>
        </w:rPr>
        <w:fldChar w:fldCharType="begin" w:fldLock="1"/>
      </w:r>
      <w:r>
        <w:rPr>
          <w:noProof/>
        </w:rPr>
        <w:instrText xml:space="preserve"> PAGEREF _Toc193447618 \h </w:instrText>
      </w:r>
      <w:r>
        <w:rPr>
          <w:noProof/>
        </w:rPr>
      </w:r>
      <w:r>
        <w:rPr>
          <w:noProof/>
        </w:rPr>
        <w:fldChar w:fldCharType="separate"/>
      </w:r>
      <w:r>
        <w:rPr>
          <w:noProof/>
        </w:rPr>
        <w:t>14</w:t>
      </w:r>
      <w:r>
        <w:rPr>
          <w:noProof/>
        </w:rPr>
        <w:fldChar w:fldCharType="end"/>
      </w:r>
    </w:p>
    <w:p w14:paraId="2D3DAF54" w14:textId="60412173"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8</w:t>
      </w:r>
      <w:r>
        <w:rPr>
          <w:rFonts w:asciiTheme="minorHAnsi" w:eastAsiaTheme="minorEastAsia" w:hAnsiTheme="minorHAnsi" w:cstheme="minorBidi"/>
          <w:noProof/>
          <w:kern w:val="2"/>
          <w:sz w:val="24"/>
          <w:szCs w:val="24"/>
          <w:lang w:eastAsia="en-GB"/>
          <w14:ligatures w14:val="standardContextual"/>
        </w:rPr>
        <w:tab/>
      </w:r>
      <w:r w:rsidRPr="009647D9">
        <w:rPr>
          <w:noProof/>
          <w:lang w:val="nl-BE"/>
        </w:rPr>
        <w:t>Void</w:t>
      </w:r>
      <w:r>
        <w:rPr>
          <w:noProof/>
        </w:rPr>
        <w:tab/>
      </w:r>
      <w:r>
        <w:rPr>
          <w:noProof/>
        </w:rPr>
        <w:fldChar w:fldCharType="begin" w:fldLock="1"/>
      </w:r>
      <w:r>
        <w:rPr>
          <w:noProof/>
        </w:rPr>
        <w:instrText xml:space="preserve"> PAGEREF _Toc193447619 \h </w:instrText>
      </w:r>
      <w:r>
        <w:rPr>
          <w:noProof/>
        </w:rPr>
      </w:r>
      <w:r>
        <w:rPr>
          <w:noProof/>
        </w:rPr>
        <w:fldChar w:fldCharType="separate"/>
      </w:r>
      <w:r>
        <w:rPr>
          <w:noProof/>
        </w:rPr>
        <w:t>14</w:t>
      </w:r>
      <w:r>
        <w:rPr>
          <w:noProof/>
        </w:rPr>
        <w:fldChar w:fldCharType="end"/>
      </w:r>
    </w:p>
    <w:p w14:paraId="327BF4E5" w14:textId="653CF994"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9</w:t>
      </w:r>
      <w:r>
        <w:rPr>
          <w:rFonts w:asciiTheme="minorHAnsi" w:eastAsiaTheme="minorEastAsia" w:hAnsiTheme="minorHAnsi" w:cstheme="minorBidi"/>
          <w:noProof/>
          <w:kern w:val="2"/>
          <w:sz w:val="24"/>
          <w:szCs w:val="24"/>
          <w:lang w:eastAsia="en-GB"/>
          <w14:ligatures w14:val="standardContextual"/>
        </w:rPr>
        <w:tab/>
      </w:r>
      <w:r w:rsidRPr="009647D9">
        <w:rPr>
          <w:noProof/>
          <w:lang w:val="nl-BE"/>
        </w:rPr>
        <w:t>Void</w:t>
      </w:r>
      <w:r>
        <w:rPr>
          <w:noProof/>
        </w:rPr>
        <w:tab/>
      </w:r>
      <w:r>
        <w:rPr>
          <w:noProof/>
        </w:rPr>
        <w:fldChar w:fldCharType="begin" w:fldLock="1"/>
      </w:r>
      <w:r>
        <w:rPr>
          <w:noProof/>
        </w:rPr>
        <w:instrText xml:space="preserve"> PAGEREF _Toc193447620 \h </w:instrText>
      </w:r>
      <w:r>
        <w:rPr>
          <w:noProof/>
        </w:rPr>
      </w:r>
      <w:r>
        <w:rPr>
          <w:noProof/>
        </w:rPr>
        <w:fldChar w:fldCharType="separate"/>
      </w:r>
      <w:r>
        <w:rPr>
          <w:noProof/>
        </w:rPr>
        <w:t>14</w:t>
      </w:r>
      <w:r>
        <w:rPr>
          <w:noProof/>
        </w:rPr>
        <w:fldChar w:fldCharType="end"/>
      </w:r>
    </w:p>
    <w:p w14:paraId="586EC4B0" w14:textId="177BEFBF"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sidRPr="009647D9">
        <w:rPr>
          <w:noProof/>
          <w:lang w:val="nl-BE" w:eastAsia="zh-CN"/>
        </w:rPr>
        <w:t>10</w:t>
      </w:r>
      <w:r>
        <w:rPr>
          <w:rFonts w:asciiTheme="minorHAnsi" w:eastAsiaTheme="minorEastAsia" w:hAnsiTheme="minorHAnsi" w:cstheme="minorBidi"/>
          <w:noProof/>
          <w:kern w:val="2"/>
          <w:sz w:val="24"/>
          <w:szCs w:val="24"/>
          <w:lang w:eastAsia="en-GB"/>
          <w14:ligatures w14:val="standardContextual"/>
        </w:rPr>
        <w:tab/>
      </w:r>
      <w:r w:rsidRPr="009647D9">
        <w:rPr>
          <w:noProof/>
          <w:lang w:val="nl-BE"/>
        </w:rPr>
        <w:t>Void</w:t>
      </w:r>
      <w:r>
        <w:rPr>
          <w:noProof/>
        </w:rPr>
        <w:tab/>
      </w:r>
      <w:r>
        <w:rPr>
          <w:noProof/>
        </w:rPr>
        <w:fldChar w:fldCharType="begin" w:fldLock="1"/>
      </w:r>
      <w:r>
        <w:rPr>
          <w:noProof/>
        </w:rPr>
        <w:instrText xml:space="preserve"> PAGEREF _Toc193447621 \h </w:instrText>
      </w:r>
      <w:r>
        <w:rPr>
          <w:noProof/>
        </w:rPr>
      </w:r>
      <w:r>
        <w:rPr>
          <w:noProof/>
        </w:rPr>
        <w:fldChar w:fldCharType="separate"/>
      </w:r>
      <w:r>
        <w:rPr>
          <w:noProof/>
        </w:rPr>
        <w:t>15</w:t>
      </w:r>
      <w:r>
        <w:rPr>
          <w:noProof/>
        </w:rPr>
        <w:fldChar w:fldCharType="end"/>
      </w:r>
    </w:p>
    <w:p w14:paraId="2C7C896D" w14:textId="4F7AFC05"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_Toc193447622 \h </w:instrText>
      </w:r>
      <w:r>
        <w:rPr>
          <w:noProof/>
        </w:rPr>
      </w:r>
      <w:r>
        <w:rPr>
          <w:noProof/>
        </w:rPr>
        <w:fldChar w:fldCharType="separate"/>
      </w:r>
      <w:r>
        <w:rPr>
          <w:noProof/>
        </w:rPr>
        <w:t>15</w:t>
      </w:r>
      <w:r>
        <w:rPr>
          <w:noProof/>
        </w:rPr>
        <w:fldChar w:fldCharType="end"/>
      </w:r>
    </w:p>
    <w:p w14:paraId="40B0ED3E" w14:textId="42F2C2D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_Toc193447623 \h </w:instrText>
      </w:r>
      <w:r>
        <w:rPr>
          <w:noProof/>
        </w:rPr>
      </w:r>
      <w:r>
        <w:rPr>
          <w:noProof/>
        </w:rPr>
        <w:fldChar w:fldCharType="separate"/>
      </w:r>
      <w:r>
        <w:rPr>
          <w:noProof/>
        </w:rPr>
        <w:t>15</w:t>
      </w:r>
      <w:r>
        <w:rPr>
          <w:noProof/>
        </w:rPr>
        <w:fldChar w:fldCharType="end"/>
      </w:r>
    </w:p>
    <w:p w14:paraId="5E8A4AC6" w14:textId="53B6F453"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11.1.0</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_Toc193447624 \h </w:instrText>
      </w:r>
      <w:r>
        <w:rPr>
          <w:noProof/>
        </w:rPr>
      </w:r>
      <w:r>
        <w:rPr>
          <w:noProof/>
        </w:rPr>
        <w:fldChar w:fldCharType="separate"/>
      </w:r>
      <w:r>
        <w:rPr>
          <w:noProof/>
        </w:rPr>
        <w:t>15</w:t>
      </w:r>
      <w:r>
        <w:rPr>
          <w:noProof/>
        </w:rPr>
        <w:fldChar w:fldCharType="end"/>
      </w:r>
    </w:p>
    <w:p w14:paraId="7A63734E" w14:textId="1FA797FC"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_Toc193447625 \h </w:instrText>
      </w:r>
      <w:r>
        <w:rPr>
          <w:noProof/>
        </w:rPr>
      </w:r>
      <w:r>
        <w:rPr>
          <w:noProof/>
        </w:rPr>
        <w:fldChar w:fldCharType="separate"/>
      </w:r>
      <w:r>
        <w:rPr>
          <w:noProof/>
        </w:rPr>
        <w:t>15</w:t>
      </w:r>
      <w:r>
        <w:rPr>
          <w:noProof/>
        </w:rPr>
        <w:fldChar w:fldCharType="end"/>
      </w:r>
    </w:p>
    <w:p w14:paraId="544B6E52" w14:textId="0BC2C810"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11.1.1.1</w:t>
      </w:r>
      <w:r>
        <w:rPr>
          <w:rFonts w:asciiTheme="minorHAnsi" w:eastAsiaTheme="minorEastAsia" w:hAnsiTheme="minorHAnsi" w:cstheme="minorBidi"/>
          <w:noProof/>
          <w:kern w:val="2"/>
          <w:sz w:val="24"/>
          <w:szCs w:val="24"/>
          <w:lang w:eastAsia="en-GB"/>
          <w14:ligatures w14:val="standardContextual"/>
        </w:rPr>
        <w:tab/>
      </w:r>
      <w:r w:rsidRPr="009647D9">
        <w:rPr>
          <w:rFonts w:cs="Arial"/>
          <w:noProof/>
        </w:rPr>
        <w:t>createMOI</w:t>
      </w:r>
      <w:r>
        <w:rPr>
          <w:noProof/>
        </w:rPr>
        <w:t xml:space="preserve"> operation</w:t>
      </w:r>
      <w:r>
        <w:rPr>
          <w:noProof/>
        </w:rPr>
        <w:tab/>
      </w:r>
      <w:r>
        <w:rPr>
          <w:noProof/>
        </w:rPr>
        <w:fldChar w:fldCharType="begin" w:fldLock="1"/>
      </w:r>
      <w:r>
        <w:rPr>
          <w:noProof/>
        </w:rPr>
        <w:instrText xml:space="preserve"> PAGEREF _Toc193447626 \h </w:instrText>
      </w:r>
      <w:r>
        <w:rPr>
          <w:noProof/>
        </w:rPr>
      </w:r>
      <w:r>
        <w:rPr>
          <w:noProof/>
        </w:rPr>
        <w:fldChar w:fldCharType="separate"/>
      </w:r>
      <w:r>
        <w:rPr>
          <w:noProof/>
        </w:rPr>
        <w:t>15</w:t>
      </w:r>
      <w:r>
        <w:rPr>
          <w:noProof/>
        </w:rPr>
        <w:fldChar w:fldCharType="end"/>
      </w:r>
    </w:p>
    <w:p w14:paraId="6CD42AB6" w14:textId="5D3F6C2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_Toc193447627 \h </w:instrText>
      </w:r>
      <w:r>
        <w:rPr>
          <w:noProof/>
        </w:rPr>
      </w:r>
      <w:r>
        <w:rPr>
          <w:noProof/>
        </w:rPr>
        <w:fldChar w:fldCharType="separate"/>
      </w:r>
      <w:r>
        <w:rPr>
          <w:noProof/>
        </w:rPr>
        <w:t>15</w:t>
      </w:r>
      <w:r>
        <w:rPr>
          <w:noProof/>
        </w:rPr>
        <w:fldChar w:fldCharType="end"/>
      </w:r>
    </w:p>
    <w:p w14:paraId="227769AD" w14:textId="31B5643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_Toc193447628 \h </w:instrText>
      </w:r>
      <w:r>
        <w:rPr>
          <w:noProof/>
        </w:rPr>
      </w:r>
      <w:r>
        <w:rPr>
          <w:noProof/>
        </w:rPr>
        <w:fldChar w:fldCharType="separate"/>
      </w:r>
      <w:r>
        <w:rPr>
          <w:noProof/>
        </w:rPr>
        <w:t>16</w:t>
      </w:r>
      <w:r>
        <w:rPr>
          <w:noProof/>
        </w:rPr>
        <w:fldChar w:fldCharType="end"/>
      </w:r>
    </w:p>
    <w:p w14:paraId="5A1DD881" w14:textId="42292EE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_Toc193447629 \h </w:instrText>
      </w:r>
      <w:r>
        <w:rPr>
          <w:noProof/>
        </w:rPr>
      </w:r>
      <w:r>
        <w:rPr>
          <w:noProof/>
        </w:rPr>
        <w:fldChar w:fldCharType="separate"/>
      </w:r>
      <w:r>
        <w:rPr>
          <w:noProof/>
        </w:rPr>
        <w:t>16</w:t>
      </w:r>
      <w:r>
        <w:rPr>
          <w:noProof/>
        </w:rPr>
        <w:fldChar w:fldCharType="end"/>
      </w:r>
    </w:p>
    <w:p w14:paraId="4607B1B7" w14:textId="5D3E7F2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_Toc193447630 \h </w:instrText>
      </w:r>
      <w:r>
        <w:rPr>
          <w:noProof/>
        </w:rPr>
      </w:r>
      <w:r>
        <w:rPr>
          <w:noProof/>
        </w:rPr>
        <w:fldChar w:fldCharType="separate"/>
      </w:r>
      <w:r>
        <w:rPr>
          <w:noProof/>
        </w:rPr>
        <w:t>16</w:t>
      </w:r>
      <w:r>
        <w:rPr>
          <w:noProof/>
        </w:rPr>
        <w:fldChar w:fldCharType="end"/>
      </w:r>
    </w:p>
    <w:p w14:paraId="3039A60E" w14:textId="5C2BF78B"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9647D9">
        <w:rPr>
          <w:rFonts w:cs="Arial"/>
          <w:noProof/>
        </w:rPr>
        <w:t>getMOIAttributes</w:t>
      </w:r>
      <w:r>
        <w:rPr>
          <w:noProof/>
        </w:rPr>
        <w:t xml:space="preserve"> operation</w:t>
      </w:r>
      <w:r>
        <w:rPr>
          <w:noProof/>
        </w:rPr>
        <w:tab/>
      </w:r>
      <w:r>
        <w:rPr>
          <w:noProof/>
        </w:rPr>
        <w:fldChar w:fldCharType="begin" w:fldLock="1"/>
      </w:r>
      <w:r>
        <w:rPr>
          <w:noProof/>
        </w:rPr>
        <w:instrText xml:space="preserve"> PAGEREF _Toc193447631 \h </w:instrText>
      </w:r>
      <w:r>
        <w:rPr>
          <w:noProof/>
        </w:rPr>
      </w:r>
      <w:r>
        <w:rPr>
          <w:noProof/>
        </w:rPr>
        <w:fldChar w:fldCharType="separate"/>
      </w:r>
      <w:r>
        <w:rPr>
          <w:noProof/>
        </w:rPr>
        <w:t>16</w:t>
      </w:r>
      <w:r>
        <w:rPr>
          <w:noProof/>
        </w:rPr>
        <w:fldChar w:fldCharType="end"/>
      </w:r>
    </w:p>
    <w:p w14:paraId="2EA42221" w14:textId="566174E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_Toc193447632 \h </w:instrText>
      </w:r>
      <w:r>
        <w:rPr>
          <w:noProof/>
        </w:rPr>
      </w:r>
      <w:r>
        <w:rPr>
          <w:noProof/>
        </w:rPr>
        <w:fldChar w:fldCharType="separate"/>
      </w:r>
      <w:r>
        <w:rPr>
          <w:noProof/>
        </w:rPr>
        <w:t>16</w:t>
      </w:r>
      <w:r>
        <w:rPr>
          <w:noProof/>
        </w:rPr>
        <w:fldChar w:fldCharType="end"/>
      </w:r>
    </w:p>
    <w:p w14:paraId="69BE2AEC" w14:textId="3E59B8B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_Toc193447633 \h </w:instrText>
      </w:r>
      <w:r>
        <w:rPr>
          <w:noProof/>
        </w:rPr>
      </w:r>
      <w:r>
        <w:rPr>
          <w:noProof/>
        </w:rPr>
        <w:fldChar w:fldCharType="separate"/>
      </w:r>
      <w:r>
        <w:rPr>
          <w:noProof/>
        </w:rPr>
        <w:t>17</w:t>
      </w:r>
      <w:r>
        <w:rPr>
          <w:noProof/>
        </w:rPr>
        <w:fldChar w:fldCharType="end"/>
      </w:r>
    </w:p>
    <w:p w14:paraId="3F817EE5" w14:textId="0E7A104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_Toc193447634 \h </w:instrText>
      </w:r>
      <w:r>
        <w:rPr>
          <w:noProof/>
        </w:rPr>
      </w:r>
      <w:r>
        <w:rPr>
          <w:noProof/>
        </w:rPr>
        <w:fldChar w:fldCharType="separate"/>
      </w:r>
      <w:r>
        <w:rPr>
          <w:noProof/>
        </w:rPr>
        <w:t>19</w:t>
      </w:r>
      <w:r>
        <w:rPr>
          <w:noProof/>
        </w:rPr>
        <w:fldChar w:fldCharType="end"/>
      </w:r>
    </w:p>
    <w:p w14:paraId="65EDE4E4" w14:textId="6A114D8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_Toc193447635 \h </w:instrText>
      </w:r>
      <w:r>
        <w:rPr>
          <w:noProof/>
        </w:rPr>
      </w:r>
      <w:r>
        <w:rPr>
          <w:noProof/>
        </w:rPr>
        <w:fldChar w:fldCharType="separate"/>
      </w:r>
      <w:r>
        <w:rPr>
          <w:noProof/>
        </w:rPr>
        <w:t>19</w:t>
      </w:r>
      <w:r>
        <w:rPr>
          <w:noProof/>
        </w:rPr>
        <w:fldChar w:fldCharType="end"/>
      </w:r>
    </w:p>
    <w:p w14:paraId="7272E687" w14:textId="191C5B3E"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9647D9">
        <w:rPr>
          <w:rFonts w:cs="Arial"/>
          <w:noProof/>
        </w:rPr>
        <w:t>modifyMOIAttributes</w:t>
      </w:r>
      <w:r>
        <w:rPr>
          <w:noProof/>
        </w:rPr>
        <w:t xml:space="preserve"> operation</w:t>
      </w:r>
      <w:r>
        <w:rPr>
          <w:noProof/>
        </w:rPr>
        <w:tab/>
      </w:r>
      <w:r>
        <w:rPr>
          <w:noProof/>
        </w:rPr>
        <w:fldChar w:fldCharType="begin" w:fldLock="1"/>
      </w:r>
      <w:r>
        <w:rPr>
          <w:noProof/>
        </w:rPr>
        <w:instrText xml:space="preserve"> PAGEREF _Toc193447636 \h </w:instrText>
      </w:r>
      <w:r>
        <w:rPr>
          <w:noProof/>
        </w:rPr>
      </w:r>
      <w:r>
        <w:rPr>
          <w:noProof/>
        </w:rPr>
        <w:fldChar w:fldCharType="separate"/>
      </w:r>
      <w:r>
        <w:rPr>
          <w:noProof/>
        </w:rPr>
        <w:t>19</w:t>
      </w:r>
      <w:r>
        <w:rPr>
          <w:noProof/>
        </w:rPr>
        <w:fldChar w:fldCharType="end"/>
      </w:r>
    </w:p>
    <w:p w14:paraId="3D02B1DE" w14:textId="54DEAF6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_Toc193447637 \h </w:instrText>
      </w:r>
      <w:r>
        <w:rPr>
          <w:noProof/>
        </w:rPr>
      </w:r>
      <w:r>
        <w:rPr>
          <w:noProof/>
        </w:rPr>
        <w:fldChar w:fldCharType="separate"/>
      </w:r>
      <w:r>
        <w:rPr>
          <w:noProof/>
        </w:rPr>
        <w:t>19</w:t>
      </w:r>
      <w:r>
        <w:rPr>
          <w:noProof/>
        </w:rPr>
        <w:fldChar w:fldCharType="end"/>
      </w:r>
    </w:p>
    <w:p w14:paraId="2B6E6FFC" w14:textId="5023E43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_Toc193447638 \h </w:instrText>
      </w:r>
      <w:r>
        <w:rPr>
          <w:noProof/>
        </w:rPr>
      </w:r>
      <w:r>
        <w:rPr>
          <w:noProof/>
        </w:rPr>
        <w:fldChar w:fldCharType="separate"/>
      </w:r>
      <w:r>
        <w:rPr>
          <w:noProof/>
        </w:rPr>
        <w:t>20</w:t>
      </w:r>
      <w:r>
        <w:rPr>
          <w:noProof/>
        </w:rPr>
        <w:fldChar w:fldCharType="end"/>
      </w:r>
    </w:p>
    <w:p w14:paraId="46CAE453" w14:textId="573B4D1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_Toc193447639 \h </w:instrText>
      </w:r>
      <w:r>
        <w:rPr>
          <w:noProof/>
        </w:rPr>
      </w:r>
      <w:r>
        <w:rPr>
          <w:noProof/>
        </w:rPr>
        <w:fldChar w:fldCharType="separate"/>
      </w:r>
      <w:r>
        <w:rPr>
          <w:noProof/>
        </w:rPr>
        <w:t>21</w:t>
      </w:r>
      <w:r>
        <w:rPr>
          <w:noProof/>
        </w:rPr>
        <w:fldChar w:fldCharType="end"/>
      </w:r>
    </w:p>
    <w:p w14:paraId="70A60C75" w14:textId="5C4EAD1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_Toc193447640 \h </w:instrText>
      </w:r>
      <w:r>
        <w:rPr>
          <w:noProof/>
        </w:rPr>
      </w:r>
      <w:r>
        <w:rPr>
          <w:noProof/>
        </w:rPr>
        <w:fldChar w:fldCharType="separate"/>
      </w:r>
      <w:r>
        <w:rPr>
          <w:noProof/>
        </w:rPr>
        <w:t>21</w:t>
      </w:r>
      <w:r>
        <w:rPr>
          <w:noProof/>
        </w:rPr>
        <w:fldChar w:fldCharType="end"/>
      </w:r>
    </w:p>
    <w:p w14:paraId="2D38C936" w14:textId="49C44FD5"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sidRPr="009647D9">
        <w:rPr>
          <w:rFonts w:cs="Arial"/>
          <w:noProof/>
        </w:rPr>
        <w:t>deleteMOI</w:t>
      </w:r>
      <w:r>
        <w:rPr>
          <w:noProof/>
        </w:rPr>
        <w:t xml:space="preserve"> operation</w:t>
      </w:r>
      <w:r>
        <w:rPr>
          <w:noProof/>
        </w:rPr>
        <w:tab/>
      </w:r>
      <w:r>
        <w:rPr>
          <w:noProof/>
        </w:rPr>
        <w:fldChar w:fldCharType="begin" w:fldLock="1"/>
      </w:r>
      <w:r>
        <w:rPr>
          <w:noProof/>
        </w:rPr>
        <w:instrText xml:space="preserve"> PAGEREF _Toc193447641 \h </w:instrText>
      </w:r>
      <w:r>
        <w:rPr>
          <w:noProof/>
        </w:rPr>
      </w:r>
      <w:r>
        <w:rPr>
          <w:noProof/>
        </w:rPr>
        <w:fldChar w:fldCharType="separate"/>
      </w:r>
      <w:r>
        <w:rPr>
          <w:noProof/>
        </w:rPr>
        <w:t>21</w:t>
      </w:r>
      <w:r>
        <w:rPr>
          <w:noProof/>
        </w:rPr>
        <w:fldChar w:fldCharType="end"/>
      </w:r>
    </w:p>
    <w:p w14:paraId="768BD4E3" w14:textId="4E69EBC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_Toc193447642 \h </w:instrText>
      </w:r>
      <w:r>
        <w:rPr>
          <w:noProof/>
        </w:rPr>
      </w:r>
      <w:r>
        <w:rPr>
          <w:noProof/>
        </w:rPr>
        <w:fldChar w:fldCharType="separate"/>
      </w:r>
      <w:r>
        <w:rPr>
          <w:noProof/>
        </w:rPr>
        <w:t>21</w:t>
      </w:r>
      <w:r>
        <w:rPr>
          <w:noProof/>
        </w:rPr>
        <w:fldChar w:fldCharType="end"/>
      </w:r>
    </w:p>
    <w:p w14:paraId="6D72F21C" w14:textId="221D3E3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_Toc193447643 \h </w:instrText>
      </w:r>
      <w:r>
        <w:rPr>
          <w:noProof/>
        </w:rPr>
      </w:r>
      <w:r>
        <w:rPr>
          <w:noProof/>
        </w:rPr>
        <w:fldChar w:fldCharType="separate"/>
      </w:r>
      <w:r>
        <w:rPr>
          <w:noProof/>
        </w:rPr>
        <w:t>21</w:t>
      </w:r>
      <w:r>
        <w:rPr>
          <w:noProof/>
        </w:rPr>
        <w:fldChar w:fldCharType="end"/>
      </w:r>
    </w:p>
    <w:p w14:paraId="6DBF20DE" w14:textId="588ADBD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_Toc193447644 \h </w:instrText>
      </w:r>
      <w:r>
        <w:rPr>
          <w:noProof/>
        </w:rPr>
      </w:r>
      <w:r>
        <w:rPr>
          <w:noProof/>
        </w:rPr>
        <w:fldChar w:fldCharType="separate"/>
      </w:r>
      <w:r>
        <w:rPr>
          <w:noProof/>
        </w:rPr>
        <w:t>21</w:t>
      </w:r>
      <w:r>
        <w:rPr>
          <w:noProof/>
        </w:rPr>
        <w:fldChar w:fldCharType="end"/>
      </w:r>
    </w:p>
    <w:p w14:paraId="585CD8DC" w14:textId="654B17B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_Toc193447645 \h </w:instrText>
      </w:r>
      <w:r>
        <w:rPr>
          <w:noProof/>
        </w:rPr>
      </w:r>
      <w:r>
        <w:rPr>
          <w:noProof/>
        </w:rPr>
        <w:fldChar w:fldCharType="separate"/>
      </w:r>
      <w:r>
        <w:rPr>
          <w:noProof/>
        </w:rPr>
        <w:t>22</w:t>
      </w:r>
      <w:r>
        <w:rPr>
          <w:noProof/>
        </w:rPr>
        <w:fldChar w:fldCharType="end"/>
      </w:r>
    </w:p>
    <w:p w14:paraId="7CF865A1" w14:textId="2200A8E6"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11.1.1.4a</w:t>
      </w:r>
      <w:r>
        <w:rPr>
          <w:rFonts w:asciiTheme="minorHAnsi" w:eastAsiaTheme="minorEastAsia" w:hAnsiTheme="minorHAnsi" w:cstheme="minorBidi"/>
          <w:noProof/>
          <w:kern w:val="2"/>
          <w:sz w:val="24"/>
          <w:szCs w:val="24"/>
          <w:lang w:eastAsia="en-GB"/>
          <w14:ligatures w14:val="standardContextual"/>
        </w:rPr>
        <w:tab/>
      </w:r>
      <w:r>
        <w:rPr>
          <w:noProof/>
        </w:rPr>
        <w:t>changeMOIs operation</w:t>
      </w:r>
      <w:r>
        <w:rPr>
          <w:noProof/>
        </w:rPr>
        <w:tab/>
      </w:r>
      <w:r>
        <w:rPr>
          <w:noProof/>
        </w:rPr>
        <w:fldChar w:fldCharType="begin" w:fldLock="1"/>
      </w:r>
      <w:r>
        <w:rPr>
          <w:noProof/>
        </w:rPr>
        <w:instrText xml:space="preserve"> PAGEREF _Toc193447646 \h </w:instrText>
      </w:r>
      <w:r>
        <w:rPr>
          <w:noProof/>
        </w:rPr>
      </w:r>
      <w:r>
        <w:rPr>
          <w:noProof/>
        </w:rPr>
        <w:fldChar w:fldCharType="separate"/>
      </w:r>
      <w:r>
        <w:rPr>
          <w:noProof/>
        </w:rPr>
        <w:t>22</w:t>
      </w:r>
      <w:r>
        <w:rPr>
          <w:noProof/>
        </w:rPr>
        <w:fldChar w:fldCharType="end"/>
      </w:r>
    </w:p>
    <w:p w14:paraId="605FDF67" w14:textId="5CD89C3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11.1.1.4a.2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_Toc193447647 \h </w:instrText>
      </w:r>
      <w:r>
        <w:rPr>
          <w:noProof/>
        </w:rPr>
      </w:r>
      <w:r>
        <w:rPr>
          <w:noProof/>
        </w:rPr>
        <w:fldChar w:fldCharType="separate"/>
      </w:r>
      <w:r>
        <w:rPr>
          <w:noProof/>
        </w:rPr>
        <w:t>22</w:t>
      </w:r>
      <w:r>
        <w:rPr>
          <w:noProof/>
        </w:rPr>
        <w:fldChar w:fldCharType="end"/>
      </w:r>
    </w:p>
    <w:p w14:paraId="590A4D74" w14:textId="692B903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11.1.1.4a.3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_Toc193447648 \h </w:instrText>
      </w:r>
      <w:r>
        <w:rPr>
          <w:noProof/>
        </w:rPr>
      </w:r>
      <w:r>
        <w:rPr>
          <w:noProof/>
        </w:rPr>
        <w:fldChar w:fldCharType="separate"/>
      </w:r>
      <w:r>
        <w:rPr>
          <w:noProof/>
        </w:rPr>
        <w:t>23</w:t>
      </w:r>
      <w:r>
        <w:rPr>
          <w:noProof/>
        </w:rPr>
        <w:fldChar w:fldCharType="end"/>
      </w:r>
    </w:p>
    <w:p w14:paraId="7B4A4F93" w14:textId="566B746B"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9647D9">
        <w:rPr>
          <w:rFonts w:ascii="Courier New" w:hAnsi="Courier New" w:cs="Courier New"/>
          <w:noProof/>
        </w:rPr>
        <w:t>Void</w:t>
      </w:r>
      <w:r>
        <w:rPr>
          <w:noProof/>
        </w:rPr>
        <w:tab/>
      </w:r>
      <w:r>
        <w:rPr>
          <w:noProof/>
        </w:rPr>
        <w:fldChar w:fldCharType="begin" w:fldLock="1"/>
      </w:r>
      <w:r>
        <w:rPr>
          <w:noProof/>
        </w:rPr>
        <w:instrText xml:space="preserve"> PAGEREF _Toc193447649 \h </w:instrText>
      </w:r>
      <w:r>
        <w:rPr>
          <w:noProof/>
        </w:rPr>
      </w:r>
      <w:r>
        <w:rPr>
          <w:noProof/>
        </w:rPr>
        <w:fldChar w:fldCharType="separate"/>
      </w:r>
      <w:r>
        <w:rPr>
          <w:noProof/>
        </w:rPr>
        <w:t>23</w:t>
      </w:r>
      <w:r>
        <w:rPr>
          <w:noProof/>
        </w:rPr>
        <w:fldChar w:fldCharType="end"/>
      </w:r>
    </w:p>
    <w:p w14:paraId="6CDBC4F1" w14:textId="5D4E2B3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9647D9">
        <w:rPr>
          <w:rFonts w:ascii="Courier New" w:hAnsi="Courier New" w:cs="Courier New"/>
          <w:noProof/>
        </w:rPr>
        <w:t>Void</w:t>
      </w:r>
      <w:r>
        <w:rPr>
          <w:noProof/>
        </w:rPr>
        <w:tab/>
      </w:r>
      <w:r>
        <w:rPr>
          <w:noProof/>
        </w:rPr>
        <w:fldChar w:fldCharType="begin" w:fldLock="1"/>
      </w:r>
      <w:r>
        <w:rPr>
          <w:noProof/>
        </w:rPr>
        <w:instrText xml:space="preserve"> PAGEREF _Toc193447650 \h </w:instrText>
      </w:r>
      <w:r>
        <w:rPr>
          <w:noProof/>
        </w:rPr>
      </w:r>
      <w:r>
        <w:rPr>
          <w:noProof/>
        </w:rPr>
        <w:fldChar w:fldCharType="separate"/>
      </w:r>
      <w:r>
        <w:rPr>
          <w:noProof/>
        </w:rPr>
        <w:t>23</w:t>
      </w:r>
      <w:r>
        <w:rPr>
          <w:noProof/>
        </w:rPr>
        <w:fldChar w:fldCharType="end"/>
      </w:r>
    </w:p>
    <w:p w14:paraId="461F4C35" w14:textId="413F2EF1"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notifyMOICreation</w:t>
      </w:r>
      <w:r>
        <w:rPr>
          <w:noProof/>
        </w:rPr>
        <w:tab/>
      </w:r>
      <w:r>
        <w:rPr>
          <w:noProof/>
        </w:rPr>
        <w:fldChar w:fldCharType="begin" w:fldLock="1"/>
      </w:r>
      <w:r>
        <w:rPr>
          <w:noProof/>
        </w:rPr>
        <w:instrText xml:space="preserve"> PAGEREF _Toc193447651 \h </w:instrText>
      </w:r>
      <w:r>
        <w:rPr>
          <w:noProof/>
        </w:rPr>
      </w:r>
      <w:r>
        <w:rPr>
          <w:noProof/>
        </w:rPr>
        <w:fldChar w:fldCharType="separate"/>
      </w:r>
      <w:r>
        <w:rPr>
          <w:noProof/>
        </w:rPr>
        <w:t>23</w:t>
      </w:r>
      <w:r>
        <w:rPr>
          <w:noProof/>
        </w:rPr>
        <w:fldChar w:fldCharType="end"/>
      </w:r>
    </w:p>
    <w:p w14:paraId="39BB746E" w14:textId="79C470A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_Toc193447652 \h </w:instrText>
      </w:r>
      <w:r>
        <w:rPr>
          <w:noProof/>
        </w:rPr>
      </w:r>
      <w:r>
        <w:rPr>
          <w:noProof/>
        </w:rPr>
        <w:fldChar w:fldCharType="separate"/>
      </w:r>
      <w:r>
        <w:rPr>
          <w:noProof/>
        </w:rPr>
        <w:t>23</w:t>
      </w:r>
      <w:r>
        <w:rPr>
          <w:noProof/>
        </w:rPr>
        <w:fldChar w:fldCharType="end"/>
      </w:r>
    </w:p>
    <w:p w14:paraId="676E7E5E" w14:textId="45BBF8D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11.1.1.7.2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_Toc193447653 \h </w:instrText>
      </w:r>
      <w:r>
        <w:rPr>
          <w:noProof/>
        </w:rPr>
      </w:r>
      <w:r>
        <w:rPr>
          <w:noProof/>
        </w:rPr>
        <w:fldChar w:fldCharType="separate"/>
      </w:r>
      <w:r>
        <w:rPr>
          <w:noProof/>
        </w:rPr>
        <w:t>24</w:t>
      </w:r>
      <w:r>
        <w:rPr>
          <w:noProof/>
        </w:rPr>
        <w:fldChar w:fldCharType="end"/>
      </w:r>
    </w:p>
    <w:p w14:paraId="14F2D742" w14:textId="3723104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11.1.1.7.3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_Toc193447654 \h </w:instrText>
      </w:r>
      <w:r>
        <w:rPr>
          <w:noProof/>
        </w:rPr>
      </w:r>
      <w:r>
        <w:rPr>
          <w:noProof/>
        </w:rPr>
        <w:fldChar w:fldCharType="separate"/>
      </w:r>
      <w:r>
        <w:rPr>
          <w:noProof/>
        </w:rPr>
        <w:t>25</w:t>
      </w:r>
      <w:r>
        <w:rPr>
          <w:noProof/>
        </w:rPr>
        <w:fldChar w:fldCharType="end"/>
      </w:r>
    </w:p>
    <w:p w14:paraId="4338C329" w14:textId="73EDE95F"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11.1.1.7.3.1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_Toc193447655 \h </w:instrText>
      </w:r>
      <w:r>
        <w:rPr>
          <w:noProof/>
        </w:rPr>
      </w:r>
      <w:r>
        <w:rPr>
          <w:noProof/>
        </w:rPr>
        <w:fldChar w:fldCharType="separate"/>
      </w:r>
      <w:r>
        <w:rPr>
          <w:noProof/>
        </w:rPr>
        <w:t>25</w:t>
      </w:r>
      <w:r>
        <w:rPr>
          <w:noProof/>
        </w:rPr>
        <w:fldChar w:fldCharType="end"/>
      </w:r>
    </w:p>
    <w:p w14:paraId="73A3E0F8" w14:textId="73779B2D"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11.1.1.7.3.2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_Toc193447656 \h </w:instrText>
      </w:r>
      <w:r>
        <w:rPr>
          <w:noProof/>
        </w:rPr>
      </w:r>
      <w:r>
        <w:rPr>
          <w:noProof/>
        </w:rPr>
        <w:fldChar w:fldCharType="separate"/>
      </w:r>
      <w:r>
        <w:rPr>
          <w:noProof/>
        </w:rPr>
        <w:t>25</w:t>
      </w:r>
      <w:r>
        <w:rPr>
          <w:noProof/>
        </w:rPr>
        <w:fldChar w:fldCharType="end"/>
      </w:r>
    </w:p>
    <w:p w14:paraId="70FA8B91" w14:textId="79A23E41"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notifyMOIDeletion</w:t>
      </w:r>
      <w:r>
        <w:rPr>
          <w:noProof/>
        </w:rPr>
        <w:tab/>
      </w:r>
      <w:r>
        <w:rPr>
          <w:noProof/>
        </w:rPr>
        <w:fldChar w:fldCharType="begin" w:fldLock="1"/>
      </w:r>
      <w:r>
        <w:rPr>
          <w:noProof/>
        </w:rPr>
        <w:instrText xml:space="preserve"> PAGEREF _Toc193447657 \h </w:instrText>
      </w:r>
      <w:r>
        <w:rPr>
          <w:noProof/>
        </w:rPr>
      </w:r>
      <w:r>
        <w:rPr>
          <w:noProof/>
        </w:rPr>
        <w:fldChar w:fldCharType="separate"/>
      </w:r>
      <w:r>
        <w:rPr>
          <w:noProof/>
        </w:rPr>
        <w:t>25</w:t>
      </w:r>
      <w:r>
        <w:rPr>
          <w:noProof/>
        </w:rPr>
        <w:fldChar w:fldCharType="end"/>
      </w:r>
    </w:p>
    <w:p w14:paraId="56C93515" w14:textId="16F4FD9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_Toc193447658 \h </w:instrText>
      </w:r>
      <w:r>
        <w:rPr>
          <w:noProof/>
        </w:rPr>
      </w:r>
      <w:r>
        <w:rPr>
          <w:noProof/>
        </w:rPr>
        <w:fldChar w:fldCharType="separate"/>
      </w:r>
      <w:r>
        <w:rPr>
          <w:noProof/>
        </w:rPr>
        <w:t>25</w:t>
      </w:r>
      <w:r>
        <w:rPr>
          <w:noProof/>
        </w:rPr>
        <w:fldChar w:fldCharType="end"/>
      </w:r>
    </w:p>
    <w:p w14:paraId="000646C4" w14:textId="237E404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11.1.1.8.2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_Toc193447659 \h </w:instrText>
      </w:r>
      <w:r>
        <w:rPr>
          <w:noProof/>
        </w:rPr>
      </w:r>
      <w:r>
        <w:rPr>
          <w:noProof/>
        </w:rPr>
        <w:fldChar w:fldCharType="separate"/>
      </w:r>
      <w:r>
        <w:rPr>
          <w:noProof/>
        </w:rPr>
        <w:t>26</w:t>
      </w:r>
      <w:r>
        <w:rPr>
          <w:noProof/>
        </w:rPr>
        <w:fldChar w:fldCharType="end"/>
      </w:r>
    </w:p>
    <w:p w14:paraId="0BD58268" w14:textId="2853D3B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11.1.1.8.3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_Toc193447660 \h </w:instrText>
      </w:r>
      <w:r>
        <w:rPr>
          <w:noProof/>
        </w:rPr>
      </w:r>
      <w:r>
        <w:rPr>
          <w:noProof/>
        </w:rPr>
        <w:fldChar w:fldCharType="separate"/>
      </w:r>
      <w:r>
        <w:rPr>
          <w:noProof/>
        </w:rPr>
        <w:t>27</w:t>
      </w:r>
      <w:r>
        <w:rPr>
          <w:noProof/>
        </w:rPr>
        <w:fldChar w:fldCharType="end"/>
      </w:r>
    </w:p>
    <w:p w14:paraId="18F881EA" w14:textId="4B8DB1F6"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11.1.1.8.3.1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_Toc193447661 \h </w:instrText>
      </w:r>
      <w:r>
        <w:rPr>
          <w:noProof/>
        </w:rPr>
      </w:r>
      <w:r>
        <w:rPr>
          <w:noProof/>
        </w:rPr>
        <w:fldChar w:fldCharType="separate"/>
      </w:r>
      <w:r>
        <w:rPr>
          <w:noProof/>
        </w:rPr>
        <w:t>27</w:t>
      </w:r>
      <w:r>
        <w:rPr>
          <w:noProof/>
        </w:rPr>
        <w:fldChar w:fldCharType="end"/>
      </w:r>
    </w:p>
    <w:p w14:paraId="109C9CA3" w14:textId="63AB84C5"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11.1.1.8.3.2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_Toc193447662 \h </w:instrText>
      </w:r>
      <w:r>
        <w:rPr>
          <w:noProof/>
        </w:rPr>
      </w:r>
      <w:r>
        <w:rPr>
          <w:noProof/>
        </w:rPr>
        <w:fldChar w:fldCharType="separate"/>
      </w:r>
      <w:r>
        <w:rPr>
          <w:noProof/>
        </w:rPr>
        <w:t>27</w:t>
      </w:r>
      <w:r>
        <w:rPr>
          <w:noProof/>
        </w:rPr>
        <w:fldChar w:fldCharType="end"/>
      </w:r>
    </w:p>
    <w:p w14:paraId="6331C417" w14:textId="34BF62E7"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notifyMOIAttributeValueChanges</w:t>
      </w:r>
      <w:r>
        <w:rPr>
          <w:noProof/>
        </w:rPr>
        <w:tab/>
      </w:r>
      <w:r>
        <w:rPr>
          <w:noProof/>
        </w:rPr>
        <w:fldChar w:fldCharType="begin" w:fldLock="1"/>
      </w:r>
      <w:r>
        <w:rPr>
          <w:noProof/>
        </w:rPr>
        <w:instrText xml:space="preserve"> PAGEREF _Toc193447663 \h </w:instrText>
      </w:r>
      <w:r>
        <w:rPr>
          <w:noProof/>
        </w:rPr>
      </w:r>
      <w:r>
        <w:rPr>
          <w:noProof/>
        </w:rPr>
        <w:fldChar w:fldCharType="separate"/>
      </w:r>
      <w:r>
        <w:rPr>
          <w:noProof/>
        </w:rPr>
        <w:t>27</w:t>
      </w:r>
      <w:r>
        <w:rPr>
          <w:noProof/>
        </w:rPr>
        <w:fldChar w:fldCharType="end"/>
      </w:r>
    </w:p>
    <w:p w14:paraId="073C9AD1" w14:textId="4B2819F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_Toc193447664 \h </w:instrText>
      </w:r>
      <w:r>
        <w:rPr>
          <w:noProof/>
        </w:rPr>
      </w:r>
      <w:r>
        <w:rPr>
          <w:noProof/>
        </w:rPr>
        <w:fldChar w:fldCharType="separate"/>
      </w:r>
      <w:r>
        <w:rPr>
          <w:noProof/>
        </w:rPr>
        <w:t>27</w:t>
      </w:r>
      <w:r>
        <w:rPr>
          <w:noProof/>
        </w:rPr>
        <w:fldChar w:fldCharType="end"/>
      </w:r>
    </w:p>
    <w:p w14:paraId="3B0BF9E0" w14:textId="1608AF1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11.1.1.9.2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_Toc193447665 \h </w:instrText>
      </w:r>
      <w:r>
        <w:rPr>
          <w:noProof/>
        </w:rPr>
      </w:r>
      <w:r>
        <w:rPr>
          <w:noProof/>
        </w:rPr>
        <w:fldChar w:fldCharType="separate"/>
      </w:r>
      <w:r>
        <w:rPr>
          <w:noProof/>
        </w:rPr>
        <w:t>28</w:t>
      </w:r>
      <w:r>
        <w:rPr>
          <w:noProof/>
        </w:rPr>
        <w:fldChar w:fldCharType="end"/>
      </w:r>
    </w:p>
    <w:p w14:paraId="557DD7D2" w14:textId="483742A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11.1.1.9.3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_Toc193447666 \h </w:instrText>
      </w:r>
      <w:r>
        <w:rPr>
          <w:noProof/>
        </w:rPr>
      </w:r>
      <w:r>
        <w:rPr>
          <w:noProof/>
        </w:rPr>
        <w:fldChar w:fldCharType="separate"/>
      </w:r>
      <w:r>
        <w:rPr>
          <w:noProof/>
        </w:rPr>
        <w:t>30</w:t>
      </w:r>
      <w:r>
        <w:rPr>
          <w:noProof/>
        </w:rPr>
        <w:fldChar w:fldCharType="end"/>
      </w:r>
    </w:p>
    <w:p w14:paraId="57CD7E23" w14:textId="2747955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11.1.1.9.3.1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_Toc193447667 \h </w:instrText>
      </w:r>
      <w:r>
        <w:rPr>
          <w:noProof/>
        </w:rPr>
      </w:r>
      <w:r>
        <w:rPr>
          <w:noProof/>
        </w:rPr>
        <w:fldChar w:fldCharType="separate"/>
      </w:r>
      <w:r>
        <w:rPr>
          <w:noProof/>
        </w:rPr>
        <w:t>30</w:t>
      </w:r>
      <w:r>
        <w:rPr>
          <w:noProof/>
        </w:rPr>
        <w:fldChar w:fldCharType="end"/>
      </w:r>
    </w:p>
    <w:p w14:paraId="016CDF4F" w14:textId="364006B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11.1.1.9.3.2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_Toc193447668 \h </w:instrText>
      </w:r>
      <w:r>
        <w:rPr>
          <w:noProof/>
        </w:rPr>
      </w:r>
      <w:r>
        <w:rPr>
          <w:noProof/>
        </w:rPr>
        <w:fldChar w:fldCharType="separate"/>
      </w:r>
      <w:r>
        <w:rPr>
          <w:noProof/>
        </w:rPr>
        <w:t>30</w:t>
      </w:r>
      <w:r>
        <w:rPr>
          <w:noProof/>
        </w:rPr>
        <w:fldChar w:fldCharType="end"/>
      </w:r>
    </w:p>
    <w:p w14:paraId="48BF7DF7" w14:textId="05DA5729"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11.1.1.10</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notifyEvent</w:t>
      </w:r>
      <w:r>
        <w:rPr>
          <w:noProof/>
        </w:rPr>
        <w:tab/>
      </w:r>
      <w:r>
        <w:rPr>
          <w:noProof/>
        </w:rPr>
        <w:fldChar w:fldCharType="begin" w:fldLock="1"/>
      </w:r>
      <w:r>
        <w:rPr>
          <w:noProof/>
        </w:rPr>
        <w:instrText xml:space="preserve"> PAGEREF _Toc193447669 \h </w:instrText>
      </w:r>
      <w:r>
        <w:rPr>
          <w:noProof/>
        </w:rPr>
      </w:r>
      <w:r>
        <w:rPr>
          <w:noProof/>
        </w:rPr>
        <w:fldChar w:fldCharType="separate"/>
      </w:r>
      <w:r>
        <w:rPr>
          <w:noProof/>
        </w:rPr>
        <w:t>30</w:t>
      </w:r>
      <w:r>
        <w:rPr>
          <w:noProof/>
        </w:rPr>
        <w:fldChar w:fldCharType="end"/>
      </w:r>
    </w:p>
    <w:p w14:paraId="75504345" w14:textId="54CF549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_Toc193447670 \h </w:instrText>
      </w:r>
      <w:r>
        <w:rPr>
          <w:noProof/>
        </w:rPr>
      </w:r>
      <w:r>
        <w:rPr>
          <w:noProof/>
        </w:rPr>
        <w:fldChar w:fldCharType="separate"/>
      </w:r>
      <w:r>
        <w:rPr>
          <w:noProof/>
        </w:rPr>
        <w:t>30</w:t>
      </w:r>
      <w:r>
        <w:rPr>
          <w:noProof/>
        </w:rPr>
        <w:fldChar w:fldCharType="end"/>
      </w:r>
    </w:p>
    <w:p w14:paraId="2331B1DE" w14:textId="7172FF0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11.1.1.10.2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_Toc193447671 \h </w:instrText>
      </w:r>
      <w:r>
        <w:rPr>
          <w:noProof/>
        </w:rPr>
      </w:r>
      <w:r>
        <w:rPr>
          <w:noProof/>
        </w:rPr>
        <w:fldChar w:fldCharType="separate"/>
      </w:r>
      <w:r>
        <w:rPr>
          <w:noProof/>
        </w:rPr>
        <w:t>30</w:t>
      </w:r>
      <w:r>
        <w:rPr>
          <w:noProof/>
        </w:rPr>
        <w:fldChar w:fldCharType="end"/>
      </w:r>
    </w:p>
    <w:p w14:paraId="4481589B" w14:textId="7EE65231"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notifyMOIChanges</w:t>
      </w:r>
      <w:r>
        <w:rPr>
          <w:noProof/>
        </w:rPr>
        <w:tab/>
      </w:r>
      <w:r>
        <w:rPr>
          <w:noProof/>
        </w:rPr>
        <w:fldChar w:fldCharType="begin" w:fldLock="1"/>
      </w:r>
      <w:r>
        <w:rPr>
          <w:noProof/>
        </w:rPr>
        <w:instrText xml:space="preserve"> PAGEREF _Toc193447672 \h </w:instrText>
      </w:r>
      <w:r>
        <w:rPr>
          <w:noProof/>
        </w:rPr>
      </w:r>
      <w:r>
        <w:rPr>
          <w:noProof/>
        </w:rPr>
        <w:fldChar w:fldCharType="separate"/>
      </w:r>
      <w:r>
        <w:rPr>
          <w:noProof/>
        </w:rPr>
        <w:t>31</w:t>
      </w:r>
      <w:r>
        <w:rPr>
          <w:noProof/>
        </w:rPr>
        <w:fldChar w:fldCharType="end"/>
      </w:r>
    </w:p>
    <w:p w14:paraId="31310CAC" w14:textId="65CA5A3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_Toc193447673 \h </w:instrText>
      </w:r>
      <w:r>
        <w:rPr>
          <w:noProof/>
        </w:rPr>
      </w:r>
      <w:r>
        <w:rPr>
          <w:noProof/>
        </w:rPr>
        <w:fldChar w:fldCharType="separate"/>
      </w:r>
      <w:r>
        <w:rPr>
          <w:noProof/>
        </w:rPr>
        <w:t>31</w:t>
      </w:r>
      <w:r>
        <w:rPr>
          <w:noProof/>
        </w:rPr>
        <w:fldChar w:fldCharType="end"/>
      </w:r>
    </w:p>
    <w:p w14:paraId="41BFFE92" w14:textId="64796C2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_Toc193447674 \h </w:instrText>
      </w:r>
      <w:r>
        <w:rPr>
          <w:noProof/>
        </w:rPr>
      </w:r>
      <w:r>
        <w:rPr>
          <w:noProof/>
        </w:rPr>
        <w:fldChar w:fldCharType="separate"/>
      </w:r>
      <w:r>
        <w:rPr>
          <w:noProof/>
        </w:rPr>
        <w:t>32</w:t>
      </w:r>
      <w:r>
        <w:rPr>
          <w:noProof/>
        </w:rPr>
        <w:fldChar w:fldCharType="end"/>
      </w:r>
    </w:p>
    <w:p w14:paraId="7D9609F1" w14:textId="6CC6FE7D"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Managed Information</w:t>
      </w:r>
      <w:r>
        <w:rPr>
          <w:noProof/>
        </w:rPr>
        <w:tab/>
      </w:r>
      <w:r>
        <w:rPr>
          <w:noProof/>
        </w:rPr>
        <w:fldChar w:fldCharType="begin" w:fldLock="1"/>
      </w:r>
      <w:r>
        <w:rPr>
          <w:noProof/>
        </w:rPr>
        <w:instrText xml:space="preserve"> PAGEREF _Toc193447675 \h </w:instrText>
      </w:r>
      <w:r>
        <w:rPr>
          <w:noProof/>
        </w:rPr>
      </w:r>
      <w:r>
        <w:rPr>
          <w:noProof/>
        </w:rPr>
        <w:fldChar w:fldCharType="separate"/>
      </w:r>
      <w:r>
        <w:rPr>
          <w:noProof/>
        </w:rPr>
        <w:t>35</w:t>
      </w:r>
      <w:r>
        <w:rPr>
          <w:noProof/>
        </w:rPr>
        <w:fldChar w:fldCharType="end"/>
      </w:r>
    </w:p>
    <w:p w14:paraId="000859C4" w14:textId="2EE874E0"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11.1.2.1</w:t>
      </w:r>
      <w:r>
        <w:rPr>
          <w:rFonts w:asciiTheme="minorHAnsi" w:eastAsiaTheme="minorEastAsia" w:hAnsiTheme="minorHAnsi" w:cstheme="minorBidi"/>
          <w:noProof/>
          <w:kern w:val="2"/>
          <w:sz w:val="24"/>
          <w:szCs w:val="24"/>
          <w:lang w:eastAsia="en-GB"/>
          <w14:ligatures w14:val="standardContextual"/>
        </w:rPr>
        <w:tab/>
      </w:r>
      <w:r w:rsidRPr="009647D9">
        <w:rPr>
          <w:rFonts w:cs="Arial"/>
          <w:noProof/>
        </w:rPr>
        <w:t xml:space="preserve">ManagedEntity </w:t>
      </w:r>
      <w:r w:rsidRPr="009647D9">
        <w:rPr>
          <w:rFonts w:ascii="Courier New" w:hAnsi="Courier New" w:cs="Courier New"/>
          <w:noProof/>
        </w:rPr>
        <w:t>&lt;&lt; ProxyClass&gt;&gt;</w:t>
      </w:r>
      <w:r>
        <w:rPr>
          <w:noProof/>
        </w:rPr>
        <w:tab/>
      </w:r>
      <w:r>
        <w:rPr>
          <w:noProof/>
        </w:rPr>
        <w:fldChar w:fldCharType="begin" w:fldLock="1"/>
      </w:r>
      <w:r>
        <w:rPr>
          <w:noProof/>
        </w:rPr>
        <w:instrText xml:space="preserve"> PAGEREF _Toc193447676 \h </w:instrText>
      </w:r>
      <w:r>
        <w:rPr>
          <w:noProof/>
        </w:rPr>
      </w:r>
      <w:r>
        <w:rPr>
          <w:noProof/>
        </w:rPr>
        <w:fldChar w:fldCharType="separate"/>
      </w:r>
      <w:r>
        <w:rPr>
          <w:noProof/>
        </w:rPr>
        <w:t>35</w:t>
      </w:r>
      <w:r>
        <w:rPr>
          <w:noProof/>
        </w:rPr>
        <w:fldChar w:fldCharType="end"/>
      </w:r>
    </w:p>
    <w:p w14:paraId="5B686761" w14:textId="739FF72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_Toc193447677 \h </w:instrText>
      </w:r>
      <w:r>
        <w:rPr>
          <w:noProof/>
        </w:rPr>
      </w:r>
      <w:r>
        <w:rPr>
          <w:noProof/>
        </w:rPr>
        <w:fldChar w:fldCharType="separate"/>
      </w:r>
      <w:r>
        <w:rPr>
          <w:noProof/>
        </w:rPr>
        <w:t>35</w:t>
      </w:r>
      <w:r>
        <w:rPr>
          <w:noProof/>
        </w:rPr>
        <w:fldChar w:fldCharType="end"/>
      </w:r>
    </w:p>
    <w:p w14:paraId="4F52D067" w14:textId="3B779226"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_Toc193447678 \h </w:instrText>
      </w:r>
      <w:r>
        <w:rPr>
          <w:noProof/>
        </w:rPr>
      </w:r>
      <w:r>
        <w:rPr>
          <w:noProof/>
        </w:rPr>
        <w:fldChar w:fldCharType="separate"/>
      </w:r>
      <w:r>
        <w:rPr>
          <w:noProof/>
        </w:rPr>
        <w:t>35</w:t>
      </w:r>
      <w:r>
        <w:rPr>
          <w:noProof/>
        </w:rPr>
        <w:fldChar w:fldCharType="end"/>
      </w:r>
    </w:p>
    <w:p w14:paraId="3711D091" w14:textId="1CA68647"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11.2a</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_Toc193447679 \h </w:instrText>
      </w:r>
      <w:r>
        <w:rPr>
          <w:noProof/>
        </w:rPr>
      </w:r>
      <w:r>
        <w:rPr>
          <w:noProof/>
        </w:rPr>
        <w:fldChar w:fldCharType="separate"/>
      </w:r>
      <w:r>
        <w:rPr>
          <w:noProof/>
        </w:rPr>
        <w:t>35</w:t>
      </w:r>
      <w:r>
        <w:rPr>
          <w:noProof/>
        </w:rPr>
        <w:fldChar w:fldCharType="end"/>
      </w:r>
    </w:p>
    <w:p w14:paraId="417B19A7" w14:textId="1CD70D3B"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_Toc193447680 \h </w:instrText>
      </w:r>
      <w:r>
        <w:rPr>
          <w:noProof/>
        </w:rPr>
      </w:r>
      <w:r>
        <w:rPr>
          <w:noProof/>
        </w:rPr>
        <w:fldChar w:fldCharType="separate"/>
      </w:r>
      <w:r>
        <w:rPr>
          <w:noProof/>
        </w:rPr>
        <w:t>35</w:t>
      </w:r>
      <w:r>
        <w:rPr>
          <w:noProof/>
        </w:rPr>
        <w:fldChar w:fldCharType="end"/>
      </w:r>
    </w:p>
    <w:p w14:paraId="2A93E061" w14:textId="3C341BA3"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_Toc193447681 \h </w:instrText>
      </w:r>
      <w:r>
        <w:rPr>
          <w:noProof/>
        </w:rPr>
      </w:r>
      <w:r>
        <w:rPr>
          <w:noProof/>
        </w:rPr>
        <w:fldChar w:fldCharType="separate"/>
      </w:r>
      <w:r>
        <w:rPr>
          <w:noProof/>
        </w:rPr>
        <w:t>35</w:t>
      </w:r>
      <w:r>
        <w:rPr>
          <w:noProof/>
        </w:rPr>
        <w:fldChar w:fldCharType="end"/>
      </w:r>
    </w:p>
    <w:p w14:paraId="0613B25F" w14:textId="6572E72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11.3.1.1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_Toc193447682 \h </w:instrText>
      </w:r>
      <w:r>
        <w:rPr>
          <w:noProof/>
        </w:rPr>
      </w:r>
      <w:r>
        <w:rPr>
          <w:noProof/>
        </w:rPr>
        <w:fldChar w:fldCharType="separate"/>
      </w:r>
      <w:r>
        <w:rPr>
          <w:noProof/>
        </w:rPr>
        <w:t>35</w:t>
      </w:r>
      <w:r>
        <w:rPr>
          <w:noProof/>
        </w:rPr>
        <w:fldChar w:fldCharType="end"/>
      </w:r>
    </w:p>
    <w:p w14:paraId="3CAEA4C7" w14:textId="1458E8BA"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11.3.1.2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_Toc193447683 \h </w:instrText>
      </w:r>
      <w:r>
        <w:rPr>
          <w:noProof/>
        </w:rPr>
      </w:r>
      <w:r>
        <w:rPr>
          <w:noProof/>
        </w:rPr>
        <w:fldChar w:fldCharType="separate"/>
      </w:r>
      <w:r>
        <w:rPr>
          <w:noProof/>
        </w:rPr>
        <w:t>35</w:t>
      </w:r>
      <w:r>
        <w:rPr>
          <w:noProof/>
        </w:rPr>
        <w:fldChar w:fldCharType="end"/>
      </w:r>
    </w:p>
    <w:p w14:paraId="12F43DF6" w14:textId="60FEB90C"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11.3.1.3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notifyThresholdCrossing</w:t>
      </w:r>
      <w:r>
        <w:rPr>
          <w:noProof/>
        </w:rPr>
        <w:tab/>
      </w:r>
      <w:r>
        <w:rPr>
          <w:noProof/>
        </w:rPr>
        <w:fldChar w:fldCharType="begin" w:fldLock="1"/>
      </w:r>
      <w:r>
        <w:rPr>
          <w:noProof/>
        </w:rPr>
        <w:instrText xml:space="preserve"> PAGEREF _Toc193447684 \h </w:instrText>
      </w:r>
      <w:r>
        <w:rPr>
          <w:noProof/>
        </w:rPr>
      </w:r>
      <w:r>
        <w:rPr>
          <w:noProof/>
        </w:rPr>
        <w:fldChar w:fldCharType="separate"/>
      </w:r>
      <w:r>
        <w:rPr>
          <w:noProof/>
        </w:rPr>
        <w:t>35</w:t>
      </w:r>
      <w:r>
        <w:rPr>
          <w:noProof/>
        </w:rPr>
        <w:fldChar w:fldCharType="end"/>
      </w:r>
    </w:p>
    <w:p w14:paraId="3EF9CDC6" w14:textId="39FCD4A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11.3.1.3.1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_Toc193447685 \h </w:instrText>
      </w:r>
      <w:r>
        <w:rPr>
          <w:noProof/>
        </w:rPr>
      </w:r>
      <w:r>
        <w:rPr>
          <w:noProof/>
        </w:rPr>
        <w:fldChar w:fldCharType="separate"/>
      </w:r>
      <w:r>
        <w:rPr>
          <w:noProof/>
        </w:rPr>
        <w:t>35</w:t>
      </w:r>
      <w:r>
        <w:rPr>
          <w:noProof/>
        </w:rPr>
        <w:fldChar w:fldCharType="end"/>
      </w:r>
    </w:p>
    <w:p w14:paraId="105802BE" w14:textId="2B9B3054"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11.3.1.3.2</w:t>
      </w:r>
      <w:r>
        <w:rPr>
          <w:rFonts w:asciiTheme="minorHAnsi" w:eastAsiaTheme="minorEastAsia" w:hAnsiTheme="minorHAnsi" w:cstheme="minorBidi"/>
          <w:noProof/>
          <w:kern w:val="2"/>
          <w:sz w:val="24"/>
          <w:szCs w:val="24"/>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_Toc193447686 \h </w:instrText>
      </w:r>
      <w:r>
        <w:rPr>
          <w:noProof/>
        </w:rPr>
      </w:r>
      <w:r>
        <w:rPr>
          <w:noProof/>
        </w:rPr>
        <w:fldChar w:fldCharType="separate"/>
      </w:r>
      <w:r>
        <w:rPr>
          <w:noProof/>
        </w:rPr>
        <w:t>36</w:t>
      </w:r>
      <w:r>
        <w:rPr>
          <w:noProof/>
        </w:rPr>
        <w:fldChar w:fldCharType="end"/>
      </w:r>
    </w:p>
    <w:p w14:paraId="1B6DF663" w14:textId="1B6733B2"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11.3.2</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_Toc193447687 \h </w:instrText>
      </w:r>
      <w:r>
        <w:rPr>
          <w:noProof/>
        </w:rPr>
      </w:r>
      <w:r>
        <w:rPr>
          <w:noProof/>
        </w:rPr>
        <w:fldChar w:fldCharType="separate"/>
      </w:r>
      <w:r>
        <w:rPr>
          <w:noProof/>
        </w:rPr>
        <w:t>36</w:t>
      </w:r>
      <w:r>
        <w:rPr>
          <w:noProof/>
        </w:rPr>
        <w:fldChar w:fldCharType="end"/>
      </w:r>
    </w:p>
    <w:p w14:paraId="6491F2C1" w14:textId="7756506A"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rFonts w:asciiTheme="minorHAnsi" w:eastAsiaTheme="minorEastAsia" w:hAnsiTheme="minorHAnsi" w:cstheme="minorBidi"/>
          <w:noProof/>
          <w:kern w:val="2"/>
          <w:sz w:val="24"/>
          <w:szCs w:val="24"/>
          <w:lang w:eastAsia="en-GB"/>
          <w14:ligatures w14:val="standardContextual"/>
        </w:rPr>
        <w:tab/>
      </w:r>
      <w:r>
        <w:rPr>
          <w:noProof/>
        </w:rPr>
        <w:t>Performance data file</w:t>
      </w:r>
      <w:r>
        <w:rPr>
          <w:noProof/>
        </w:rPr>
        <w:tab/>
      </w:r>
      <w:r>
        <w:rPr>
          <w:noProof/>
        </w:rPr>
        <w:fldChar w:fldCharType="begin" w:fldLock="1"/>
      </w:r>
      <w:r>
        <w:rPr>
          <w:noProof/>
        </w:rPr>
        <w:instrText xml:space="preserve"> PAGEREF _Toc193447688 \h </w:instrText>
      </w:r>
      <w:r>
        <w:rPr>
          <w:noProof/>
        </w:rPr>
      </w:r>
      <w:r>
        <w:rPr>
          <w:noProof/>
        </w:rPr>
        <w:fldChar w:fldCharType="separate"/>
      </w:r>
      <w:r>
        <w:rPr>
          <w:noProof/>
        </w:rPr>
        <w:t>36</w:t>
      </w:r>
      <w:r>
        <w:rPr>
          <w:noProof/>
        </w:rPr>
        <w:fldChar w:fldCharType="end"/>
      </w:r>
    </w:p>
    <w:p w14:paraId="4E1AB832" w14:textId="7F396BE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_Toc193447689 \h </w:instrText>
      </w:r>
      <w:r>
        <w:rPr>
          <w:noProof/>
        </w:rPr>
      </w:r>
      <w:r>
        <w:rPr>
          <w:noProof/>
        </w:rPr>
        <w:fldChar w:fldCharType="separate"/>
      </w:r>
      <w:r>
        <w:rPr>
          <w:noProof/>
        </w:rPr>
        <w:t>36</w:t>
      </w:r>
      <w:r>
        <w:rPr>
          <w:noProof/>
        </w:rPr>
        <w:fldChar w:fldCharType="end"/>
      </w:r>
    </w:p>
    <w:p w14:paraId="72192715" w14:textId="77F1E98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11.3.2.1.2</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_Toc193447690 \h </w:instrText>
      </w:r>
      <w:r>
        <w:rPr>
          <w:noProof/>
        </w:rPr>
      </w:r>
      <w:r>
        <w:rPr>
          <w:noProof/>
        </w:rPr>
        <w:fldChar w:fldCharType="separate"/>
      </w:r>
      <w:r>
        <w:rPr>
          <w:noProof/>
        </w:rPr>
        <w:t>36</w:t>
      </w:r>
      <w:r>
        <w:rPr>
          <w:noProof/>
        </w:rPr>
        <w:fldChar w:fldCharType="end"/>
      </w:r>
    </w:p>
    <w:p w14:paraId="49FD576D" w14:textId="3873E22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11.3.2.1.3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_Toc193447691 \h </w:instrText>
      </w:r>
      <w:r>
        <w:rPr>
          <w:noProof/>
        </w:rPr>
      </w:r>
      <w:r>
        <w:rPr>
          <w:noProof/>
        </w:rPr>
        <w:fldChar w:fldCharType="separate"/>
      </w:r>
      <w:r>
        <w:rPr>
          <w:noProof/>
        </w:rPr>
        <w:t>38</w:t>
      </w:r>
      <w:r>
        <w:rPr>
          <w:noProof/>
        </w:rPr>
        <w:fldChar w:fldCharType="end"/>
      </w:r>
    </w:p>
    <w:p w14:paraId="170FC1BF" w14:textId="21E633BE"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_Toc193447692 \h </w:instrText>
      </w:r>
      <w:r>
        <w:rPr>
          <w:noProof/>
        </w:rPr>
      </w:r>
      <w:r>
        <w:rPr>
          <w:noProof/>
        </w:rPr>
        <w:fldChar w:fldCharType="separate"/>
      </w:r>
      <w:r>
        <w:rPr>
          <w:noProof/>
        </w:rPr>
        <w:t>38</w:t>
      </w:r>
      <w:r>
        <w:rPr>
          <w:noProof/>
        </w:rPr>
        <w:fldChar w:fldCharType="end"/>
      </w:r>
    </w:p>
    <w:p w14:paraId="52888B5C" w14:textId="1324C348"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_Toc193447693 \h </w:instrText>
      </w:r>
      <w:r>
        <w:rPr>
          <w:noProof/>
        </w:rPr>
      </w:r>
      <w:r>
        <w:rPr>
          <w:noProof/>
        </w:rPr>
        <w:fldChar w:fldCharType="separate"/>
      </w:r>
      <w:r>
        <w:rPr>
          <w:noProof/>
        </w:rPr>
        <w:t>38</w:t>
      </w:r>
      <w:r>
        <w:rPr>
          <w:noProof/>
        </w:rPr>
        <w:fldChar w:fldCharType="end"/>
      </w:r>
    </w:p>
    <w:p w14:paraId="5B57337E" w14:textId="1E4D077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_Toc193447694 \h </w:instrText>
      </w:r>
      <w:r>
        <w:rPr>
          <w:noProof/>
        </w:rPr>
      </w:r>
      <w:r>
        <w:rPr>
          <w:noProof/>
        </w:rPr>
        <w:fldChar w:fldCharType="separate"/>
      </w:r>
      <w:r>
        <w:rPr>
          <w:noProof/>
        </w:rPr>
        <w:t>38</w:t>
      </w:r>
      <w:r>
        <w:rPr>
          <w:noProof/>
        </w:rPr>
        <w:fldChar w:fldCharType="end"/>
      </w:r>
    </w:p>
    <w:p w14:paraId="3B5F5844" w14:textId="7226CD06"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_Toc193447695 \h </w:instrText>
      </w:r>
      <w:r>
        <w:rPr>
          <w:noProof/>
        </w:rPr>
      </w:r>
      <w:r>
        <w:rPr>
          <w:noProof/>
        </w:rPr>
        <w:fldChar w:fldCharType="separate"/>
      </w:r>
      <w:r>
        <w:rPr>
          <w:noProof/>
        </w:rPr>
        <w:t>39</w:t>
      </w:r>
      <w:r>
        <w:rPr>
          <w:noProof/>
        </w:rPr>
        <w:fldChar w:fldCharType="end"/>
      </w:r>
    </w:p>
    <w:p w14:paraId="53CA0D55" w14:textId="33AC5B91"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_Toc193447696 \h </w:instrText>
      </w:r>
      <w:r>
        <w:rPr>
          <w:noProof/>
        </w:rPr>
      </w:r>
      <w:r>
        <w:rPr>
          <w:noProof/>
        </w:rPr>
        <w:fldChar w:fldCharType="separate"/>
      </w:r>
      <w:r>
        <w:rPr>
          <w:noProof/>
        </w:rPr>
        <w:t>39</w:t>
      </w:r>
      <w:r>
        <w:rPr>
          <w:noProof/>
        </w:rPr>
        <w:fldChar w:fldCharType="end"/>
      </w:r>
    </w:p>
    <w:p w14:paraId="096E4D8C" w14:textId="07CEFADA"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11.4.1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_Toc193447697 \h </w:instrText>
      </w:r>
      <w:r>
        <w:rPr>
          <w:noProof/>
        </w:rPr>
      </w:r>
      <w:r>
        <w:rPr>
          <w:noProof/>
        </w:rPr>
        <w:fldChar w:fldCharType="separate"/>
      </w:r>
      <w:r>
        <w:rPr>
          <w:noProof/>
        </w:rPr>
        <w:t>39</w:t>
      </w:r>
      <w:r>
        <w:rPr>
          <w:noProof/>
        </w:rPr>
        <w:fldChar w:fldCharType="end"/>
      </w:r>
    </w:p>
    <w:p w14:paraId="67A1BB44" w14:textId="000FEF9A"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11.4.1.1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notifyHeartbeat</w:t>
      </w:r>
      <w:r>
        <w:rPr>
          <w:noProof/>
        </w:rPr>
        <w:tab/>
      </w:r>
      <w:r>
        <w:rPr>
          <w:noProof/>
        </w:rPr>
        <w:fldChar w:fldCharType="begin" w:fldLock="1"/>
      </w:r>
      <w:r>
        <w:rPr>
          <w:noProof/>
        </w:rPr>
        <w:instrText xml:space="preserve"> PAGEREF _Toc193447698 \h </w:instrText>
      </w:r>
      <w:r>
        <w:rPr>
          <w:noProof/>
        </w:rPr>
      </w:r>
      <w:r>
        <w:rPr>
          <w:noProof/>
        </w:rPr>
        <w:fldChar w:fldCharType="separate"/>
      </w:r>
      <w:r>
        <w:rPr>
          <w:noProof/>
        </w:rPr>
        <w:t>39</w:t>
      </w:r>
      <w:r>
        <w:rPr>
          <w:noProof/>
        </w:rPr>
        <w:fldChar w:fldCharType="end"/>
      </w:r>
    </w:p>
    <w:p w14:paraId="4299FD83" w14:textId="39759EC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11.4.1.1.1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_Toc193447699 \h </w:instrText>
      </w:r>
      <w:r>
        <w:rPr>
          <w:noProof/>
        </w:rPr>
      </w:r>
      <w:r>
        <w:rPr>
          <w:noProof/>
        </w:rPr>
        <w:fldChar w:fldCharType="separate"/>
      </w:r>
      <w:r>
        <w:rPr>
          <w:noProof/>
        </w:rPr>
        <w:t>39</w:t>
      </w:r>
      <w:r>
        <w:rPr>
          <w:noProof/>
        </w:rPr>
        <w:fldChar w:fldCharType="end"/>
      </w:r>
    </w:p>
    <w:p w14:paraId="289F7451" w14:textId="5423BD7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11.4.1.1.2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_Toc193447700 \h </w:instrText>
      </w:r>
      <w:r>
        <w:rPr>
          <w:noProof/>
        </w:rPr>
      </w:r>
      <w:r>
        <w:rPr>
          <w:noProof/>
        </w:rPr>
        <w:fldChar w:fldCharType="separate"/>
      </w:r>
      <w:r>
        <w:rPr>
          <w:noProof/>
        </w:rPr>
        <w:t>40</w:t>
      </w:r>
      <w:r>
        <w:rPr>
          <w:noProof/>
        </w:rPr>
        <w:fldChar w:fldCharType="end"/>
      </w:r>
    </w:p>
    <w:p w14:paraId="083E0638" w14:textId="70E5A97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11.4.1.1.3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_Toc193447701 \h </w:instrText>
      </w:r>
      <w:r>
        <w:rPr>
          <w:noProof/>
        </w:rPr>
      </w:r>
      <w:r>
        <w:rPr>
          <w:noProof/>
        </w:rPr>
        <w:fldChar w:fldCharType="separate"/>
      </w:r>
      <w:r>
        <w:rPr>
          <w:noProof/>
        </w:rPr>
        <w:t>40</w:t>
      </w:r>
      <w:r>
        <w:rPr>
          <w:noProof/>
        </w:rPr>
        <w:fldChar w:fldCharType="end"/>
      </w:r>
    </w:p>
    <w:p w14:paraId="4E814E10" w14:textId="4C54A0FC"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11.4.1.1.3.1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_Toc193447702 \h </w:instrText>
      </w:r>
      <w:r>
        <w:rPr>
          <w:noProof/>
        </w:rPr>
      </w:r>
      <w:r>
        <w:rPr>
          <w:noProof/>
        </w:rPr>
        <w:fldChar w:fldCharType="separate"/>
      </w:r>
      <w:r>
        <w:rPr>
          <w:noProof/>
        </w:rPr>
        <w:t>40</w:t>
      </w:r>
      <w:r>
        <w:rPr>
          <w:noProof/>
        </w:rPr>
        <w:fldChar w:fldCharType="end"/>
      </w:r>
    </w:p>
    <w:p w14:paraId="519C8CBC" w14:textId="74BDB154"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11.4.1.1.3.2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_Toc193447703 \h </w:instrText>
      </w:r>
      <w:r>
        <w:rPr>
          <w:noProof/>
        </w:rPr>
      </w:r>
      <w:r>
        <w:rPr>
          <w:noProof/>
        </w:rPr>
        <w:fldChar w:fldCharType="separate"/>
      </w:r>
      <w:r>
        <w:rPr>
          <w:noProof/>
        </w:rPr>
        <w:t>40</w:t>
      </w:r>
      <w:r>
        <w:rPr>
          <w:noProof/>
        </w:rPr>
        <w:fldChar w:fldCharType="end"/>
      </w:r>
    </w:p>
    <w:p w14:paraId="7DCFE8BA" w14:textId="587D089D"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11.5</w:t>
      </w:r>
      <w:r>
        <w:rPr>
          <w:rFonts w:asciiTheme="minorHAnsi" w:eastAsiaTheme="minorEastAsia" w:hAnsiTheme="minorHAnsi" w:cstheme="minorBidi"/>
          <w:noProof/>
          <w:kern w:val="2"/>
          <w:sz w:val="24"/>
          <w:szCs w:val="24"/>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_Toc193447704 \h </w:instrText>
      </w:r>
      <w:r>
        <w:rPr>
          <w:noProof/>
        </w:rPr>
      </w:r>
      <w:r>
        <w:rPr>
          <w:noProof/>
        </w:rPr>
        <w:fldChar w:fldCharType="separate"/>
      </w:r>
      <w:r>
        <w:rPr>
          <w:noProof/>
        </w:rPr>
        <w:t>40</w:t>
      </w:r>
      <w:r>
        <w:rPr>
          <w:noProof/>
        </w:rPr>
        <w:fldChar w:fldCharType="end"/>
      </w:r>
    </w:p>
    <w:p w14:paraId="2C201F02" w14:textId="498CBE43"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11.5.1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_Toc193447705 \h </w:instrText>
      </w:r>
      <w:r>
        <w:rPr>
          <w:noProof/>
        </w:rPr>
      </w:r>
      <w:r>
        <w:rPr>
          <w:noProof/>
        </w:rPr>
        <w:fldChar w:fldCharType="separate"/>
      </w:r>
      <w:r>
        <w:rPr>
          <w:noProof/>
        </w:rPr>
        <w:t>40</w:t>
      </w:r>
      <w:r>
        <w:rPr>
          <w:noProof/>
        </w:rPr>
        <w:fldChar w:fldCharType="end"/>
      </w:r>
    </w:p>
    <w:p w14:paraId="675257E1" w14:textId="5CBFEB7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11.5.1.1</w:t>
      </w:r>
      <w:r>
        <w:rPr>
          <w:rFonts w:asciiTheme="minorHAnsi" w:eastAsiaTheme="minorEastAsia" w:hAnsiTheme="minorHAnsi" w:cstheme="minorBidi"/>
          <w:noProof/>
          <w:kern w:val="2"/>
          <w:sz w:val="24"/>
          <w:szCs w:val="24"/>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_Toc193447706 \h </w:instrText>
      </w:r>
      <w:r>
        <w:rPr>
          <w:noProof/>
        </w:rPr>
      </w:r>
      <w:r>
        <w:rPr>
          <w:noProof/>
        </w:rPr>
        <w:fldChar w:fldCharType="separate"/>
      </w:r>
      <w:r>
        <w:rPr>
          <w:noProof/>
        </w:rPr>
        <w:t>40</w:t>
      </w:r>
      <w:r>
        <w:rPr>
          <w:noProof/>
        </w:rPr>
        <w:fldChar w:fldCharType="end"/>
      </w:r>
    </w:p>
    <w:p w14:paraId="5D024FDE" w14:textId="4911922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_Toc193447707 \h </w:instrText>
      </w:r>
      <w:r>
        <w:rPr>
          <w:noProof/>
        </w:rPr>
      </w:r>
      <w:r>
        <w:rPr>
          <w:noProof/>
        </w:rPr>
        <w:fldChar w:fldCharType="separate"/>
      </w:r>
      <w:r>
        <w:rPr>
          <w:noProof/>
        </w:rPr>
        <w:t>40</w:t>
      </w:r>
      <w:r>
        <w:rPr>
          <w:noProof/>
        </w:rPr>
        <w:fldChar w:fldCharType="end"/>
      </w:r>
    </w:p>
    <w:p w14:paraId="3CBEDE87" w14:textId="6387CB6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_Toc193447708 \h </w:instrText>
      </w:r>
      <w:r>
        <w:rPr>
          <w:noProof/>
        </w:rPr>
      </w:r>
      <w:r>
        <w:rPr>
          <w:noProof/>
        </w:rPr>
        <w:fldChar w:fldCharType="separate"/>
      </w:r>
      <w:r>
        <w:rPr>
          <w:noProof/>
        </w:rPr>
        <w:t>41</w:t>
      </w:r>
      <w:r>
        <w:rPr>
          <w:noProof/>
        </w:rPr>
        <w:fldChar w:fldCharType="end"/>
      </w:r>
    </w:p>
    <w:p w14:paraId="016BA395" w14:textId="7586610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_Toc193447709 \h </w:instrText>
      </w:r>
      <w:r>
        <w:rPr>
          <w:noProof/>
        </w:rPr>
      </w:r>
      <w:r>
        <w:rPr>
          <w:noProof/>
        </w:rPr>
        <w:fldChar w:fldCharType="separate"/>
      </w:r>
      <w:r>
        <w:rPr>
          <w:noProof/>
        </w:rPr>
        <w:t>41</w:t>
      </w:r>
      <w:r>
        <w:rPr>
          <w:noProof/>
        </w:rPr>
        <w:fldChar w:fldCharType="end"/>
      </w:r>
    </w:p>
    <w:p w14:paraId="196F49FF" w14:textId="124B202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_Toc193447710 \h </w:instrText>
      </w:r>
      <w:r>
        <w:rPr>
          <w:noProof/>
        </w:rPr>
      </w:r>
      <w:r>
        <w:rPr>
          <w:noProof/>
        </w:rPr>
        <w:fldChar w:fldCharType="separate"/>
      </w:r>
      <w:r>
        <w:rPr>
          <w:noProof/>
        </w:rPr>
        <w:t>42</w:t>
      </w:r>
      <w:r>
        <w:rPr>
          <w:noProof/>
        </w:rPr>
        <w:fldChar w:fldCharType="end"/>
      </w:r>
    </w:p>
    <w:p w14:paraId="5D767E53" w14:textId="5708810C"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_Toc193447711 \h </w:instrText>
      </w:r>
      <w:r>
        <w:rPr>
          <w:noProof/>
        </w:rPr>
      </w:r>
      <w:r>
        <w:rPr>
          <w:noProof/>
        </w:rPr>
        <w:fldChar w:fldCharType="separate"/>
      </w:r>
      <w:r>
        <w:rPr>
          <w:noProof/>
        </w:rPr>
        <w:t>42</w:t>
      </w:r>
      <w:r>
        <w:rPr>
          <w:noProof/>
        </w:rPr>
        <w:fldChar w:fldCharType="end"/>
      </w:r>
    </w:p>
    <w:p w14:paraId="25D90E75" w14:textId="599D3A7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_Toc193447712 \h </w:instrText>
      </w:r>
      <w:r>
        <w:rPr>
          <w:noProof/>
        </w:rPr>
      </w:r>
      <w:r>
        <w:rPr>
          <w:noProof/>
        </w:rPr>
        <w:fldChar w:fldCharType="separate"/>
      </w:r>
      <w:r>
        <w:rPr>
          <w:noProof/>
        </w:rPr>
        <w:t>42</w:t>
      </w:r>
      <w:r>
        <w:rPr>
          <w:noProof/>
        </w:rPr>
        <w:fldChar w:fldCharType="end"/>
      </w:r>
    </w:p>
    <w:p w14:paraId="130C67A3" w14:textId="11FB5C0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_Toc193447713 \h </w:instrText>
      </w:r>
      <w:r>
        <w:rPr>
          <w:noProof/>
        </w:rPr>
      </w:r>
      <w:r>
        <w:rPr>
          <w:noProof/>
        </w:rPr>
        <w:fldChar w:fldCharType="separate"/>
      </w:r>
      <w:r>
        <w:rPr>
          <w:noProof/>
        </w:rPr>
        <w:t>42</w:t>
      </w:r>
      <w:r>
        <w:rPr>
          <w:noProof/>
        </w:rPr>
        <w:fldChar w:fldCharType="end"/>
      </w:r>
    </w:p>
    <w:p w14:paraId="5DF0967B" w14:textId="0C4D562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_Toc193447714 \h </w:instrText>
      </w:r>
      <w:r>
        <w:rPr>
          <w:noProof/>
        </w:rPr>
      </w:r>
      <w:r>
        <w:rPr>
          <w:noProof/>
        </w:rPr>
        <w:fldChar w:fldCharType="separate"/>
      </w:r>
      <w:r>
        <w:rPr>
          <w:noProof/>
        </w:rPr>
        <w:t>42</w:t>
      </w:r>
      <w:r>
        <w:rPr>
          <w:noProof/>
        </w:rPr>
        <w:fldChar w:fldCharType="end"/>
      </w:r>
    </w:p>
    <w:p w14:paraId="71C9C459" w14:textId="592F64B4"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_Toc193447715 \h </w:instrText>
      </w:r>
      <w:r>
        <w:rPr>
          <w:noProof/>
        </w:rPr>
      </w:r>
      <w:r>
        <w:rPr>
          <w:noProof/>
        </w:rPr>
        <w:fldChar w:fldCharType="separate"/>
      </w:r>
      <w:r>
        <w:rPr>
          <w:noProof/>
        </w:rPr>
        <w:t>42</w:t>
      </w:r>
      <w:r>
        <w:rPr>
          <w:noProof/>
        </w:rPr>
        <w:fldChar w:fldCharType="end"/>
      </w:r>
    </w:p>
    <w:p w14:paraId="647E781A" w14:textId="2477F97C"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11.5.1.3</w:t>
      </w:r>
      <w:r>
        <w:rPr>
          <w:rFonts w:asciiTheme="minorHAnsi" w:eastAsiaTheme="minorEastAsia" w:hAnsiTheme="minorHAnsi" w:cstheme="minorBidi"/>
          <w:noProof/>
          <w:kern w:val="2"/>
          <w:sz w:val="24"/>
          <w:szCs w:val="24"/>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_Toc193447716 \h </w:instrText>
      </w:r>
      <w:r>
        <w:rPr>
          <w:noProof/>
        </w:rPr>
      </w:r>
      <w:r>
        <w:rPr>
          <w:noProof/>
        </w:rPr>
        <w:fldChar w:fldCharType="separate"/>
      </w:r>
      <w:r>
        <w:rPr>
          <w:noProof/>
        </w:rPr>
        <w:t>42</w:t>
      </w:r>
      <w:r>
        <w:rPr>
          <w:noProof/>
        </w:rPr>
        <w:fldChar w:fldCharType="end"/>
      </w:r>
    </w:p>
    <w:p w14:paraId="62D25B54" w14:textId="17A2B99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_Toc193447717 \h </w:instrText>
      </w:r>
      <w:r>
        <w:rPr>
          <w:noProof/>
        </w:rPr>
      </w:r>
      <w:r>
        <w:rPr>
          <w:noProof/>
        </w:rPr>
        <w:fldChar w:fldCharType="separate"/>
      </w:r>
      <w:r>
        <w:rPr>
          <w:noProof/>
        </w:rPr>
        <w:t>42</w:t>
      </w:r>
      <w:r>
        <w:rPr>
          <w:noProof/>
        </w:rPr>
        <w:fldChar w:fldCharType="end"/>
      </w:r>
    </w:p>
    <w:p w14:paraId="3B069635" w14:textId="621EE0C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_Toc193447718 \h </w:instrText>
      </w:r>
      <w:r>
        <w:rPr>
          <w:noProof/>
        </w:rPr>
      </w:r>
      <w:r>
        <w:rPr>
          <w:noProof/>
        </w:rPr>
        <w:fldChar w:fldCharType="separate"/>
      </w:r>
      <w:r>
        <w:rPr>
          <w:noProof/>
        </w:rPr>
        <w:t>42</w:t>
      </w:r>
      <w:r>
        <w:rPr>
          <w:noProof/>
        </w:rPr>
        <w:fldChar w:fldCharType="end"/>
      </w:r>
    </w:p>
    <w:p w14:paraId="06BD504A" w14:textId="1A29580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_Toc193447719 \h </w:instrText>
      </w:r>
      <w:r>
        <w:rPr>
          <w:noProof/>
        </w:rPr>
      </w:r>
      <w:r>
        <w:rPr>
          <w:noProof/>
        </w:rPr>
        <w:fldChar w:fldCharType="separate"/>
      </w:r>
      <w:r>
        <w:rPr>
          <w:noProof/>
        </w:rPr>
        <w:t>43</w:t>
      </w:r>
      <w:r>
        <w:rPr>
          <w:noProof/>
        </w:rPr>
        <w:fldChar w:fldCharType="end"/>
      </w:r>
    </w:p>
    <w:p w14:paraId="27BDE2FA" w14:textId="761451A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_Toc193447720 \h </w:instrText>
      </w:r>
      <w:r>
        <w:rPr>
          <w:noProof/>
        </w:rPr>
      </w:r>
      <w:r>
        <w:rPr>
          <w:noProof/>
        </w:rPr>
        <w:fldChar w:fldCharType="separate"/>
      </w:r>
      <w:r>
        <w:rPr>
          <w:noProof/>
        </w:rPr>
        <w:t>43</w:t>
      </w:r>
      <w:r>
        <w:rPr>
          <w:noProof/>
        </w:rPr>
        <w:fldChar w:fldCharType="end"/>
      </w:r>
    </w:p>
    <w:p w14:paraId="3AB95E39" w14:textId="5F2BEB9C"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11.5.1.4</w:t>
      </w:r>
      <w:r>
        <w:rPr>
          <w:rFonts w:asciiTheme="minorHAnsi" w:eastAsiaTheme="minorEastAsia" w:hAnsiTheme="minorHAnsi" w:cstheme="minorBidi"/>
          <w:noProof/>
          <w:kern w:val="2"/>
          <w:sz w:val="24"/>
          <w:szCs w:val="24"/>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_Toc193447721 \h </w:instrText>
      </w:r>
      <w:r>
        <w:rPr>
          <w:noProof/>
        </w:rPr>
      </w:r>
      <w:r>
        <w:rPr>
          <w:noProof/>
        </w:rPr>
        <w:fldChar w:fldCharType="separate"/>
      </w:r>
      <w:r>
        <w:rPr>
          <w:noProof/>
        </w:rPr>
        <w:t>43</w:t>
      </w:r>
      <w:r>
        <w:rPr>
          <w:noProof/>
        </w:rPr>
        <w:fldChar w:fldCharType="end"/>
      </w:r>
    </w:p>
    <w:p w14:paraId="74607C88" w14:textId="3A45E79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11.5.1.4.1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_Toc193447722 \h </w:instrText>
      </w:r>
      <w:r>
        <w:rPr>
          <w:noProof/>
        </w:rPr>
      </w:r>
      <w:r>
        <w:rPr>
          <w:noProof/>
        </w:rPr>
        <w:fldChar w:fldCharType="separate"/>
      </w:r>
      <w:r>
        <w:rPr>
          <w:noProof/>
        </w:rPr>
        <w:t>43</w:t>
      </w:r>
      <w:r>
        <w:rPr>
          <w:noProof/>
        </w:rPr>
        <w:fldChar w:fldCharType="end"/>
      </w:r>
    </w:p>
    <w:p w14:paraId="349666B7" w14:textId="3BA25E1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_Toc193447723 \h </w:instrText>
      </w:r>
      <w:r>
        <w:rPr>
          <w:noProof/>
        </w:rPr>
      </w:r>
      <w:r>
        <w:rPr>
          <w:noProof/>
        </w:rPr>
        <w:fldChar w:fldCharType="separate"/>
      </w:r>
      <w:r>
        <w:rPr>
          <w:noProof/>
        </w:rPr>
        <w:t>44</w:t>
      </w:r>
      <w:r>
        <w:rPr>
          <w:noProof/>
        </w:rPr>
        <w:fldChar w:fldCharType="end"/>
      </w:r>
    </w:p>
    <w:p w14:paraId="08EF5752" w14:textId="2D7C029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_Toc193447724 \h </w:instrText>
      </w:r>
      <w:r>
        <w:rPr>
          <w:noProof/>
        </w:rPr>
      </w:r>
      <w:r>
        <w:rPr>
          <w:noProof/>
        </w:rPr>
        <w:fldChar w:fldCharType="separate"/>
      </w:r>
      <w:r>
        <w:rPr>
          <w:noProof/>
        </w:rPr>
        <w:t>45</w:t>
      </w:r>
      <w:r>
        <w:rPr>
          <w:noProof/>
        </w:rPr>
        <w:fldChar w:fldCharType="end"/>
      </w:r>
    </w:p>
    <w:p w14:paraId="60F59A49" w14:textId="7BD5FEA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_Toc193447725 \h </w:instrText>
      </w:r>
      <w:r>
        <w:rPr>
          <w:noProof/>
        </w:rPr>
      </w:r>
      <w:r>
        <w:rPr>
          <w:noProof/>
        </w:rPr>
        <w:fldChar w:fldCharType="separate"/>
      </w:r>
      <w:r>
        <w:rPr>
          <w:noProof/>
        </w:rPr>
        <w:t>45</w:t>
      </w:r>
      <w:r>
        <w:rPr>
          <w:noProof/>
        </w:rPr>
        <w:fldChar w:fldCharType="end"/>
      </w:r>
    </w:p>
    <w:p w14:paraId="492CD6E2" w14:textId="2381456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11.5.1.5</w:t>
      </w:r>
      <w:r>
        <w:rPr>
          <w:rFonts w:asciiTheme="minorHAnsi" w:eastAsiaTheme="minorEastAsia" w:hAnsiTheme="minorHAnsi" w:cstheme="minorBidi"/>
          <w:noProof/>
          <w:kern w:val="2"/>
          <w:sz w:val="24"/>
          <w:szCs w:val="24"/>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_Toc193447726 \h </w:instrText>
      </w:r>
      <w:r>
        <w:rPr>
          <w:noProof/>
        </w:rPr>
      </w:r>
      <w:r>
        <w:rPr>
          <w:noProof/>
        </w:rPr>
        <w:fldChar w:fldCharType="separate"/>
      </w:r>
      <w:r>
        <w:rPr>
          <w:noProof/>
        </w:rPr>
        <w:t>46</w:t>
      </w:r>
      <w:r>
        <w:rPr>
          <w:noProof/>
        </w:rPr>
        <w:fldChar w:fldCharType="end"/>
      </w:r>
    </w:p>
    <w:p w14:paraId="583C7950" w14:textId="64E5C49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_Toc193447727 \h </w:instrText>
      </w:r>
      <w:r>
        <w:rPr>
          <w:noProof/>
        </w:rPr>
      </w:r>
      <w:r>
        <w:rPr>
          <w:noProof/>
        </w:rPr>
        <w:fldChar w:fldCharType="separate"/>
      </w:r>
      <w:r>
        <w:rPr>
          <w:noProof/>
        </w:rPr>
        <w:t>46</w:t>
      </w:r>
      <w:r>
        <w:rPr>
          <w:noProof/>
        </w:rPr>
        <w:fldChar w:fldCharType="end"/>
      </w:r>
    </w:p>
    <w:p w14:paraId="2306CA68" w14:textId="17907A7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_Toc193447728 \h </w:instrText>
      </w:r>
      <w:r>
        <w:rPr>
          <w:noProof/>
        </w:rPr>
      </w:r>
      <w:r>
        <w:rPr>
          <w:noProof/>
        </w:rPr>
        <w:fldChar w:fldCharType="separate"/>
      </w:r>
      <w:r>
        <w:rPr>
          <w:noProof/>
        </w:rPr>
        <w:t>46</w:t>
      </w:r>
      <w:r>
        <w:rPr>
          <w:noProof/>
        </w:rPr>
        <w:fldChar w:fldCharType="end"/>
      </w:r>
    </w:p>
    <w:p w14:paraId="568FB12D" w14:textId="4B46CA3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_Toc193447729 \h </w:instrText>
      </w:r>
      <w:r>
        <w:rPr>
          <w:noProof/>
        </w:rPr>
      </w:r>
      <w:r>
        <w:rPr>
          <w:noProof/>
        </w:rPr>
        <w:fldChar w:fldCharType="separate"/>
      </w:r>
      <w:r>
        <w:rPr>
          <w:noProof/>
        </w:rPr>
        <w:t>46</w:t>
      </w:r>
      <w:r>
        <w:rPr>
          <w:noProof/>
        </w:rPr>
        <w:fldChar w:fldCharType="end"/>
      </w:r>
    </w:p>
    <w:p w14:paraId="618CEA6E" w14:textId="5E04450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_Toc193447730 \h </w:instrText>
      </w:r>
      <w:r>
        <w:rPr>
          <w:noProof/>
        </w:rPr>
      </w:r>
      <w:r>
        <w:rPr>
          <w:noProof/>
        </w:rPr>
        <w:fldChar w:fldCharType="separate"/>
      </w:r>
      <w:r>
        <w:rPr>
          <w:noProof/>
        </w:rPr>
        <w:t>46</w:t>
      </w:r>
      <w:r>
        <w:rPr>
          <w:noProof/>
        </w:rPr>
        <w:fldChar w:fldCharType="end"/>
      </w:r>
    </w:p>
    <w:p w14:paraId="760A6B0E" w14:textId="5A5C369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11.5.1.6</w:t>
      </w:r>
      <w:r>
        <w:rPr>
          <w:rFonts w:asciiTheme="minorHAnsi" w:eastAsiaTheme="minorEastAsia" w:hAnsiTheme="minorHAnsi" w:cstheme="minorBidi"/>
          <w:noProof/>
          <w:kern w:val="2"/>
          <w:sz w:val="24"/>
          <w:szCs w:val="24"/>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_Toc193447731 \h </w:instrText>
      </w:r>
      <w:r>
        <w:rPr>
          <w:noProof/>
        </w:rPr>
      </w:r>
      <w:r>
        <w:rPr>
          <w:noProof/>
        </w:rPr>
        <w:fldChar w:fldCharType="separate"/>
      </w:r>
      <w:r>
        <w:rPr>
          <w:noProof/>
        </w:rPr>
        <w:t>46</w:t>
      </w:r>
      <w:r>
        <w:rPr>
          <w:noProof/>
        </w:rPr>
        <w:fldChar w:fldCharType="end"/>
      </w:r>
    </w:p>
    <w:p w14:paraId="08B9E3E9" w14:textId="195518B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_Toc193447732 \h </w:instrText>
      </w:r>
      <w:r>
        <w:rPr>
          <w:noProof/>
        </w:rPr>
      </w:r>
      <w:r>
        <w:rPr>
          <w:noProof/>
        </w:rPr>
        <w:fldChar w:fldCharType="separate"/>
      </w:r>
      <w:r>
        <w:rPr>
          <w:noProof/>
        </w:rPr>
        <w:t>46</w:t>
      </w:r>
      <w:r>
        <w:rPr>
          <w:noProof/>
        </w:rPr>
        <w:fldChar w:fldCharType="end"/>
      </w:r>
    </w:p>
    <w:p w14:paraId="5E6923CE" w14:textId="3F0F75D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_Toc193447733 \h </w:instrText>
      </w:r>
      <w:r>
        <w:rPr>
          <w:noProof/>
        </w:rPr>
      </w:r>
      <w:r>
        <w:rPr>
          <w:noProof/>
        </w:rPr>
        <w:fldChar w:fldCharType="separate"/>
      </w:r>
      <w:r>
        <w:rPr>
          <w:noProof/>
        </w:rPr>
        <w:t>46</w:t>
      </w:r>
      <w:r>
        <w:rPr>
          <w:noProof/>
        </w:rPr>
        <w:fldChar w:fldCharType="end"/>
      </w:r>
    </w:p>
    <w:p w14:paraId="028F7E97" w14:textId="63945EC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_Toc193447734 \h </w:instrText>
      </w:r>
      <w:r>
        <w:rPr>
          <w:noProof/>
        </w:rPr>
      </w:r>
      <w:r>
        <w:rPr>
          <w:noProof/>
        </w:rPr>
        <w:fldChar w:fldCharType="separate"/>
      </w:r>
      <w:r>
        <w:rPr>
          <w:noProof/>
        </w:rPr>
        <w:t>47</w:t>
      </w:r>
      <w:r>
        <w:rPr>
          <w:noProof/>
        </w:rPr>
        <w:fldChar w:fldCharType="end"/>
      </w:r>
    </w:p>
    <w:p w14:paraId="55F817C8" w14:textId="6EE0EFD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_Toc193447735 \h </w:instrText>
      </w:r>
      <w:r>
        <w:rPr>
          <w:noProof/>
        </w:rPr>
      </w:r>
      <w:r>
        <w:rPr>
          <w:noProof/>
        </w:rPr>
        <w:fldChar w:fldCharType="separate"/>
      </w:r>
      <w:r>
        <w:rPr>
          <w:noProof/>
        </w:rPr>
        <w:t>47</w:t>
      </w:r>
      <w:r>
        <w:rPr>
          <w:noProof/>
        </w:rPr>
        <w:fldChar w:fldCharType="end"/>
      </w:r>
    </w:p>
    <w:p w14:paraId="29B544F4" w14:textId="388FF0C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11.5.1.7</w:t>
      </w:r>
      <w:r>
        <w:rPr>
          <w:rFonts w:asciiTheme="minorHAnsi" w:eastAsiaTheme="minorEastAsia" w:hAnsiTheme="minorHAnsi" w:cstheme="minorBidi"/>
          <w:noProof/>
          <w:kern w:val="2"/>
          <w:sz w:val="24"/>
          <w:szCs w:val="24"/>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_Toc193447736 \h </w:instrText>
      </w:r>
      <w:r>
        <w:rPr>
          <w:noProof/>
        </w:rPr>
      </w:r>
      <w:r>
        <w:rPr>
          <w:noProof/>
        </w:rPr>
        <w:fldChar w:fldCharType="separate"/>
      </w:r>
      <w:r>
        <w:rPr>
          <w:noProof/>
        </w:rPr>
        <w:t>47</w:t>
      </w:r>
      <w:r>
        <w:rPr>
          <w:noProof/>
        </w:rPr>
        <w:fldChar w:fldCharType="end"/>
      </w:r>
    </w:p>
    <w:p w14:paraId="2A230156" w14:textId="7FE7E0E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_Toc193447737 \h </w:instrText>
      </w:r>
      <w:r>
        <w:rPr>
          <w:noProof/>
        </w:rPr>
      </w:r>
      <w:r>
        <w:rPr>
          <w:noProof/>
        </w:rPr>
        <w:fldChar w:fldCharType="separate"/>
      </w:r>
      <w:r>
        <w:rPr>
          <w:noProof/>
        </w:rPr>
        <w:t>47</w:t>
      </w:r>
      <w:r>
        <w:rPr>
          <w:noProof/>
        </w:rPr>
        <w:fldChar w:fldCharType="end"/>
      </w:r>
    </w:p>
    <w:p w14:paraId="1BF6F8AA" w14:textId="453C190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_Toc193447738 \h </w:instrText>
      </w:r>
      <w:r>
        <w:rPr>
          <w:noProof/>
        </w:rPr>
      </w:r>
      <w:r>
        <w:rPr>
          <w:noProof/>
        </w:rPr>
        <w:fldChar w:fldCharType="separate"/>
      </w:r>
      <w:r>
        <w:rPr>
          <w:noProof/>
        </w:rPr>
        <w:t>47</w:t>
      </w:r>
      <w:r>
        <w:rPr>
          <w:noProof/>
        </w:rPr>
        <w:fldChar w:fldCharType="end"/>
      </w:r>
    </w:p>
    <w:p w14:paraId="6CAE62FA" w14:textId="0318390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_Toc193447739 \h </w:instrText>
      </w:r>
      <w:r>
        <w:rPr>
          <w:noProof/>
        </w:rPr>
      </w:r>
      <w:r>
        <w:rPr>
          <w:noProof/>
        </w:rPr>
        <w:fldChar w:fldCharType="separate"/>
      </w:r>
      <w:r>
        <w:rPr>
          <w:noProof/>
        </w:rPr>
        <w:t>48</w:t>
      </w:r>
      <w:r>
        <w:rPr>
          <w:noProof/>
        </w:rPr>
        <w:fldChar w:fldCharType="end"/>
      </w:r>
    </w:p>
    <w:p w14:paraId="79180D20" w14:textId="189B92F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_Toc193447740 \h </w:instrText>
      </w:r>
      <w:r>
        <w:rPr>
          <w:noProof/>
        </w:rPr>
      </w:r>
      <w:r>
        <w:rPr>
          <w:noProof/>
        </w:rPr>
        <w:fldChar w:fldCharType="separate"/>
      </w:r>
      <w:r>
        <w:rPr>
          <w:noProof/>
        </w:rPr>
        <w:t>50</w:t>
      </w:r>
      <w:r>
        <w:rPr>
          <w:noProof/>
        </w:rPr>
        <w:fldChar w:fldCharType="end"/>
      </w:r>
    </w:p>
    <w:p w14:paraId="2ABC6BA7" w14:textId="2FE148B2"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11.6</w:t>
      </w:r>
      <w:r>
        <w:rPr>
          <w:rFonts w:asciiTheme="minorHAnsi" w:eastAsiaTheme="minorEastAsia" w:hAnsiTheme="minorHAnsi" w:cstheme="minorBidi"/>
          <w:noProof/>
          <w:kern w:val="2"/>
          <w:sz w:val="24"/>
          <w:szCs w:val="24"/>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_Toc193447741 \h </w:instrText>
      </w:r>
      <w:r>
        <w:rPr>
          <w:noProof/>
        </w:rPr>
      </w:r>
      <w:r>
        <w:rPr>
          <w:noProof/>
        </w:rPr>
        <w:fldChar w:fldCharType="separate"/>
      </w:r>
      <w:r>
        <w:rPr>
          <w:noProof/>
        </w:rPr>
        <w:t>50</w:t>
      </w:r>
      <w:r>
        <w:rPr>
          <w:noProof/>
        </w:rPr>
        <w:fldChar w:fldCharType="end"/>
      </w:r>
    </w:p>
    <w:p w14:paraId="197AB638" w14:textId="3E9ED0CD"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_Toc193447742 \h </w:instrText>
      </w:r>
      <w:r>
        <w:rPr>
          <w:noProof/>
        </w:rPr>
      </w:r>
      <w:r>
        <w:rPr>
          <w:noProof/>
        </w:rPr>
        <w:fldChar w:fldCharType="separate"/>
      </w:r>
      <w:r>
        <w:rPr>
          <w:noProof/>
        </w:rPr>
        <w:t>50</w:t>
      </w:r>
      <w:r>
        <w:rPr>
          <w:noProof/>
        </w:rPr>
        <w:fldChar w:fldCharType="end"/>
      </w:r>
    </w:p>
    <w:p w14:paraId="13AD3FF0" w14:textId="72D8BC65"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11.6.1.1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notifyFileReady</w:t>
      </w:r>
      <w:r>
        <w:rPr>
          <w:noProof/>
        </w:rPr>
        <w:tab/>
      </w:r>
      <w:r>
        <w:rPr>
          <w:noProof/>
        </w:rPr>
        <w:fldChar w:fldCharType="begin" w:fldLock="1"/>
      </w:r>
      <w:r>
        <w:rPr>
          <w:noProof/>
        </w:rPr>
        <w:instrText xml:space="preserve"> PAGEREF _Toc193447743 \h </w:instrText>
      </w:r>
      <w:r>
        <w:rPr>
          <w:noProof/>
        </w:rPr>
      </w:r>
      <w:r>
        <w:rPr>
          <w:noProof/>
        </w:rPr>
        <w:fldChar w:fldCharType="separate"/>
      </w:r>
      <w:r>
        <w:rPr>
          <w:noProof/>
        </w:rPr>
        <w:t>50</w:t>
      </w:r>
      <w:r>
        <w:rPr>
          <w:noProof/>
        </w:rPr>
        <w:fldChar w:fldCharType="end"/>
      </w:r>
    </w:p>
    <w:p w14:paraId="787A9980" w14:textId="0BAE2AE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_Toc193447744 \h </w:instrText>
      </w:r>
      <w:r>
        <w:rPr>
          <w:noProof/>
        </w:rPr>
      </w:r>
      <w:r>
        <w:rPr>
          <w:noProof/>
        </w:rPr>
        <w:fldChar w:fldCharType="separate"/>
      </w:r>
      <w:r>
        <w:rPr>
          <w:noProof/>
        </w:rPr>
        <w:t>50</w:t>
      </w:r>
      <w:r>
        <w:rPr>
          <w:noProof/>
        </w:rPr>
        <w:fldChar w:fldCharType="end"/>
      </w:r>
    </w:p>
    <w:p w14:paraId="125FB000" w14:textId="75B27C1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sidRPr="009647D9">
        <w:rPr>
          <w:noProof/>
          <w:lang w:val="fr-FR"/>
        </w:rPr>
        <w:t>11.6.1.1.2</w:t>
      </w:r>
      <w:r>
        <w:rPr>
          <w:rFonts w:asciiTheme="minorHAnsi" w:eastAsiaTheme="minorEastAsia" w:hAnsiTheme="minorHAnsi" w:cstheme="minorBidi"/>
          <w:noProof/>
          <w:kern w:val="2"/>
          <w:sz w:val="24"/>
          <w:szCs w:val="24"/>
          <w:lang w:eastAsia="en-GB"/>
          <w14:ligatures w14:val="standardContextual"/>
        </w:rPr>
        <w:tab/>
      </w:r>
      <w:r w:rsidRPr="009647D9">
        <w:rPr>
          <w:noProof/>
          <w:lang w:val="en-US"/>
        </w:rPr>
        <w:t>Input parameters</w:t>
      </w:r>
      <w:r>
        <w:rPr>
          <w:noProof/>
        </w:rPr>
        <w:tab/>
      </w:r>
      <w:r>
        <w:rPr>
          <w:noProof/>
        </w:rPr>
        <w:fldChar w:fldCharType="begin" w:fldLock="1"/>
      </w:r>
      <w:r>
        <w:rPr>
          <w:noProof/>
        </w:rPr>
        <w:instrText xml:space="preserve"> PAGEREF _Toc193447745 \h </w:instrText>
      </w:r>
      <w:r>
        <w:rPr>
          <w:noProof/>
        </w:rPr>
      </w:r>
      <w:r>
        <w:rPr>
          <w:noProof/>
        </w:rPr>
        <w:fldChar w:fldCharType="separate"/>
      </w:r>
      <w:r>
        <w:rPr>
          <w:noProof/>
        </w:rPr>
        <w:t>51</w:t>
      </w:r>
      <w:r>
        <w:rPr>
          <w:noProof/>
        </w:rPr>
        <w:fldChar w:fldCharType="end"/>
      </w:r>
    </w:p>
    <w:p w14:paraId="7BEFA412" w14:textId="63D83CB3"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11.6.1.2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notifyFilePreparationError</w:t>
      </w:r>
      <w:r>
        <w:rPr>
          <w:noProof/>
        </w:rPr>
        <w:tab/>
      </w:r>
      <w:r>
        <w:rPr>
          <w:noProof/>
        </w:rPr>
        <w:fldChar w:fldCharType="begin" w:fldLock="1"/>
      </w:r>
      <w:r>
        <w:rPr>
          <w:noProof/>
        </w:rPr>
        <w:instrText xml:space="preserve"> PAGEREF _Toc193447746 \h </w:instrText>
      </w:r>
      <w:r>
        <w:rPr>
          <w:noProof/>
        </w:rPr>
      </w:r>
      <w:r>
        <w:rPr>
          <w:noProof/>
        </w:rPr>
        <w:fldChar w:fldCharType="separate"/>
      </w:r>
      <w:r>
        <w:rPr>
          <w:noProof/>
        </w:rPr>
        <w:t>53</w:t>
      </w:r>
      <w:r>
        <w:rPr>
          <w:noProof/>
        </w:rPr>
        <w:fldChar w:fldCharType="end"/>
      </w:r>
    </w:p>
    <w:p w14:paraId="33764FF5" w14:textId="74E32CF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_Toc193447747 \h </w:instrText>
      </w:r>
      <w:r>
        <w:rPr>
          <w:noProof/>
        </w:rPr>
      </w:r>
      <w:r>
        <w:rPr>
          <w:noProof/>
        </w:rPr>
        <w:fldChar w:fldCharType="separate"/>
      </w:r>
      <w:r>
        <w:rPr>
          <w:noProof/>
        </w:rPr>
        <w:t>53</w:t>
      </w:r>
      <w:r>
        <w:rPr>
          <w:noProof/>
        </w:rPr>
        <w:fldChar w:fldCharType="end"/>
      </w:r>
    </w:p>
    <w:p w14:paraId="5CE648F0" w14:textId="2E9E281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_Toc193447748 \h </w:instrText>
      </w:r>
      <w:r>
        <w:rPr>
          <w:noProof/>
        </w:rPr>
      </w:r>
      <w:r>
        <w:rPr>
          <w:noProof/>
        </w:rPr>
        <w:fldChar w:fldCharType="separate"/>
      </w:r>
      <w:r>
        <w:rPr>
          <w:noProof/>
        </w:rPr>
        <w:t>54</w:t>
      </w:r>
      <w:r>
        <w:rPr>
          <w:noProof/>
        </w:rPr>
        <w:fldChar w:fldCharType="end"/>
      </w:r>
    </w:p>
    <w:p w14:paraId="0988FE5A" w14:textId="6D38925F"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11.6.1.3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subscribe</w:t>
      </w:r>
      <w:r>
        <w:rPr>
          <w:noProof/>
        </w:rPr>
        <w:tab/>
      </w:r>
      <w:r>
        <w:rPr>
          <w:noProof/>
        </w:rPr>
        <w:fldChar w:fldCharType="begin" w:fldLock="1"/>
      </w:r>
      <w:r>
        <w:rPr>
          <w:noProof/>
        </w:rPr>
        <w:instrText xml:space="preserve"> PAGEREF _Toc193447749 \h </w:instrText>
      </w:r>
      <w:r>
        <w:rPr>
          <w:noProof/>
        </w:rPr>
      </w:r>
      <w:r>
        <w:rPr>
          <w:noProof/>
        </w:rPr>
        <w:fldChar w:fldCharType="separate"/>
      </w:r>
      <w:r>
        <w:rPr>
          <w:noProof/>
        </w:rPr>
        <w:t>54</w:t>
      </w:r>
      <w:r>
        <w:rPr>
          <w:noProof/>
        </w:rPr>
        <w:fldChar w:fldCharType="end"/>
      </w:r>
    </w:p>
    <w:p w14:paraId="67926A08" w14:textId="39E421A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_Toc193447750 \h </w:instrText>
      </w:r>
      <w:r>
        <w:rPr>
          <w:noProof/>
        </w:rPr>
      </w:r>
      <w:r>
        <w:rPr>
          <w:noProof/>
        </w:rPr>
        <w:fldChar w:fldCharType="separate"/>
      </w:r>
      <w:r>
        <w:rPr>
          <w:noProof/>
        </w:rPr>
        <w:t>54</w:t>
      </w:r>
      <w:r>
        <w:rPr>
          <w:noProof/>
        </w:rPr>
        <w:fldChar w:fldCharType="end"/>
      </w:r>
    </w:p>
    <w:p w14:paraId="76FA9C9B" w14:textId="547E3EB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_Toc193447751 \h </w:instrText>
      </w:r>
      <w:r>
        <w:rPr>
          <w:noProof/>
        </w:rPr>
      </w:r>
      <w:r>
        <w:rPr>
          <w:noProof/>
        </w:rPr>
        <w:fldChar w:fldCharType="separate"/>
      </w:r>
      <w:r>
        <w:rPr>
          <w:noProof/>
        </w:rPr>
        <w:t>54</w:t>
      </w:r>
      <w:r>
        <w:rPr>
          <w:noProof/>
        </w:rPr>
        <w:fldChar w:fldCharType="end"/>
      </w:r>
    </w:p>
    <w:p w14:paraId="0756CF23" w14:textId="064A9C8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_Toc193447752 \h </w:instrText>
      </w:r>
      <w:r>
        <w:rPr>
          <w:noProof/>
        </w:rPr>
      </w:r>
      <w:r>
        <w:rPr>
          <w:noProof/>
        </w:rPr>
        <w:fldChar w:fldCharType="separate"/>
      </w:r>
      <w:r>
        <w:rPr>
          <w:noProof/>
        </w:rPr>
        <w:t>55</w:t>
      </w:r>
      <w:r>
        <w:rPr>
          <w:noProof/>
        </w:rPr>
        <w:fldChar w:fldCharType="end"/>
      </w:r>
    </w:p>
    <w:p w14:paraId="285529B0" w14:textId="2A00B2A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11.6.1.3.4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_Toc193447753 \h </w:instrText>
      </w:r>
      <w:r>
        <w:rPr>
          <w:noProof/>
        </w:rPr>
      </w:r>
      <w:r>
        <w:rPr>
          <w:noProof/>
        </w:rPr>
        <w:fldChar w:fldCharType="separate"/>
      </w:r>
      <w:r>
        <w:rPr>
          <w:noProof/>
        </w:rPr>
        <w:t>55</w:t>
      </w:r>
      <w:r>
        <w:rPr>
          <w:noProof/>
        </w:rPr>
        <w:fldChar w:fldCharType="end"/>
      </w:r>
    </w:p>
    <w:p w14:paraId="662D12B6" w14:textId="226D23CF"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11.6.1.4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unsubscribe</w:t>
      </w:r>
      <w:r>
        <w:rPr>
          <w:noProof/>
        </w:rPr>
        <w:tab/>
      </w:r>
      <w:r>
        <w:rPr>
          <w:noProof/>
        </w:rPr>
        <w:fldChar w:fldCharType="begin" w:fldLock="1"/>
      </w:r>
      <w:r>
        <w:rPr>
          <w:noProof/>
        </w:rPr>
        <w:instrText xml:space="preserve"> PAGEREF _Toc193447754 \h </w:instrText>
      </w:r>
      <w:r>
        <w:rPr>
          <w:noProof/>
        </w:rPr>
      </w:r>
      <w:r>
        <w:rPr>
          <w:noProof/>
        </w:rPr>
        <w:fldChar w:fldCharType="separate"/>
      </w:r>
      <w:r>
        <w:rPr>
          <w:noProof/>
        </w:rPr>
        <w:t>55</w:t>
      </w:r>
      <w:r>
        <w:rPr>
          <w:noProof/>
        </w:rPr>
        <w:fldChar w:fldCharType="end"/>
      </w:r>
    </w:p>
    <w:p w14:paraId="6A33BEC9" w14:textId="7424F81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_Toc193447755 \h </w:instrText>
      </w:r>
      <w:r>
        <w:rPr>
          <w:noProof/>
        </w:rPr>
      </w:r>
      <w:r>
        <w:rPr>
          <w:noProof/>
        </w:rPr>
        <w:fldChar w:fldCharType="separate"/>
      </w:r>
      <w:r>
        <w:rPr>
          <w:noProof/>
        </w:rPr>
        <w:t>55</w:t>
      </w:r>
      <w:r>
        <w:rPr>
          <w:noProof/>
        </w:rPr>
        <w:fldChar w:fldCharType="end"/>
      </w:r>
    </w:p>
    <w:p w14:paraId="5E2B09B9" w14:textId="2028860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_Toc193447756 \h </w:instrText>
      </w:r>
      <w:r>
        <w:rPr>
          <w:noProof/>
        </w:rPr>
      </w:r>
      <w:r>
        <w:rPr>
          <w:noProof/>
        </w:rPr>
        <w:fldChar w:fldCharType="separate"/>
      </w:r>
      <w:r>
        <w:rPr>
          <w:noProof/>
        </w:rPr>
        <w:t>55</w:t>
      </w:r>
      <w:r>
        <w:rPr>
          <w:noProof/>
        </w:rPr>
        <w:fldChar w:fldCharType="end"/>
      </w:r>
    </w:p>
    <w:p w14:paraId="3420DCD8" w14:textId="0B4CAE3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_Toc193447757 \h </w:instrText>
      </w:r>
      <w:r>
        <w:rPr>
          <w:noProof/>
        </w:rPr>
      </w:r>
      <w:r>
        <w:rPr>
          <w:noProof/>
        </w:rPr>
        <w:fldChar w:fldCharType="separate"/>
      </w:r>
      <w:r>
        <w:rPr>
          <w:noProof/>
        </w:rPr>
        <w:t>55</w:t>
      </w:r>
      <w:r>
        <w:rPr>
          <w:noProof/>
        </w:rPr>
        <w:fldChar w:fldCharType="end"/>
      </w:r>
    </w:p>
    <w:p w14:paraId="6BC50DC1" w14:textId="07280C4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11.6.1.4.4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_Toc193447758 \h </w:instrText>
      </w:r>
      <w:r>
        <w:rPr>
          <w:noProof/>
        </w:rPr>
      </w:r>
      <w:r>
        <w:rPr>
          <w:noProof/>
        </w:rPr>
        <w:fldChar w:fldCharType="separate"/>
      </w:r>
      <w:r>
        <w:rPr>
          <w:noProof/>
        </w:rPr>
        <w:t>55</w:t>
      </w:r>
      <w:r>
        <w:rPr>
          <w:noProof/>
        </w:rPr>
        <w:fldChar w:fldCharType="end"/>
      </w:r>
    </w:p>
    <w:p w14:paraId="01AD834D" w14:textId="1D393F0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11.6.1.5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listAvailableFiles</w:t>
      </w:r>
      <w:r>
        <w:rPr>
          <w:noProof/>
        </w:rPr>
        <w:tab/>
      </w:r>
      <w:r>
        <w:rPr>
          <w:noProof/>
        </w:rPr>
        <w:fldChar w:fldCharType="begin" w:fldLock="1"/>
      </w:r>
      <w:r>
        <w:rPr>
          <w:noProof/>
        </w:rPr>
        <w:instrText xml:space="preserve"> PAGEREF _Toc193447759 \h </w:instrText>
      </w:r>
      <w:r>
        <w:rPr>
          <w:noProof/>
        </w:rPr>
      </w:r>
      <w:r>
        <w:rPr>
          <w:noProof/>
        </w:rPr>
        <w:fldChar w:fldCharType="separate"/>
      </w:r>
      <w:r>
        <w:rPr>
          <w:noProof/>
        </w:rPr>
        <w:t>56</w:t>
      </w:r>
      <w:r>
        <w:rPr>
          <w:noProof/>
        </w:rPr>
        <w:fldChar w:fldCharType="end"/>
      </w:r>
    </w:p>
    <w:p w14:paraId="7892E0E2" w14:textId="649D97E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_Toc193447760 \h </w:instrText>
      </w:r>
      <w:r>
        <w:rPr>
          <w:noProof/>
        </w:rPr>
      </w:r>
      <w:r>
        <w:rPr>
          <w:noProof/>
        </w:rPr>
        <w:fldChar w:fldCharType="separate"/>
      </w:r>
      <w:r>
        <w:rPr>
          <w:noProof/>
        </w:rPr>
        <w:t>56</w:t>
      </w:r>
      <w:r>
        <w:rPr>
          <w:noProof/>
        </w:rPr>
        <w:fldChar w:fldCharType="end"/>
      </w:r>
    </w:p>
    <w:p w14:paraId="35CA3BFC" w14:textId="2505BAD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11.6.1.5.2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_Toc193447761 \h </w:instrText>
      </w:r>
      <w:r>
        <w:rPr>
          <w:noProof/>
        </w:rPr>
      </w:r>
      <w:r>
        <w:rPr>
          <w:noProof/>
        </w:rPr>
        <w:fldChar w:fldCharType="separate"/>
      </w:r>
      <w:r>
        <w:rPr>
          <w:noProof/>
        </w:rPr>
        <w:t>56</w:t>
      </w:r>
      <w:r>
        <w:rPr>
          <w:noProof/>
        </w:rPr>
        <w:fldChar w:fldCharType="end"/>
      </w:r>
    </w:p>
    <w:p w14:paraId="2A6C0319" w14:textId="6265F53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11.6.1.5.3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_Toc193447762 \h </w:instrText>
      </w:r>
      <w:r>
        <w:rPr>
          <w:noProof/>
        </w:rPr>
      </w:r>
      <w:r>
        <w:rPr>
          <w:noProof/>
        </w:rPr>
        <w:fldChar w:fldCharType="separate"/>
      </w:r>
      <w:r>
        <w:rPr>
          <w:noProof/>
        </w:rPr>
        <w:t>56</w:t>
      </w:r>
      <w:r>
        <w:rPr>
          <w:noProof/>
        </w:rPr>
        <w:fldChar w:fldCharType="end"/>
      </w:r>
    </w:p>
    <w:p w14:paraId="0CBF93AD" w14:textId="3D8629F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11.6.1.5.4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_Toc193447763 \h </w:instrText>
      </w:r>
      <w:r>
        <w:rPr>
          <w:noProof/>
        </w:rPr>
      </w:r>
      <w:r>
        <w:rPr>
          <w:noProof/>
        </w:rPr>
        <w:fldChar w:fldCharType="separate"/>
      </w:r>
      <w:r>
        <w:rPr>
          <w:noProof/>
        </w:rPr>
        <w:t>56</w:t>
      </w:r>
      <w:r>
        <w:rPr>
          <w:noProof/>
        </w:rPr>
        <w:fldChar w:fldCharType="end"/>
      </w:r>
    </w:p>
    <w:p w14:paraId="2C91132A" w14:textId="4B177502"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11.6.2</w:t>
      </w:r>
      <w:r>
        <w:rPr>
          <w:rFonts w:asciiTheme="minorHAnsi" w:eastAsiaTheme="minorEastAsia" w:hAnsiTheme="minorHAnsi" w:cstheme="minorBidi"/>
          <w:noProof/>
          <w:kern w:val="2"/>
          <w:sz w:val="24"/>
          <w:szCs w:val="24"/>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_Toc193447764 \h </w:instrText>
      </w:r>
      <w:r>
        <w:rPr>
          <w:noProof/>
        </w:rPr>
      </w:r>
      <w:r>
        <w:rPr>
          <w:noProof/>
        </w:rPr>
        <w:fldChar w:fldCharType="separate"/>
      </w:r>
      <w:r>
        <w:rPr>
          <w:noProof/>
        </w:rPr>
        <w:t>56</w:t>
      </w:r>
      <w:r>
        <w:rPr>
          <w:noProof/>
        </w:rPr>
        <w:fldChar w:fldCharType="end"/>
      </w:r>
    </w:p>
    <w:p w14:paraId="5498F864" w14:textId="3F77AD17"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_Toc193447765 \h </w:instrText>
      </w:r>
      <w:r>
        <w:rPr>
          <w:noProof/>
        </w:rPr>
      </w:r>
      <w:r>
        <w:rPr>
          <w:noProof/>
        </w:rPr>
        <w:fldChar w:fldCharType="separate"/>
      </w:r>
      <w:r>
        <w:rPr>
          <w:noProof/>
        </w:rPr>
        <w:t>57</w:t>
      </w:r>
      <w:r>
        <w:rPr>
          <w:noProof/>
        </w:rPr>
        <w:fldChar w:fldCharType="end"/>
      </w:r>
    </w:p>
    <w:p w14:paraId="0B7DEEC5" w14:textId="30EE13DA"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_Toc193447766 \h </w:instrText>
      </w:r>
      <w:r>
        <w:rPr>
          <w:noProof/>
        </w:rPr>
      </w:r>
      <w:r>
        <w:rPr>
          <w:noProof/>
        </w:rPr>
        <w:fldChar w:fldCharType="separate"/>
      </w:r>
      <w:r>
        <w:rPr>
          <w:noProof/>
        </w:rPr>
        <w:t>57</w:t>
      </w:r>
      <w:r>
        <w:rPr>
          <w:noProof/>
        </w:rPr>
        <w:fldChar w:fldCharType="end"/>
      </w:r>
    </w:p>
    <w:p w14:paraId="793DB841" w14:textId="2B9EF37D"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_Toc193447767 \h </w:instrText>
      </w:r>
      <w:r>
        <w:rPr>
          <w:noProof/>
        </w:rPr>
      </w:r>
      <w:r>
        <w:rPr>
          <w:noProof/>
        </w:rPr>
        <w:fldChar w:fldCharType="separate"/>
      </w:r>
      <w:r>
        <w:rPr>
          <w:noProof/>
        </w:rPr>
        <w:t>57</w:t>
      </w:r>
      <w:r>
        <w:rPr>
          <w:noProof/>
        </w:rPr>
        <w:fldChar w:fldCharType="end"/>
      </w:r>
    </w:p>
    <w:p w14:paraId="4FD29AC3" w14:textId="550146CE"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_Toc193447768 \h </w:instrText>
      </w:r>
      <w:r>
        <w:rPr>
          <w:noProof/>
        </w:rPr>
      </w:r>
      <w:r>
        <w:rPr>
          <w:noProof/>
        </w:rPr>
        <w:fldChar w:fldCharType="separate"/>
      </w:r>
      <w:r>
        <w:rPr>
          <w:noProof/>
        </w:rPr>
        <w:t>57</w:t>
      </w:r>
      <w:r>
        <w:rPr>
          <w:noProof/>
        </w:rPr>
        <w:fldChar w:fldCharType="end"/>
      </w:r>
    </w:p>
    <w:p w14:paraId="5D87FC23" w14:textId="1BC2D11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_Toc193447769 \h </w:instrText>
      </w:r>
      <w:r>
        <w:rPr>
          <w:noProof/>
        </w:rPr>
      </w:r>
      <w:r>
        <w:rPr>
          <w:noProof/>
        </w:rPr>
        <w:fldChar w:fldCharType="separate"/>
      </w:r>
      <w:r>
        <w:rPr>
          <w:noProof/>
        </w:rPr>
        <w:t>57</w:t>
      </w:r>
      <w:r>
        <w:rPr>
          <w:noProof/>
        </w:rPr>
        <w:fldChar w:fldCharType="end"/>
      </w:r>
    </w:p>
    <w:p w14:paraId="44E0A7A0" w14:textId="02A8B51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12.1.1.1.2</w:t>
      </w:r>
      <w:r>
        <w:rPr>
          <w:rFonts w:asciiTheme="minorHAnsi" w:eastAsiaTheme="minorEastAsia" w:hAnsiTheme="minorHAnsi" w:cstheme="minorBidi"/>
          <w:noProof/>
          <w:kern w:val="2"/>
          <w:sz w:val="24"/>
          <w:szCs w:val="24"/>
          <w:lang w:eastAsia="en-GB"/>
          <w14:ligatures w14:val="standardContextual"/>
        </w:rPr>
        <w:tab/>
      </w:r>
      <w:r>
        <w:rPr>
          <w:noProof/>
        </w:rPr>
        <w:t>Operation createMOI</w:t>
      </w:r>
      <w:r>
        <w:rPr>
          <w:noProof/>
        </w:rPr>
        <w:tab/>
      </w:r>
      <w:r>
        <w:rPr>
          <w:noProof/>
        </w:rPr>
        <w:fldChar w:fldCharType="begin" w:fldLock="1"/>
      </w:r>
      <w:r>
        <w:rPr>
          <w:noProof/>
        </w:rPr>
        <w:instrText xml:space="preserve"> PAGEREF _Toc193447770 \h </w:instrText>
      </w:r>
      <w:r>
        <w:rPr>
          <w:noProof/>
        </w:rPr>
      </w:r>
      <w:r>
        <w:rPr>
          <w:noProof/>
        </w:rPr>
        <w:fldChar w:fldCharType="separate"/>
      </w:r>
      <w:r>
        <w:rPr>
          <w:noProof/>
        </w:rPr>
        <w:t>57</w:t>
      </w:r>
      <w:r>
        <w:rPr>
          <w:noProof/>
        </w:rPr>
        <w:fldChar w:fldCharType="end"/>
      </w:r>
    </w:p>
    <w:p w14:paraId="798B87F4" w14:textId="4FB6BC6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12.1.1.1.3</w:t>
      </w:r>
      <w:r>
        <w:rPr>
          <w:rFonts w:asciiTheme="minorHAnsi" w:eastAsiaTheme="minorEastAsia" w:hAnsiTheme="minorHAnsi" w:cstheme="minorBidi"/>
          <w:noProof/>
          <w:kern w:val="2"/>
          <w:sz w:val="24"/>
          <w:szCs w:val="24"/>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_Toc193447771 \h </w:instrText>
      </w:r>
      <w:r>
        <w:rPr>
          <w:noProof/>
        </w:rPr>
      </w:r>
      <w:r>
        <w:rPr>
          <w:noProof/>
        </w:rPr>
        <w:fldChar w:fldCharType="separate"/>
      </w:r>
      <w:r>
        <w:rPr>
          <w:noProof/>
        </w:rPr>
        <w:t>57</w:t>
      </w:r>
      <w:r>
        <w:rPr>
          <w:noProof/>
        </w:rPr>
        <w:fldChar w:fldCharType="end"/>
      </w:r>
    </w:p>
    <w:p w14:paraId="78EB8BE1" w14:textId="643249A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12.1.1.1.4</w:t>
      </w:r>
      <w:r>
        <w:rPr>
          <w:rFonts w:asciiTheme="minorHAnsi" w:eastAsiaTheme="minorEastAsia" w:hAnsiTheme="minorHAnsi" w:cstheme="minorBidi"/>
          <w:noProof/>
          <w:kern w:val="2"/>
          <w:sz w:val="24"/>
          <w:szCs w:val="24"/>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_Toc193447772 \h </w:instrText>
      </w:r>
      <w:r>
        <w:rPr>
          <w:noProof/>
        </w:rPr>
      </w:r>
      <w:r>
        <w:rPr>
          <w:noProof/>
        </w:rPr>
        <w:fldChar w:fldCharType="separate"/>
      </w:r>
      <w:r>
        <w:rPr>
          <w:noProof/>
        </w:rPr>
        <w:t>58</w:t>
      </w:r>
      <w:r>
        <w:rPr>
          <w:noProof/>
        </w:rPr>
        <w:fldChar w:fldCharType="end"/>
      </w:r>
    </w:p>
    <w:p w14:paraId="7F623AD5" w14:textId="7FF54F65"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12.1.1.1.4.1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fldLock="1"/>
      </w:r>
      <w:r>
        <w:rPr>
          <w:noProof/>
        </w:rPr>
        <w:instrText xml:space="preserve"> PAGEREF _Toc193447773 \h </w:instrText>
      </w:r>
      <w:r>
        <w:rPr>
          <w:noProof/>
        </w:rPr>
      </w:r>
      <w:r>
        <w:rPr>
          <w:noProof/>
        </w:rPr>
        <w:fldChar w:fldCharType="separate"/>
      </w:r>
      <w:r>
        <w:rPr>
          <w:noProof/>
        </w:rPr>
        <w:t>58</w:t>
      </w:r>
      <w:r>
        <w:rPr>
          <w:noProof/>
        </w:rPr>
        <w:fldChar w:fldCharType="end"/>
      </w:r>
    </w:p>
    <w:p w14:paraId="76780692" w14:textId="1774F58C"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12.1.1.1.4.2</w:t>
      </w:r>
      <w:r>
        <w:rPr>
          <w:rFonts w:asciiTheme="minorHAnsi" w:eastAsiaTheme="minorEastAsia" w:hAnsiTheme="minorHAnsi" w:cstheme="minorBidi"/>
          <w:noProof/>
          <w:kern w:val="2"/>
          <w:sz w:val="24"/>
          <w:szCs w:val="24"/>
          <w:lang w:eastAsia="en-GB"/>
          <w14:ligatures w14:val="standardContextual"/>
        </w:rPr>
        <w:tab/>
      </w:r>
      <w:r>
        <w:rPr>
          <w:noProof/>
        </w:rPr>
        <w:t>Mapping to HTTP PATCH</w:t>
      </w:r>
      <w:r>
        <w:rPr>
          <w:noProof/>
        </w:rPr>
        <w:tab/>
      </w:r>
      <w:r>
        <w:rPr>
          <w:noProof/>
        </w:rPr>
        <w:fldChar w:fldCharType="begin" w:fldLock="1"/>
      </w:r>
      <w:r>
        <w:rPr>
          <w:noProof/>
        </w:rPr>
        <w:instrText xml:space="preserve"> PAGEREF _Toc193447774 \h </w:instrText>
      </w:r>
      <w:r>
        <w:rPr>
          <w:noProof/>
        </w:rPr>
      </w:r>
      <w:r>
        <w:rPr>
          <w:noProof/>
        </w:rPr>
        <w:fldChar w:fldCharType="separate"/>
      </w:r>
      <w:r>
        <w:rPr>
          <w:noProof/>
        </w:rPr>
        <w:t>59</w:t>
      </w:r>
      <w:r>
        <w:rPr>
          <w:noProof/>
        </w:rPr>
        <w:fldChar w:fldCharType="end"/>
      </w:r>
    </w:p>
    <w:p w14:paraId="75A0FF5B" w14:textId="631BC19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12.1.1.1.5</w:t>
      </w:r>
      <w:r>
        <w:rPr>
          <w:rFonts w:asciiTheme="minorHAnsi" w:eastAsiaTheme="minorEastAsia" w:hAnsiTheme="minorHAnsi" w:cstheme="minorBidi"/>
          <w:noProof/>
          <w:kern w:val="2"/>
          <w:sz w:val="24"/>
          <w:szCs w:val="24"/>
          <w:lang w:eastAsia="en-GB"/>
          <w14:ligatures w14:val="standardContextual"/>
        </w:rPr>
        <w:tab/>
      </w:r>
      <w:r>
        <w:rPr>
          <w:noProof/>
        </w:rPr>
        <w:t>Operation deleteMOI</w:t>
      </w:r>
      <w:r>
        <w:rPr>
          <w:noProof/>
        </w:rPr>
        <w:tab/>
      </w:r>
      <w:r>
        <w:rPr>
          <w:noProof/>
        </w:rPr>
        <w:fldChar w:fldCharType="begin" w:fldLock="1"/>
      </w:r>
      <w:r>
        <w:rPr>
          <w:noProof/>
        </w:rPr>
        <w:instrText xml:space="preserve"> PAGEREF _Toc193447775 \h </w:instrText>
      </w:r>
      <w:r>
        <w:rPr>
          <w:noProof/>
        </w:rPr>
      </w:r>
      <w:r>
        <w:rPr>
          <w:noProof/>
        </w:rPr>
        <w:fldChar w:fldCharType="separate"/>
      </w:r>
      <w:r>
        <w:rPr>
          <w:noProof/>
        </w:rPr>
        <w:t>60</w:t>
      </w:r>
      <w:r>
        <w:rPr>
          <w:noProof/>
        </w:rPr>
        <w:fldChar w:fldCharType="end"/>
      </w:r>
    </w:p>
    <w:p w14:paraId="3C712AB0" w14:textId="3A48018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_Toc193447776 \h </w:instrText>
      </w:r>
      <w:r>
        <w:rPr>
          <w:noProof/>
        </w:rPr>
      </w:r>
      <w:r>
        <w:rPr>
          <w:noProof/>
        </w:rPr>
        <w:fldChar w:fldCharType="separate"/>
      </w:r>
      <w:r>
        <w:rPr>
          <w:noProof/>
        </w:rPr>
        <w:t>60</w:t>
      </w:r>
      <w:r>
        <w:rPr>
          <w:noProof/>
        </w:rPr>
        <w:fldChar w:fldCharType="end"/>
      </w:r>
    </w:p>
    <w:p w14:paraId="5C7F79AD" w14:textId="3E819B3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_Toc193447777 \h </w:instrText>
      </w:r>
      <w:r>
        <w:rPr>
          <w:noProof/>
        </w:rPr>
      </w:r>
      <w:r>
        <w:rPr>
          <w:noProof/>
        </w:rPr>
        <w:fldChar w:fldCharType="separate"/>
      </w:r>
      <w:r>
        <w:rPr>
          <w:noProof/>
        </w:rPr>
        <w:t>60</w:t>
      </w:r>
      <w:r>
        <w:rPr>
          <w:noProof/>
        </w:rPr>
        <w:fldChar w:fldCharType="end"/>
      </w:r>
    </w:p>
    <w:p w14:paraId="216BD697" w14:textId="6D0E7D8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12.1.1.1.8</w:t>
      </w:r>
      <w:r>
        <w:rPr>
          <w:rFonts w:asciiTheme="minorHAnsi" w:eastAsiaTheme="minorEastAsia" w:hAnsiTheme="minorHAnsi" w:cstheme="minorBidi"/>
          <w:noProof/>
          <w:kern w:val="2"/>
          <w:sz w:val="24"/>
          <w:szCs w:val="24"/>
          <w:lang w:eastAsia="en-GB"/>
          <w14:ligatures w14:val="standardContextual"/>
        </w:rPr>
        <w:tab/>
      </w:r>
      <w:r>
        <w:rPr>
          <w:noProof/>
        </w:rPr>
        <w:t>Operation changeMOIs</w:t>
      </w:r>
      <w:r>
        <w:rPr>
          <w:noProof/>
        </w:rPr>
        <w:tab/>
      </w:r>
      <w:r>
        <w:rPr>
          <w:noProof/>
        </w:rPr>
        <w:fldChar w:fldCharType="begin" w:fldLock="1"/>
      </w:r>
      <w:r>
        <w:rPr>
          <w:noProof/>
        </w:rPr>
        <w:instrText xml:space="preserve"> PAGEREF _Toc193447778 \h </w:instrText>
      </w:r>
      <w:r>
        <w:rPr>
          <w:noProof/>
        </w:rPr>
      </w:r>
      <w:r>
        <w:rPr>
          <w:noProof/>
        </w:rPr>
        <w:fldChar w:fldCharType="separate"/>
      </w:r>
      <w:r>
        <w:rPr>
          <w:noProof/>
        </w:rPr>
        <w:t>60</w:t>
      </w:r>
      <w:r>
        <w:rPr>
          <w:noProof/>
        </w:rPr>
        <w:fldChar w:fldCharType="end"/>
      </w:r>
    </w:p>
    <w:p w14:paraId="4114122E" w14:textId="2C0DD358"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_Toc193447779 \h </w:instrText>
      </w:r>
      <w:r>
        <w:rPr>
          <w:noProof/>
        </w:rPr>
      </w:r>
      <w:r>
        <w:rPr>
          <w:noProof/>
        </w:rPr>
        <w:fldChar w:fldCharType="separate"/>
      </w:r>
      <w:r>
        <w:rPr>
          <w:noProof/>
        </w:rPr>
        <w:t>61</w:t>
      </w:r>
      <w:r>
        <w:rPr>
          <w:noProof/>
        </w:rPr>
        <w:fldChar w:fldCharType="end"/>
      </w:r>
    </w:p>
    <w:p w14:paraId="3A0A58CF" w14:textId="45506C9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_Toc193447780 \h </w:instrText>
      </w:r>
      <w:r>
        <w:rPr>
          <w:noProof/>
        </w:rPr>
      </w:r>
      <w:r>
        <w:rPr>
          <w:noProof/>
        </w:rPr>
        <w:fldChar w:fldCharType="separate"/>
      </w:r>
      <w:r>
        <w:rPr>
          <w:noProof/>
        </w:rPr>
        <w:t>61</w:t>
      </w:r>
      <w:r>
        <w:rPr>
          <w:noProof/>
        </w:rPr>
        <w:fldChar w:fldCharType="end"/>
      </w:r>
    </w:p>
    <w:p w14:paraId="39FDDED5" w14:textId="3138AEC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_Toc193447781 \h </w:instrText>
      </w:r>
      <w:r>
        <w:rPr>
          <w:noProof/>
        </w:rPr>
      </w:r>
      <w:r>
        <w:rPr>
          <w:noProof/>
        </w:rPr>
        <w:fldChar w:fldCharType="separate"/>
      </w:r>
      <w:r>
        <w:rPr>
          <w:noProof/>
        </w:rPr>
        <w:t>61</w:t>
      </w:r>
      <w:r>
        <w:rPr>
          <w:noProof/>
        </w:rPr>
        <w:fldChar w:fldCharType="end"/>
      </w:r>
    </w:p>
    <w:p w14:paraId="5B5A5EDA" w14:textId="1583ECE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_Toc193447782 \h </w:instrText>
      </w:r>
      <w:r>
        <w:rPr>
          <w:noProof/>
        </w:rPr>
      </w:r>
      <w:r>
        <w:rPr>
          <w:noProof/>
        </w:rPr>
        <w:fldChar w:fldCharType="separate"/>
      </w:r>
      <w:r>
        <w:rPr>
          <w:noProof/>
        </w:rPr>
        <w:t>61</w:t>
      </w:r>
      <w:r>
        <w:rPr>
          <w:noProof/>
        </w:rPr>
        <w:fldChar w:fldCharType="end"/>
      </w:r>
    </w:p>
    <w:p w14:paraId="34F5CA5B" w14:textId="1366030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12.1.1.2.4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_Toc193447783 \h </w:instrText>
      </w:r>
      <w:r>
        <w:rPr>
          <w:noProof/>
        </w:rPr>
      </w:r>
      <w:r>
        <w:rPr>
          <w:noProof/>
        </w:rPr>
        <w:fldChar w:fldCharType="separate"/>
      </w:r>
      <w:r>
        <w:rPr>
          <w:noProof/>
        </w:rPr>
        <w:t>62</w:t>
      </w:r>
      <w:r>
        <w:rPr>
          <w:noProof/>
        </w:rPr>
        <w:fldChar w:fldCharType="end"/>
      </w:r>
    </w:p>
    <w:p w14:paraId="5460D3E2" w14:textId="2317B97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_Toc193447784 \h </w:instrText>
      </w:r>
      <w:r>
        <w:rPr>
          <w:noProof/>
        </w:rPr>
      </w:r>
      <w:r>
        <w:rPr>
          <w:noProof/>
        </w:rPr>
        <w:fldChar w:fldCharType="separate"/>
      </w:r>
      <w:r>
        <w:rPr>
          <w:noProof/>
        </w:rPr>
        <w:t>62</w:t>
      </w:r>
      <w:r>
        <w:rPr>
          <w:noProof/>
        </w:rPr>
        <w:fldChar w:fldCharType="end"/>
      </w:r>
    </w:p>
    <w:p w14:paraId="21AD623D" w14:textId="46CBA764"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_Toc193447785 \h </w:instrText>
      </w:r>
      <w:r>
        <w:rPr>
          <w:noProof/>
        </w:rPr>
      </w:r>
      <w:r>
        <w:rPr>
          <w:noProof/>
        </w:rPr>
        <w:fldChar w:fldCharType="separate"/>
      </w:r>
      <w:r>
        <w:rPr>
          <w:noProof/>
        </w:rPr>
        <w:t>63</w:t>
      </w:r>
      <w:r>
        <w:rPr>
          <w:noProof/>
        </w:rPr>
        <w:fldChar w:fldCharType="end"/>
      </w:r>
    </w:p>
    <w:p w14:paraId="139E8F89" w14:textId="62CC412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_Toc193447786 \h </w:instrText>
      </w:r>
      <w:r>
        <w:rPr>
          <w:noProof/>
        </w:rPr>
      </w:r>
      <w:r>
        <w:rPr>
          <w:noProof/>
        </w:rPr>
        <w:fldChar w:fldCharType="separate"/>
      </w:r>
      <w:r>
        <w:rPr>
          <w:noProof/>
        </w:rPr>
        <w:t>63</w:t>
      </w:r>
      <w:r>
        <w:rPr>
          <w:noProof/>
        </w:rPr>
        <w:fldChar w:fldCharType="end"/>
      </w:r>
    </w:p>
    <w:p w14:paraId="44F53849" w14:textId="53E4A6F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12.1.1.3.1.2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_Toc193447787 \h </w:instrText>
      </w:r>
      <w:r>
        <w:rPr>
          <w:noProof/>
        </w:rPr>
      </w:r>
      <w:r>
        <w:rPr>
          <w:noProof/>
        </w:rPr>
        <w:fldChar w:fldCharType="separate"/>
      </w:r>
      <w:r>
        <w:rPr>
          <w:noProof/>
        </w:rPr>
        <w:t>63</w:t>
      </w:r>
      <w:r>
        <w:rPr>
          <w:noProof/>
        </w:rPr>
        <w:fldChar w:fldCharType="end"/>
      </w:r>
    </w:p>
    <w:p w14:paraId="0E7D273B" w14:textId="2C00BCF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_Toc193447788 \h </w:instrText>
      </w:r>
      <w:r>
        <w:rPr>
          <w:noProof/>
        </w:rPr>
      </w:r>
      <w:r>
        <w:rPr>
          <w:noProof/>
        </w:rPr>
        <w:fldChar w:fldCharType="separate"/>
      </w:r>
      <w:r>
        <w:rPr>
          <w:noProof/>
        </w:rPr>
        <w:t>64</w:t>
      </w:r>
      <w:r>
        <w:rPr>
          <w:noProof/>
        </w:rPr>
        <w:fldChar w:fldCharType="end"/>
      </w:r>
    </w:p>
    <w:p w14:paraId="7256CCAF" w14:textId="50CB48A8"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12.1.1.3.2.1</w:t>
      </w:r>
      <w:r>
        <w:rPr>
          <w:rFonts w:asciiTheme="minorHAnsi" w:eastAsiaTheme="minorEastAsia" w:hAnsiTheme="minorHAnsi" w:cstheme="minorBidi"/>
          <w:noProof/>
          <w:kern w:val="2"/>
          <w:sz w:val="24"/>
          <w:szCs w:val="24"/>
          <w:lang w:eastAsia="en-GB"/>
          <w14:ligatures w14:val="standardContextual"/>
        </w:rPr>
        <w:tab/>
      </w:r>
      <w:r>
        <w:rPr>
          <w:noProof/>
        </w:rPr>
        <w:t>Resource "…/{className}={id}"</w:t>
      </w:r>
      <w:r>
        <w:rPr>
          <w:noProof/>
        </w:rPr>
        <w:tab/>
      </w:r>
      <w:r>
        <w:rPr>
          <w:noProof/>
        </w:rPr>
        <w:fldChar w:fldCharType="begin" w:fldLock="1"/>
      </w:r>
      <w:r>
        <w:rPr>
          <w:noProof/>
        </w:rPr>
        <w:instrText xml:space="preserve"> PAGEREF _Toc193447789 \h </w:instrText>
      </w:r>
      <w:r>
        <w:rPr>
          <w:noProof/>
        </w:rPr>
      </w:r>
      <w:r>
        <w:rPr>
          <w:noProof/>
        </w:rPr>
        <w:fldChar w:fldCharType="separate"/>
      </w:r>
      <w:r>
        <w:rPr>
          <w:noProof/>
        </w:rPr>
        <w:t>64</w:t>
      </w:r>
      <w:r>
        <w:rPr>
          <w:noProof/>
        </w:rPr>
        <w:fldChar w:fldCharType="end"/>
      </w:r>
    </w:p>
    <w:p w14:paraId="06F75601" w14:textId="049F1FD2"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_Toc193447790 \h </w:instrText>
      </w:r>
      <w:r>
        <w:rPr>
          <w:noProof/>
        </w:rPr>
      </w:r>
      <w:r>
        <w:rPr>
          <w:noProof/>
        </w:rPr>
        <w:fldChar w:fldCharType="separate"/>
      </w:r>
      <w:r>
        <w:rPr>
          <w:noProof/>
        </w:rPr>
        <w:t>64</w:t>
      </w:r>
      <w:r>
        <w:rPr>
          <w:noProof/>
        </w:rPr>
        <w:fldChar w:fldCharType="end"/>
      </w:r>
    </w:p>
    <w:p w14:paraId="59AB24BA" w14:textId="396839F0"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_Toc193447791 \h </w:instrText>
      </w:r>
      <w:r>
        <w:rPr>
          <w:noProof/>
        </w:rPr>
      </w:r>
      <w:r>
        <w:rPr>
          <w:noProof/>
        </w:rPr>
        <w:fldChar w:fldCharType="separate"/>
      </w:r>
      <w:r>
        <w:rPr>
          <w:noProof/>
        </w:rPr>
        <w:t>64</w:t>
      </w:r>
      <w:r>
        <w:rPr>
          <w:noProof/>
        </w:rPr>
        <w:fldChar w:fldCharType="end"/>
      </w:r>
    </w:p>
    <w:p w14:paraId="15ACCE89" w14:textId="1CC0DC53"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_Toc193447792 \h </w:instrText>
      </w:r>
      <w:r>
        <w:rPr>
          <w:noProof/>
        </w:rPr>
      </w:r>
      <w:r>
        <w:rPr>
          <w:noProof/>
        </w:rPr>
        <w:fldChar w:fldCharType="separate"/>
      </w:r>
      <w:r>
        <w:rPr>
          <w:noProof/>
        </w:rPr>
        <w:t>64</w:t>
      </w:r>
      <w:r>
        <w:rPr>
          <w:noProof/>
        </w:rPr>
        <w:fldChar w:fldCharType="end"/>
      </w:r>
    </w:p>
    <w:p w14:paraId="217C24E1" w14:textId="521065F5"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_Toc193447793 \h </w:instrText>
      </w:r>
      <w:r>
        <w:rPr>
          <w:noProof/>
        </w:rPr>
      </w:r>
      <w:r>
        <w:rPr>
          <w:noProof/>
        </w:rPr>
        <w:fldChar w:fldCharType="separate"/>
      </w:r>
      <w:r>
        <w:rPr>
          <w:noProof/>
        </w:rPr>
        <w:t>67</w:t>
      </w:r>
      <w:r>
        <w:rPr>
          <w:noProof/>
        </w:rPr>
        <w:fldChar w:fldCharType="end"/>
      </w:r>
    </w:p>
    <w:p w14:paraId="329F8DAD" w14:textId="42932BCA"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_Toc193447794 \h </w:instrText>
      </w:r>
      <w:r>
        <w:rPr>
          <w:noProof/>
        </w:rPr>
      </w:r>
      <w:r>
        <w:rPr>
          <w:noProof/>
        </w:rPr>
        <w:fldChar w:fldCharType="separate"/>
      </w:r>
      <w:r>
        <w:rPr>
          <w:noProof/>
        </w:rPr>
        <w:t>67</w:t>
      </w:r>
      <w:r>
        <w:rPr>
          <w:noProof/>
        </w:rPr>
        <w:fldChar w:fldCharType="end"/>
      </w:r>
    </w:p>
    <w:p w14:paraId="2E0AF9B2" w14:textId="71FE952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_Toc193447795 \h </w:instrText>
      </w:r>
      <w:r>
        <w:rPr>
          <w:noProof/>
        </w:rPr>
      </w:r>
      <w:r>
        <w:rPr>
          <w:noProof/>
        </w:rPr>
        <w:fldChar w:fldCharType="separate"/>
      </w:r>
      <w:r>
        <w:rPr>
          <w:noProof/>
        </w:rPr>
        <w:t>67</w:t>
      </w:r>
      <w:r>
        <w:rPr>
          <w:noProof/>
        </w:rPr>
        <w:fldChar w:fldCharType="end"/>
      </w:r>
    </w:p>
    <w:p w14:paraId="7619DEF4" w14:textId="63D2E0BF"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_Toc193447796 \h </w:instrText>
      </w:r>
      <w:r>
        <w:rPr>
          <w:noProof/>
        </w:rPr>
      </w:r>
      <w:r>
        <w:rPr>
          <w:noProof/>
        </w:rPr>
        <w:fldChar w:fldCharType="separate"/>
      </w:r>
      <w:r>
        <w:rPr>
          <w:noProof/>
        </w:rPr>
        <w:t>67</w:t>
      </w:r>
      <w:r>
        <w:rPr>
          <w:noProof/>
        </w:rPr>
        <w:fldChar w:fldCharType="end"/>
      </w:r>
    </w:p>
    <w:p w14:paraId="598B26CF" w14:textId="1E18E40D"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URI</w:t>
      </w:r>
      <w:r>
        <w:rPr>
          <w:noProof/>
        </w:rPr>
        <w:tab/>
      </w:r>
      <w:r>
        <w:rPr>
          <w:noProof/>
        </w:rPr>
        <w:fldChar w:fldCharType="begin" w:fldLock="1"/>
      </w:r>
      <w:r>
        <w:rPr>
          <w:noProof/>
        </w:rPr>
        <w:instrText xml:space="preserve"> PAGEREF _Toc193447797 \h </w:instrText>
      </w:r>
      <w:r>
        <w:rPr>
          <w:noProof/>
        </w:rPr>
      </w:r>
      <w:r>
        <w:rPr>
          <w:noProof/>
        </w:rPr>
        <w:fldChar w:fldCharType="separate"/>
      </w:r>
      <w:r>
        <w:rPr>
          <w:noProof/>
        </w:rPr>
        <w:t>67</w:t>
      </w:r>
      <w:r>
        <w:rPr>
          <w:noProof/>
        </w:rPr>
        <w:fldChar w:fldCharType="end"/>
      </w:r>
    </w:p>
    <w:p w14:paraId="4A5CA9E4" w14:textId="297849FF"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HTTP methods</w:t>
      </w:r>
      <w:r>
        <w:rPr>
          <w:noProof/>
        </w:rPr>
        <w:tab/>
      </w:r>
      <w:r>
        <w:rPr>
          <w:noProof/>
        </w:rPr>
        <w:fldChar w:fldCharType="begin" w:fldLock="1"/>
      </w:r>
      <w:r>
        <w:rPr>
          <w:noProof/>
        </w:rPr>
        <w:instrText xml:space="preserve"> PAGEREF _Toc193447798 \h </w:instrText>
      </w:r>
      <w:r>
        <w:rPr>
          <w:noProof/>
        </w:rPr>
      </w:r>
      <w:r>
        <w:rPr>
          <w:noProof/>
        </w:rPr>
        <w:fldChar w:fldCharType="separate"/>
      </w:r>
      <w:r>
        <w:rPr>
          <w:noProof/>
        </w:rPr>
        <w:t>67</w:t>
      </w:r>
      <w:r>
        <w:rPr>
          <w:noProof/>
        </w:rPr>
        <w:fldChar w:fldCharType="end"/>
      </w:r>
    </w:p>
    <w:p w14:paraId="5FEE6FBC" w14:textId="53BA92FF"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_Toc193447799 \h </w:instrText>
      </w:r>
      <w:r>
        <w:rPr>
          <w:noProof/>
        </w:rPr>
      </w:r>
      <w:r>
        <w:rPr>
          <w:noProof/>
        </w:rPr>
        <w:fldChar w:fldCharType="separate"/>
      </w:r>
      <w:r>
        <w:rPr>
          <w:noProof/>
        </w:rPr>
        <w:t>67</w:t>
      </w:r>
      <w:r>
        <w:rPr>
          <w:noProof/>
        </w:rPr>
        <w:fldChar w:fldCharType="end"/>
      </w:r>
    </w:p>
    <w:p w14:paraId="59416C51" w14:textId="39D9985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_Toc193447800 \h </w:instrText>
      </w:r>
      <w:r>
        <w:rPr>
          <w:noProof/>
        </w:rPr>
      </w:r>
      <w:r>
        <w:rPr>
          <w:noProof/>
        </w:rPr>
        <w:fldChar w:fldCharType="separate"/>
      </w:r>
      <w:r>
        <w:rPr>
          <w:noProof/>
        </w:rPr>
        <w:t>67</w:t>
      </w:r>
      <w:r>
        <w:rPr>
          <w:noProof/>
        </w:rPr>
        <w:fldChar w:fldCharType="end"/>
      </w:r>
    </w:p>
    <w:p w14:paraId="3DE54448" w14:textId="62D44CD7"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12.1.1.4.1a</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_Toc193447801 \h </w:instrText>
      </w:r>
      <w:r>
        <w:rPr>
          <w:noProof/>
        </w:rPr>
      </w:r>
      <w:r>
        <w:rPr>
          <w:noProof/>
        </w:rPr>
        <w:fldChar w:fldCharType="separate"/>
      </w:r>
      <w:r>
        <w:rPr>
          <w:noProof/>
        </w:rPr>
        <w:t>68</w:t>
      </w:r>
      <w:r>
        <w:rPr>
          <w:noProof/>
        </w:rPr>
        <w:fldChar w:fldCharType="end"/>
      </w:r>
    </w:p>
    <w:p w14:paraId="1F79445E" w14:textId="0C649313"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12.1.1.4.1a.1</w:t>
      </w:r>
      <w:r>
        <w:rPr>
          <w:rFonts w:asciiTheme="minorHAnsi" w:eastAsiaTheme="minorEastAsia" w:hAnsiTheme="minorHAnsi" w:cstheme="minorBidi"/>
          <w:noProof/>
          <w:kern w:val="2"/>
          <w:sz w:val="24"/>
          <w:szCs w:val="24"/>
          <w:lang w:eastAsia="en-GB"/>
          <w14:ligatures w14:val="standardContextual"/>
        </w:rPr>
        <w:tab/>
      </w:r>
      <w:r>
        <w:rPr>
          <w:noProof/>
        </w:rPr>
        <w:t>Type Resource</w:t>
      </w:r>
      <w:r>
        <w:rPr>
          <w:noProof/>
        </w:rPr>
        <w:tab/>
      </w:r>
      <w:r>
        <w:rPr>
          <w:noProof/>
        </w:rPr>
        <w:fldChar w:fldCharType="begin" w:fldLock="1"/>
      </w:r>
      <w:r>
        <w:rPr>
          <w:noProof/>
        </w:rPr>
        <w:instrText xml:space="preserve"> PAGEREF _Toc193447802 \h </w:instrText>
      </w:r>
      <w:r>
        <w:rPr>
          <w:noProof/>
        </w:rPr>
      </w:r>
      <w:r>
        <w:rPr>
          <w:noProof/>
        </w:rPr>
        <w:fldChar w:fldCharType="separate"/>
      </w:r>
      <w:r>
        <w:rPr>
          <w:noProof/>
        </w:rPr>
        <w:t>68</w:t>
      </w:r>
      <w:r>
        <w:rPr>
          <w:noProof/>
        </w:rPr>
        <w:fldChar w:fldCharType="end"/>
      </w:r>
    </w:p>
    <w:p w14:paraId="0A408532" w14:textId="7D2AF1DA"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12.1.1.4.1a.2</w:t>
      </w:r>
      <w:r>
        <w:rPr>
          <w:rFonts w:asciiTheme="minorHAnsi" w:eastAsiaTheme="minorEastAsia" w:hAnsiTheme="minorHAnsi" w:cstheme="minorBidi"/>
          <w:noProof/>
          <w:kern w:val="2"/>
          <w:sz w:val="24"/>
          <w:szCs w:val="24"/>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_Toc193447803 \h </w:instrText>
      </w:r>
      <w:r>
        <w:rPr>
          <w:noProof/>
        </w:rPr>
      </w:r>
      <w:r>
        <w:rPr>
          <w:noProof/>
        </w:rPr>
        <w:fldChar w:fldCharType="separate"/>
      </w:r>
      <w:r>
        <w:rPr>
          <w:noProof/>
        </w:rPr>
        <w:t>69</w:t>
      </w:r>
      <w:r>
        <w:rPr>
          <w:noProof/>
        </w:rPr>
        <w:fldChar w:fldCharType="end"/>
      </w:r>
    </w:p>
    <w:p w14:paraId="684287BC" w14:textId="21B7EA0C"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_Toc193447804 \h </w:instrText>
      </w:r>
      <w:r>
        <w:rPr>
          <w:noProof/>
        </w:rPr>
      </w:r>
      <w:r>
        <w:rPr>
          <w:noProof/>
        </w:rPr>
        <w:fldChar w:fldCharType="separate"/>
      </w:r>
      <w:r>
        <w:rPr>
          <w:noProof/>
        </w:rPr>
        <w:t>69</w:t>
      </w:r>
      <w:r>
        <w:rPr>
          <w:noProof/>
        </w:rPr>
        <w:fldChar w:fldCharType="end"/>
      </w:r>
    </w:p>
    <w:p w14:paraId="5B5E1674" w14:textId="239B49C6"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sidRPr="009647D9">
        <w:rPr>
          <w:noProof/>
          <w:lang w:val="en-US" w:eastAsia="zh-CN"/>
        </w:rPr>
        <w:t>12.1.1.4.1a.4</w:t>
      </w:r>
      <w:r>
        <w:rPr>
          <w:rFonts w:asciiTheme="minorHAnsi" w:eastAsiaTheme="minorEastAsia" w:hAnsiTheme="minorHAnsi" w:cstheme="minorBidi"/>
          <w:noProof/>
          <w:kern w:val="2"/>
          <w:sz w:val="24"/>
          <w:szCs w:val="24"/>
          <w:lang w:eastAsia="en-GB"/>
          <w14:ligatures w14:val="standardContextual"/>
        </w:rPr>
        <w:tab/>
      </w:r>
      <w:r w:rsidRPr="009647D9">
        <w:rPr>
          <w:noProof/>
          <w:lang w:val="en-US"/>
        </w:rPr>
        <w:t>Type MoiChange</w:t>
      </w:r>
      <w:r>
        <w:rPr>
          <w:noProof/>
        </w:rPr>
        <w:tab/>
      </w:r>
      <w:r>
        <w:rPr>
          <w:noProof/>
        </w:rPr>
        <w:fldChar w:fldCharType="begin" w:fldLock="1"/>
      </w:r>
      <w:r>
        <w:rPr>
          <w:noProof/>
        </w:rPr>
        <w:instrText xml:space="preserve"> PAGEREF _Toc193447805 \h </w:instrText>
      </w:r>
      <w:r>
        <w:rPr>
          <w:noProof/>
        </w:rPr>
      </w:r>
      <w:r>
        <w:rPr>
          <w:noProof/>
        </w:rPr>
        <w:fldChar w:fldCharType="separate"/>
      </w:r>
      <w:r>
        <w:rPr>
          <w:noProof/>
        </w:rPr>
        <w:t>69</w:t>
      </w:r>
      <w:r>
        <w:rPr>
          <w:noProof/>
        </w:rPr>
        <w:fldChar w:fldCharType="end"/>
      </w:r>
    </w:p>
    <w:p w14:paraId="43905434" w14:textId="5ECD3AC9"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12.1.1.4.1a.5</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_Toc193447806 \h </w:instrText>
      </w:r>
      <w:r>
        <w:rPr>
          <w:noProof/>
        </w:rPr>
      </w:r>
      <w:r>
        <w:rPr>
          <w:noProof/>
        </w:rPr>
        <w:fldChar w:fldCharType="separate"/>
      </w:r>
      <w:r>
        <w:rPr>
          <w:noProof/>
        </w:rPr>
        <w:t>74</w:t>
      </w:r>
      <w:r>
        <w:rPr>
          <w:noProof/>
        </w:rPr>
        <w:fldChar w:fldCharType="end"/>
      </w:r>
    </w:p>
    <w:p w14:paraId="12FB3698" w14:textId="2E566BD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12.1.1.4.1a.6</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_Toc193447807 \h </w:instrText>
      </w:r>
      <w:r>
        <w:rPr>
          <w:noProof/>
        </w:rPr>
      </w:r>
      <w:r>
        <w:rPr>
          <w:noProof/>
        </w:rPr>
        <w:fldChar w:fldCharType="separate"/>
      </w:r>
      <w:r>
        <w:rPr>
          <w:noProof/>
        </w:rPr>
        <w:t>75</w:t>
      </w:r>
      <w:r>
        <w:rPr>
          <w:noProof/>
        </w:rPr>
        <w:fldChar w:fldCharType="end"/>
      </w:r>
    </w:p>
    <w:p w14:paraId="4A6A27AE" w14:textId="73356926"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12.1.1.4.1a.7</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_Toc193447808 \h </w:instrText>
      </w:r>
      <w:r>
        <w:rPr>
          <w:noProof/>
        </w:rPr>
      </w:r>
      <w:r>
        <w:rPr>
          <w:noProof/>
        </w:rPr>
        <w:fldChar w:fldCharType="separate"/>
      </w:r>
      <w:r>
        <w:rPr>
          <w:noProof/>
        </w:rPr>
        <w:t>76</w:t>
      </w:r>
      <w:r>
        <w:rPr>
          <w:noProof/>
        </w:rPr>
        <w:fldChar w:fldCharType="end"/>
      </w:r>
    </w:p>
    <w:p w14:paraId="65811C78" w14:textId="6F0CE837"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47D9">
        <w:rPr>
          <w:noProof/>
          <w:lang w:val="en-US" w:eastAsia="zh-CN"/>
        </w:rPr>
        <w:t>NotifyMoiChanges</w:t>
      </w:r>
      <w:r>
        <w:rPr>
          <w:noProof/>
        </w:rPr>
        <w:tab/>
      </w:r>
      <w:r>
        <w:rPr>
          <w:noProof/>
        </w:rPr>
        <w:fldChar w:fldCharType="begin" w:fldLock="1"/>
      </w:r>
      <w:r>
        <w:rPr>
          <w:noProof/>
        </w:rPr>
        <w:instrText xml:space="preserve"> PAGEREF _Toc193447809 \h </w:instrText>
      </w:r>
      <w:r>
        <w:rPr>
          <w:noProof/>
        </w:rPr>
      </w:r>
      <w:r>
        <w:rPr>
          <w:noProof/>
        </w:rPr>
        <w:fldChar w:fldCharType="separate"/>
      </w:r>
      <w:r>
        <w:rPr>
          <w:noProof/>
        </w:rPr>
        <w:t>77</w:t>
      </w:r>
      <w:r>
        <w:rPr>
          <w:noProof/>
        </w:rPr>
        <w:fldChar w:fldCharType="end"/>
      </w:r>
    </w:p>
    <w:p w14:paraId="252E14C4" w14:textId="01C85A24"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47D9">
        <w:rPr>
          <w:noProof/>
          <w:lang w:val="en-US" w:eastAsia="zh-CN"/>
        </w:rPr>
        <w:t>PatchItem</w:t>
      </w:r>
      <w:r>
        <w:rPr>
          <w:noProof/>
        </w:rPr>
        <w:tab/>
      </w:r>
      <w:r>
        <w:rPr>
          <w:noProof/>
        </w:rPr>
        <w:fldChar w:fldCharType="begin" w:fldLock="1"/>
      </w:r>
      <w:r>
        <w:rPr>
          <w:noProof/>
        </w:rPr>
        <w:instrText xml:space="preserve"> PAGEREF _Toc193447810 \h </w:instrText>
      </w:r>
      <w:r>
        <w:rPr>
          <w:noProof/>
        </w:rPr>
      </w:r>
      <w:r>
        <w:rPr>
          <w:noProof/>
        </w:rPr>
        <w:fldChar w:fldCharType="separate"/>
      </w:r>
      <w:r>
        <w:rPr>
          <w:noProof/>
        </w:rPr>
        <w:t>78</w:t>
      </w:r>
      <w:r>
        <w:rPr>
          <w:noProof/>
        </w:rPr>
        <w:fldChar w:fldCharType="end"/>
      </w:r>
    </w:p>
    <w:p w14:paraId="73DF6FA1" w14:textId="2CFB5BE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_Toc193447811 \h </w:instrText>
      </w:r>
      <w:r>
        <w:rPr>
          <w:noProof/>
        </w:rPr>
      </w:r>
      <w:r>
        <w:rPr>
          <w:noProof/>
        </w:rPr>
        <w:fldChar w:fldCharType="separate"/>
      </w:r>
      <w:r>
        <w:rPr>
          <w:noProof/>
        </w:rPr>
        <w:t>78</w:t>
      </w:r>
      <w:r>
        <w:rPr>
          <w:noProof/>
        </w:rPr>
        <w:fldChar w:fldCharType="end"/>
      </w:r>
    </w:p>
    <w:p w14:paraId="5DCA57D1" w14:textId="67A0759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_Toc193447812 \h </w:instrText>
      </w:r>
      <w:r>
        <w:rPr>
          <w:noProof/>
        </w:rPr>
      </w:r>
      <w:r>
        <w:rPr>
          <w:noProof/>
        </w:rPr>
        <w:fldChar w:fldCharType="separate"/>
      </w:r>
      <w:r>
        <w:rPr>
          <w:noProof/>
        </w:rPr>
        <w:t>78</w:t>
      </w:r>
      <w:r>
        <w:rPr>
          <w:noProof/>
        </w:rPr>
        <w:fldChar w:fldCharType="end"/>
      </w:r>
    </w:p>
    <w:p w14:paraId="3697CF28" w14:textId="625ED25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_Toc193447813 \h </w:instrText>
      </w:r>
      <w:r>
        <w:rPr>
          <w:noProof/>
        </w:rPr>
      </w:r>
      <w:r>
        <w:rPr>
          <w:noProof/>
        </w:rPr>
        <w:fldChar w:fldCharType="separate"/>
      </w:r>
      <w:r>
        <w:rPr>
          <w:noProof/>
        </w:rPr>
        <w:t>78</w:t>
      </w:r>
      <w:r>
        <w:rPr>
          <w:noProof/>
        </w:rPr>
        <w:fldChar w:fldCharType="end"/>
      </w:r>
    </w:p>
    <w:p w14:paraId="78F31063" w14:textId="16491023"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12.1.1.4.4.7</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_Toc193447814 \h </w:instrText>
      </w:r>
      <w:r>
        <w:rPr>
          <w:noProof/>
        </w:rPr>
      </w:r>
      <w:r>
        <w:rPr>
          <w:noProof/>
        </w:rPr>
        <w:fldChar w:fldCharType="separate"/>
      </w:r>
      <w:r>
        <w:rPr>
          <w:noProof/>
        </w:rPr>
        <w:t>80</w:t>
      </w:r>
      <w:r>
        <w:rPr>
          <w:noProof/>
        </w:rPr>
        <w:fldChar w:fldCharType="end"/>
      </w:r>
    </w:p>
    <w:p w14:paraId="1FC8A485" w14:textId="16DB0AD0"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_Toc193447815 \h </w:instrText>
      </w:r>
      <w:r>
        <w:rPr>
          <w:noProof/>
        </w:rPr>
      </w:r>
      <w:r>
        <w:rPr>
          <w:noProof/>
        </w:rPr>
        <w:fldChar w:fldCharType="separate"/>
      </w:r>
      <w:r>
        <w:rPr>
          <w:noProof/>
        </w:rPr>
        <w:t>80</w:t>
      </w:r>
      <w:r>
        <w:rPr>
          <w:noProof/>
        </w:rPr>
        <w:fldChar w:fldCharType="end"/>
      </w:r>
    </w:p>
    <w:p w14:paraId="6F5C5436" w14:textId="34025713"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_Toc193447816 \h </w:instrText>
      </w:r>
      <w:r>
        <w:rPr>
          <w:noProof/>
        </w:rPr>
      </w:r>
      <w:r>
        <w:rPr>
          <w:noProof/>
        </w:rPr>
        <w:fldChar w:fldCharType="separate"/>
      </w:r>
      <w:r>
        <w:rPr>
          <w:noProof/>
        </w:rPr>
        <w:t>80</w:t>
      </w:r>
      <w:r>
        <w:rPr>
          <w:noProof/>
        </w:rPr>
        <w:fldChar w:fldCharType="end"/>
      </w:r>
    </w:p>
    <w:p w14:paraId="441789E9" w14:textId="2383CB9A"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_Toc193447817 \h </w:instrText>
      </w:r>
      <w:r>
        <w:rPr>
          <w:noProof/>
        </w:rPr>
      </w:r>
      <w:r>
        <w:rPr>
          <w:noProof/>
        </w:rPr>
        <w:fldChar w:fldCharType="separate"/>
      </w:r>
      <w:r>
        <w:rPr>
          <w:noProof/>
        </w:rPr>
        <w:t>80</w:t>
      </w:r>
      <w:r>
        <w:rPr>
          <w:noProof/>
        </w:rPr>
        <w:fldChar w:fldCharType="end"/>
      </w:r>
    </w:p>
    <w:p w14:paraId="561297DE" w14:textId="7137275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_Toc193447818 \h </w:instrText>
      </w:r>
      <w:r>
        <w:rPr>
          <w:noProof/>
        </w:rPr>
      </w:r>
      <w:r>
        <w:rPr>
          <w:noProof/>
        </w:rPr>
        <w:fldChar w:fldCharType="separate"/>
      </w:r>
      <w:r>
        <w:rPr>
          <w:noProof/>
        </w:rPr>
        <w:t>80</w:t>
      </w:r>
      <w:r>
        <w:rPr>
          <w:noProof/>
        </w:rPr>
        <w:fldChar w:fldCharType="end"/>
      </w:r>
    </w:p>
    <w:p w14:paraId="225912E4" w14:textId="120DC5C4"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_Toc193447819 \h </w:instrText>
      </w:r>
      <w:r>
        <w:rPr>
          <w:noProof/>
        </w:rPr>
      </w:r>
      <w:r>
        <w:rPr>
          <w:noProof/>
        </w:rPr>
        <w:fldChar w:fldCharType="separate"/>
      </w:r>
      <w:r>
        <w:rPr>
          <w:noProof/>
        </w:rPr>
        <w:t>80</w:t>
      </w:r>
      <w:r>
        <w:rPr>
          <w:noProof/>
        </w:rPr>
        <w:fldChar w:fldCharType="end"/>
      </w:r>
    </w:p>
    <w:p w14:paraId="4E36763D" w14:textId="1409DDB5"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12.1.2.2.1.2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_Toc193447820 \h </w:instrText>
      </w:r>
      <w:r>
        <w:rPr>
          <w:noProof/>
        </w:rPr>
      </w:r>
      <w:r>
        <w:rPr>
          <w:noProof/>
        </w:rPr>
        <w:fldChar w:fldCharType="separate"/>
      </w:r>
      <w:r>
        <w:rPr>
          <w:noProof/>
        </w:rPr>
        <w:t>80</w:t>
      </w:r>
      <w:r>
        <w:rPr>
          <w:noProof/>
        </w:rPr>
        <w:fldChar w:fldCharType="end"/>
      </w:r>
    </w:p>
    <w:p w14:paraId="1A62F1F5" w14:textId="5F914D2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_Toc193447821 \h </w:instrText>
      </w:r>
      <w:r>
        <w:rPr>
          <w:noProof/>
        </w:rPr>
      </w:r>
      <w:r>
        <w:rPr>
          <w:noProof/>
        </w:rPr>
        <w:fldChar w:fldCharType="separate"/>
      </w:r>
      <w:r>
        <w:rPr>
          <w:noProof/>
        </w:rPr>
        <w:t>80</w:t>
      </w:r>
      <w:r>
        <w:rPr>
          <w:noProof/>
        </w:rPr>
        <w:fldChar w:fldCharType="end"/>
      </w:r>
    </w:p>
    <w:p w14:paraId="60E8F7C7" w14:textId="195A715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_Toc193447822 \h </w:instrText>
      </w:r>
      <w:r>
        <w:rPr>
          <w:noProof/>
        </w:rPr>
      </w:r>
      <w:r>
        <w:rPr>
          <w:noProof/>
        </w:rPr>
        <w:fldChar w:fldCharType="separate"/>
      </w:r>
      <w:r>
        <w:rPr>
          <w:noProof/>
        </w:rPr>
        <w:t>80</w:t>
      </w:r>
      <w:r>
        <w:rPr>
          <w:noProof/>
        </w:rPr>
        <w:fldChar w:fldCharType="end"/>
      </w:r>
    </w:p>
    <w:p w14:paraId="64767AD6" w14:textId="748D983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_Toc193447823 \h </w:instrText>
      </w:r>
      <w:r>
        <w:rPr>
          <w:noProof/>
        </w:rPr>
      </w:r>
      <w:r>
        <w:rPr>
          <w:noProof/>
        </w:rPr>
        <w:fldChar w:fldCharType="separate"/>
      </w:r>
      <w:r>
        <w:rPr>
          <w:noProof/>
        </w:rPr>
        <w:t>81</w:t>
      </w:r>
      <w:r>
        <w:rPr>
          <w:noProof/>
        </w:rPr>
        <w:fldChar w:fldCharType="end"/>
      </w:r>
    </w:p>
    <w:p w14:paraId="30535303" w14:textId="64C0B58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_Toc193447824 \h </w:instrText>
      </w:r>
      <w:r>
        <w:rPr>
          <w:noProof/>
        </w:rPr>
      </w:r>
      <w:r>
        <w:rPr>
          <w:noProof/>
        </w:rPr>
        <w:fldChar w:fldCharType="separate"/>
      </w:r>
      <w:r>
        <w:rPr>
          <w:noProof/>
        </w:rPr>
        <w:t>81</w:t>
      </w:r>
      <w:r>
        <w:rPr>
          <w:noProof/>
        </w:rPr>
        <w:fldChar w:fldCharType="end"/>
      </w:r>
    </w:p>
    <w:p w14:paraId="07A469D1" w14:textId="3345FD6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_Toc193447825 \h </w:instrText>
      </w:r>
      <w:r>
        <w:rPr>
          <w:noProof/>
        </w:rPr>
      </w:r>
      <w:r>
        <w:rPr>
          <w:noProof/>
        </w:rPr>
        <w:fldChar w:fldCharType="separate"/>
      </w:r>
      <w:r>
        <w:rPr>
          <w:noProof/>
        </w:rPr>
        <w:t>81</w:t>
      </w:r>
      <w:r>
        <w:rPr>
          <w:noProof/>
        </w:rPr>
        <w:fldChar w:fldCharType="end"/>
      </w:r>
    </w:p>
    <w:p w14:paraId="497C3497" w14:textId="59655F93"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_Toc193447826 \h </w:instrText>
      </w:r>
      <w:r>
        <w:rPr>
          <w:noProof/>
        </w:rPr>
      </w:r>
      <w:r>
        <w:rPr>
          <w:noProof/>
        </w:rPr>
        <w:fldChar w:fldCharType="separate"/>
      </w:r>
      <w:r>
        <w:rPr>
          <w:noProof/>
        </w:rPr>
        <w:t>81</w:t>
      </w:r>
      <w:r>
        <w:rPr>
          <w:noProof/>
        </w:rPr>
        <w:fldChar w:fldCharType="end"/>
      </w:r>
    </w:p>
    <w:p w14:paraId="3CFA7181" w14:textId="098950E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_Toc193447827 \h </w:instrText>
      </w:r>
      <w:r>
        <w:rPr>
          <w:noProof/>
        </w:rPr>
      </w:r>
      <w:r>
        <w:rPr>
          <w:noProof/>
        </w:rPr>
        <w:fldChar w:fldCharType="separate"/>
      </w:r>
      <w:r>
        <w:rPr>
          <w:noProof/>
        </w:rPr>
        <w:t>81</w:t>
      </w:r>
      <w:r>
        <w:rPr>
          <w:noProof/>
        </w:rPr>
        <w:fldChar w:fldCharType="end"/>
      </w:r>
    </w:p>
    <w:p w14:paraId="6EE123DF" w14:textId="7086C7A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12.1.2.3.2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_Toc193447828 \h </w:instrText>
      </w:r>
      <w:r>
        <w:rPr>
          <w:noProof/>
        </w:rPr>
      </w:r>
      <w:r>
        <w:rPr>
          <w:noProof/>
        </w:rPr>
        <w:fldChar w:fldCharType="separate"/>
      </w:r>
      <w:r>
        <w:rPr>
          <w:noProof/>
        </w:rPr>
        <w:t>81</w:t>
      </w:r>
      <w:r>
        <w:rPr>
          <w:noProof/>
        </w:rPr>
        <w:fldChar w:fldCharType="end"/>
      </w:r>
    </w:p>
    <w:p w14:paraId="4E2A2330" w14:textId="777544CC"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_Toc193447829 \h </w:instrText>
      </w:r>
      <w:r>
        <w:rPr>
          <w:noProof/>
        </w:rPr>
      </w:r>
      <w:r>
        <w:rPr>
          <w:noProof/>
        </w:rPr>
        <w:fldChar w:fldCharType="separate"/>
      </w:r>
      <w:r>
        <w:rPr>
          <w:noProof/>
        </w:rPr>
        <w:t>81</w:t>
      </w:r>
      <w:r>
        <w:rPr>
          <w:noProof/>
        </w:rPr>
        <w:fldChar w:fldCharType="end"/>
      </w:r>
    </w:p>
    <w:p w14:paraId="4194C7F9" w14:textId="637E2C46"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_Toc193447830 \h </w:instrText>
      </w:r>
      <w:r>
        <w:rPr>
          <w:noProof/>
        </w:rPr>
      </w:r>
      <w:r>
        <w:rPr>
          <w:noProof/>
        </w:rPr>
        <w:fldChar w:fldCharType="separate"/>
      </w:r>
      <w:r>
        <w:rPr>
          <w:noProof/>
        </w:rPr>
        <w:t>81</w:t>
      </w:r>
      <w:r>
        <w:rPr>
          <w:noProof/>
        </w:rPr>
        <w:fldChar w:fldCharType="end"/>
      </w:r>
    </w:p>
    <w:p w14:paraId="03C865A4" w14:textId="4ADC6856"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_Toc193447831 \h </w:instrText>
      </w:r>
      <w:r>
        <w:rPr>
          <w:noProof/>
        </w:rPr>
      </w:r>
      <w:r>
        <w:rPr>
          <w:noProof/>
        </w:rPr>
        <w:fldChar w:fldCharType="separate"/>
      </w:r>
      <w:r>
        <w:rPr>
          <w:noProof/>
        </w:rPr>
        <w:t>81</w:t>
      </w:r>
      <w:r>
        <w:rPr>
          <w:noProof/>
        </w:rPr>
        <w:fldChar w:fldCharType="end"/>
      </w:r>
    </w:p>
    <w:p w14:paraId="39EFF150" w14:textId="3D9ECD0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_Toc193447832 \h </w:instrText>
      </w:r>
      <w:r>
        <w:rPr>
          <w:noProof/>
        </w:rPr>
      </w:r>
      <w:r>
        <w:rPr>
          <w:noProof/>
        </w:rPr>
        <w:fldChar w:fldCharType="separate"/>
      </w:r>
      <w:r>
        <w:rPr>
          <w:noProof/>
        </w:rPr>
        <w:t>81</w:t>
      </w:r>
      <w:r>
        <w:rPr>
          <w:noProof/>
        </w:rPr>
        <w:fldChar w:fldCharType="end"/>
      </w:r>
    </w:p>
    <w:p w14:paraId="45094E66" w14:textId="0485994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ascii="Courier New" w:hAnsi="Courier New" w:cs="Courier New"/>
          <w:noProof/>
        </w:rPr>
        <w:t>createMOI</w:t>
      </w:r>
      <w:r>
        <w:rPr>
          <w:noProof/>
        </w:rPr>
        <w:tab/>
      </w:r>
      <w:r>
        <w:rPr>
          <w:noProof/>
        </w:rPr>
        <w:fldChar w:fldCharType="begin" w:fldLock="1"/>
      </w:r>
      <w:r>
        <w:rPr>
          <w:noProof/>
        </w:rPr>
        <w:instrText xml:space="preserve"> PAGEREF _Toc193447833 \h </w:instrText>
      </w:r>
      <w:r>
        <w:rPr>
          <w:noProof/>
        </w:rPr>
      </w:r>
      <w:r>
        <w:rPr>
          <w:noProof/>
        </w:rPr>
        <w:fldChar w:fldCharType="separate"/>
      </w:r>
      <w:r>
        <w:rPr>
          <w:noProof/>
        </w:rPr>
        <w:t>82</w:t>
      </w:r>
      <w:r>
        <w:rPr>
          <w:noProof/>
        </w:rPr>
        <w:fldChar w:fldCharType="end"/>
      </w:r>
    </w:p>
    <w:p w14:paraId="11116BB6" w14:textId="0701ABD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ascii="Courier New" w:hAnsi="Courier New" w:cs="Courier New"/>
          <w:noProof/>
        </w:rPr>
        <w:t>getMOIAttributes</w:t>
      </w:r>
      <w:r>
        <w:rPr>
          <w:noProof/>
        </w:rPr>
        <w:tab/>
      </w:r>
      <w:r>
        <w:rPr>
          <w:noProof/>
        </w:rPr>
        <w:fldChar w:fldCharType="begin" w:fldLock="1"/>
      </w:r>
      <w:r>
        <w:rPr>
          <w:noProof/>
        </w:rPr>
        <w:instrText xml:space="preserve"> PAGEREF _Toc193447834 \h </w:instrText>
      </w:r>
      <w:r>
        <w:rPr>
          <w:noProof/>
        </w:rPr>
      </w:r>
      <w:r>
        <w:rPr>
          <w:noProof/>
        </w:rPr>
        <w:fldChar w:fldCharType="separate"/>
      </w:r>
      <w:r>
        <w:rPr>
          <w:noProof/>
        </w:rPr>
        <w:t>83</w:t>
      </w:r>
      <w:r>
        <w:rPr>
          <w:noProof/>
        </w:rPr>
        <w:fldChar w:fldCharType="end"/>
      </w:r>
    </w:p>
    <w:p w14:paraId="645DD19F" w14:textId="3080921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ascii="Courier New" w:hAnsi="Courier New" w:cs="Courier New"/>
          <w:noProof/>
        </w:rPr>
        <w:t>modifyMOIAttributes</w:t>
      </w:r>
      <w:r>
        <w:rPr>
          <w:noProof/>
        </w:rPr>
        <w:tab/>
      </w:r>
      <w:r>
        <w:rPr>
          <w:noProof/>
        </w:rPr>
        <w:fldChar w:fldCharType="begin" w:fldLock="1"/>
      </w:r>
      <w:r>
        <w:rPr>
          <w:noProof/>
        </w:rPr>
        <w:instrText xml:space="preserve"> PAGEREF _Toc193447835 \h </w:instrText>
      </w:r>
      <w:r>
        <w:rPr>
          <w:noProof/>
        </w:rPr>
      </w:r>
      <w:r>
        <w:rPr>
          <w:noProof/>
        </w:rPr>
        <w:fldChar w:fldCharType="separate"/>
      </w:r>
      <w:r>
        <w:rPr>
          <w:noProof/>
        </w:rPr>
        <w:t>85</w:t>
      </w:r>
      <w:r>
        <w:rPr>
          <w:noProof/>
        </w:rPr>
        <w:fldChar w:fldCharType="end"/>
      </w:r>
    </w:p>
    <w:p w14:paraId="7E3FBCEA" w14:textId="7C48622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12.1.3.1.4a</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ascii="Courier New" w:hAnsi="Courier New" w:cs="Courier New"/>
          <w:noProof/>
        </w:rPr>
        <w:t>changeMOIs</w:t>
      </w:r>
      <w:r>
        <w:rPr>
          <w:noProof/>
        </w:rPr>
        <w:tab/>
      </w:r>
      <w:r>
        <w:rPr>
          <w:noProof/>
        </w:rPr>
        <w:fldChar w:fldCharType="begin" w:fldLock="1"/>
      </w:r>
      <w:r>
        <w:rPr>
          <w:noProof/>
        </w:rPr>
        <w:instrText xml:space="preserve"> PAGEREF _Toc193447836 \h </w:instrText>
      </w:r>
      <w:r>
        <w:rPr>
          <w:noProof/>
        </w:rPr>
      </w:r>
      <w:r>
        <w:rPr>
          <w:noProof/>
        </w:rPr>
        <w:fldChar w:fldCharType="separate"/>
      </w:r>
      <w:r>
        <w:rPr>
          <w:noProof/>
        </w:rPr>
        <w:t>85</w:t>
      </w:r>
      <w:r>
        <w:rPr>
          <w:noProof/>
        </w:rPr>
        <w:fldChar w:fldCharType="end"/>
      </w:r>
    </w:p>
    <w:p w14:paraId="6E3F5C62" w14:textId="46AE6ED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ascii="Courier New" w:hAnsi="Courier New" w:cs="Courier New"/>
          <w:noProof/>
        </w:rPr>
        <w:t>deleteMOI</w:t>
      </w:r>
      <w:r>
        <w:rPr>
          <w:noProof/>
        </w:rPr>
        <w:tab/>
      </w:r>
      <w:r>
        <w:rPr>
          <w:noProof/>
        </w:rPr>
        <w:fldChar w:fldCharType="begin" w:fldLock="1"/>
      </w:r>
      <w:r>
        <w:rPr>
          <w:noProof/>
        </w:rPr>
        <w:instrText xml:space="preserve"> PAGEREF _Toc193447837 \h </w:instrText>
      </w:r>
      <w:r>
        <w:rPr>
          <w:noProof/>
        </w:rPr>
      </w:r>
      <w:r>
        <w:rPr>
          <w:noProof/>
        </w:rPr>
        <w:fldChar w:fldCharType="separate"/>
      </w:r>
      <w:r>
        <w:rPr>
          <w:noProof/>
        </w:rPr>
        <w:t>86</w:t>
      </w:r>
      <w:r>
        <w:rPr>
          <w:noProof/>
        </w:rPr>
        <w:fldChar w:fldCharType="end"/>
      </w:r>
    </w:p>
    <w:p w14:paraId="0FC813B7" w14:textId="70D47A70"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_Toc193447838 \h </w:instrText>
      </w:r>
      <w:r>
        <w:rPr>
          <w:noProof/>
        </w:rPr>
      </w:r>
      <w:r>
        <w:rPr>
          <w:noProof/>
        </w:rPr>
        <w:fldChar w:fldCharType="separate"/>
      </w:r>
      <w:r>
        <w:rPr>
          <w:noProof/>
        </w:rPr>
        <w:t>87</w:t>
      </w:r>
      <w:r>
        <w:rPr>
          <w:noProof/>
        </w:rPr>
        <w:fldChar w:fldCharType="end"/>
      </w:r>
    </w:p>
    <w:p w14:paraId="09A90D8E" w14:textId="31CB8A1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_Toc193447839 \h </w:instrText>
      </w:r>
      <w:r>
        <w:rPr>
          <w:noProof/>
        </w:rPr>
      </w:r>
      <w:r>
        <w:rPr>
          <w:noProof/>
        </w:rPr>
        <w:fldChar w:fldCharType="separate"/>
      </w:r>
      <w:r>
        <w:rPr>
          <w:noProof/>
        </w:rPr>
        <w:t>87</w:t>
      </w:r>
      <w:r>
        <w:rPr>
          <w:noProof/>
        </w:rPr>
        <w:fldChar w:fldCharType="end"/>
      </w:r>
    </w:p>
    <w:p w14:paraId="3579AB4C" w14:textId="72505C8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_Toc193447840 \h </w:instrText>
      </w:r>
      <w:r>
        <w:rPr>
          <w:noProof/>
        </w:rPr>
      </w:r>
      <w:r>
        <w:rPr>
          <w:noProof/>
        </w:rPr>
        <w:fldChar w:fldCharType="separate"/>
      </w:r>
      <w:r>
        <w:rPr>
          <w:noProof/>
        </w:rPr>
        <w:t>87</w:t>
      </w:r>
      <w:r>
        <w:rPr>
          <w:noProof/>
        </w:rPr>
        <w:fldChar w:fldCharType="end"/>
      </w:r>
    </w:p>
    <w:p w14:paraId="17AD4A9E" w14:textId="44C50E07"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_Toc193447841 \h </w:instrText>
      </w:r>
      <w:r>
        <w:rPr>
          <w:noProof/>
        </w:rPr>
      </w:r>
      <w:r>
        <w:rPr>
          <w:noProof/>
        </w:rPr>
        <w:fldChar w:fldCharType="separate"/>
      </w:r>
      <w:r>
        <w:rPr>
          <w:noProof/>
        </w:rPr>
        <w:t>91</w:t>
      </w:r>
      <w:r>
        <w:rPr>
          <w:noProof/>
        </w:rPr>
        <w:fldChar w:fldCharType="end"/>
      </w:r>
    </w:p>
    <w:p w14:paraId="6E14583A" w14:textId="730763A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_Toc193447842 \h </w:instrText>
      </w:r>
      <w:r>
        <w:rPr>
          <w:noProof/>
        </w:rPr>
      </w:r>
      <w:r>
        <w:rPr>
          <w:noProof/>
        </w:rPr>
        <w:fldChar w:fldCharType="separate"/>
      </w:r>
      <w:r>
        <w:rPr>
          <w:noProof/>
        </w:rPr>
        <w:t>91</w:t>
      </w:r>
      <w:r>
        <w:rPr>
          <w:noProof/>
        </w:rPr>
        <w:fldChar w:fldCharType="end"/>
      </w:r>
    </w:p>
    <w:p w14:paraId="1D899831" w14:textId="248059E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12.1.3.3.2</w:t>
      </w:r>
      <w:r>
        <w:rPr>
          <w:rFonts w:asciiTheme="minorHAnsi" w:eastAsiaTheme="minorEastAsia" w:hAnsiTheme="minorHAnsi" w:cstheme="minorBidi"/>
          <w:noProof/>
          <w:kern w:val="2"/>
          <w:sz w:val="24"/>
          <w:szCs w:val="24"/>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_Toc193447843 \h </w:instrText>
      </w:r>
      <w:r>
        <w:rPr>
          <w:noProof/>
        </w:rPr>
      </w:r>
      <w:r>
        <w:rPr>
          <w:noProof/>
        </w:rPr>
        <w:fldChar w:fldCharType="separate"/>
      </w:r>
      <w:r>
        <w:rPr>
          <w:noProof/>
        </w:rPr>
        <w:t>91</w:t>
      </w:r>
      <w:r>
        <w:rPr>
          <w:noProof/>
        </w:rPr>
        <w:fldChar w:fldCharType="end"/>
      </w:r>
    </w:p>
    <w:p w14:paraId="42A051AA" w14:textId="0CE08C2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12.2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_Toc193447844 \h </w:instrText>
      </w:r>
      <w:r>
        <w:rPr>
          <w:noProof/>
        </w:rPr>
      </w:r>
      <w:r>
        <w:rPr>
          <w:noProof/>
        </w:rPr>
        <w:fldChar w:fldCharType="separate"/>
      </w:r>
      <w:r>
        <w:rPr>
          <w:noProof/>
        </w:rPr>
        <w:t>91</w:t>
      </w:r>
      <w:r>
        <w:rPr>
          <w:noProof/>
        </w:rPr>
        <w:fldChar w:fldCharType="end"/>
      </w:r>
    </w:p>
    <w:p w14:paraId="1B69B3A3" w14:textId="0913359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_Toc193447845 \h </w:instrText>
      </w:r>
      <w:r>
        <w:rPr>
          <w:noProof/>
        </w:rPr>
      </w:r>
      <w:r>
        <w:rPr>
          <w:noProof/>
        </w:rPr>
        <w:fldChar w:fldCharType="separate"/>
      </w:r>
      <w:r>
        <w:rPr>
          <w:noProof/>
        </w:rPr>
        <w:t>91</w:t>
      </w:r>
      <w:r>
        <w:rPr>
          <w:noProof/>
        </w:rPr>
        <w:fldChar w:fldCharType="end"/>
      </w:r>
    </w:p>
    <w:p w14:paraId="411D35A1" w14:textId="36A05C10"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_Toc193447846 \h </w:instrText>
      </w:r>
      <w:r>
        <w:rPr>
          <w:noProof/>
        </w:rPr>
      </w:r>
      <w:r>
        <w:rPr>
          <w:noProof/>
        </w:rPr>
        <w:fldChar w:fldCharType="separate"/>
      </w:r>
      <w:r>
        <w:rPr>
          <w:noProof/>
        </w:rPr>
        <w:t>91</w:t>
      </w:r>
      <w:r>
        <w:rPr>
          <w:noProof/>
        </w:rPr>
        <w:fldChar w:fldCharType="end"/>
      </w:r>
    </w:p>
    <w:p w14:paraId="189F2AEC" w14:textId="5A6A70A9"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_Toc193447847 \h </w:instrText>
      </w:r>
      <w:r>
        <w:rPr>
          <w:noProof/>
        </w:rPr>
      </w:r>
      <w:r>
        <w:rPr>
          <w:noProof/>
        </w:rPr>
        <w:fldChar w:fldCharType="separate"/>
      </w:r>
      <w:r>
        <w:rPr>
          <w:noProof/>
        </w:rPr>
        <w:t>91</w:t>
      </w:r>
      <w:r>
        <w:rPr>
          <w:noProof/>
        </w:rPr>
        <w:fldChar w:fldCharType="end"/>
      </w:r>
    </w:p>
    <w:p w14:paraId="2D3E5383" w14:textId="40A41D4B"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12.3.1.2</w:t>
      </w:r>
      <w:r>
        <w:rPr>
          <w:rFonts w:asciiTheme="minorHAnsi" w:eastAsiaTheme="minorEastAsia" w:hAnsiTheme="minorHAnsi" w:cstheme="minorBidi"/>
          <w:noProof/>
          <w:kern w:val="2"/>
          <w:sz w:val="24"/>
          <w:szCs w:val="24"/>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_Toc193447848 \h </w:instrText>
      </w:r>
      <w:r>
        <w:rPr>
          <w:noProof/>
        </w:rPr>
      </w:r>
      <w:r>
        <w:rPr>
          <w:noProof/>
        </w:rPr>
        <w:fldChar w:fldCharType="separate"/>
      </w:r>
      <w:r>
        <w:rPr>
          <w:noProof/>
        </w:rPr>
        <w:t>91</w:t>
      </w:r>
      <w:r>
        <w:rPr>
          <w:noProof/>
        </w:rPr>
        <w:fldChar w:fldCharType="end"/>
      </w:r>
    </w:p>
    <w:p w14:paraId="4B168FC5" w14:textId="04BCF8B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_Toc193447849 \h </w:instrText>
      </w:r>
      <w:r>
        <w:rPr>
          <w:noProof/>
        </w:rPr>
      </w:r>
      <w:r>
        <w:rPr>
          <w:noProof/>
        </w:rPr>
        <w:fldChar w:fldCharType="separate"/>
      </w:r>
      <w:r>
        <w:rPr>
          <w:noProof/>
        </w:rPr>
        <w:t>91</w:t>
      </w:r>
      <w:r>
        <w:rPr>
          <w:noProof/>
        </w:rPr>
        <w:fldChar w:fldCharType="end"/>
      </w:r>
    </w:p>
    <w:p w14:paraId="3B9667D6" w14:textId="25449EB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_Toc193447850 \h </w:instrText>
      </w:r>
      <w:r>
        <w:rPr>
          <w:noProof/>
        </w:rPr>
      </w:r>
      <w:r>
        <w:rPr>
          <w:noProof/>
        </w:rPr>
        <w:fldChar w:fldCharType="separate"/>
      </w:r>
      <w:r>
        <w:rPr>
          <w:noProof/>
        </w:rPr>
        <w:t>91</w:t>
      </w:r>
      <w:r>
        <w:rPr>
          <w:noProof/>
        </w:rPr>
        <w:fldChar w:fldCharType="end"/>
      </w:r>
    </w:p>
    <w:p w14:paraId="141A4C78" w14:textId="47681D1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12.3.1.2.2.1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_Toc193447851 \h </w:instrText>
      </w:r>
      <w:r>
        <w:rPr>
          <w:noProof/>
        </w:rPr>
      </w:r>
      <w:r>
        <w:rPr>
          <w:noProof/>
        </w:rPr>
        <w:fldChar w:fldCharType="separate"/>
      </w:r>
      <w:r>
        <w:rPr>
          <w:noProof/>
        </w:rPr>
        <w:t>91</w:t>
      </w:r>
      <w:r>
        <w:rPr>
          <w:noProof/>
        </w:rPr>
        <w:fldChar w:fldCharType="end"/>
      </w:r>
    </w:p>
    <w:p w14:paraId="4FF45542" w14:textId="0C45F6B7"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12.3.1.2.2.2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notifyThresholdCrossing</w:t>
      </w:r>
      <w:r>
        <w:rPr>
          <w:noProof/>
        </w:rPr>
        <w:tab/>
      </w:r>
      <w:r>
        <w:rPr>
          <w:noProof/>
        </w:rPr>
        <w:fldChar w:fldCharType="begin" w:fldLock="1"/>
      </w:r>
      <w:r>
        <w:rPr>
          <w:noProof/>
        </w:rPr>
        <w:instrText xml:space="preserve"> PAGEREF _Toc193447852 \h </w:instrText>
      </w:r>
      <w:r>
        <w:rPr>
          <w:noProof/>
        </w:rPr>
      </w:r>
      <w:r>
        <w:rPr>
          <w:noProof/>
        </w:rPr>
        <w:fldChar w:fldCharType="separate"/>
      </w:r>
      <w:r>
        <w:rPr>
          <w:noProof/>
        </w:rPr>
        <w:t>92</w:t>
      </w:r>
      <w:r>
        <w:rPr>
          <w:noProof/>
        </w:rPr>
        <w:fldChar w:fldCharType="end"/>
      </w:r>
    </w:p>
    <w:p w14:paraId="6B77B19F" w14:textId="74EB2BB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_Toc193447853 \h </w:instrText>
      </w:r>
      <w:r>
        <w:rPr>
          <w:noProof/>
        </w:rPr>
      </w:r>
      <w:r>
        <w:rPr>
          <w:noProof/>
        </w:rPr>
        <w:fldChar w:fldCharType="separate"/>
      </w:r>
      <w:r>
        <w:rPr>
          <w:noProof/>
        </w:rPr>
        <w:t>92</w:t>
      </w:r>
      <w:r>
        <w:rPr>
          <w:noProof/>
        </w:rPr>
        <w:fldChar w:fldCharType="end"/>
      </w:r>
    </w:p>
    <w:p w14:paraId="69E60922" w14:textId="01B0714F"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_Toc193447854 \h </w:instrText>
      </w:r>
      <w:r>
        <w:rPr>
          <w:noProof/>
        </w:rPr>
      </w:r>
      <w:r>
        <w:rPr>
          <w:noProof/>
        </w:rPr>
        <w:fldChar w:fldCharType="separate"/>
      </w:r>
      <w:r>
        <w:rPr>
          <w:noProof/>
        </w:rPr>
        <w:t>92</w:t>
      </w:r>
      <w:r>
        <w:rPr>
          <w:noProof/>
        </w:rPr>
        <w:fldChar w:fldCharType="end"/>
      </w:r>
    </w:p>
    <w:p w14:paraId="38F95E9B" w14:textId="75D3747F"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_Toc193447855 \h </w:instrText>
      </w:r>
      <w:r>
        <w:rPr>
          <w:noProof/>
        </w:rPr>
      </w:r>
      <w:r>
        <w:rPr>
          <w:noProof/>
        </w:rPr>
        <w:fldChar w:fldCharType="separate"/>
      </w:r>
      <w:r>
        <w:rPr>
          <w:noProof/>
        </w:rPr>
        <w:t>92</w:t>
      </w:r>
      <w:r>
        <w:rPr>
          <w:noProof/>
        </w:rPr>
        <w:fldChar w:fldCharType="end"/>
      </w:r>
    </w:p>
    <w:p w14:paraId="51AF2072" w14:textId="30E5C29B"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_Toc193447856 \h </w:instrText>
      </w:r>
      <w:r>
        <w:rPr>
          <w:noProof/>
        </w:rPr>
      </w:r>
      <w:r>
        <w:rPr>
          <w:noProof/>
        </w:rPr>
        <w:fldChar w:fldCharType="separate"/>
      </w:r>
      <w:r>
        <w:rPr>
          <w:noProof/>
        </w:rPr>
        <w:t>92</w:t>
      </w:r>
      <w:r>
        <w:rPr>
          <w:noProof/>
        </w:rPr>
        <w:fldChar w:fldCharType="end"/>
      </w:r>
    </w:p>
    <w:p w14:paraId="467CA1D6" w14:textId="7E92267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_Toc193447857 \h </w:instrText>
      </w:r>
      <w:r>
        <w:rPr>
          <w:noProof/>
        </w:rPr>
      </w:r>
      <w:r>
        <w:rPr>
          <w:noProof/>
        </w:rPr>
        <w:fldChar w:fldCharType="separate"/>
      </w:r>
      <w:r>
        <w:rPr>
          <w:noProof/>
        </w:rPr>
        <w:t>93</w:t>
      </w:r>
      <w:r>
        <w:rPr>
          <w:noProof/>
        </w:rPr>
        <w:fldChar w:fldCharType="end"/>
      </w:r>
    </w:p>
    <w:p w14:paraId="36596237" w14:textId="3D01D3B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_Toc193447858 \h </w:instrText>
      </w:r>
      <w:r>
        <w:rPr>
          <w:noProof/>
        </w:rPr>
      </w:r>
      <w:r>
        <w:rPr>
          <w:noProof/>
        </w:rPr>
        <w:fldChar w:fldCharType="separate"/>
      </w:r>
      <w:r>
        <w:rPr>
          <w:noProof/>
        </w:rPr>
        <w:t>93</w:t>
      </w:r>
      <w:r>
        <w:rPr>
          <w:noProof/>
        </w:rPr>
        <w:fldChar w:fldCharType="end"/>
      </w:r>
    </w:p>
    <w:p w14:paraId="1E1998CC" w14:textId="0E66E86A"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_Toc193447859 \h </w:instrText>
      </w:r>
      <w:r>
        <w:rPr>
          <w:noProof/>
        </w:rPr>
      </w:r>
      <w:r>
        <w:rPr>
          <w:noProof/>
        </w:rPr>
        <w:fldChar w:fldCharType="separate"/>
      </w:r>
      <w:r>
        <w:rPr>
          <w:noProof/>
        </w:rPr>
        <w:t>93</w:t>
      </w:r>
      <w:r>
        <w:rPr>
          <w:noProof/>
        </w:rPr>
        <w:fldChar w:fldCharType="end"/>
      </w:r>
    </w:p>
    <w:p w14:paraId="57078228" w14:textId="1D1865FF"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12.3.1.2.4.2.1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647D9">
        <w:rPr>
          <w:rFonts w:cs="Arial"/>
          <w:noProof/>
          <w:lang w:eastAsia="zh-CN"/>
        </w:rPr>
        <w:t>NotifyThresholdCrossing</w:t>
      </w:r>
      <w:r>
        <w:rPr>
          <w:noProof/>
        </w:rPr>
        <w:tab/>
      </w:r>
      <w:r>
        <w:rPr>
          <w:noProof/>
        </w:rPr>
        <w:fldChar w:fldCharType="begin" w:fldLock="1"/>
      </w:r>
      <w:r>
        <w:rPr>
          <w:noProof/>
        </w:rPr>
        <w:instrText xml:space="preserve"> PAGEREF _Toc193447860 \h </w:instrText>
      </w:r>
      <w:r>
        <w:rPr>
          <w:noProof/>
        </w:rPr>
      </w:r>
      <w:r>
        <w:rPr>
          <w:noProof/>
        </w:rPr>
        <w:fldChar w:fldCharType="separate"/>
      </w:r>
      <w:r>
        <w:rPr>
          <w:noProof/>
        </w:rPr>
        <w:t>93</w:t>
      </w:r>
      <w:r>
        <w:rPr>
          <w:noProof/>
        </w:rPr>
        <w:fldChar w:fldCharType="end"/>
      </w:r>
    </w:p>
    <w:p w14:paraId="56190D46" w14:textId="5B739DDA"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_Toc193447861 \h </w:instrText>
      </w:r>
      <w:r>
        <w:rPr>
          <w:noProof/>
        </w:rPr>
      </w:r>
      <w:r>
        <w:rPr>
          <w:noProof/>
        </w:rPr>
        <w:fldChar w:fldCharType="separate"/>
      </w:r>
      <w:r>
        <w:rPr>
          <w:noProof/>
        </w:rPr>
        <w:t>94</w:t>
      </w:r>
      <w:r>
        <w:rPr>
          <w:noProof/>
        </w:rPr>
        <w:fldChar w:fldCharType="end"/>
      </w:r>
    </w:p>
    <w:p w14:paraId="1A1F20FB" w14:textId="3EE128EB"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_Toc193447862 \h </w:instrText>
      </w:r>
      <w:r>
        <w:rPr>
          <w:noProof/>
        </w:rPr>
      </w:r>
      <w:r>
        <w:rPr>
          <w:noProof/>
        </w:rPr>
        <w:fldChar w:fldCharType="separate"/>
      </w:r>
      <w:r>
        <w:rPr>
          <w:noProof/>
        </w:rPr>
        <w:t>94</w:t>
      </w:r>
      <w:r>
        <w:rPr>
          <w:noProof/>
        </w:rPr>
        <w:fldChar w:fldCharType="end"/>
      </w:r>
    </w:p>
    <w:p w14:paraId="3740FBE6" w14:textId="673D431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_Toc193447863 \h </w:instrText>
      </w:r>
      <w:r>
        <w:rPr>
          <w:noProof/>
        </w:rPr>
      </w:r>
      <w:r>
        <w:rPr>
          <w:noProof/>
        </w:rPr>
        <w:fldChar w:fldCharType="separate"/>
      </w:r>
      <w:r>
        <w:rPr>
          <w:noProof/>
        </w:rPr>
        <w:t>94</w:t>
      </w:r>
      <w:r>
        <w:rPr>
          <w:noProof/>
        </w:rPr>
        <w:fldChar w:fldCharType="end"/>
      </w:r>
    </w:p>
    <w:p w14:paraId="530C81AB" w14:textId="371553F8"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_Toc193447864 \h </w:instrText>
      </w:r>
      <w:r>
        <w:rPr>
          <w:noProof/>
        </w:rPr>
      </w:r>
      <w:r>
        <w:rPr>
          <w:noProof/>
        </w:rPr>
        <w:fldChar w:fldCharType="separate"/>
      </w:r>
      <w:r>
        <w:rPr>
          <w:noProof/>
        </w:rPr>
        <w:t>94</w:t>
      </w:r>
      <w:r>
        <w:rPr>
          <w:noProof/>
        </w:rPr>
        <w:fldChar w:fldCharType="end"/>
      </w:r>
    </w:p>
    <w:p w14:paraId="21D7522B" w14:textId="433F8F29"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12.3.1.2.4.6.2</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_Toc193447865 \h </w:instrText>
      </w:r>
      <w:r>
        <w:rPr>
          <w:noProof/>
        </w:rPr>
      </w:r>
      <w:r>
        <w:rPr>
          <w:noProof/>
        </w:rPr>
        <w:fldChar w:fldCharType="separate"/>
      </w:r>
      <w:r>
        <w:rPr>
          <w:noProof/>
        </w:rPr>
        <w:t>94</w:t>
      </w:r>
      <w:r>
        <w:rPr>
          <w:noProof/>
        </w:rPr>
        <w:fldChar w:fldCharType="end"/>
      </w:r>
    </w:p>
    <w:p w14:paraId="5C77F551" w14:textId="0364D8A6"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9647D9">
        <w:rPr>
          <w:rFonts w:cs="Arial"/>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_Toc193447866 \h </w:instrText>
      </w:r>
      <w:r>
        <w:rPr>
          <w:noProof/>
        </w:rPr>
      </w:r>
      <w:r>
        <w:rPr>
          <w:noProof/>
        </w:rPr>
        <w:fldChar w:fldCharType="separate"/>
      </w:r>
      <w:r>
        <w:rPr>
          <w:noProof/>
        </w:rPr>
        <w:t>94</w:t>
      </w:r>
      <w:r>
        <w:rPr>
          <w:noProof/>
        </w:rPr>
        <w:fldChar w:fldCharType="end"/>
      </w:r>
    </w:p>
    <w:p w14:paraId="010AF906" w14:textId="4EB50FA5" w:rsidR="00D02636" w:rsidRDefault="00D02636">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9647D9">
        <w:rPr>
          <w:rFonts w:cs="Arial"/>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_Toc193447867 \h </w:instrText>
      </w:r>
      <w:r>
        <w:rPr>
          <w:noProof/>
        </w:rPr>
      </w:r>
      <w:r>
        <w:rPr>
          <w:noProof/>
        </w:rPr>
        <w:fldChar w:fldCharType="separate"/>
      </w:r>
      <w:r>
        <w:rPr>
          <w:noProof/>
        </w:rPr>
        <w:t>94</w:t>
      </w:r>
      <w:r>
        <w:rPr>
          <w:noProof/>
        </w:rPr>
        <w:fldChar w:fldCharType="end"/>
      </w:r>
    </w:p>
    <w:p w14:paraId="1D00116E" w14:textId="6F1AA886"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_Toc193447868 \h </w:instrText>
      </w:r>
      <w:r>
        <w:rPr>
          <w:noProof/>
        </w:rPr>
      </w:r>
      <w:r>
        <w:rPr>
          <w:noProof/>
        </w:rPr>
        <w:fldChar w:fldCharType="separate"/>
      </w:r>
      <w:r>
        <w:rPr>
          <w:noProof/>
        </w:rPr>
        <w:t>94</w:t>
      </w:r>
      <w:r>
        <w:rPr>
          <w:noProof/>
        </w:rPr>
        <w:fldChar w:fldCharType="end"/>
      </w:r>
    </w:p>
    <w:p w14:paraId="26A96FEC" w14:textId="6BC36274"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_Toc193447869 \h </w:instrText>
      </w:r>
      <w:r>
        <w:rPr>
          <w:noProof/>
        </w:rPr>
      </w:r>
      <w:r>
        <w:rPr>
          <w:noProof/>
        </w:rPr>
        <w:fldChar w:fldCharType="separate"/>
      </w:r>
      <w:r>
        <w:rPr>
          <w:noProof/>
        </w:rPr>
        <w:t>94</w:t>
      </w:r>
      <w:r>
        <w:rPr>
          <w:noProof/>
        </w:rPr>
        <w:fldChar w:fldCharType="end"/>
      </w:r>
    </w:p>
    <w:p w14:paraId="4D37703C" w14:textId="2E5F66E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12.3.2.2</w:t>
      </w:r>
      <w:r>
        <w:rPr>
          <w:rFonts w:asciiTheme="minorHAnsi" w:eastAsiaTheme="minorEastAsia" w:hAnsiTheme="minorHAnsi" w:cstheme="minorBidi"/>
          <w:noProof/>
          <w:kern w:val="2"/>
          <w:sz w:val="24"/>
          <w:szCs w:val="24"/>
          <w:lang w:eastAsia="en-GB"/>
          <w14:ligatures w14:val="standardContextual"/>
        </w:rPr>
        <w:tab/>
      </w:r>
      <w:r>
        <w:rPr>
          <w:noProof/>
        </w:rPr>
        <w:t>Mapping table</w:t>
      </w:r>
      <w:r>
        <w:rPr>
          <w:noProof/>
        </w:rPr>
        <w:tab/>
      </w:r>
      <w:r>
        <w:rPr>
          <w:noProof/>
        </w:rPr>
        <w:fldChar w:fldCharType="begin" w:fldLock="1"/>
      </w:r>
      <w:r>
        <w:rPr>
          <w:noProof/>
        </w:rPr>
        <w:instrText xml:space="preserve"> PAGEREF _Toc193447870 \h </w:instrText>
      </w:r>
      <w:r>
        <w:rPr>
          <w:noProof/>
        </w:rPr>
      </w:r>
      <w:r>
        <w:rPr>
          <w:noProof/>
        </w:rPr>
        <w:fldChar w:fldCharType="separate"/>
      </w:r>
      <w:r>
        <w:rPr>
          <w:noProof/>
        </w:rPr>
        <w:t>94</w:t>
      </w:r>
      <w:r>
        <w:rPr>
          <w:noProof/>
        </w:rPr>
        <w:fldChar w:fldCharType="end"/>
      </w:r>
    </w:p>
    <w:p w14:paraId="62D99888" w14:textId="5E7320B4"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_Toc193447871 \h </w:instrText>
      </w:r>
      <w:r>
        <w:rPr>
          <w:noProof/>
        </w:rPr>
      </w:r>
      <w:r>
        <w:rPr>
          <w:noProof/>
        </w:rPr>
        <w:fldChar w:fldCharType="separate"/>
      </w:r>
      <w:r>
        <w:rPr>
          <w:noProof/>
        </w:rPr>
        <w:t>96</w:t>
      </w:r>
      <w:r>
        <w:rPr>
          <w:noProof/>
        </w:rPr>
        <w:fldChar w:fldCharType="end"/>
      </w:r>
    </w:p>
    <w:p w14:paraId="50BD7CC3" w14:textId="32B58F4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12.3.2.3.1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_Toc193447872 \h </w:instrText>
      </w:r>
      <w:r>
        <w:rPr>
          <w:noProof/>
        </w:rPr>
      </w:r>
      <w:r>
        <w:rPr>
          <w:noProof/>
        </w:rPr>
        <w:fldChar w:fldCharType="separate"/>
      </w:r>
      <w:r>
        <w:rPr>
          <w:noProof/>
        </w:rPr>
        <w:t>96</w:t>
      </w:r>
      <w:r>
        <w:rPr>
          <w:noProof/>
        </w:rPr>
        <w:fldChar w:fldCharType="end"/>
      </w:r>
    </w:p>
    <w:p w14:paraId="10681923" w14:textId="1736C1C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12.3.2.3.2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_Toc193447873 \h </w:instrText>
      </w:r>
      <w:r>
        <w:rPr>
          <w:noProof/>
        </w:rPr>
      </w:r>
      <w:r>
        <w:rPr>
          <w:noProof/>
        </w:rPr>
        <w:fldChar w:fldCharType="separate"/>
      </w:r>
      <w:r>
        <w:rPr>
          <w:noProof/>
        </w:rPr>
        <w:t>96</w:t>
      </w:r>
      <w:r>
        <w:rPr>
          <w:noProof/>
        </w:rPr>
        <w:fldChar w:fldCharType="end"/>
      </w:r>
    </w:p>
    <w:p w14:paraId="04991475" w14:textId="618627EB"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12.3.2.4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_Toc193447874 \h </w:instrText>
      </w:r>
      <w:r>
        <w:rPr>
          <w:noProof/>
        </w:rPr>
      </w:r>
      <w:r>
        <w:rPr>
          <w:noProof/>
        </w:rPr>
        <w:fldChar w:fldCharType="separate"/>
      </w:r>
      <w:r>
        <w:rPr>
          <w:noProof/>
        </w:rPr>
        <w:t>96</w:t>
      </w:r>
      <w:r>
        <w:rPr>
          <w:noProof/>
        </w:rPr>
        <w:fldChar w:fldCharType="end"/>
      </w:r>
    </w:p>
    <w:p w14:paraId="7FB27D94" w14:textId="4779D690"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_Toc193447875 \h </w:instrText>
      </w:r>
      <w:r>
        <w:rPr>
          <w:noProof/>
        </w:rPr>
      </w:r>
      <w:r>
        <w:rPr>
          <w:noProof/>
        </w:rPr>
        <w:fldChar w:fldCharType="separate"/>
      </w:r>
      <w:r>
        <w:rPr>
          <w:noProof/>
        </w:rPr>
        <w:t>98</w:t>
      </w:r>
      <w:r>
        <w:rPr>
          <w:noProof/>
        </w:rPr>
        <w:fldChar w:fldCharType="end"/>
      </w:r>
    </w:p>
    <w:p w14:paraId="7D8895FE" w14:textId="6A2C6EBA"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_Toc193447876 \h </w:instrText>
      </w:r>
      <w:r>
        <w:rPr>
          <w:noProof/>
        </w:rPr>
      </w:r>
      <w:r>
        <w:rPr>
          <w:noProof/>
        </w:rPr>
        <w:fldChar w:fldCharType="separate"/>
      </w:r>
      <w:r>
        <w:rPr>
          <w:noProof/>
        </w:rPr>
        <w:t>98</w:t>
      </w:r>
      <w:r>
        <w:rPr>
          <w:noProof/>
        </w:rPr>
        <w:fldChar w:fldCharType="end"/>
      </w:r>
    </w:p>
    <w:p w14:paraId="7BEF1B98" w14:textId="12A3937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_Toc193447877 \h </w:instrText>
      </w:r>
      <w:r>
        <w:rPr>
          <w:noProof/>
        </w:rPr>
      </w:r>
      <w:r>
        <w:rPr>
          <w:noProof/>
        </w:rPr>
        <w:fldChar w:fldCharType="separate"/>
      </w:r>
      <w:r>
        <w:rPr>
          <w:noProof/>
        </w:rPr>
        <w:t>98</w:t>
      </w:r>
      <w:r>
        <w:rPr>
          <w:noProof/>
        </w:rPr>
        <w:fldChar w:fldCharType="end"/>
      </w:r>
    </w:p>
    <w:p w14:paraId="1F028CD5" w14:textId="1310467A"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_Toc193447878 \h </w:instrText>
      </w:r>
      <w:r>
        <w:rPr>
          <w:noProof/>
        </w:rPr>
      </w:r>
      <w:r>
        <w:rPr>
          <w:noProof/>
        </w:rPr>
        <w:fldChar w:fldCharType="separate"/>
      </w:r>
      <w:r>
        <w:rPr>
          <w:noProof/>
        </w:rPr>
        <w:t>98</w:t>
      </w:r>
      <w:r>
        <w:rPr>
          <w:noProof/>
        </w:rPr>
        <w:fldChar w:fldCharType="end"/>
      </w:r>
    </w:p>
    <w:p w14:paraId="3FE18F89" w14:textId="354822D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_Toc193447879 \h </w:instrText>
      </w:r>
      <w:r>
        <w:rPr>
          <w:noProof/>
        </w:rPr>
      </w:r>
      <w:r>
        <w:rPr>
          <w:noProof/>
        </w:rPr>
        <w:fldChar w:fldCharType="separate"/>
      </w:r>
      <w:r>
        <w:rPr>
          <w:noProof/>
        </w:rPr>
        <w:t>98</w:t>
      </w:r>
      <w:r>
        <w:rPr>
          <w:noProof/>
        </w:rPr>
        <w:fldChar w:fldCharType="end"/>
      </w:r>
    </w:p>
    <w:p w14:paraId="4B4C5189" w14:textId="747A6D9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12.4.1.2.2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_Toc193447880 \h </w:instrText>
      </w:r>
      <w:r>
        <w:rPr>
          <w:noProof/>
        </w:rPr>
      </w:r>
      <w:r>
        <w:rPr>
          <w:noProof/>
        </w:rPr>
        <w:fldChar w:fldCharType="separate"/>
      </w:r>
      <w:r>
        <w:rPr>
          <w:noProof/>
        </w:rPr>
        <w:t>98</w:t>
      </w:r>
      <w:r>
        <w:rPr>
          <w:noProof/>
        </w:rPr>
        <w:fldChar w:fldCharType="end"/>
      </w:r>
    </w:p>
    <w:p w14:paraId="49E0DBA5" w14:textId="1238F51F"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12.4.1.3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_Toc193447881 \h </w:instrText>
      </w:r>
      <w:r>
        <w:rPr>
          <w:noProof/>
        </w:rPr>
      </w:r>
      <w:r>
        <w:rPr>
          <w:noProof/>
        </w:rPr>
        <w:fldChar w:fldCharType="separate"/>
      </w:r>
      <w:r>
        <w:rPr>
          <w:noProof/>
        </w:rPr>
        <w:t>98</w:t>
      </w:r>
      <w:r>
        <w:rPr>
          <w:noProof/>
        </w:rPr>
        <w:fldChar w:fldCharType="end"/>
      </w:r>
    </w:p>
    <w:p w14:paraId="525731D7" w14:textId="0C284C60"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12.4.1.4</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_Toc193447882 \h </w:instrText>
      </w:r>
      <w:r>
        <w:rPr>
          <w:noProof/>
        </w:rPr>
      </w:r>
      <w:r>
        <w:rPr>
          <w:noProof/>
        </w:rPr>
        <w:fldChar w:fldCharType="separate"/>
      </w:r>
      <w:r>
        <w:rPr>
          <w:noProof/>
        </w:rPr>
        <w:t>99</w:t>
      </w:r>
      <w:r>
        <w:rPr>
          <w:noProof/>
        </w:rPr>
        <w:fldChar w:fldCharType="end"/>
      </w:r>
    </w:p>
    <w:p w14:paraId="761FEA55" w14:textId="60F01FF6"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12.4.1.5</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_Toc193447883 \h </w:instrText>
      </w:r>
      <w:r>
        <w:rPr>
          <w:noProof/>
        </w:rPr>
      </w:r>
      <w:r>
        <w:rPr>
          <w:noProof/>
        </w:rPr>
        <w:fldChar w:fldCharType="separate"/>
      </w:r>
      <w:r>
        <w:rPr>
          <w:noProof/>
        </w:rPr>
        <w:t>99</w:t>
      </w:r>
      <w:r>
        <w:rPr>
          <w:noProof/>
        </w:rPr>
        <w:fldChar w:fldCharType="end"/>
      </w:r>
    </w:p>
    <w:p w14:paraId="416DA7EE" w14:textId="117031B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_Toc193447884 \h </w:instrText>
      </w:r>
      <w:r>
        <w:rPr>
          <w:noProof/>
        </w:rPr>
      </w:r>
      <w:r>
        <w:rPr>
          <w:noProof/>
        </w:rPr>
        <w:fldChar w:fldCharType="separate"/>
      </w:r>
      <w:r>
        <w:rPr>
          <w:noProof/>
        </w:rPr>
        <w:t>99</w:t>
      </w:r>
      <w:r>
        <w:rPr>
          <w:noProof/>
        </w:rPr>
        <w:fldChar w:fldCharType="end"/>
      </w:r>
    </w:p>
    <w:p w14:paraId="26D0226A" w14:textId="090CE65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12.4.1.5.2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_Toc193447885 \h </w:instrText>
      </w:r>
      <w:r>
        <w:rPr>
          <w:noProof/>
        </w:rPr>
      </w:r>
      <w:r>
        <w:rPr>
          <w:noProof/>
        </w:rPr>
        <w:fldChar w:fldCharType="separate"/>
      </w:r>
      <w:r>
        <w:rPr>
          <w:noProof/>
        </w:rPr>
        <w:t>99</w:t>
      </w:r>
      <w:r>
        <w:rPr>
          <w:noProof/>
        </w:rPr>
        <w:fldChar w:fldCharType="end"/>
      </w:r>
    </w:p>
    <w:p w14:paraId="19C504E4" w14:textId="4023D86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12.4.1.5.3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_Toc193447886 \h </w:instrText>
      </w:r>
      <w:r>
        <w:rPr>
          <w:noProof/>
        </w:rPr>
      </w:r>
      <w:r>
        <w:rPr>
          <w:noProof/>
        </w:rPr>
        <w:fldChar w:fldCharType="separate"/>
      </w:r>
      <w:r>
        <w:rPr>
          <w:noProof/>
        </w:rPr>
        <w:t>99</w:t>
      </w:r>
      <w:r>
        <w:rPr>
          <w:noProof/>
        </w:rPr>
        <w:fldChar w:fldCharType="end"/>
      </w:r>
    </w:p>
    <w:p w14:paraId="36596423" w14:textId="031BCA9A"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12.4.1.5.3.1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_Toc193447887 \h </w:instrText>
      </w:r>
      <w:r>
        <w:rPr>
          <w:noProof/>
        </w:rPr>
      </w:r>
      <w:r>
        <w:rPr>
          <w:noProof/>
        </w:rPr>
        <w:fldChar w:fldCharType="separate"/>
      </w:r>
      <w:r>
        <w:rPr>
          <w:noProof/>
        </w:rPr>
        <w:t>99</w:t>
      </w:r>
      <w:r>
        <w:rPr>
          <w:noProof/>
        </w:rPr>
        <w:fldChar w:fldCharType="end"/>
      </w:r>
    </w:p>
    <w:p w14:paraId="1E636D3B" w14:textId="2C6E5314"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12.4.1.5.3.2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_Toc193447888 \h </w:instrText>
      </w:r>
      <w:r>
        <w:rPr>
          <w:noProof/>
        </w:rPr>
      </w:r>
      <w:r>
        <w:rPr>
          <w:noProof/>
        </w:rPr>
        <w:fldChar w:fldCharType="separate"/>
      </w:r>
      <w:r>
        <w:rPr>
          <w:noProof/>
        </w:rPr>
        <w:t>99</w:t>
      </w:r>
      <w:r>
        <w:rPr>
          <w:noProof/>
        </w:rPr>
        <w:fldChar w:fldCharType="end"/>
      </w:r>
    </w:p>
    <w:p w14:paraId="67623417" w14:textId="0DE42612"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12.4.1.5.3.3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9647D9">
        <w:rPr>
          <w:noProof/>
          <w:lang w:val="en" w:eastAsia="zh-CN"/>
        </w:rPr>
        <w:t>HeartbeatNotificationTypes</w:t>
      </w:r>
      <w:r>
        <w:rPr>
          <w:noProof/>
        </w:rPr>
        <w:tab/>
      </w:r>
      <w:r>
        <w:rPr>
          <w:noProof/>
        </w:rPr>
        <w:fldChar w:fldCharType="begin" w:fldLock="1"/>
      </w:r>
      <w:r>
        <w:rPr>
          <w:noProof/>
        </w:rPr>
        <w:instrText xml:space="preserve"> PAGEREF _Toc193447889 \h </w:instrText>
      </w:r>
      <w:r>
        <w:rPr>
          <w:noProof/>
        </w:rPr>
      </w:r>
      <w:r>
        <w:rPr>
          <w:noProof/>
        </w:rPr>
        <w:fldChar w:fldCharType="separate"/>
      </w:r>
      <w:r>
        <w:rPr>
          <w:noProof/>
        </w:rPr>
        <w:t>99</w:t>
      </w:r>
      <w:r>
        <w:rPr>
          <w:noProof/>
        </w:rPr>
        <w:fldChar w:fldCharType="end"/>
      </w:r>
    </w:p>
    <w:p w14:paraId="3D755762" w14:textId="4655B3F7"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_Toc193447890 \h </w:instrText>
      </w:r>
      <w:r>
        <w:rPr>
          <w:noProof/>
        </w:rPr>
      </w:r>
      <w:r>
        <w:rPr>
          <w:noProof/>
        </w:rPr>
        <w:fldChar w:fldCharType="separate"/>
      </w:r>
      <w:r>
        <w:rPr>
          <w:noProof/>
        </w:rPr>
        <w:t>99</w:t>
      </w:r>
      <w:r>
        <w:rPr>
          <w:noProof/>
        </w:rPr>
        <w:fldChar w:fldCharType="end"/>
      </w:r>
    </w:p>
    <w:p w14:paraId="59A61C32" w14:textId="500E4439"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_Toc193447891 \h </w:instrText>
      </w:r>
      <w:r>
        <w:rPr>
          <w:noProof/>
        </w:rPr>
      </w:r>
      <w:r>
        <w:rPr>
          <w:noProof/>
        </w:rPr>
        <w:fldChar w:fldCharType="separate"/>
      </w:r>
      <w:r>
        <w:rPr>
          <w:noProof/>
        </w:rPr>
        <w:t>99</w:t>
      </w:r>
      <w:r>
        <w:rPr>
          <w:noProof/>
        </w:rPr>
        <w:fldChar w:fldCharType="end"/>
      </w:r>
    </w:p>
    <w:p w14:paraId="5494A2F3" w14:textId="0A68953B"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rPr>
        <w:t>12.4.2.2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_Toc193447892 \h </w:instrText>
      </w:r>
      <w:r>
        <w:rPr>
          <w:noProof/>
        </w:rPr>
      </w:r>
      <w:r>
        <w:rPr>
          <w:noProof/>
        </w:rPr>
        <w:fldChar w:fldCharType="separate"/>
      </w:r>
      <w:r>
        <w:rPr>
          <w:noProof/>
        </w:rPr>
        <w:t>100</w:t>
      </w:r>
      <w:r>
        <w:rPr>
          <w:noProof/>
        </w:rPr>
        <w:fldChar w:fldCharType="end"/>
      </w:r>
    </w:p>
    <w:p w14:paraId="653C169F" w14:textId="7112FEF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_Toc193447893 \h </w:instrText>
      </w:r>
      <w:r>
        <w:rPr>
          <w:noProof/>
        </w:rPr>
      </w:r>
      <w:r>
        <w:rPr>
          <w:noProof/>
        </w:rPr>
        <w:fldChar w:fldCharType="separate"/>
      </w:r>
      <w:r>
        <w:rPr>
          <w:noProof/>
        </w:rPr>
        <w:t>100</w:t>
      </w:r>
      <w:r>
        <w:rPr>
          <w:noProof/>
        </w:rPr>
        <w:fldChar w:fldCharType="end"/>
      </w:r>
    </w:p>
    <w:p w14:paraId="4D3CC381" w14:textId="5774B707"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12.4.2.2.1.1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_Toc193447894 \h </w:instrText>
      </w:r>
      <w:r>
        <w:rPr>
          <w:noProof/>
        </w:rPr>
      </w:r>
      <w:r>
        <w:rPr>
          <w:noProof/>
        </w:rPr>
        <w:fldChar w:fldCharType="separate"/>
      </w:r>
      <w:r>
        <w:rPr>
          <w:noProof/>
        </w:rPr>
        <w:t>100</w:t>
      </w:r>
      <w:r>
        <w:rPr>
          <w:noProof/>
        </w:rPr>
        <w:fldChar w:fldCharType="end"/>
      </w:r>
    </w:p>
    <w:p w14:paraId="2F24FB5D" w14:textId="0407DB3B"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12.4.2.2.1.2</w:t>
      </w:r>
      <w:r>
        <w:rPr>
          <w:rFonts w:asciiTheme="minorHAnsi" w:eastAsiaTheme="minorEastAsia" w:hAnsiTheme="minorHAnsi" w:cstheme="minorBidi"/>
          <w:noProof/>
          <w:kern w:val="2"/>
          <w:sz w:val="24"/>
          <w:szCs w:val="24"/>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_Toc193447895 \h </w:instrText>
      </w:r>
      <w:r>
        <w:rPr>
          <w:noProof/>
        </w:rPr>
      </w:r>
      <w:r>
        <w:rPr>
          <w:noProof/>
        </w:rPr>
        <w:fldChar w:fldCharType="separate"/>
      </w:r>
      <w:r>
        <w:rPr>
          <w:noProof/>
        </w:rPr>
        <w:t>100</w:t>
      </w:r>
      <w:r>
        <w:rPr>
          <w:noProof/>
        </w:rPr>
        <w:fldChar w:fldCharType="end"/>
      </w:r>
    </w:p>
    <w:p w14:paraId="38CBEDE9" w14:textId="2F43411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12.4.2.2.2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_Toc193447896 \h </w:instrText>
      </w:r>
      <w:r>
        <w:rPr>
          <w:noProof/>
        </w:rPr>
      </w:r>
      <w:r>
        <w:rPr>
          <w:noProof/>
        </w:rPr>
        <w:fldChar w:fldCharType="separate"/>
      </w:r>
      <w:r>
        <w:rPr>
          <w:noProof/>
        </w:rPr>
        <w:t>100</w:t>
      </w:r>
      <w:r>
        <w:rPr>
          <w:noProof/>
        </w:rPr>
        <w:fldChar w:fldCharType="end"/>
      </w:r>
    </w:p>
    <w:p w14:paraId="0272D64B" w14:textId="7718D27B"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12.5</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_Toc193447897 \h </w:instrText>
      </w:r>
      <w:r>
        <w:rPr>
          <w:noProof/>
        </w:rPr>
      </w:r>
      <w:r>
        <w:rPr>
          <w:noProof/>
        </w:rPr>
        <w:fldChar w:fldCharType="separate"/>
      </w:r>
      <w:r>
        <w:rPr>
          <w:noProof/>
        </w:rPr>
        <w:t>100</w:t>
      </w:r>
      <w:r>
        <w:rPr>
          <w:noProof/>
        </w:rPr>
        <w:fldChar w:fldCharType="end"/>
      </w:r>
    </w:p>
    <w:p w14:paraId="0A93BC23" w14:textId="098AF3D2"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12.5.1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_Toc193447898 \h </w:instrText>
      </w:r>
      <w:r>
        <w:rPr>
          <w:noProof/>
        </w:rPr>
      </w:r>
      <w:r>
        <w:rPr>
          <w:noProof/>
        </w:rPr>
        <w:fldChar w:fldCharType="separate"/>
      </w:r>
      <w:r>
        <w:rPr>
          <w:noProof/>
        </w:rPr>
        <w:t>100</w:t>
      </w:r>
      <w:r>
        <w:rPr>
          <w:noProof/>
        </w:rPr>
        <w:fldChar w:fldCharType="end"/>
      </w:r>
    </w:p>
    <w:p w14:paraId="60A549BB" w14:textId="08E824F3"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_Toc193447899 \h </w:instrText>
      </w:r>
      <w:r>
        <w:rPr>
          <w:noProof/>
        </w:rPr>
      </w:r>
      <w:r>
        <w:rPr>
          <w:noProof/>
        </w:rPr>
        <w:fldChar w:fldCharType="separate"/>
      </w:r>
      <w:r>
        <w:rPr>
          <w:noProof/>
        </w:rPr>
        <w:t>100</w:t>
      </w:r>
      <w:r>
        <w:rPr>
          <w:noProof/>
        </w:rPr>
        <w:fldChar w:fldCharType="end"/>
      </w:r>
    </w:p>
    <w:p w14:paraId="400A728D" w14:textId="307F764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_Toc193447900 \h </w:instrText>
      </w:r>
      <w:r>
        <w:rPr>
          <w:noProof/>
        </w:rPr>
      </w:r>
      <w:r>
        <w:rPr>
          <w:noProof/>
        </w:rPr>
        <w:fldChar w:fldCharType="separate"/>
      </w:r>
      <w:r>
        <w:rPr>
          <w:noProof/>
        </w:rPr>
        <w:t>100</w:t>
      </w:r>
      <w:r>
        <w:rPr>
          <w:noProof/>
        </w:rPr>
        <w:fldChar w:fldCharType="end"/>
      </w:r>
    </w:p>
    <w:p w14:paraId="6BD95DCB" w14:textId="014F779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12.5.1.1.2</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_Toc193447901 \h </w:instrText>
      </w:r>
      <w:r>
        <w:rPr>
          <w:noProof/>
        </w:rPr>
      </w:r>
      <w:r>
        <w:rPr>
          <w:noProof/>
        </w:rPr>
        <w:fldChar w:fldCharType="separate"/>
      </w:r>
      <w:r>
        <w:rPr>
          <w:noProof/>
        </w:rPr>
        <w:t>101</w:t>
      </w:r>
      <w:r>
        <w:rPr>
          <w:noProof/>
        </w:rPr>
        <w:fldChar w:fldCharType="end"/>
      </w:r>
    </w:p>
    <w:p w14:paraId="0CF01508" w14:textId="31ABBE3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12.5.1.1.3</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_Toc193447902 \h </w:instrText>
      </w:r>
      <w:r>
        <w:rPr>
          <w:noProof/>
        </w:rPr>
      </w:r>
      <w:r>
        <w:rPr>
          <w:noProof/>
        </w:rPr>
        <w:fldChar w:fldCharType="separate"/>
      </w:r>
      <w:r>
        <w:rPr>
          <w:noProof/>
        </w:rPr>
        <w:t>103</w:t>
      </w:r>
      <w:r>
        <w:rPr>
          <w:noProof/>
        </w:rPr>
        <w:fldChar w:fldCharType="end"/>
      </w:r>
    </w:p>
    <w:p w14:paraId="7163971D" w14:textId="78A1703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12.5.1.1.4</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_Toc193447903 \h </w:instrText>
      </w:r>
      <w:r>
        <w:rPr>
          <w:noProof/>
        </w:rPr>
      </w:r>
      <w:r>
        <w:rPr>
          <w:noProof/>
        </w:rPr>
        <w:fldChar w:fldCharType="separate"/>
      </w:r>
      <w:r>
        <w:rPr>
          <w:noProof/>
        </w:rPr>
        <w:t>104</w:t>
      </w:r>
      <w:r>
        <w:rPr>
          <w:noProof/>
        </w:rPr>
        <w:fldChar w:fldCharType="end"/>
      </w:r>
    </w:p>
    <w:p w14:paraId="14A9311E" w14:textId="62CA772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12.5.1.1.5</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_Toc193447904 \h </w:instrText>
      </w:r>
      <w:r>
        <w:rPr>
          <w:noProof/>
        </w:rPr>
      </w:r>
      <w:r>
        <w:rPr>
          <w:noProof/>
        </w:rPr>
        <w:fldChar w:fldCharType="separate"/>
      </w:r>
      <w:r>
        <w:rPr>
          <w:noProof/>
        </w:rPr>
        <w:t>105</w:t>
      </w:r>
      <w:r>
        <w:rPr>
          <w:noProof/>
        </w:rPr>
        <w:fldChar w:fldCharType="end"/>
      </w:r>
    </w:p>
    <w:p w14:paraId="39CE0FDC" w14:textId="60FCF35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12.5.1.1.6</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_Toc193447905 \h </w:instrText>
      </w:r>
      <w:r>
        <w:rPr>
          <w:noProof/>
        </w:rPr>
      </w:r>
      <w:r>
        <w:rPr>
          <w:noProof/>
        </w:rPr>
        <w:fldChar w:fldCharType="separate"/>
      </w:r>
      <w:r>
        <w:rPr>
          <w:noProof/>
        </w:rPr>
        <w:t>105</w:t>
      </w:r>
      <w:r>
        <w:rPr>
          <w:noProof/>
        </w:rPr>
        <w:fldChar w:fldCharType="end"/>
      </w:r>
    </w:p>
    <w:p w14:paraId="31433B19" w14:textId="2A5D32C4"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lastRenderedPageBreak/>
        <w:t>12.5.1.1.7</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_Toc193447906 \h </w:instrText>
      </w:r>
      <w:r>
        <w:rPr>
          <w:noProof/>
        </w:rPr>
      </w:r>
      <w:r>
        <w:rPr>
          <w:noProof/>
        </w:rPr>
        <w:fldChar w:fldCharType="separate"/>
      </w:r>
      <w:r>
        <w:rPr>
          <w:noProof/>
        </w:rPr>
        <w:t>106</w:t>
      </w:r>
      <w:r>
        <w:rPr>
          <w:noProof/>
        </w:rPr>
        <w:fldChar w:fldCharType="end"/>
      </w:r>
    </w:p>
    <w:p w14:paraId="7B3EEF31" w14:textId="17382C19"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12.5.1.1.8</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_Toc193447907 \h </w:instrText>
      </w:r>
      <w:r>
        <w:rPr>
          <w:noProof/>
        </w:rPr>
      </w:r>
      <w:r>
        <w:rPr>
          <w:noProof/>
        </w:rPr>
        <w:fldChar w:fldCharType="separate"/>
      </w:r>
      <w:r>
        <w:rPr>
          <w:noProof/>
        </w:rPr>
        <w:t>106</w:t>
      </w:r>
      <w:r>
        <w:rPr>
          <w:noProof/>
        </w:rPr>
        <w:fldChar w:fldCharType="end"/>
      </w:r>
    </w:p>
    <w:p w14:paraId="386B2516" w14:textId="2480D81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12.5.1.2</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_Toc193447908 \h </w:instrText>
      </w:r>
      <w:r>
        <w:rPr>
          <w:noProof/>
        </w:rPr>
      </w:r>
      <w:r>
        <w:rPr>
          <w:noProof/>
        </w:rPr>
        <w:fldChar w:fldCharType="separate"/>
      </w:r>
      <w:r>
        <w:rPr>
          <w:noProof/>
        </w:rPr>
        <w:t>106</w:t>
      </w:r>
      <w:r>
        <w:rPr>
          <w:noProof/>
        </w:rPr>
        <w:fldChar w:fldCharType="end"/>
      </w:r>
    </w:p>
    <w:p w14:paraId="017A8142" w14:textId="1C9AD6BE"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12.5.1.3</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_Toc193447909 \h </w:instrText>
      </w:r>
      <w:r>
        <w:rPr>
          <w:noProof/>
        </w:rPr>
      </w:r>
      <w:r>
        <w:rPr>
          <w:noProof/>
        </w:rPr>
        <w:fldChar w:fldCharType="separate"/>
      </w:r>
      <w:r>
        <w:rPr>
          <w:noProof/>
        </w:rPr>
        <w:t>107</w:t>
      </w:r>
      <w:r>
        <w:rPr>
          <w:noProof/>
        </w:rPr>
        <w:fldChar w:fldCharType="end"/>
      </w:r>
    </w:p>
    <w:p w14:paraId="53BD604C" w14:textId="345ABCE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12.5.1.3.1</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_Toc193447910 \h </w:instrText>
      </w:r>
      <w:r>
        <w:rPr>
          <w:noProof/>
        </w:rPr>
      </w:r>
      <w:r>
        <w:rPr>
          <w:noProof/>
        </w:rPr>
        <w:fldChar w:fldCharType="separate"/>
      </w:r>
      <w:r>
        <w:rPr>
          <w:noProof/>
        </w:rPr>
        <w:t>107</w:t>
      </w:r>
      <w:r>
        <w:rPr>
          <w:noProof/>
        </w:rPr>
        <w:fldChar w:fldCharType="end"/>
      </w:r>
    </w:p>
    <w:p w14:paraId="23241A9B" w14:textId="4E636BF3"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12.5.1.3.2</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_Toc193447911 \h </w:instrText>
      </w:r>
      <w:r>
        <w:rPr>
          <w:noProof/>
        </w:rPr>
      </w:r>
      <w:r>
        <w:rPr>
          <w:noProof/>
        </w:rPr>
        <w:fldChar w:fldCharType="separate"/>
      </w:r>
      <w:r>
        <w:rPr>
          <w:noProof/>
        </w:rPr>
        <w:t>107</w:t>
      </w:r>
      <w:r>
        <w:rPr>
          <w:noProof/>
        </w:rPr>
        <w:fldChar w:fldCharType="end"/>
      </w:r>
    </w:p>
    <w:p w14:paraId="3B1D66D4" w14:textId="3E7639D4"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12.5.1.4</w:t>
      </w:r>
      <w:r>
        <w:rPr>
          <w:rFonts w:asciiTheme="minorHAnsi" w:eastAsiaTheme="minorEastAsia" w:hAnsiTheme="minorHAnsi" w:cstheme="minorBidi"/>
          <w:noProof/>
          <w:kern w:val="2"/>
          <w:sz w:val="24"/>
          <w:szCs w:val="24"/>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_Toc193447912 \h </w:instrText>
      </w:r>
      <w:r>
        <w:rPr>
          <w:noProof/>
        </w:rPr>
      </w:r>
      <w:r>
        <w:rPr>
          <w:noProof/>
        </w:rPr>
        <w:fldChar w:fldCharType="separate"/>
      </w:r>
      <w:r>
        <w:rPr>
          <w:noProof/>
        </w:rPr>
        <w:t>114</w:t>
      </w:r>
      <w:r>
        <w:rPr>
          <w:noProof/>
        </w:rPr>
        <w:fldChar w:fldCharType="end"/>
      </w:r>
    </w:p>
    <w:p w14:paraId="71FEA788" w14:textId="3C1C4BD0"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12.5.1.4.1</w:t>
      </w:r>
      <w:r>
        <w:rPr>
          <w:rFonts w:asciiTheme="minorHAnsi" w:eastAsiaTheme="minorEastAsia" w:hAnsiTheme="minorHAnsi" w:cstheme="minorBidi"/>
          <w:noProof/>
          <w:kern w:val="2"/>
          <w:sz w:val="24"/>
          <w:szCs w:val="24"/>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_Toc193447913 \h </w:instrText>
      </w:r>
      <w:r>
        <w:rPr>
          <w:noProof/>
        </w:rPr>
      </w:r>
      <w:r>
        <w:rPr>
          <w:noProof/>
        </w:rPr>
        <w:fldChar w:fldCharType="separate"/>
      </w:r>
      <w:r>
        <w:rPr>
          <w:noProof/>
        </w:rPr>
        <w:t>114</w:t>
      </w:r>
      <w:r>
        <w:rPr>
          <w:noProof/>
        </w:rPr>
        <w:fldChar w:fldCharType="end"/>
      </w:r>
    </w:p>
    <w:p w14:paraId="516E0869" w14:textId="4A92849E"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12.5.1.4.2</w:t>
      </w:r>
      <w:r>
        <w:rPr>
          <w:rFonts w:asciiTheme="minorHAnsi" w:eastAsiaTheme="minorEastAsia" w:hAnsiTheme="minorHAnsi" w:cstheme="minorBidi"/>
          <w:noProof/>
          <w:kern w:val="2"/>
          <w:sz w:val="24"/>
          <w:szCs w:val="24"/>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_Toc193447914 \h </w:instrText>
      </w:r>
      <w:r>
        <w:rPr>
          <w:noProof/>
        </w:rPr>
      </w:r>
      <w:r>
        <w:rPr>
          <w:noProof/>
        </w:rPr>
        <w:fldChar w:fldCharType="separate"/>
      </w:r>
      <w:r>
        <w:rPr>
          <w:noProof/>
        </w:rPr>
        <w:t>115</w:t>
      </w:r>
      <w:r>
        <w:rPr>
          <w:noProof/>
        </w:rPr>
        <w:fldChar w:fldCharType="end"/>
      </w:r>
    </w:p>
    <w:p w14:paraId="054595AA" w14:textId="22071B2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12.5.1.4.3</w:t>
      </w:r>
      <w:r>
        <w:rPr>
          <w:rFonts w:asciiTheme="minorHAnsi" w:eastAsiaTheme="minorEastAsia" w:hAnsiTheme="minorHAnsi" w:cstheme="minorBidi"/>
          <w:noProof/>
          <w:kern w:val="2"/>
          <w:sz w:val="24"/>
          <w:szCs w:val="24"/>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_Toc193447915 \h </w:instrText>
      </w:r>
      <w:r>
        <w:rPr>
          <w:noProof/>
        </w:rPr>
      </w:r>
      <w:r>
        <w:rPr>
          <w:noProof/>
        </w:rPr>
        <w:fldChar w:fldCharType="separate"/>
      </w:r>
      <w:r>
        <w:rPr>
          <w:noProof/>
        </w:rPr>
        <w:t>116</w:t>
      </w:r>
      <w:r>
        <w:rPr>
          <w:noProof/>
        </w:rPr>
        <w:fldChar w:fldCharType="end"/>
      </w:r>
    </w:p>
    <w:p w14:paraId="598B555A" w14:textId="4B9C5FF6"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12.6</w:t>
      </w:r>
      <w:r>
        <w:rPr>
          <w:rFonts w:asciiTheme="minorHAnsi" w:eastAsiaTheme="minorEastAsia" w:hAnsiTheme="minorHAnsi" w:cstheme="minorBidi"/>
          <w:noProof/>
          <w:kern w:val="2"/>
          <w:sz w:val="24"/>
          <w:szCs w:val="24"/>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_Toc193447916 \h </w:instrText>
      </w:r>
      <w:r>
        <w:rPr>
          <w:noProof/>
        </w:rPr>
      </w:r>
      <w:r>
        <w:rPr>
          <w:noProof/>
        </w:rPr>
        <w:fldChar w:fldCharType="separate"/>
      </w:r>
      <w:r>
        <w:rPr>
          <w:noProof/>
        </w:rPr>
        <w:t>117</w:t>
      </w:r>
      <w:r>
        <w:rPr>
          <w:noProof/>
        </w:rPr>
        <w:fldChar w:fldCharType="end"/>
      </w:r>
    </w:p>
    <w:p w14:paraId="5156392F" w14:textId="7F3CCC8C"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12.6.1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_Toc193447917 \h </w:instrText>
      </w:r>
      <w:r>
        <w:rPr>
          <w:noProof/>
        </w:rPr>
      </w:r>
      <w:r>
        <w:rPr>
          <w:noProof/>
        </w:rPr>
        <w:fldChar w:fldCharType="separate"/>
      </w:r>
      <w:r>
        <w:rPr>
          <w:noProof/>
        </w:rPr>
        <w:t>117</w:t>
      </w:r>
      <w:r>
        <w:rPr>
          <w:noProof/>
        </w:rPr>
        <w:fldChar w:fldCharType="end"/>
      </w:r>
    </w:p>
    <w:p w14:paraId="73DC9198" w14:textId="673972B0"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12.6.1.1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_Toc193447918 \h </w:instrText>
      </w:r>
      <w:r>
        <w:rPr>
          <w:noProof/>
        </w:rPr>
      </w:r>
      <w:r>
        <w:rPr>
          <w:noProof/>
        </w:rPr>
        <w:fldChar w:fldCharType="separate"/>
      </w:r>
      <w:r>
        <w:rPr>
          <w:noProof/>
        </w:rPr>
        <w:t>117</w:t>
      </w:r>
      <w:r>
        <w:rPr>
          <w:noProof/>
        </w:rPr>
        <w:fldChar w:fldCharType="end"/>
      </w:r>
    </w:p>
    <w:p w14:paraId="6FCA6608" w14:textId="6276C93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_Toc193447919 \h </w:instrText>
      </w:r>
      <w:r>
        <w:rPr>
          <w:noProof/>
        </w:rPr>
      </w:r>
      <w:r>
        <w:rPr>
          <w:noProof/>
        </w:rPr>
        <w:fldChar w:fldCharType="separate"/>
      </w:r>
      <w:r>
        <w:rPr>
          <w:noProof/>
        </w:rPr>
        <w:t>117</w:t>
      </w:r>
      <w:r>
        <w:rPr>
          <w:noProof/>
        </w:rPr>
        <w:fldChar w:fldCharType="end"/>
      </w:r>
    </w:p>
    <w:p w14:paraId="42B93DD0" w14:textId="5E5E7CF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listAvailableFiles</w:t>
      </w:r>
      <w:r>
        <w:rPr>
          <w:noProof/>
        </w:rPr>
        <w:tab/>
      </w:r>
      <w:r>
        <w:rPr>
          <w:noProof/>
        </w:rPr>
        <w:fldChar w:fldCharType="begin" w:fldLock="1"/>
      </w:r>
      <w:r>
        <w:rPr>
          <w:noProof/>
        </w:rPr>
        <w:instrText xml:space="preserve"> PAGEREF _Toc193447920 \h </w:instrText>
      </w:r>
      <w:r>
        <w:rPr>
          <w:noProof/>
        </w:rPr>
      </w:r>
      <w:r>
        <w:rPr>
          <w:noProof/>
        </w:rPr>
        <w:fldChar w:fldCharType="separate"/>
      </w:r>
      <w:r>
        <w:rPr>
          <w:noProof/>
        </w:rPr>
        <w:t>117</w:t>
      </w:r>
      <w:r>
        <w:rPr>
          <w:noProof/>
        </w:rPr>
        <w:fldChar w:fldCharType="end"/>
      </w:r>
    </w:p>
    <w:p w14:paraId="5785269C" w14:textId="578215F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12.6.1.1.3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subscribe</w:t>
      </w:r>
      <w:r>
        <w:rPr>
          <w:noProof/>
        </w:rPr>
        <w:tab/>
      </w:r>
      <w:r>
        <w:rPr>
          <w:noProof/>
        </w:rPr>
        <w:fldChar w:fldCharType="begin" w:fldLock="1"/>
      </w:r>
      <w:r>
        <w:rPr>
          <w:noProof/>
        </w:rPr>
        <w:instrText xml:space="preserve"> PAGEREF _Toc193447921 \h </w:instrText>
      </w:r>
      <w:r>
        <w:rPr>
          <w:noProof/>
        </w:rPr>
      </w:r>
      <w:r>
        <w:rPr>
          <w:noProof/>
        </w:rPr>
        <w:fldChar w:fldCharType="separate"/>
      </w:r>
      <w:r>
        <w:rPr>
          <w:noProof/>
        </w:rPr>
        <w:t>118</w:t>
      </w:r>
      <w:r>
        <w:rPr>
          <w:noProof/>
        </w:rPr>
        <w:fldChar w:fldCharType="end"/>
      </w:r>
    </w:p>
    <w:p w14:paraId="2A27048B" w14:textId="5D3BBC8C"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12.6.1.1.4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9647D9">
        <w:rPr>
          <w:rFonts w:cs="Arial"/>
          <w:noProof/>
        </w:rPr>
        <w:t>unsubscribe</w:t>
      </w:r>
      <w:r>
        <w:rPr>
          <w:noProof/>
        </w:rPr>
        <w:tab/>
      </w:r>
      <w:r>
        <w:rPr>
          <w:noProof/>
        </w:rPr>
        <w:fldChar w:fldCharType="begin" w:fldLock="1"/>
      </w:r>
      <w:r>
        <w:rPr>
          <w:noProof/>
        </w:rPr>
        <w:instrText xml:space="preserve"> PAGEREF _Toc193447922 \h </w:instrText>
      </w:r>
      <w:r>
        <w:rPr>
          <w:noProof/>
        </w:rPr>
      </w:r>
      <w:r>
        <w:rPr>
          <w:noProof/>
        </w:rPr>
        <w:fldChar w:fldCharType="separate"/>
      </w:r>
      <w:r>
        <w:rPr>
          <w:noProof/>
        </w:rPr>
        <w:t>118</w:t>
      </w:r>
      <w:r>
        <w:rPr>
          <w:noProof/>
        </w:rPr>
        <w:fldChar w:fldCharType="end"/>
      </w:r>
    </w:p>
    <w:p w14:paraId="35E6021E" w14:textId="3E87EBFD"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_Toc193447923 \h </w:instrText>
      </w:r>
      <w:r>
        <w:rPr>
          <w:noProof/>
        </w:rPr>
      </w:r>
      <w:r>
        <w:rPr>
          <w:noProof/>
        </w:rPr>
        <w:fldChar w:fldCharType="separate"/>
      </w:r>
      <w:r>
        <w:rPr>
          <w:noProof/>
        </w:rPr>
        <w:t>118</w:t>
      </w:r>
      <w:r>
        <w:rPr>
          <w:noProof/>
        </w:rPr>
        <w:fldChar w:fldCharType="end"/>
      </w:r>
    </w:p>
    <w:p w14:paraId="53EC0686" w14:textId="2FFCA278"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_Toc193447924 \h </w:instrText>
      </w:r>
      <w:r>
        <w:rPr>
          <w:noProof/>
        </w:rPr>
      </w:r>
      <w:r>
        <w:rPr>
          <w:noProof/>
        </w:rPr>
        <w:fldChar w:fldCharType="separate"/>
      </w:r>
      <w:r>
        <w:rPr>
          <w:noProof/>
        </w:rPr>
        <w:t>118</w:t>
      </w:r>
      <w:r>
        <w:rPr>
          <w:noProof/>
        </w:rPr>
        <w:fldChar w:fldCharType="end"/>
      </w:r>
    </w:p>
    <w:p w14:paraId="20C3236A" w14:textId="7C7410A2"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12.6.1.2.2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notifyFileReady</w:t>
      </w:r>
      <w:r>
        <w:rPr>
          <w:noProof/>
        </w:rPr>
        <w:tab/>
      </w:r>
      <w:r>
        <w:rPr>
          <w:noProof/>
        </w:rPr>
        <w:fldChar w:fldCharType="begin" w:fldLock="1"/>
      </w:r>
      <w:r>
        <w:rPr>
          <w:noProof/>
        </w:rPr>
        <w:instrText xml:space="preserve"> PAGEREF _Toc193447925 \h </w:instrText>
      </w:r>
      <w:r>
        <w:rPr>
          <w:noProof/>
        </w:rPr>
      </w:r>
      <w:r>
        <w:rPr>
          <w:noProof/>
        </w:rPr>
        <w:fldChar w:fldCharType="separate"/>
      </w:r>
      <w:r>
        <w:rPr>
          <w:noProof/>
        </w:rPr>
        <w:t>118</w:t>
      </w:r>
      <w:r>
        <w:rPr>
          <w:noProof/>
        </w:rPr>
        <w:fldChar w:fldCharType="end"/>
      </w:r>
    </w:p>
    <w:p w14:paraId="79326016" w14:textId="3FC7DCB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rPr>
        <w:t>12.6.1.2.3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9647D9">
        <w:rPr>
          <w:rFonts w:cs="Arial"/>
          <w:noProof/>
        </w:rPr>
        <w:t>notifyFilePreparationError</w:t>
      </w:r>
      <w:r>
        <w:rPr>
          <w:noProof/>
        </w:rPr>
        <w:tab/>
      </w:r>
      <w:r>
        <w:rPr>
          <w:noProof/>
        </w:rPr>
        <w:fldChar w:fldCharType="begin" w:fldLock="1"/>
      </w:r>
      <w:r>
        <w:rPr>
          <w:noProof/>
        </w:rPr>
        <w:instrText xml:space="preserve"> PAGEREF _Toc193447926 \h </w:instrText>
      </w:r>
      <w:r>
        <w:rPr>
          <w:noProof/>
        </w:rPr>
      </w:r>
      <w:r>
        <w:rPr>
          <w:noProof/>
        </w:rPr>
        <w:fldChar w:fldCharType="separate"/>
      </w:r>
      <w:r>
        <w:rPr>
          <w:noProof/>
        </w:rPr>
        <w:t>118</w:t>
      </w:r>
      <w:r>
        <w:rPr>
          <w:noProof/>
        </w:rPr>
        <w:fldChar w:fldCharType="end"/>
      </w:r>
    </w:p>
    <w:p w14:paraId="1C9D303E" w14:textId="03876C57"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_Toc193447927 \h </w:instrText>
      </w:r>
      <w:r>
        <w:rPr>
          <w:noProof/>
        </w:rPr>
      </w:r>
      <w:r>
        <w:rPr>
          <w:noProof/>
        </w:rPr>
        <w:fldChar w:fldCharType="separate"/>
      </w:r>
      <w:r>
        <w:rPr>
          <w:noProof/>
        </w:rPr>
        <w:t>119</w:t>
      </w:r>
      <w:r>
        <w:rPr>
          <w:noProof/>
        </w:rPr>
        <w:fldChar w:fldCharType="end"/>
      </w:r>
    </w:p>
    <w:p w14:paraId="555084ED" w14:textId="0389C13B"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_Toc193447928 \h </w:instrText>
      </w:r>
      <w:r>
        <w:rPr>
          <w:noProof/>
        </w:rPr>
      </w:r>
      <w:r>
        <w:rPr>
          <w:noProof/>
        </w:rPr>
        <w:fldChar w:fldCharType="separate"/>
      </w:r>
      <w:r>
        <w:rPr>
          <w:noProof/>
        </w:rPr>
        <w:t>119</w:t>
      </w:r>
      <w:r>
        <w:rPr>
          <w:noProof/>
        </w:rPr>
        <w:fldChar w:fldCharType="end"/>
      </w:r>
    </w:p>
    <w:p w14:paraId="0D08601A" w14:textId="0349FB96"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rPr>
        <w:t>12.6.1.3.1.1</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_Toc193447929 \h </w:instrText>
      </w:r>
      <w:r>
        <w:rPr>
          <w:noProof/>
        </w:rPr>
      </w:r>
      <w:r>
        <w:rPr>
          <w:noProof/>
        </w:rPr>
        <w:fldChar w:fldCharType="separate"/>
      </w:r>
      <w:r>
        <w:rPr>
          <w:noProof/>
        </w:rPr>
        <w:t>119</w:t>
      </w:r>
      <w:r>
        <w:rPr>
          <w:noProof/>
        </w:rPr>
        <w:fldChar w:fldCharType="end"/>
      </w:r>
    </w:p>
    <w:p w14:paraId="155B7D6B" w14:textId="7EB78061" w:rsidR="00D02636" w:rsidRDefault="00D02636">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_Toc193447930 \h </w:instrText>
      </w:r>
      <w:r>
        <w:rPr>
          <w:noProof/>
        </w:rPr>
      </w:r>
      <w:r>
        <w:rPr>
          <w:noProof/>
        </w:rPr>
        <w:fldChar w:fldCharType="separate"/>
      </w:r>
      <w:r>
        <w:rPr>
          <w:noProof/>
        </w:rPr>
        <w:t>119</w:t>
      </w:r>
      <w:r>
        <w:rPr>
          <w:noProof/>
        </w:rPr>
        <w:fldChar w:fldCharType="end"/>
      </w:r>
    </w:p>
    <w:p w14:paraId="71E73FA5" w14:textId="16DE2E8F"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_Toc193447931 \h </w:instrText>
      </w:r>
      <w:r>
        <w:rPr>
          <w:noProof/>
        </w:rPr>
      </w:r>
      <w:r>
        <w:rPr>
          <w:noProof/>
        </w:rPr>
        <w:fldChar w:fldCharType="separate"/>
      </w:r>
      <w:r>
        <w:rPr>
          <w:noProof/>
        </w:rPr>
        <w:t>119</w:t>
      </w:r>
      <w:r>
        <w:rPr>
          <w:noProof/>
        </w:rPr>
        <w:fldChar w:fldCharType="end"/>
      </w:r>
    </w:p>
    <w:p w14:paraId="4F818B9C" w14:textId="43BCB102" w:rsidR="00D02636" w:rsidRDefault="00D0263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_Toc193447932 \h </w:instrText>
      </w:r>
      <w:r>
        <w:rPr>
          <w:noProof/>
        </w:rPr>
      </w:r>
      <w:r>
        <w:rPr>
          <w:noProof/>
        </w:rPr>
        <w:fldChar w:fldCharType="separate"/>
      </w:r>
      <w:r>
        <w:rPr>
          <w:noProof/>
        </w:rPr>
        <w:t>123</w:t>
      </w:r>
      <w:r>
        <w:rPr>
          <w:noProof/>
        </w:rPr>
        <w:fldChar w:fldCharType="end"/>
      </w:r>
    </w:p>
    <w:p w14:paraId="37D5C474" w14:textId="61FCD45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_Toc193447933 \h </w:instrText>
      </w:r>
      <w:r>
        <w:rPr>
          <w:noProof/>
        </w:rPr>
      </w:r>
      <w:r>
        <w:rPr>
          <w:noProof/>
        </w:rPr>
        <w:fldChar w:fldCharType="separate"/>
      </w:r>
      <w:r>
        <w:rPr>
          <w:noProof/>
        </w:rPr>
        <w:t>123</w:t>
      </w:r>
      <w:r>
        <w:rPr>
          <w:noProof/>
        </w:rPr>
        <w:fldChar w:fldCharType="end"/>
      </w:r>
    </w:p>
    <w:p w14:paraId="1EDE5562" w14:textId="6C08C06A"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_Toc193447934 \h </w:instrText>
      </w:r>
      <w:r>
        <w:rPr>
          <w:noProof/>
        </w:rPr>
      </w:r>
      <w:r>
        <w:rPr>
          <w:noProof/>
        </w:rPr>
        <w:fldChar w:fldCharType="separate"/>
      </w:r>
      <w:r>
        <w:rPr>
          <w:noProof/>
        </w:rPr>
        <w:t>123</w:t>
      </w:r>
      <w:r>
        <w:rPr>
          <w:noProof/>
        </w:rPr>
        <w:fldChar w:fldCharType="end"/>
      </w:r>
    </w:p>
    <w:p w14:paraId="527E4FC4" w14:textId="3DE09B4D"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_Toc193447935 \h </w:instrText>
      </w:r>
      <w:r>
        <w:rPr>
          <w:noProof/>
        </w:rPr>
      </w:r>
      <w:r>
        <w:rPr>
          <w:noProof/>
        </w:rPr>
        <w:fldChar w:fldCharType="separate"/>
      </w:r>
      <w:r>
        <w:rPr>
          <w:noProof/>
        </w:rPr>
        <w:t>124</w:t>
      </w:r>
      <w:r>
        <w:rPr>
          <w:noProof/>
        </w:rPr>
        <w:fldChar w:fldCharType="end"/>
      </w:r>
    </w:p>
    <w:p w14:paraId="52C6F0C3" w14:textId="0DF92C26"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_Toc193447936 \h </w:instrText>
      </w:r>
      <w:r>
        <w:rPr>
          <w:noProof/>
        </w:rPr>
      </w:r>
      <w:r>
        <w:rPr>
          <w:noProof/>
        </w:rPr>
        <w:fldChar w:fldCharType="separate"/>
      </w:r>
      <w:r>
        <w:rPr>
          <w:noProof/>
        </w:rPr>
        <w:t>124</w:t>
      </w:r>
      <w:r>
        <w:rPr>
          <w:noProof/>
        </w:rPr>
        <w:fldChar w:fldCharType="end"/>
      </w:r>
    </w:p>
    <w:p w14:paraId="350F4B85" w14:textId="1608A335"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_Toc193447937 \h </w:instrText>
      </w:r>
      <w:r>
        <w:rPr>
          <w:noProof/>
        </w:rPr>
      </w:r>
      <w:r>
        <w:rPr>
          <w:noProof/>
        </w:rPr>
        <w:fldChar w:fldCharType="separate"/>
      </w:r>
      <w:r>
        <w:rPr>
          <w:noProof/>
        </w:rPr>
        <w:t>124</w:t>
      </w:r>
      <w:r>
        <w:rPr>
          <w:noProof/>
        </w:rPr>
        <w:fldChar w:fldCharType="end"/>
      </w:r>
    </w:p>
    <w:p w14:paraId="26D10FA0" w14:textId="582EC4A1" w:rsidR="00D02636" w:rsidRDefault="00D0263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_Toc193447938 \h </w:instrText>
      </w:r>
      <w:r>
        <w:rPr>
          <w:noProof/>
        </w:rPr>
      </w:r>
      <w:r>
        <w:rPr>
          <w:noProof/>
        </w:rPr>
        <w:fldChar w:fldCharType="separate"/>
      </w:r>
      <w:r>
        <w:rPr>
          <w:noProof/>
        </w:rPr>
        <w:t>124</w:t>
      </w:r>
      <w:r>
        <w:rPr>
          <w:noProof/>
        </w:rPr>
        <w:fldChar w:fldCharType="end"/>
      </w:r>
    </w:p>
    <w:p w14:paraId="3D512C97" w14:textId="2C6224AD" w:rsidR="00D02636" w:rsidRDefault="00D02636" w:rsidP="00D0263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9647D9">
        <w:rPr>
          <w:rFonts w:cs="Arial"/>
          <w:noProof/>
        </w:rPr>
        <w:t>OpenAPI specification</w:t>
      </w:r>
      <w:r>
        <w:rPr>
          <w:noProof/>
        </w:rPr>
        <w:tab/>
      </w:r>
      <w:r>
        <w:rPr>
          <w:noProof/>
        </w:rPr>
        <w:fldChar w:fldCharType="begin" w:fldLock="1"/>
      </w:r>
      <w:r>
        <w:rPr>
          <w:noProof/>
        </w:rPr>
        <w:instrText xml:space="preserve"> PAGEREF _Toc193447939 \h </w:instrText>
      </w:r>
      <w:r>
        <w:rPr>
          <w:noProof/>
        </w:rPr>
      </w:r>
      <w:r>
        <w:rPr>
          <w:noProof/>
        </w:rPr>
        <w:fldChar w:fldCharType="separate"/>
      </w:r>
      <w:r>
        <w:rPr>
          <w:noProof/>
        </w:rPr>
        <w:t>126</w:t>
      </w:r>
      <w:r>
        <w:rPr>
          <w:noProof/>
        </w:rPr>
        <w:fldChar w:fldCharType="end"/>
      </w:r>
    </w:p>
    <w:p w14:paraId="6E2870EC" w14:textId="4749CD07"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lang w:eastAsia="de-DE"/>
        </w:rPr>
        <w:t>A.0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_Toc193447940 \h </w:instrText>
      </w:r>
      <w:r>
        <w:rPr>
          <w:noProof/>
        </w:rPr>
      </w:r>
      <w:r>
        <w:rPr>
          <w:noProof/>
        </w:rPr>
        <w:fldChar w:fldCharType="separate"/>
      </w:r>
      <w:r>
        <w:rPr>
          <w:noProof/>
        </w:rPr>
        <w:t>126</w:t>
      </w:r>
      <w:r>
        <w:rPr>
          <w:noProof/>
        </w:rPr>
        <w:fldChar w:fldCharType="end"/>
      </w:r>
    </w:p>
    <w:p w14:paraId="2081064C" w14:textId="54A0888A"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_Toc193447941 \h </w:instrText>
      </w:r>
      <w:r>
        <w:rPr>
          <w:noProof/>
        </w:rPr>
      </w:r>
      <w:r>
        <w:rPr>
          <w:noProof/>
        </w:rPr>
        <w:fldChar w:fldCharType="separate"/>
      </w:r>
      <w:r>
        <w:rPr>
          <w:noProof/>
        </w:rPr>
        <w:t>126</w:t>
      </w:r>
      <w:r>
        <w:rPr>
          <w:noProof/>
        </w:rPr>
        <w:fldChar w:fldCharType="end"/>
      </w:r>
    </w:p>
    <w:p w14:paraId="10DB4F21" w14:textId="7D3B135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A.1.0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_Toc193447942 \h </w:instrText>
      </w:r>
      <w:r>
        <w:rPr>
          <w:noProof/>
        </w:rPr>
      </w:r>
      <w:r>
        <w:rPr>
          <w:noProof/>
        </w:rPr>
        <w:fldChar w:fldCharType="separate"/>
      </w:r>
      <w:r>
        <w:rPr>
          <w:noProof/>
        </w:rPr>
        <w:t>126</w:t>
      </w:r>
      <w:r>
        <w:rPr>
          <w:noProof/>
        </w:rPr>
        <w:fldChar w:fldCharType="end"/>
      </w:r>
    </w:p>
    <w:p w14:paraId="48775D56" w14:textId="0E17803E"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_Toc193447943 \h </w:instrText>
      </w:r>
      <w:r>
        <w:rPr>
          <w:noProof/>
        </w:rPr>
      </w:r>
      <w:r>
        <w:rPr>
          <w:noProof/>
        </w:rPr>
        <w:fldChar w:fldCharType="separate"/>
      </w:r>
      <w:r>
        <w:rPr>
          <w:noProof/>
        </w:rPr>
        <w:t>126</w:t>
      </w:r>
      <w:r>
        <w:rPr>
          <w:noProof/>
        </w:rPr>
        <w:fldChar w:fldCharType="end"/>
      </w:r>
    </w:p>
    <w:p w14:paraId="2644767F" w14:textId="5BEB8B36"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_Toc193447944 \h </w:instrText>
      </w:r>
      <w:r>
        <w:rPr>
          <w:noProof/>
        </w:rPr>
      </w:r>
      <w:r>
        <w:rPr>
          <w:noProof/>
        </w:rPr>
        <w:fldChar w:fldCharType="separate"/>
      </w:r>
      <w:r>
        <w:rPr>
          <w:noProof/>
        </w:rPr>
        <w:t>126</w:t>
      </w:r>
      <w:r>
        <w:rPr>
          <w:noProof/>
        </w:rPr>
        <w:fldChar w:fldCharType="end"/>
      </w:r>
    </w:p>
    <w:p w14:paraId="2B82C034" w14:textId="193EFE7C"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_Toc193447945 \h </w:instrText>
      </w:r>
      <w:r>
        <w:rPr>
          <w:noProof/>
        </w:rPr>
      </w:r>
      <w:r>
        <w:rPr>
          <w:noProof/>
        </w:rPr>
        <w:fldChar w:fldCharType="separate"/>
      </w:r>
      <w:r>
        <w:rPr>
          <w:noProof/>
        </w:rPr>
        <w:t>126</w:t>
      </w:r>
      <w:r>
        <w:rPr>
          <w:noProof/>
        </w:rPr>
        <w:fldChar w:fldCharType="end"/>
      </w:r>
    </w:p>
    <w:p w14:paraId="52144B1A" w14:textId="78765C3A"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_Toc193447946 \h </w:instrText>
      </w:r>
      <w:r>
        <w:rPr>
          <w:noProof/>
        </w:rPr>
      </w:r>
      <w:r>
        <w:rPr>
          <w:noProof/>
        </w:rPr>
        <w:fldChar w:fldCharType="separate"/>
      </w:r>
      <w:r>
        <w:rPr>
          <w:noProof/>
        </w:rPr>
        <w:t>126</w:t>
      </w:r>
      <w:r>
        <w:rPr>
          <w:noProof/>
        </w:rPr>
        <w:fldChar w:fldCharType="end"/>
      </w:r>
    </w:p>
    <w:p w14:paraId="6F9217D5" w14:textId="3DAAE838"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_Toc193447947 \h </w:instrText>
      </w:r>
      <w:r>
        <w:rPr>
          <w:noProof/>
        </w:rPr>
      </w:r>
      <w:r>
        <w:rPr>
          <w:noProof/>
        </w:rPr>
        <w:fldChar w:fldCharType="separate"/>
      </w:r>
      <w:r>
        <w:rPr>
          <w:noProof/>
        </w:rPr>
        <w:t>127</w:t>
      </w:r>
      <w:r>
        <w:rPr>
          <w:noProof/>
        </w:rPr>
        <w:fldChar w:fldCharType="end"/>
      </w:r>
    </w:p>
    <w:p w14:paraId="52A93C17" w14:textId="5E684CC4"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_Toc193447948 \h </w:instrText>
      </w:r>
      <w:r>
        <w:rPr>
          <w:noProof/>
        </w:rPr>
      </w:r>
      <w:r>
        <w:rPr>
          <w:noProof/>
        </w:rPr>
        <w:fldChar w:fldCharType="separate"/>
      </w:r>
      <w:r>
        <w:rPr>
          <w:noProof/>
        </w:rPr>
        <w:t>127</w:t>
      </w:r>
      <w:r>
        <w:rPr>
          <w:noProof/>
        </w:rPr>
        <w:fldChar w:fldCharType="end"/>
      </w:r>
    </w:p>
    <w:p w14:paraId="417325FB" w14:textId="67ED8665"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_Toc193447949 \h </w:instrText>
      </w:r>
      <w:r>
        <w:rPr>
          <w:noProof/>
        </w:rPr>
      </w:r>
      <w:r>
        <w:rPr>
          <w:noProof/>
        </w:rPr>
        <w:fldChar w:fldCharType="separate"/>
      </w:r>
      <w:r>
        <w:rPr>
          <w:noProof/>
        </w:rPr>
        <w:t>127</w:t>
      </w:r>
      <w:r>
        <w:rPr>
          <w:noProof/>
        </w:rPr>
        <w:fldChar w:fldCharType="end"/>
      </w:r>
    </w:p>
    <w:p w14:paraId="7984F009" w14:textId="2AD114FD"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_Toc193447950 \h </w:instrText>
      </w:r>
      <w:r>
        <w:rPr>
          <w:noProof/>
        </w:rPr>
      </w:r>
      <w:r>
        <w:rPr>
          <w:noProof/>
        </w:rPr>
        <w:fldChar w:fldCharType="separate"/>
      </w:r>
      <w:r>
        <w:rPr>
          <w:noProof/>
        </w:rPr>
        <w:t>127</w:t>
      </w:r>
      <w:r>
        <w:rPr>
          <w:noProof/>
        </w:rPr>
        <w:fldChar w:fldCharType="end"/>
      </w:r>
    </w:p>
    <w:p w14:paraId="7BF99203" w14:textId="3198A634"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Heartbeat</w:t>
      </w:r>
      <w:r>
        <w:rPr>
          <w:noProof/>
        </w:rPr>
        <w:tab/>
      </w:r>
      <w:r>
        <w:rPr>
          <w:noProof/>
        </w:rPr>
        <w:fldChar w:fldCharType="begin" w:fldLock="1"/>
      </w:r>
      <w:r>
        <w:rPr>
          <w:noProof/>
        </w:rPr>
        <w:instrText xml:space="preserve"> PAGEREF _Toc193447951 \h </w:instrText>
      </w:r>
      <w:r>
        <w:rPr>
          <w:noProof/>
        </w:rPr>
      </w:r>
      <w:r>
        <w:rPr>
          <w:noProof/>
        </w:rPr>
        <w:fldChar w:fldCharType="separate"/>
      </w:r>
      <w:r>
        <w:rPr>
          <w:noProof/>
        </w:rPr>
        <w:t>127</w:t>
      </w:r>
      <w:r>
        <w:rPr>
          <w:noProof/>
        </w:rPr>
        <w:fldChar w:fldCharType="end"/>
      </w:r>
    </w:p>
    <w:p w14:paraId="306369F6" w14:textId="31AC85A0" w:rsidR="00D02636" w:rsidRDefault="00D02636">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A.5.0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_Toc193447952 \h </w:instrText>
      </w:r>
      <w:r>
        <w:rPr>
          <w:noProof/>
        </w:rPr>
      </w:r>
      <w:r>
        <w:rPr>
          <w:noProof/>
        </w:rPr>
        <w:fldChar w:fldCharType="separate"/>
      </w:r>
      <w:r>
        <w:rPr>
          <w:noProof/>
        </w:rPr>
        <w:t>127</w:t>
      </w:r>
      <w:r>
        <w:rPr>
          <w:noProof/>
        </w:rPr>
        <w:fldChar w:fldCharType="end"/>
      </w:r>
    </w:p>
    <w:p w14:paraId="70E4D95B" w14:textId="22A39888"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_Toc193447953 \h </w:instrText>
      </w:r>
      <w:r>
        <w:rPr>
          <w:noProof/>
        </w:rPr>
      </w:r>
      <w:r>
        <w:rPr>
          <w:noProof/>
        </w:rPr>
        <w:fldChar w:fldCharType="separate"/>
      </w:r>
      <w:r>
        <w:rPr>
          <w:noProof/>
        </w:rPr>
        <w:t>127</w:t>
      </w:r>
      <w:r>
        <w:rPr>
          <w:noProof/>
        </w:rPr>
        <w:fldChar w:fldCharType="end"/>
      </w:r>
    </w:p>
    <w:p w14:paraId="167373D8" w14:textId="25E03C2C"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_Toc193447954 \h </w:instrText>
      </w:r>
      <w:r>
        <w:rPr>
          <w:noProof/>
        </w:rPr>
      </w:r>
      <w:r>
        <w:rPr>
          <w:noProof/>
        </w:rPr>
        <w:fldChar w:fldCharType="separate"/>
      </w:r>
      <w:r>
        <w:rPr>
          <w:noProof/>
        </w:rPr>
        <w:t>127</w:t>
      </w:r>
      <w:r>
        <w:rPr>
          <w:noProof/>
        </w:rPr>
        <w:fldChar w:fldCharType="end"/>
      </w:r>
    </w:p>
    <w:p w14:paraId="662FDBA4" w14:textId="27BC3827"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_Toc193447955 \h </w:instrText>
      </w:r>
      <w:r>
        <w:rPr>
          <w:noProof/>
        </w:rPr>
      </w:r>
      <w:r>
        <w:rPr>
          <w:noProof/>
        </w:rPr>
        <w:fldChar w:fldCharType="separate"/>
      </w:r>
      <w:r>
        <w:rPr>
          <w:noProof/>
        </w:rPr>
        <w:t>127</w:t>
      </w:r>
      <w:r>
        <w:rPr>
          <w:noProof/>
        </w:rPr>
        <w:fldChar w:fldCharType="end"/>
      </w:r>
    </w:p>
    <w:p w14:paraId="550A08EE" w14:textId="60D48595"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A.6.1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_Toc193447956 \h </w:instrText>
      </w:r>
      <w:r>
        <w:rPr>
          <w:noProof/>
        </w:rPr>
      </w:r>
      <w:r>
        <w:rPr>
          <w:noProof/>
        </w:rPr>
        <w:fldChar w:fldCharType="separate"/>
      </w:r>
      <w:r>
        <w:rPr>
          <w:noProof/>
        </w:rPr>
        <w:t>127</w:t>
      </w:r>
      <w:r>
        <w:rPr>
          <w:noProof/>
        </w:rPr>
        <w:fldChar w:fldCharType="end"/>
      </w:r>
    </w:p>
    <w:p w14:paraId="7D0570F1" w14:textId="1566AF34"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_Toc193447957 \h </w:instrText>
      </w:r>
      <w:r>
        <w:rPr>
          <w:noProof/>
        </w:rPr>
      </w:r>
      <w:r>
        <w:rPr>
          <w:noProof/>
        </w:rPr>
        <w:fldChar w:fldCharType="separate"/>
      </w:r>
      <w:r>
        <w:rPr>
          <w:noProof/>
        </w:rPr>
        <w:t>127</w:t>
      </w:r>
      <w:r>
        <w:rPr>
          <w:noProof/>
        </w:rPr>
        <w:fldChar w:fldCharType="end"/>
      </w:r>
    </w:p>
    <w:p w14:paraId="54CACFA0" w14:textId="6DE200AF" w:rsidR="00D02636" w:rsidRDefault="00D02636">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_Toc193447958 \h </w:instrText>
      </w:r>
      <w:r>
        <w:rPr>
          <w:noProof/>
        </w:rPr>
      </w:r>
      <w:r>
        <w:rPr>
          <w:noProof/>
        </w:rPr>
        <w:fldChar w:fldCharType="separate"/>
      </w:r>
      <w:r>
        <w:rPr>
          <w:noProof/>
        </w:rPr>
        <w:t>128</w:t>
      </w:r>
      <w:r>
        <w:rPr>
          <w:noProof/>
        </w:rPr>
        <w:fldChar w:fldCharType="end"/>
      </w:r>
    </w:p>
    <w:p w14:paraId="038C138E" w14:textId="7AEF3F10"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A.7.1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_Toc193447959 \h </w:instrText>
      </w:r>
      <w:r>
        <w:rPr>
          <w:noProof/>
        </w:rPr>
      </w:r>
      <w:r>
        <w:rPr>
          <w:noProof/>
        </w:rPr>
        <w:fldChar w:fldCharType="separate"/>
      </w:r>
      <w:r>
        <w:rPr>
          <w:noProof/>
        </w:rPr>
        <w:t>128</w:t>
      </w:r>
      <w:r>
        <w:rPr>
          <w:noProof/>
        </w:rPr>
        <w:fldChar w:fldCharType="end"/>
      </w:r>
    </w:p>
    <w:p w14:paraId="2FD6EDAD" w14:textId="06F63999"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A.7.2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_Toc193447960 \h </w:instrText>
      </w:r>
      <w:r>
        <w:rPr>
          <w:noProof/>
        </w:rPr>
      </w:r>
      <w:r>
        <w:rPr>
          <w:noProof/>
        </w:rPr>
        <w:fldChar w:fldCharType="separate"/>
      </w:r>
      <w:r>
        <w:rPr>
          <w:noProof/>
        </w:rPr>
        <w:t>128</w:t>
      </w:r>
      <w:r>
        <w:rPr>
          <w:noProof/>
        </w:rPr>
        <w:fldChar w:fldCharType="end"/>
      </w:r>
    </w:p>
    <w:p w14:paraId="6368DD70" w14:textId="50274438" w:rsidR="00D02636" w:rsidRDefault="00D02636">
      <w:pPr>
        <w:pStyle w:val="TOC2"/>
        <w:rPr>
          <w:rFonts w:asciiTheme="minorHAnsi" w:eastAsiaTheme="minorEastAsia" w:hAnsiTheme="minorHAnsi" w:cstheme="minorBidi"/>
          <w:noProof/>
          <w:kern w:val="2"/>
          <w:sz w:val="24"/>
          <w:szCs w:val="24"/>
          <w:lang w:eastAsia="en-GB"/>
          <w14:ligatures w14:val="standardContextual"/>
        </w:rPr>
      </w:pPr>
      <w:r>
        <w:rPr>
          <w:noProof/>
        </w:rPr>
        <w:t>A.7.3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_Toc193447961 \h </w:instrText>
      </w:r>
      <w:r>
        <w:rPr>
          <w:noProof/>
        </w:rPr>
      </w:r>
      <w:r>
        <w:rPr>
          <w:noProof/>
        </w:rPr>
        <w:fldChar w:fldCharType="separate"/>
      </w:r>
      <w:r>
        <w:rPr>
          <w:noProof/>
        </w:rPr>
        <w:t>128</w:t>
      </w:r>
      <w:r>
        <w:rPr>
          <w:noProof/>
        </w:rPr>
        <w:fldChar w:fldCharType="end"/>
      </w:r>
    </w:p>
    <w:p w14:paraId="4903F87D" w14:textId="5E2D3E31" w:rsidR="00D02636" w:rsidRDefault="00D02636" w:rsidP="00D02636">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B (Informative):</w:t>
      </w:r>
      <w:r>
        <w:rPr>
          <w:noProof/>
        </w:rPr>
        <w:tab/>
      </w:r>
      <w:r w:rsidRPr="009647D9">
        <w:rPr>
          <w:rFonts w:cs="Arial"/>
          <w:noProof/>
        </w:rPr>
        <w:t>Guidelines for the integration of 3GPP MnS notifications with ONAP VES</w:t>
      </w:r>
      <w:r>
        <w:rPr>
          <w:noProof/>
        </w:rPr>
        <w:tab/>
      </w:r>
      <w:r>
        <w:rPr>
          <w:noProof/>
        </w:rPr>
        <w:fldChar w:fldCharType="begin" w:fldLock="1"/>
      </w:r>
      <w:r>
        <w:rPr>
          <w:noProof/>
        </w:rPr>
        <w:instrText xml:space="preserve"> PAGEREF _Toc193447962 \h </w:instrText>
      </w:r>
      <w:r>
        <w:rPr>
          <w:noProof/>
        </w:rPr>
      </w:r>
      <w:r>
        <w:rPr>
          <w:noProof/>
        </w:rPr>
        <w:fldChar w:fldCharType="separate"/>
      </w:r>
      <w:r>
        <w:rPr>
          <w:noProof/>
        </w:rPr>
        <w:t>129</w:t>
      </w:r>
      <w:r>
        <w:rPr>
          <w:noProof/>
        </w:rPr>
        <w:fldChar w:fldCharType="end"/>
      </w:r>
    </w:p>
    <w:p w14:paraId="3860B558" w14:textId="0ECA1530" w:rsidR="00D02636" w:rsidRDefault="00D02636" w:rsidP="00D02636">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_Toc193447963 \h </w:instrText>
      </w:r>
      <w:r>
        <w:rPr>
          <w:noProof/>
        </w:rPr>
      </w:r>
      <w:r>
        <w:rPr>
          <w:noProof/>
        </w:rPr>
        <w:fldChar w:fldCharType="separate"/>
      </w:r>
      <w:r>
        <w:rPr>
          <w:noProof/>
        </w:rPr>
        <w:t>130</w:t>
      </w:r>
      <w:r>
        <w:rPr>
          <w:noProof/>
        </w:rPr>
        <w:fldChar w:fldCharType="end"/>
      </w:r>
    </w:p>
    <w:p w14:paraId="0B9E3498" w14:textId="7119B3F4"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193447609"/>
      <w:bookmarkEnd w:id="14"/>
      <w:r w:rsidRPr="00623B86">
        <w:lastRenderedPageBreak/>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193447610"/>
      <w:bookmarkEnd w:id="18"/>
      <w:r w:rsidRPr="00623B86">
        <w:lastRenderedPageBreak/>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193447611"/>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lastRenderedPageBreak/>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lastRenderedPageBreak/>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193447612"/>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193447613"/>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193447614"/>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193447615"/>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193447616"/>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193447617"/>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193447618"/>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193447619"/>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193447620"/>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193447621"/>
      <w:r w:rsidRPr="000114C7">
        <w:rPr>
          <w:lang w:val="nl-BE" w:eastAsia="zh-CN"/>
        </w:rPr>
        <w:lastRenderedPageBreak/>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193447622"/>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136D80DF" w14:textId="77777777" w:rsidR="00623B86" w:rsidRDefault="00623B86" w:rsidP="00623B86">
      <w:pPr>
        <w:pStyle w:val="Heading2"/>
        <w:tabs>
          <w:tab w:val="left" w:pos="1140"/>
        </w:tabs>
        <w:rPr>
          <w:lang w:eastAsia="zh-CN"/>
        </w:rPr>
      </w:pPr>
      <w:bookmarkStart w:id="129" w:name="_Toc20494349"/>
      <w:bookmarkStart w:id="130" w:name="_Toc26975369"/>
      <w:bookmarkStart w:id="131" w:name="_Toc35856242"/>
      <w:bookmarkStart w:id="132" w:name="_Toc44001100"/>
      <w:bookmarkStart w:id="133" w:name="_Toc51580699"/>
      <w:bookmarkStart w:id="134" w:name="_Toc52355962"/>
      <w:bookmarkStart w:id="135" w:name="_Toc55227532"/>
      <w:bookmarkStart w:id="136" w:name="_Toc138323084"/>
      <w:bookmarkStart w:id="137" w:name="_Toc193447623"/>
      <w:r>
        <w:rPr>
          <w:lang w:eastAsia="zh-CN"/>
        </w:rPr>
        <w:t>11.</w:t>
      </w:r>
      <w:r w:rsidRPr="00215D3C">
        <w:rPr>
          <w:lang w:eastAsia="zh-CN"/>
        </w:rPr>
        <w:t>1</w:t>
      </w:r>
      <w:r w:rsidRPr="00215D3C">
        <w:rPr>
          <w:lang w:eastAsia="zh-CN"/>
        </w:rPr>
        <w:tab/>
      </w:r>
      <w:r>
        <w:rPr>
          <w:lang w:eastAsia="zh-CN"/>
        </w:rPr>
        <w:t>Generic provisioning management service</w:t>
      </w:r>
      <w:bookmarkEnd w:id="129"/>
      <w:bookmarkEnd w:id="130"/>
      <w:bookmarkEnd w:id="131"/>
      <w:bookmarkEnd w:id="132"/>
      <w:bookmarkEnd w:id="133"/>
      <w:bookmarkEnd w:id="134"/>
      <w:bookmarkEnd w:id="135"/>
      <w:bookmarkEnd w:id="136"/>
      <w:bookmarkEnd w:id="137"/>
    </w:p>
    <w:p w14:paraId="6AF5A4DB" w14:textId="77777777" w:rsidR="00623B86" w:rsidRDefault="00623B86" w:rsidP="00623B86">
      <w:pPr>
        <w:pStyle w:val="Heading3"/>
        <w:rPr>
          <w:lang w:eastAsia="zh-CN"/>
        </w:rPr>
      </w:pPr>
      <w:bookmarkStart w:id="138" w:name="_Toc138323085"/>
      <w:bookmarkStart w:id="139" w:name="_Toc193447624"/>
      <w:r>
        <w:rPr>
          <w:lang w:eastAsia="zh-CN"/>
        </w:rPr>
        <w:t>11.1.0</w:t>
      </w:r>
      <w:r>
        <w:rPr>
          <w:lang w:eastAsia="zh-CN"/>
        </w:rPr>
        <w:tab/>
        <w:t>Introduction</w:t>
      </w:r>
      <w:bookmarkEnd w:id="138"/>
      <w:bookmarkEnd w:id="139"/>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40" w:name="_Toc20494350"/>
      <w:bookmarkStart w:id="141" w:name="_Toc26975370"/>
      <w:bookmarkStart w:id="142" w:name="_Toc35856243"/>
      <w:bookmarkStart w:id="143" w:name="_Toc44001101"/>
      <w:bookmarkStart w:id="144" w:name="_Toc51580700"/>
      <w:bookmarkStart w:id="145" w:name="_Toc52355963"/>
      <w:bookmarkStart w:id="146" w:name="_Toc55227533"/>
      <w:bookmarkStart w:id="147" w:name="_Toc138323086"/>
      <w:bookmarkStart w:id="148" w:name="_Toc193447625"/>
      <w:r>
        <w:rPr>
          <w:lang w:eastAsia="zh-CN"/>
        </w:rPr>
        <w:t>11.1</w:t>
      </w:r>
      <w:r w:rsidRPr="00215D3C">
        <w:rPr>
          <w:lang w:eastAsia="zh-CN"/>
        </w:rPr>
        <w:t>.1</w:t>
      </w:r>
      <w:r w:rsidRPr="00215D3C">
        <w:rPr>
          <w:lang w:eastAsia="zh-CN"/>
        </w:rPr>
        <w:tab/>
        <w:t>Operations and notifications</w:t>
      </w:r>
      <w:bookmarkEnd w:id="140"/>
      <w:bookmarkEnd w:id="141"/>
      <w:bookmarkEnd w:id="142"/>
      <w:bookmarkEnd w:id="143"/>
      <w:bookmarkEnd w:id="144"/>
      <w:bookmarkEnd w:id="145"/>
      <w:bookmarkEnd w:id="146"/>
      <w:bookmarkEnd w:id="147"/>
      <w:bookmarkEnd w:id="148"/>
    </w:p>
    <w:p w14:paraId="2D6FC9F3" w14:textId="77777777" w:rsidR="00623B86" w:rsidRPr="00215D3C" w:rsidRDefault="00623B86" w:rsidP="00623B86">
      <w:pPr>
        <w:pStyle w:val="Heading4"/>
      </w:pPr>
      <w:bookmarkStart w:id="149" w:name="_Toc20494351"/>
      <w:bookmarkStart w:id="150" w:name="_Toc26975371"/>
      <w:bookmarkStart w:id="151" w:name="_Toc35856244"/>
      <w:bookmarkStart w:id="152" w:name="_Toc44001102"/>
      <w:bookmarkStart w:id="153" w:name="_Toc51580701"/>
      <w:bookmarkStart w:id="154" w:name="_Toc52355964"/>
      <w:bookmarkStart w:id="155" w:name="_Toc55227534"/>
      <w:bookmarkStart w:id="156" w:name="_Toc138323087"/>
      <w:bookmarkStart w:id="157" w:name="_Toc193447626"/>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49"/>
      <w:bookmarkEnd w:id="150"/>
      <w:bookmarkEnd w:id="151"/>
      <w:bookmarkEnd w:id="152"/>
      <w:bookmarkEnd w:id="153"/>
      <w:bookmarkEnd w:id="154"/>
      <w:bookmarkEnd w:id="155"/>
      <w:bookmarkEnd w:id="156"/>
      <w:bookmarkEnd w:id="157"/>
    </w:p>
    <w:p w14:paraId="34A34BBD" w14:textId="77777777" w:rsidR="00623B86" w:rsidRPr="00215D3C" w:rsidRDefault="00623B86" w:rsidP="00623B86">
      <w:pPr>
        <w:pStyle w:val="Heading5"/>
      </w:pPr>
      <w:bookmarkStart w:id="158" w:name="_Toc20494352"/>
      <w:bookmarkStart w:id="159" w:name="_Toc26975372"/>
      <w:bookmarkStart w:id="160" w:name="_Toc35856245"/>
      <w:bookmarkStart w:id="161" w:name="_Toc44001103"/>
      <w:bookmarkStart w:id="162" w:name="_Toc51580702"/>
      <w:bookmarkStart w:id="163" w:name="_Toc52355965"/>
      <w:bookmarkStart w:id="164" w:name="_Toc55227535"/>
      <w:bookmarkStart w:id="165" w:name="_Toc138323088"/>
      <w:bookmarkStart w:id="166" w:name="_Toc193447627"/>
      <w:r>
        <w:t>11.1</w:t>
      </w:r>
      <w:r w:rsidRPr="00215D3C">
        <w:t>.</w:t>
      </w:r>
      <w:r w:rsidRPr="00215D3C">
        <w:rPr>
          <w:rFonts w:hint="eastAsia"/>
        </w:rPr>
        <w:t>1</w:t>
      </w:r>
      <w:r w:rsidRPr="00215D3C">
        <w:t>.1.1</w:t>
      </w:r>
      <w:r w:rsidRPr="00215D3C">
        <w:tab/>
        <w:t>Description</w:t>
      </w:r>
      <w:bookmarkEnd w:id="158"/>
      <w:bookmarkEnd w:id="159"/>
      <w:bookmarkEnd w:id="160"/>
      <w:bookmarkEnd w:id="161"/>
      <w:bookmarkEnd w:id="162"/>
      <w:bookmarkEnd w:id="163"/>
      <w:bookmarkEnd w:id="164"/>
      <w:bookmarkEnd w:id="165"/>
      <w:bookmarkEnd w:id="166"/>
    </w:p>
    <w:p w14:paraId="2F11C0C1" w14:textId="77777777" w:rsidR="008E7C30" w:rsidRDefault="008E7C30" w:rsidP="008E7C30">
      <w:bookmarkStart w:id="167" w:name="_Toc20494353"/>
      <w:bookmarkStart w:id="168" w:name="_Toc26975373"/>
      <w:bookmarkStart w:id="169" w:name="_Toc35856246"/>
      <w:bookmarkStart w:id="170" w:name="_Toc44001104"/>
      <w:bookmarkStart w:id="171" w:name="_Toc51580703"/>
      <w:bookmarkStart w:id="172" w:name="_Toc52355966"/>
      <w:bookmarkStart w:id="173" w:name="_Toc55227536"/>
      <w:bookmarkStart w:id="174"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lastRenderedPageBreak/>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75" w:name="_Toc193447628"/>
      <w:r>
        <w:t>11.1</w:t>
      </w:r>
      <w:r w:rsidRPr="00215D3C">
        <w:t>.</w:t>
      </w:r>
      <w:r w:rsidRPr="00215D3C">
        <w:rPr>
          <w:rFonts w:hint="eastAsia"/>
        </w:rPr>
        <w:t>1</w:t>
      </w:r>
      <w:r w:rsidRPr="00215D3C">
        <w:t>.1.2</w:t>
      </w:r>
      <w:r w:rsidRPr="00215D3C">
        <w:tab/>
        <w:t>Input parameters</w:t>
      </w:r>
      <w:bookmarkEnd w:id="167"/>
      <w:bookmarkEnd w:id="168"/>
      <w:bookmarkEnd w:id="169"/>
      <w:bookmarkEnd w:id="170"/>
      <w:bookmarkEnd w:id="171"/>
      <w:bookmarkEnd w:id="172"/>
      <w:bookmarkEnd w:id="173"/>
      <w:bookmarkEnd w:id="174"/>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76" w:name="_Toc20494354"/>
      <w:bookmarkStart w:id="177" w:name="_Toc26975374"/>
      <w:bookmarkStart w:id="178" w:name="_Toc35856247"/>
      <w:bookmarkStart w:id="179" w:name="_Toc44001105"/>
      <w:bookmarkStart w:id="180" w:name="_Toc51580704"/>
      <w:bookmarkStart w:id="181" w:name="_Toc52355967"/>
      <w:bookmarkStart w:id="182" w:name="_Toc55227537"/>
      <w:bookmarkStart w:id="183" w:name="_Toc138323090"/>
      <w:bookmarkStart w:id="184" w:name="_Toc193447629"/>
      <w:r>
        <w:t>11.1</w:t>
      </w:r>
      <w:r w:rsidRPr="00215D3C">
        <w:t>.</w:t>
      </w:r>
      <w:r w:rsidRPr="00215D3C">
        <w:rPr>
          <w:rFonts w:hint="eastAsia"/>
          <w:lang w:eastAsia="zh-CN"/>
        </w:rPr>
        <w:t>1</w:t>
      </w:r>
      <w:r w:rsidRPr="00215D3C">
        <w:t>.1.3</w:t>
      </w:r>
      <w:r w:rsidRPr="00215D3C">
        <w:tab/>
        <w:t>Output parameters</w:t>
      </w:r>
      <w:bookmarkEnd w:id="176"/>
      <w:bookmarkEnd w:id="177"/>
      <w:bookmarkEnd w:id="178"/>
      <w:bookmarkEnd w:id="179"/>
      <w:bookmarkEnd w:id="180"/>
      <w:bookmarkEnd w:id="181"/>
      <w:bookmarkEnd w:id="182"/>
      <w:bookmarkEnd w:id="183"/>
      <w:bookmarkEnd w:id="184"/>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85" w:name="_Toc20494355"/>
      <w:bookmarkStart w:id="186" w:name="_Toc26975375"/>
      <w:bookmarkStart w:id="187" w:name="_Toc35856248"/>
      <w:bookmarkStart w:id="188" w:name="_Toc44001106"/>
      <w:bookmarkStart w:id="189" w:name="_Toc51580705"/>
      <w:bookmarkStart w:id="190" w:name="_Toc52355968"/>
      <w:bookmarkStart w:id="191" w:name="_Toc55227538"/>
      <w:bookmarkStart w:id="192" w:name="_Toc138323091"/>
      <w:bookmarkStart w:id="193" w:name="_Toc193447630"/>
      <w:r>
        <w:t>11.1</w:t>
      </w:r>
      <w:r w:rsidRPr="00215D3C">
        <w:t>.</w:t>
      </w:r>
      <w:r w:rsidRPr="00215D3C">
        <w:rPr>
          <w:rFonts w:hint="eastAsia"/>
          <w:lang w:eastAsia="zh-CN"/>
        </w:rPr>
        <w:t>1</w:t>
      </w:r>
      <w:r w:rsidRPr="00215D3C">
        <w:t>.1.4</w:t>
      </w:r>
      <w:r w:rsidRPr="00215D3C">
        <w:tab/>
        <w:t>Results</w:t>
      </w:r>
      <w:bookmarkEnd w:id="185"/>
      <w:bookmarkEnd w:id="186"/>
      <w:bookmarkEnd w:id="187"/>
      <w:bookmarkEnd w:id="188"/>
      <w:bookmarkEnd w:id="189"/>
      <w:bookmarkEnd w:id="190"/>
      <w:bookmarkEnd w:id="191"/>
      <w:bookmarkEnd w:id="192"/>
      <w:bookmarkEnd w:id="193"/>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194" w:name="MCCQCTEMPBM_00000020"/>
      <w:r w:rsidRPr="00215D3C">
        <w:rPr>
          <w:rFonts w:ascii="Courier New" w:hAnsi="Courier New" w:cs="Courier New"/>
          <w:lang w:eastAsia="zh-CN"/>
        </w:rPr>
        <w:t>ManagedEntity</w:t>
      </w:r>
      <w:bookmarkEnd w:id="194"/>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195" w:name="_Toc20494356"/>
      <w:bookmarkStart w:id="196" w:name="_Toc26975376"/>
      <w:bookmarkStart w:id="197" w:name="_Toc35856249"/>
      <w:bookmarkStart w:id="198" w:name="_Toc44001107"/>
      <w:bookmarkStart w:id="199" w:name="_Toc51580706"/>
      <w:bookmarkStart w:id="200" w:name="_Toc52355969"/>
      <w:bookmarkStart w:id="201" w:name="_Toc55227539"/>
      <w:bookmarkStart w:id="202" w:name="_Toc138323092"/>
      <w:bookmarkStart w:id="203" w:name="_Toc193447631"/>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195"/>
      <w:bookmarkEnd w:id="196"/>
      <w:bookmarkEnd w:id="197"/>
      <w:bookmarkEnd w:id="198"/>
      <w:bookmarkEnd w:id="199"/>
      <w:bookmarkEnd w:id="200"/>
      <w:bookmarkEnd w:id="201"/>
      <w:bookmarkEnd w:id="202"/>
      <w:bookmarkEnd w:id="203"/>
    </w:p>
    <w:p w14:paraId="3F6AC870" w14:textId="77777777" w:rsidR="00623B86" w:rsidRPr="00215D3C" w:rsidRDefault="00623B86" w:rsidP="00623B86">
      <w:pPr>
        <w:pStyle w:val="Heading5"/>
      </w:pPr>
      <w:bookmarkStart w:id="204" w:name="_Toc20494357"/>
      <w:bookmarkStart w:id="205" w:name="_Toc26975377"/>
      <w:bookmarkStart w:id="206" w:name="_Toc35856250"/>
      <w:bookmarkStart w:id="207" w:name="_Toc44001108"/>
      <w:bookmarkStart w:id="208" w:name="_Toc51580707"/>
      <w:bookmarkStart w:id="209" w:name="_Toc52355970"/>
      <w:bookmarkStart w:id="210" w:name="_Toc55227540"/>
      <w:bookmarkStart w:id="211" w:name="_Toc138323093"/>
      <w:bookmarkStart w:id="212" w:name="_Toc193447632"/>
      <w:r>
        <w:t>11.1</w:t>
      </w:r>
      <w:r w:rsidRPr="00215D3C">
        <w:t>.</w:t>
      </w:r>
      <w:r w:rsidRPr="00215D3C">
        <w:rPr>
          <w:rFonts w:hint="eastAsia"/>
          <w:lang w:eastAsia="zh-CN"/>
        </w:rPr>
        <w:t>1</w:t>
      </w:r>
      <w:r w:rsidRPr="00215D3C">
        <w:t>.2.1</w:t>
      </w:r>
      <w:r w:rsidRPr="00215D3C">
        <w:tab/>
        <w:t>Definition</w:t>
      </w:r>
      <w:bookmarkEnd w:id="204"/>
      <w:bookmarkEnd w:id="205"/>
      <w:bookmarkEnd w:id="206"/>
      <w:bookmarkEnd w:id="207"/>
      <w:bookmarkEnd w:id="208"/>
      <w:bookmarkEnd w:id="209"/>
      <w:bookmarkEnd w:id="210"/>
      <w:bookmarkEnd w:id="211"/>
      <w:bookmarkEnd w:id="212"/>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13" w:name="_Toc20494358"/>
      <w:bookmarkStart w:id="214" w:name="_Toc26975378"/>
      <w:bookmarkStart w:id="215" w:name="_Toc35856251"/>
      <w:bookmarkStart w:id="216" w:name="_Toc44001109"/>
      <w:bookmarkStart w:id="217" w:name="_Toc51580708"/>
      <w:bookmarkStart w:id="218" w:name="_Toc52355971"/>
      <w:bookmarkStart w:id="219" w:name="_Toc55227541"/>
      <w:bookmarkStart w:id="220" w:name="_Toc138323094"/>
      <w:bookmarkStart w:id="221" w:name="_Toc193447633"/>
      <w:r>
        <w:t>11.1</w:t>
      </w:r>
      <w:r w:rsidRPr="00215D3C">
        <w:t>.</w:t>
      </w:r>
      <w:r w:rsidRPr="00215D3C">
        <w:rPr>
          <w:rFonts w:hint="eastAsia"/>
          <w:lang w:eastAsia="zh-CN"/>
        </w:rPr>
        <w:t>1</w:t>
      </w:r>
      <w:r w:rsidRPr="00215D3C">
        <w:t>.2.2</w:t>
      </w:r>
      <w:r w:rsidRPr="00215D3C">
        <w:tab/>
        <w:t>Input Parameters</w:t>
      </w:r>
      <w:bookmarkEnd w:id="213"/>
      <w:bookmarkEnd w:id="214"/>
      <w:bookmarkEnd w:id="215"/>
      <w:bookmarkEnd w:id="216"/>
      <w:bookmarkEnd w:id="217"/>
      <w:bookmarkEnd w:id="218"/>
      <w:bookmarkEnd w:id="219"/>
      <w:bookmarkEnd w:id="220"/>
      <w:bookmarkEnd w:id="221"/>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lastRenderedPageBreak/>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5"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5"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5"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307A2">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5"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5"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307A2">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307A2">
            <w:pPr>
              <w:pStyle w:val="TAL"/>
              <w:jc w:val="center"/>
              <w:rPr>
                <w:szCs w:val="18"/>
              </w:rPr>
            </w:pPr>
            <w:r w:rsidRPr="00846C5C">
              <w:rPr>
                <w:szCs w:val="18"/>
              </w:rPr>
              <w:t>O</w:t>
            </w:r>
          </w:p>
        </w:tc>
        <w:tc>
          <w:tcPr>
            <w:tcW w:w="1948" w:type="dxa"/>
          </w:tcPr>
          <w:p w14:paraId="1B1F7358" w14:textId="77777777" w:rsidR="00623B86" w:rsidRPr="004544E4" w:rsidRDefault="00623B86" w:rsidP="00F307A2">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307A2">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307A2">
            <w:pPr>
              <w:pStyle w:val="TAL"/>
              <w:jc w:val="center"/>
              <w:rPr>
                <w:szCs w:val="18"/>
              </w:rPr>
            </w:pPr>
            <w:r w:rsidRPr="009B1F2D">
              <w:rPr>
                <w:szCs w:val="18"/>
              </w:rPr>
              <w:t>O</w:t>
            </w:r>
          </w:p>
        </w:tc>
        <w:tc>
          <w:tcPr>
            <w:tcW w:w="1948" w:type="dxa"/>
          </w:tcPr>
          <w:p w14:paraId="75B365B2" w14:textId="77777777" w:rsidR="00623B86" w:rsidRPr="00A32054" w:rsidRDefault="00623B86" w:rsidP="00F307A2">
            <w:pPr>
              <w:pStyle w:val="TAC"/>
              <w:rPr>
                <w:szCs w:val="18"/>
              </w:rPr>
            </w:pPr>
            <w:r w:rsidRPr="00BB224E">
              <w:rPr>
                <w:szCs w:val="18"/>
              </w:rPr>
              <w:t>See Comment.</w:t>
            </w:r>
          </w:p>
        </w:tc>
        <w:tc>
          <w:tcPr>
            <w:tcW w:w="5345"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F307A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307A2">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307A2">
            <w:pPr>
              <w:pStyle w:val="TAL"/>
              <w:jc w:val="center"/>
              <w:rPr>
                <w:szCs w:val="18"/>
              </w:rPr>
            </w:pPr>
            <w:r w:rsidRPr="009B1F2D">
              <w:rPr>
                <w:szCs w:val="18"/>
              </w:rPr>
              <w:t>O</w:t>
            </w:r>
          </w:p>
        </w:tc>
        <w:tc>
          <w:tcPr>
            <w:tcW w:w="1948" w:type="dxa"/>
          </w:tcPr>
          <w:p w14:paraId="3672E22F" w14:textId="77777777" w:rsidR="00623B86" w:rsidRPr="00A32054" w:rsidRDefault="00623B86" w:rsidP="00F307A2">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22" w:name="_Toc20494359"/>
      <w:bookmarkStart w:id="223" w:name="_Toc26975379"/>
      <w:bookmarkStart w:id="224" w:name="_Toc35856252"/>
      <w:bookmarkStart w:id="225" w:name="_Toc44001110"/>
      <w:bookmarkStart w:id="226" w:name="_Toc51580709"/>
      <w:bookmarkStart w:id="227" w:name="_Toc52355972"/>
      <w:bookmarkStart w:id="228" w:name="_Toc55227542"/>
      <w:bookmarkStart w:id="229" w:name="_Toc138323095"/>
      <w:bookmarkStart w:id="230" w:name="_Toc193447634"/>
      <w:r>
        <w:lastRenderedPageBreak/>
        <w:t>11.1</w:t>
      </w:r>
      <w:r w:rsidRPr="00215D3C">
        <w:t>.</w:t>
      </w:r>
      <w:r w:rsidRPr="00215D3C">
        <w:rPr>
          <w:rFonts w:hint="eastAsia"/>
          <w:lang w:eastAsia="zh-CN"/>
        </w:rPr>
        <w:t>1</w:t>
      </w:r>
      <w:r w:rsidRPr="00215D3C">
        <w:t>.2.3</w:t>
      </w:r>
      <w:r w:rsidRPr="00215D3C">
        <w:tab/>
        <w:t>Output Parameters</w:t>
      </w:r>
      <w:bookmarkEnd w:id="222"/>
      <w:bookmarkEnd w:id="223"/>
      <w:bookmarkEnd w:id="224"/>
      <w:bookmarkEnd w:id="225"/>
      <w:bookmarkEnd w:id="226"/>
      <w:bookmarkEnd w:id="227"/>
      <w:bookmarkEnd w:id="228"/>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31" w:name="_Toc20494360"/>
      <w:bookmarkStart w:id="232" w:name="_Toc26975380"/>
      <w:bookmarkStart w:id="233" w:name="_Toc35856253"/>
      <w:bookmarkStart w:id="234" w:name="_Toc44001111"/>
      <w:bookmarkStart w:id="235" w:name="_Toc51580710"/>
      <w:bookmarkStart w:id="236" w:name="_Toc52355973"/>
      <w:bookmarkStart w:id="237" w:name="_Toc55227543"/>
      <w:bookmarkStart w:id="238" w:name="_Toc138323096"/>
      <w:bookmarkStart w:id="239" w:name="_Toc193447635"/>
      <w:r>
        <w:t>11.1</w:t>
      </w:r>
      <w:r w:rsidRPr="00215D3C">
        <w:t>.</w:t>
      </w:r>
      <w:r w:rsidRPr="00215D3C">
        <w:rPr>
          <w:rFonts w:hint="eastAsia"/>
          <w:lang w:eastAsia="zh-CN"/>
        </w:rPr>
        <w:t>1</w:t>
      </w:r>
      <w:r w:rsidRPr="00215D3C">
        <w:t>.2.4</w:t>
      </w:r>
      <w:r w:rsidRPr="00215D3C">
        <w:tab/>
        <w:t>Results</w:t>
      </w:r>
      <w:bookmarkEnd w:id="231"/>
      <w:bookmarkEnd w:id="232"/>
      <w:bookmarkEnd w:id="233"/>
      <w:bookmarkEnd w:id="234"/>
      <w:bookmarkEnd w:id="235"/>
      <w:bookmarkEnd w:id="236"/>
      <w:bookmarkEnd w:id="237"/>
      <w:bookmarkEnd w:id="238"/>
      <w:bookmarkEnd w:id="239"/>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40" w:name="_Toc20494361"/>
      <w:bookmarkStart w:id="241" w:name="_Toc26975381"/>
      <w:bookmarkStart w:id="242" w:name="_Toc35856254"/>
      <w:bookmarkStart w:id="243" w:name="_Toc44001112"/>
      <w:bookmarkStart w:id="244" w:name="_Toc51580711"/>
      <w:bookmarkStart w:id="245" w:name="_Toc52355974"/>
      <w:bookmarkStart w:id="246" w:name="_Toc55227544"/>
      <w:bookmarkStart w:id="247" w:name="_Toc138323097"/>
      <w:bookmarkStart w:id="248" w:name="_Toc193447636"/>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40"/>
      <w:bookmarkEnd w:id="241"/>
      <w:bookmarkEnd w:id="242"/>
      <w:bookmarkEnd w:id="243"/>
      <w:bookmarkEnd w:id="244"/>
      <w:bookmarkEnd w:id="245"/>
      <w:bookmarkEnd w:id="246"/>
      <w:bookmarkEnd w:id="247"/>
      <w:bookmarkEnd w:id="248"/>
    </w:p>
    <w:p w14:paraId="499F84AA" w14:textId="77777777" w:rsidR="00623B86" w:rsidRPr="00215D3C" w:rsidRDefault="00623B86" w:rsidP="00623B86">
      <w:pPr>
        <w:pStyle w:val="Heading5"/>
      </w:pPr>
      <w:bookmarkStart w:id="249" w:name="_Toc20494362"/>
      <w:bookmarkStart w:id="250" w:name="_Toc26975382"/>
      <w:bookmarkStart w:id="251" w:name="_Toc35856255"/>
      <w:bookmarkStart w:id="252" w:name="_Toc44001113"/>
      <w:bookmarkStart w:id="253" w:name="_Toc51580712"/>
      <w:bookmarkStart w:id="254" w:name="_Toc52355975"/>
      <w:bookmarkStart w:id="255" w:name="_Toc55227545"/>
      <w:bookmarkStart w:id="256" w:name="_Toc138323098"/>
      <w:bookmarkStart w:id="257" w:name="_Toc193447637"/>
      <w:r>
        <w:t>11.1</w:t>
      </w:r>
      <w:r w:rsidRPr="00215D3C">
        <w:t>.</w:t>
      </w:r>
      <w:r w:rsidRPr="00215D3C">
        <w:rPr>
          <w:rFonts w:hint="eastAsia"/>
          <w:lang w:eastAsia="zh-CN"/>
        </w:rPr>
        <w:t>1</w:t>
      </w:r>
      <w:r w:rsidRPr="00215D3C">
        <w:t>.3.1</w:t>
      </w:r>
      <w:r w:rsidRPr="00215D3C">
        <w:tab/>
        <w:t>Description</w:t>
      </w:r>
      <w:bookmarkEnd w:id="249"/>
      <w:bookmarkEnd w:id="250"/>
      <w:bookmarkEnd w:id="251"/>
      <w:bookmarkEnd w:id="252"/>
      <w:bookmarkEnd w:id="253"/>
      <w:bookmarkEnd w:id="254"/>
      <w:bookmarkEnd w:id="255"/>
      <w:bookmarkEnd w:id="256"/>
      <w:bookmarkEnd w:id="257"/>
    </w:p>
    <w:p w14:paraId="2ED1AF7E" w14:textId="77777777" w:rsidR="0006277F" w:rsidRDefault="0006277F" w:rsidP="0006277F">
      <w:bookmarkStart w:id="258" w:name="_Toc20494363"/>
      <w:bookmarkStart w:id="259" w:name="_Toc26975383"/>
      <w:bookmarkStart w:id="260" w:name="_Toc35856256"/>
      <w:bookmarkStart w:id="261" w:name="_Toc44001114"/>
      <w:bookmarkStart w:id="262" w:name="_Toc51580713"/>
      <w:bookmarkStart w:id="263" w:name="_Toc52355976"/>
      <w:bookmarkStart w:id="264" w:name="_Toc55227546"/>
      <w:bookmarkStart w:id="265"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66"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67" w:name="MCCQCTEMPBM_00000272"/>
      <w:bookmarkEnd w:id="266"/>
      <w:r>
        <w:t>-</w:t>
      </w:r>
      <w:r>
        <w:tab/>
        <w:t>Each element can be addressed individually. Single elements can be added, replaced, and deleted.</w:t>
      </w:r>
    </w:p>
    <w:bookmarkEnd w:id="267"/>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68"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69" w:name="MCCQCTEMPBM_00000274"/>
      <w:bookmarkEnd w:id="268"/>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70" w:name="MCCQCTEMPBM_00000275"/>
      <w:bookmarkEnd w:id="269"/>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71" w:name="MCCQCTEMPBM_00000276"/>
      <w:bookmarkEnd w:id="270"/>
      <w:r>
        <w:t>-</w:t>
      </w:r>
      <w:r>
        <w:tab/>
        <w:t>For "setToDefault", the "nodeValue" is absent.</w:t>
      </w:r>
    </w:p>
    <w:bookmarkEnd w:id="271"/>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72" w:name="_Toc193447638"/>
      <w:r>
        <w:t>11.1</w:t>
      </w:r>
      <w:r w:rsidRPr="00215D3C">
        <w:t>.</w:t>
      </w:r>
      <w:r w:rsidRPr="00215D3C">
        <w:rPr>
          <w:rFonts w:hint="eastAsia"/>
          <w:lang w:eastAsia="zh-CN"/>
        </w:rPr>
        <w:t>1</w:t>
      </w:r>
      <w:r w:rsidRPr="00215D3C">
        <w:t>.3.2</w:t>
      </w:r>
      <w:r w:rsidRPr="00215D3C">
        <w:tab/>
        <w:t>Input parameters</w:t>
      </w:r>
      <w:bookmarkEnd w:id="258"/>
      <w:bookmarkEnd w:id="259"/>
      <w:bookmarkEnd w:id="260"/>
      <w:bookmarkEnd w:id="261"/>
      <w:bookmarkEnd w:id="262"/>
      <w:bookmarkEnd w:id="263"/>
      <w:bookmarkEnd w:id="264"/>
      <w:bookmarkEnd w:id="265"/>
      <w:bookmarkEnd w:id="2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73" w:name="_Toc20494364"/>
      <w:bookmarkStart w:id="274" w:name="_Toc26975384"/>
      <w:bookmarkStart w:id="275" w:name="_Toc35856257"/>
      <w:bookmarkStart w:id="276" w:name="_Toc44001115"/>
      <w:bookmarkStart w:id="277" w:name="_Toc51580714"/>
      <w:bookmarkStart w:id="278" w:name="_Toc52355977"/>
      <w:bookmarkStart w:id="279" w:name="_Toc55227547"/>
      <w:bookmarkStart w:id="280" w:name="_Toc138323100"/>
      <w:bookmarkStart w:id="281" w:name="_Toc193447639"/>
      <w:r>
        <w:lastRenderedPageBreak/>
        <w:t>11.1</w:t>
      </w:r>
      <w:r w:rsidRPr="00215D3C">
        <w:t>.</w:t>
      </w:r>
      <w:r w:rsidRPr="00215D3C">
        <w:rPr>
          <w:rFonts w:hint="eastAsia"/>
          <w:lang w:eastAsia="zh-CN"/>
        </w:rPr>
        <w:t>1</w:t>
      </w:r>
      <w:r w:rsidRPr="00215D3C">
        <w:t>.3.3</w:t>
      </w:r>
      <w:r w:rsidRPr="00215D3C">
        <w:tab/>
        <w:t>Output parameters</w:t>
      </w:r>
      <w:bookmarkEnd w:id="273"/>
      <w:bookmarkEnd w:id="274"/>
      <w:bookmarkEnd w:id="275"/>
      <w:bookmarkEnd w:id="276"/>
      <w:bookmarkEnd w:id="277"/>
      <w:bookmarkEnd w:id="278"/>
      <w:bookmarkEnd w:id="279"/>
      <w:bookmarkEnd w:id="280"/>
      <w:bookmarkEnd w:id="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82" w:name="_Toc20494365"/>
      <w:bookmarkStart w:id="283" w:name="_Toc26975385"/>
      <w:bookmarkStart w:id="284" w:name="_Toc35856258"/>
      <w:bookmarkStart w:id="285" w:name="_Toc44001116"/>
      <w:bookmarkStart w:id="286" w:name="_Toc51580715"/>
      <w:bookmarkStart w:id="287" w:name="_Toc52355978"/>
      <w:bookmarkStart w:id="288" w:name="_Toc55227548"/>
      <w:bookmarkStart w:id="289" w:name="_Toc138323101"/>
      <w:bookmarkStart w:id="290" w:name="_Toc193447640"/>
      <w:r>
        <w:t>11.1</w:t>
      </w:r>
      <w:r w:rsidRPr="00215D3C">
        <w:t>.</w:t>
      </w:r>
      <w:r w:rsidRPr="00215D3C">
        <w:rPr>
          <w:rFonts w:hint="eastAsia"/>
          <w:lang w:eastAsia="zh-CN"/>
        </w:rPr>
        <w:t>1</w:t>
      </w:r>
      <w:r w:rsidRPr="00215D3C">
        <w:t>.3.4</w:t>
      </w:r>
      <w:r w:rsidRPr="00215D3C">
        <w:tab/>
        <w:t>Results</w:t>
      </w:r>
      <w:bookmarkEnd w:id="282"/>
      <w:bookmarkEnd w:id="283"/>
      <w:bookmarkEnd w:id="284"/>
      <w:bookmarkEnd w:id="285"/>
      <w:bookmarkEnd w:id="286"/>
      <w:bookmarkEnd w:id="287"/>
      <w:bookmarkEnd w:id="288"/>
      <w:bookmarkEnd w:id="289"/>
      <w:bookmarkEnd w:id="290"/>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291" w:name="_Toc20494366"/>
      <w:bookmarkStart w:id="292" w:name="_Toc26975386"/>
      <w:bookmarkStart w:id="293" w:name="_Toc35856259"/>
      <w:bookmarkStart w:id="294" w:name="_Toc44001117"/>
      <w:bookmarkStart w:id="295" w:name="_Toc51580716"/>
      <w:bookmarkStart w:id="296" w:name="_Toc52355979"/>
      <w:bookmarkStart w:id="297" w:name="_Toc55227549"/>
      <w:bookmarkStart w:id="298" w:name="_Toc138323102"/>
      <w:bookmarkStart w:id="299" w:name="_Toc193447641"/>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291"/>
      <w:bookmarkEnd w:id="292"/>
      <w:bookmarkEnd w:id="293"/>
      <w:bookmarkEnd w:id="294"/>
      <w:bookmarkEnd w:id="295"/>
      <w:bookmarkEnd w:id="296"/>
      <w:bookmarkEnd w:id="297"/>
      <w:bookmarkEnd w:id="298"/>
      <w:bookmarkEnd w:id="299"/>
    </w:p>
    <w:p w14:paraId="6BA13F5A" w14:textId="77777777" w:rsidR="00623B86" w:rsidRPr="00215D3C" w:rsidRDefault="00623B86" w:rsidP="00623B86">
      <w:pPr>
        <w:pStyle w:val="Heading5"/>
      </w:pPr>
      <w:bookmarkStart w:id="300" w:name="_Toc20494367"/>
      <w:bookmarkStart w:id="301" w:name="_Toc26975387"/>
      <w:bookmarkStart w:id="302" w:name="_Toc35856260"/>
      <w:bookmarkStart w:id="303" w:name="_Toc44001118"/>
      <w:bookmarkStart w:id="304" w:name="_Toc51580717"/>
      <w:bookmarkStart w:id="305" w:name="_Toc52355980"/>
      <w:bookmarkStart w:id="306" w:name="_Toc55227550"/>
      <w:bookmarkStart w:id="307" w:name="_Toc138323103"/>
      <w:bookmarkStart w:id="308" w:name="_Toc193447642"/>
      <w:r>
        <w:t>11.1</w:t>
      </w:r>
      <w:r w:rsidRPr="00215D3C">
        <w:t>.</w:t>
      </w:r>
      <w:r w:rsidRPr="00215D3C">
        <w:rPr>
          <w:rFonts w:hint="eastAsia"/>
          <w:lang w:eastAsia="zh-CN"/>
        </w:rPr>
        <w:t>1</w:t>
      </w:r>
      <w:r w:rsidRPr="00215D3C">
        <w:t>.4.1</w:t>
      </w:r>
      <w:r w:rsidRPr="00215D3C">
        <w:tab/>
        <w:t>Description</w:t>
      </w:r>
      <w:bookmarkEnd w:id="300"/>
      <w:bookmarkEnd w:id="301"/>
      <w:bookmarkEnd w:id="302"/>
      <w:bookmarkEnd w:id="303"/>
      <w:bookmarkEnd w:id="304"/>
      <w:bookmarkEnd w:id="305"/>
      <w:bookmarkEnd w:id="306"/>
      <w:bookmarkEnd w:id="307"/>
      <w:bookmarkEnd w:id="308"/>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09" w:name="_Toc20494368"/>
      <w:bookmarkStart w:id="310" w:name="_Toc26975388"/>
      <w:bookmarkStart w:id="311" w:name="_Toc35856261"/>
      <w:bookmarkStart w:id="312" w:name="_Toc44001119"/>
      <w:bookmarkStart w:id="313" w:name="_Toc51580718"/>
      <w:bookmarkStart w:id="314" w:name="_Toc52355981"/>
      <w:bookmarkStart w:id="315" w:name="_Toc55227551"/>
      <w:bookmarkStart w:id="316" w:name="_Toc138323104"/>
      <w:bookmarkStart w:id="317" w:name="_Toc193447643"/>
      <w:r>
        <w:t>11.1</w:t>
      </w:r>
      <w:r w:rsidRPr="00215D3C">
        <w:t>.</w:t>
      </w:r>
      <w:r w:rsidRPr="00215D3C">
        <w:rPr>
          <w:rFonts w:hint="eastAsia"/>
          <w:lang w:eastAsia="zh-CN"/>
        </w:rPr>
        <w:t>1</w:t>
      </w:r>
      <w:r w:rsidRPr="00215D3C">
        <w:t>.4.2</w:t>
      </w:r>
      <w:r w:rsidRPr="00215D3C">
        <w:tab/>
        <w:t>Input parameters</w:t>
      </w:r>
      <w:bookmarkEnd w:id="309"/>
      <w:bookmarkEnd w:id="310"/>
      <w:bookmarkEnd w:id="311"/>
      <w:bookmarkEnd w:id="312"/>
      <w:bookmarkEnd w:id="313"/>
      <w:bookmarkEnd w:id="314"/>
      <w:bookmarkEnd w:id="315"/>
      <w:bookmarkEnd w:id="316"/>
      <w:bookmarkEnd w:id="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16963BFD"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18" w:name="_Toc20494369"/>
      <w:bookmarkStart w:id="319" w:name="_Toc26975389"/>
      <w:bookmarkStart w:id="320" w:name="_Toc35856262"/>
      <w:bookmarkStart w:id="321" w:name="_Toc44001120"/>
      <w:bookmarkStart w:id="322" w:name="_Toc51580719"/>
      <w:bookmarkStart w:id="323" w:name="_Toc52355982"/>
      <w:bookmarkStart w:id="324" w:name="_Toc55227552"/>
      <w:bookmarkStart w:id="325" w:name="_Toc138323105"/>
      <w:bookmarkStart w:id="326" w:name="_Toc193447644"/>
      <w:r>
        <w:t>11.1</w:t>
      </w:r>
      <w:r w:rsidRPr="00215D3C">
        <w:t>.</w:t>
      </w:r>
      <w:r w:rsidRPr="00215D3C">
        <w:rPr>
          <w:rFonts w:hint="eastAsia"/>
          <w:lang w:eastAsia="zh-CN"/>
        </w:rPr>
        <w:t>1</w:t>
      </w:r>
      <w:r w:rsidRPr="00215D3C">
        <w:t>.4.3</w:t>
      </w:r>
      <w:r w:rsidRPr="00215D3C">
        <w:tab/>
        <w:t>Output parameters</w:t>
      </w:r>
      <w:bookmarkEnd w:id="318"/>
      <w:bookmarkEnd w:id="319"/>
      <w:bookmarkEnd w:id="320"/>
      <w:bookmarkEnd w:id="321"/>
      <w:bookmarkEnd w:id="322"/>
      <w:bookmarkEnd w:id="323"/>
      <w:bookmarkEnd w:id="324"/>
      <w:bookmarkEnd w:id="325"/>
      <w:bookmarkEnd w:id="3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27" w:name="_Toc20494370"/>
      <w:bookmarkStart w:id="328" w:name="_Toc26975390"/>
      <w:bookmarkStart w:id="329" w:name="_Toc35856263"/>
      <w:bookmarkStart w:id="330" w:name="_Toc44001121"/>
      <w:bookmarkStart w:id="331" w:name="_Toc51580720"/>
      <w:bookmarkStart w:id="332" w:name="_Toc52355983"/>
      <w:bookmarkStart w:id="333" w:name="_Toc55227553"/>
      <w:bookmarkStart w:id="334" w:name="_Toc138323106"/>
      <w:bookmarkStart w:id="335" w:name="_Toc193447645"/>
      <w:r>
        <w:t>11.1</w:t>
      </w:r>
      <w:r w:rsidRPr="00215D3C">
        <w:t>.</w:t>
      </w:r>
      <w:r w:rsidRPr="00215D3C">
        <w:rPr>
          <w:rFonts w:hint="eastAsia"/>
          <w:lang w:eastAsia="zh-CN"/>
        </w:rPr>
        <w:t>1</w:t>
      </w:r>
      <w:r w:rsidRPr="00215D3C">
        <w:t>.4.4</w:t>
      </w:r>
      <w:r w:rsidRPr="00215D3C">
        <w:tab/>
        <w:t>Results</w:t>
      </w:r>
      <w:bookmarkEnd w:id="327"/>
      <w:bookmarkEnd w:id="328"/>
      <w:bookmarkEnd w:id="329"/>
      <w:bookmarkEnd w:id="330"/>
      <w:bookmarkEnd w:id="331"/>
      <w:bookmarkEnd w:id="332"/>
      <w:bookmarkEnd w:id="333"/>
      <w:bookmarkEnd w:id="334"/>
      <w:bookmarkEnd w:id="335"/>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36" w:name="_Toc20494371"/>
      <w:bookmarkStart w:id="337" w:name="_Toc26975391"/>
      <w:bookmarkStart w:id="338" w:name="_Toc35856264"/>
      <w:bookmarkStart w:id="339" w:name="_Toc44001122"/>
      <w:bookmarkStart w:id="340" w:name="_Toc51580721"/>
      <w:bookmarkStart w:id="341" w:name="_Toc52355984"/>
      <w:bookmarkStart w:id="342" w:name="_Toc55227554"/>
      <w:bookmarkStart w:id="343" w:name="_Toc138323107"/>
      <w:bookmarkStart w:id="344" w:name="_Toc193447646"/>
      <w:r w:rsidRPr="00AA0C08">
        <w:t>11.1.1.4a</w:t>
      </w:r>
      <w:r w:rsidRPr="00AA0C08">
        <w:tab/>
        <w:t>changeMOIs operation</w:t>
      </w:r>
      <w:bookmarkEnd w:id="344"/>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45" w:name="MCCQCTEMPBM_00000204"/>
      <w:bookmarkStart w:id="346" w:name="_Toc193447647"/>
      <w:r w:rsidRPr="00AA0C08">
        <w:t>11.1.</w:t>
      </w:r>
      <w:r w:rsidRPr="00AA0C08">
        <w:rPr>
          <w:rFonts w:hint="eastAsia"/>
        </w:rPr>
        <w:t>1</w:t>
      </w:r>
      <w:r w:rsidRPr="00AA0C08">
        <w:t>.4a.2</w:t>
      </w:r>
      <w:r w:rsidRPr="00AA0C08">
        <w:tab/>
        <w:t>Input parameters</w:t>
      </w:r>
      <w:bookmarkEnd w:id="3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345"/>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19A1E81A" w:rsidR="00BB2CFC" w:rsidRDefault="00BB2CFC" w:rsidP="009F2DB7">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9F2DB7">
            <w:pPr>
              <w:pStyle w:val="TAL"/>
              <w:rPr>
                <w:szCs w:val="18"/>
              </w:rPr>
            </w:pPr>
          </w:p>
          <w:p w14:paraId="54355750" w14:textId="0653BB77"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47" w:name="MCCQCTEMPBM_00000205"/>
      <w:bookmarkStart w:id="348" w:name="_Toc193447648"/>
      <w:r w:rsidRPr="00AA0C08">
        <w:lastRenderedPageBreak/>
        <w:t>11.1.</w:t>
      </w:r>
      <w:r w:rsidRPr="00AA0C08">
        <w:rPr>
          <w:rFonts w:hint="eastAsia"/>
        </w:rPr>
        <w:t>1</w:t>
      </w:r>
      <w:r w:rsidRPr="00AA0C08">
        <w:t>.4a.3</w:t>
      </w:r>
      <w:r w:rsidRPr="00AA0C08">
        <w:tab/>
        <w:t>Output parameters</w:t>
      </w:r>
      <w:bookmarkEnd w:id="348"/>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347"/>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49" w:name="_Toc193447649"/>
      <w:r>
        <w:t>11.1</w:t>
      </w:r>
      <w:r w:rsidRPr="00215D3C">
        <w:t>.1.</w:t>
      </w:r>
      <w:r w:rsidRPr="00215D3C">
        <w:rPr>
          <w:rFonts w:hint="eastAsia"/>
          <w:lang w:eastAsia="zh-CN"/>
        </w:rPr>
        <w:t>5</w:t>
      </w:r>
      <w:r w:rsidRPr="00215D3C">
        <w:tab/>
      </w:r>
      <w:bookmarkStart w:id="350" w:name="MCCQCTEMPBM_00000021"/>
      <w:bookmarkEnd w:id="336"/>
      <w:bookmarkEnd w:id="337"/>
      <w:bookmarkEnd w:id="338"/>
      <w:r>
        <w:rPr>
          <w:rFonts w:ascii="Courier New" w:hAnsi="Courier New" w:cs="Courier New"/>
        </w:rPr>
        <w:t>Void</w:t>
      </w:r>
      <w:bookmarkEnd w:id="339"/>
      <w:bookmarkEnd w:id="340"/>
      <w:bookmarkEnd w:id="341"/>
      <w:bookmarkEnd w:id="342"/>
      <w:bookmarkEnd w:id="343"/>
      <w:bookmarkEnd w:id="349"/>
      <w:bookmarkEnd w:id="350"/>
    </w:p>
    <w:p w14:paraId="47BE8C49" w14:textId="77777777" w:rsidR="00623B86" w:rsidRPr="00215D3C" w:rsidRDefault="00623B86" w:rsidP="00623B86">
      <w:pPr>
        <w:pStyle w:val="Heading4"/>
      </w:pPr>
      <w:bookmarkStart w:id="351" w:name="_Toc20494375"/>
      <w:bookmarkStart w:id="352" w:name="_Toc26975395"/>
      <w:bookmarkStart w:id="353" w:name="_Toc35856268"/>
      <w:bookmarkStart w:id="354" w:name="_Toc44001123"/>
      <w:bookmarkStart w:id="355" w:name="_Toc51580722"/>
      <w:bookmarkStart w:id="356" w:name="_Toc52355985"/>
      <w:bookmarkStart w:id="357" w:name="_Toc55227555"/>
      <w:bookmarkStart w:id="358" w:name="_Toc138323108"/>
      <w:bookmarkStart w:id="359" w:name="_Toc193447650"/>
      <w:r>
        <w:t>11.1</w:t>
      </w:r>
      <w:r w:rsidRPr="00215D3C">
        <w:t>.1.</w:t>
      </w:r>
      <w:r w:rsidRPr="00215D3C">
        <w:rPr>
          <w:rFonts w:hint="eastAsia"/>
          <w:lang w:eastAsia="zh-CN"/>
        </w:rPr>
        <w:t>6</w:t>
      </w:r>
      <w:r w:rsidRPr="00215D3C">
        <w:tab/>
      </w:r>
      <w:bookmarkStart w:id="360" w:name="MCCQCTEMPBM_00000022"/>
      <w:bookmarkEnd w:id="351"/>
      <w:bookmarkEnd w:id="352"/>
      <w:bookmarkEnd w:id="353"/>
      <w:r>
        <w:rPr>
          <w:rFonts w:ascii="Courier New" w:hAnsi="Courier New" w:cs="Courier New"/>
        </w:rPr>
        <w:t>Void</w:t>
      </w:r>
      <w:bookmarkEnd w:id="354"/>
      <w:bookmarkEnd w:id="355"/>
      <w:bookmarkEnd w:id="356"/>
      <w:bookmarkEnd w:id="357"/>
      <w:bookmarkEnd w:id="358"/>
      <w:bookmarkEnd w:id="359"/>
      <w:bookmarkEnd w:id="360"/>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61" w:name="_Toc20494379"/>
      <w:bookmarkStart w:id="362" w:name="_Toc26975399"/>
      <w:bookmarkStart w:id="363" w:name="_Toc35856272"/>
      <w:bookmarkStart w:id="364" w:name="_Toc44001124"/>
      <w:bookmarkStart w:id="365" w:name="_Toc51580723"/>
      <w:bookmarkStart w:id="366" w:name="_Toc52355986"/>
      <w:bookmarkStart w:id="367" w:name="_Toc55227556"/>
      <w:bookmarkStart w:id="368" w:name="_Toc138323109"/>
      <w:bookmarkStart w:id="369" w:name="_Toc193447651"/>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61"/>
      <w:bookmarkEnd w:id="362"/>
      <w:bookmarkEnd w:id="363"/>
      <w:bookmarkEnd w:id="364"/>
      <w:bookmarkEnd w:id="365"/>
      <w:bookmarkEnd w:id="366"/>
      <w:bookmarkEnd w:id="367"/>
      <w:bookmarkEnd w:id="368"/>
      <w:bookmarkEnd w:id="369"/>
    </w:p>
    <w:p w14:paraId="479AB7A5" w14:textId="77777777" w:rsidR="00623B86" w:rsidRDefault="00623B86" w:rsidP="00623B86">
      <w:pPr>
        <w:pStyle w:val="Heading5"/>
      </w:pPr>
      <w:bookmarkStart w:id="370" w:name="_Toc20494380"/>
      <w:bookmarkStart w:id="371" w:name="_Toc26975400"/>
      <w:bookmarkStart w:id="372" w:name="_Toc35856273"/>
      <w:bookmarkStart w:id="373" w:name="_Toc44001125"/>
      <w:bookmarkStart w:id="374" w:name="_Toc51580724"/>
      <w:bookmarkStart w:id="375" w:name="_Toc52355987"/>
      <w:bookmarkStart w:id="376" w:name="_Toc55227557"/>
      <w:bookmarkStart w:id="377" w:name="_Toc138323110"/>
      <w:bookmarkStart w:id="378" w:name="_Toc193447652"/>
      <w:r>
        <w:t>11.1.1.7.1</w:t>
      </w:r>
      <w:r>
        <w:tab/>
        <w:t>Definition</w:t>
      </w:r>
      <w:bookmarkEnd w:id="370"/>
      <w:bookmarkEnd w:id="371"/>
      <w:bookmarkEnd w:id="372"/>
      <w:bookmarkEnd w:id="373"/>
      <w:bookmarkEnd w:id="374"/>
      <w:bookmarkEnd w:id="375"/>
      <w:bookmarkEnd w:id="376"/>
      <w:bookmarkEnd w:id="377"/>
      <w:bookmarkEnd w:id="378"/>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79" w:name="_Toc20494381"/>
      <w:bookmarkStart w:id="380" w:name="_Toc26975401"/>
      <w:bookmarkStart w:id="381" w:name="_Toc35856274"/>
      <w:bookmarkStart w:id="382" w:name="_Toc44001126"/>
      <w:bookmarkStart w:id="383" w:name="_Toc51580725"/>
      <w:bookmarkStart w:id="384" w:name="_Toc52355988"/>
      <w:bookmarkStart w:id="385" w:name="_Toc55227558"/>
      <w:bookmarkStart w:id="386" w:name="_Toc138323111"/>
      <w:bookmarkStart w:id="387" w:name="_Toc193447653"/>
      <w:r>
        <w:lastRenderedPageBreak/>
        <w:t>11.1.1.7.2</w:t>
      </w:r>
      <w:r>
        <w:tab/>
        <w:t>Input parameters</w:t>
      </w:r>
      <w:bookmarkEnd w:id="379"/>
      <w:bookmarkEnd w:id="380"/>
      <w:bookmarkEnd w:id="381"/>
      <w:bookmarkEnd w:id="382"/>
      <w:bookmarkEnd w:id="383"/>
      <w:bookmarkEnd w:id="384"/>
      <w:bookmarkEnd w:id="385"/>
      <w:bookmarkEnd w:id="386"/>
      <w:bookmarkEnd w:id="3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307A2">
        <w:trPr>
          <w:jc w:val="center"/>
        </w:trPr>
        <w:tc>
          <w:tcPr>
            <w:tcW w:w="2817"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F307A2">
        <w:trPr>
          <w:jc w:val="center"/>
        </w:trPr>
        <w:tc>
          <w:tcPr>
            <w:tcW w:w="2817"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307A2">
            <w:pPr>
              <w:pStyle w:val="TAL"/>
              <w:jc w:val="center"/>
              <w:rPr>
                <w:szCs w:val="18"/>
              </w:rPr>
            </w:pPr>
            <w:r w:rsidRPr="009B1F2D">
              <w:rPr>
                <w:szCs w:val="18"/>
              </w:rPr>
              <w:t>M</w:t>
            </w:r>
          </w:p>
        </w:tc>
        <w:tc>
          <w:tcPr>
            <w:tcW w:w="2895"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307A2">
        <w:trPr>
          <w:jc w:val="center"/>
        </w:trPr>
        <w:tc>
          <w:tcPr>
            <w:tcW w:w="2817"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307A2">
            <w:pPr>
              <w:pStyle w:val="TAL"/>
              <w:jc w:val="center"/>
              <w:rPr>
                <w:szCs w:val="18"/>
              </w:rPr>
            </w:pPr>
            <w:r w:rsidRPr="009B1F2D">
              <w:rPr>
                <w:szCs w:val="18"/>
              </w:rPr>
              <w:t>M</w:t>
            </w:r>
          </w:p>
        </w:tc>
        <w:tc>
          <w:tcPr>
            <w:tcW w:w="2895" w:type="dxa"/>
          </w:tcPr>
          <w:p w14:paraId="515CCD6B" w14:textId="77777777" w:rsidR="00623B86" w:rsidRPr="004544E4" w:rsidRDefault="00623B86" w:rsidP="00F307A2">
            <w:pPr>
              <w:pStyle w:val="TAL"/>
              <w:rPr>
                <w:szCs w:val="18"/>
              </w:rPr>
            </w:pPr>
            <w:r w:rsidRPr="0070161B">
              <w:rPr>
                <w:szCs w:val="18"/>
              </w:rPr>
              <w:t>ManagedEntity.objectInstance</w:t>
            </w:r>
          </w:p>
        </w:tc>
        <w:tc>
          <w:tcPr>
            <w:tcW w:w="3128"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307A2">
        <w:trPr>
          <w:jc w:val="center"/>
        </w:trPr>
        <w:tc>
          <w:tcPr>
            <w:tcW w:w="2817"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307A2">
            <w:pPr>
              <w:pStyle w:val="TAL"/>
              <w:jc w:val="center"/>
              <w:rPr>
                <w:szCs w:val="18"/>
              </w:rPr>
            </w:pPr>
            <w:r w:rsidRPr="009B1F2D">
              <w:rPr>
                <w:szCs w:val="18"/>
              </w:rPr>
              <w:t>M</w:t>
            </w:r>
          </w:p>
        </w:tc>
        <w:tc>
          <w:tcPr>
            <w:tcW w:w="2895"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F307A2">
        <w:trPr>
          <w:jc w:val="center"/>
        </w:trPr>
        <w:tc>
          <w:tcPr>
            <w:tcW w:w="2817"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307A2">
            <w:pPr>
              <w:pStyle w:val="TAL"/>
              <w:jc w:val="center"/>
              <w:rPr>
                <w:szCs w:val="18"/>
              </w:rPr>
            </w:pPr>
            <w:r w:rsidRPr="005563DD">
              <w:rPr>
                <w:szCs w:val="18"/>
              </w:rPr>
              <w:t>M</w:t>
            </w:r>
          </w:p>
        </w:tc>
        <w:tc>
          <w:tcPr>
            <w:tcW w:w="2895"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128"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F307A2">
        <w:trPr>
          <w:jc w:val="center"/>
        </w:trPr>
        <w:tc>
          <w:tcPr>
            <w:tcW w:w="2817"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307A2">
            <w:pPr>
              <w:pStyle w:val="TAL"/>
              <w:jc w:val="center"/>
              <w:rPr>
                <w:szCs w:val="18"/>
              </w:rPr>
            </w:pPr>
            <w:r w:rsidRPr="005563DD">
              <w:rPr>
                <w:szCs w:val="18"/>
              </w:rPr>
              <w:t>M</w:t>
            </w:r>
          </w:p>
        </w:tc>
        <w:tc>
          <w:tcPr>
            <w:tcW w:w="2895"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307A2">
        <w:trPr>
          <w:jc w:val="center"/>
        </w:trPr>
        <w:tc>
          <w:tcPr>
            <w:tcW w:w="2817"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307A2">
            <w:pPr>
              <w:pStyle w:val="TAL"/>
              <w:jc w:val="center"/>
              <w:rPr>
                <w:szCs w:val="18"/>
              </w:rPr>
            </w:pPr>
            <w:r w:rsidRPr="005563DD">
              <w:rPr>
                <w:szCs w:val="18"/>
              </w:rPr>
              <w:t>M</w:t>
            </w:r>
          </w:p>
        </w:tc>
        <w:tc>
          <w:tcPr>
            <w:tcW w:w="2895" w:type="dxa"/>
          </w:tcPr>
          <w:p w14:paraId="6B7D4709"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307A2">
            <w:pPr>
              <w:pStyle w:val="TAL"/>
              <w:rPr>
                <w:szCs w:val="18"/>
              </w:rPr>
            </w:pPr>
            <w:r w:rsidRPr="002B66C8">
              <w:rPr>
                <w:szCs w:val="18"/>
              </w:rPr>
              <w:t xml:space="preserve"> -</w:t>
            </w:r>
          </w:p>
        </w:tc>
      </w:tr>
      <w:tr w:rsidR="00623B86" w:rsidRPr="009B1F2D" w14:paraId="043F06AA" w14:textId="77777777" w:rsidTr="00F307A2">
        <w:trPr>
          <w:jc w:val="center"/>
        </w:trPr>
        <w:tc>
          <w:tcPr>
            <w:tcW w:w="2817" w:type="dxa"/>
          </w:tcPr>
          <w:p w14:paraId="5EBC8EBB"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307A2">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307A2">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307A2">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307A2">
        <w:trPr>
          <w:jc w:val="center"/>
        </w:trPr>
        <w:tc>
          <w:tcPr>
            <w:tcW w:w="2817" w:type="dxa"/>
          </w:tcPr>
          <w:p w14:paraId="00EF5851"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307A2">
            <w:pPr>
              <w:pStyle w:val="TAC"/>
              <w:rPr>
                <w:szCs w:val="18"/>
              </w:rPr>
            </w:pPr>
            <w:r w:rsidRPr="005563DD">
              <w:rPr>
                <w:szCs w:val="18"/>
              </w:rPr>
              <w:t>O</w:t>
            </w:r>
          </w:p>
        </w:tc>
        <w:tc>
          <w:tcPr>
            <w:tcW w:w="2895" w:type="dxa"/>
          </w:tcPr>
          <w:p w14:paraId="39285940"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307A2">
            <w:pPr>
              <w:pStyle w:val="TAL"/>
              <w:rPr>
                <w:szCs w:val="18"/>
              </w:rPr>
            </w:pPr>
            <w:r w:rsidRPr="00BB224E">
              <w:rPr>
                <w:szCs w:val="18"/>
              </w:rPr>
              <w:t>-</w:t>
            </w:r>
          </w:p>
        </w:tc>
      </w:tr>
      <w:tr w:rsidR="00623B86" w:rsidRPr="009B1F2D" w14:paraId="4E686C45" w14:textId="77777777" w:rsidTr="00F307A2">
        <w:trPr>
          <w:jc w:val="center"/>
        </w:trPr>
        <w:tc>
          <w:tcPr>
            <w:tcW w:w="2817" w:type="dxa"/>
          </w:tcPr>
          <w:p w14:paraId="0F82FD5E"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307A2">
            <w:pPr>
              <w:pStyle w:val="TAC"/>
              <w:rPr>
                <w:szCs w:val="18"/>
              </w:rPr>
            </w:pPr>
            <w:r w:rsidRPr="005563DD">
              <w:rPr>
                <w:szCs w:val="18"/>
              </w:rPr>
              <w:t>O</w:t>
            </w:r>
          </w:p>
        </w:tc>
        <w:tc>
          <w:tcPr>
            <w:tcW w:w="2895" w:type="dxa"/>
          </w:tcPr>
          <w:p w14:paraId="12186428" w14:textId="77777777" w:rsidR="00623B86" w:rsidRPr="00846C5C" w:rsidRDefault="00623B86" w:rsidP="00F307A2">
            <w:pPr>
              <w:pStyle w:val="TAL"/>
              <w:rPr>
                <w:szCs w:val="18"/>
              </w:rPr>
            </w:pPr>
            <w:r w:rsidRPr="009B1F2D">
              <w:rPr>
                <w:szCs w:val="18"/>
              </w:rPr>
              <w:t>ENUM(</w:t>
            </w:r>
          </w:p>
          <w:p w14:paraId="4CC702A2" w14:textId="77777777" w:rsidR="00623B86" w:rsidRPr="00A32054" w:rsidRDefault="00623B86" w:rsidP="00F307A2">
            <w:pPr>
              <w:pStyle w:val="TAL"/>
              <w:rPr>
                <w:szCs w:val="18"/>
              </w:rPr>
            </w:pPr>
            <w:r w:rsidRPr="00BB224E">
              <w:rPr>
                <w:szCs w:val="18"/>
              </w:rPr>
              <w:t>Resource_operation,</w:t>
            </w:r>
          </w:p>
          <w:p w14:paraId="09BCF239" w14:textId="77777777" w:rsidR="00623B86" w:rsidRPr="004544E4" w:rsidRDefault="00623B86" w:rsidP="00F307A2">
            <w:pPr>
              <w:pStyle w:val="TAL"/>
              <w:rPr>
                <w:szCs w:val="18"/>
              </w:rPr>
            </w:pPr>
            <w:r w:rsidRPr="004544E4">
              <w:rPr>
                <w:szCs w:val="18"/>
              </w:rPr>
              <w:t>Management_operation,</w:t>
            </w:r>
          </w:p>
          <w:p w14:paraId="30A5215E" w14:textId="77777777" w:rsidR="00623B86" w:rsidRPr="007E2C0D" w:rsidRDefault="00623B86" w:rsidP="00F307A2">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307A2">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307A2">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307A2">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307A2">
            <w:pPr>
              <w:pStyle w:val="TAL"/>
              <w:rPr>
                <w:rFonts w:ascii="Helvetica" w:hAnsi="Helvetica"/>
                <w:szCs w:val="18"/>
              </w:rPr>
            </w:pPr>
          </w:p>
          <w:p w14:paraId="3ED36221"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307A2">
        <w:trPr>
          <w:jc w:val="center"/>
        </w:trPr>
        <w:tc>
          <w:tcPr>
            <w:tcW w:w="2817" w:type="dxa"/>
          </w:tcPr>
          <w:p w14:paraId="170E7C91" w14:textId="77777777" w:rsidR="00623B86" w:rsidRPr="004544E4" w:rsidRDefault="00623B86" w:rsidP="00F307A2">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307A2">
            <w:pPr>
              <w:pStyle w:val="TAC"/>
              <w:rPr>
                <w:szCs w:val="18"/>
              </w:rPr>
            </w:pPr>
            <w:r w:rsidRPr="009B1F2D">
              <w:rPr>
                <w:szCs w:val="18"/>
              </w:rPr>
              <w:t>O</w:t>
            </w:r>
          </w:p>
        </w:tc>
        <w:tc>
          <w:tcPr>
            <w:tcW w:w="2895" w:type="dxa"/>
          </w:tcPr>
          <w:p w14:paraId="6723CA2D" w14:textId="77777777" w:rsidR="00623B86" w:rsidRPr="00A32054" w:rsidRDefault="00623B86" w:rsidP="00F307A2">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307A2">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388" w:name="_Toc20494382"/>
      <w:bookmarkStart w:id="389" w:name="_Toc26975402"/>
      <w:bookmarkStart w:id="390" w:name="_Toc35856275"/>
      <w:bookmarkStart w:id="391" w:name="_Toc44001127"/>
      <w:bookmarkStart w:id="392" w:name="_Toc51580726"/>
      <w:bookmarkStart w:id="393" w:name="_Toc52355989"/>
      <w:bookmarkStart w:id="394" w:name="_Toc55227559"/>
      <w:bookmarkStart w:id="395" w:name="_Toc138323112"/>
      <w:bookmarkStart w:id="396" w:name="_Toc193447654"/>
      <w:r>
        <w:lastRenderedPageBreak/>
        <w:t>11.1.1.7.3</w:t>
      </w:r>
      <w:r>
        <w:tab/>
        <w:t>Triggering event</w:t>
      </w:r>
      <w:bookmarkEnd w:id="388"/>
      <w:bookmarkEnd w:id="389"/>
      <w:bookmarkEnd w:id="390"/>
      <w:bookmarkEnd w:id="391"/>
      <w:bookmarkEnd w:id="392"/>
      <w:bookmarkEnd w:id="393"/>
      <w:bookmarkEnd w:id="394"/>
      <w:bookmarkEnd w:id="395"/>
      <w:bookmarkEnd w:id="396"/>
    </w:p>
    <w:p w14:paraId="1589C13D" w14:textId="77777777" w:rsidR="00623B86" w:rsidRDefault="00623B86" w:rsidP="00623B86">
      <w:pPr>
        <w:pStyle w:val="Heading6"/>
      </w:pPr>
      <w:bookmarkStart w:id="397" w:name="_Toc20494383"/>
      <w:bookmarkStart w:id="398" w:name="_Toc26975403"/>
      <w:bookmarkStart w:id="399" w:name="_Toc35856276"/>
      <w:bookmarkStart w:id="400" w:name="_Toc44001128"/>
      <w:bookmarkStart w:id="401" w:name="_Toc51580727"/>
      <w:bookmarkStart w:id="402" w:name="_Toc52355990"/>
      <w:bookmarkStart w:id="403" w:name="_Toc55227560"/>
      <w:bookmarkStart w:id="404" w:name="_Toc138323113"/>
      <w:bookmarkStart w:id="405" w:name="_Toc193447655"/>
      <w:r>
        <w:t>11.1.1.7.3.1</w:t>
      </w:r>
      <w:r>
        <w:tab/>
        <w:t>From-state</w:t>
      </w:r>
      <w:bookmarkEnd w:id="397"/>
      <w:bookmarkEnd w:id="398"/>
      <w:bookmarkEnd w:id="399"/>
      <w:bookmarkEnd w:id="400"/>
      <w:bookmarkEnd w:id="401"/>
      <w:bookmarkEnd w:id="402"/>
      <w:bookmarkEnd w:id="403"/>
      <w:bookmarkEnd w:id="404"/>
      <w:bookmarkEnd w:id="405"/>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06" w:name="_Toc20494384"/>
      <w:bookmarkStart w:id="407" w:name="_Toc26975404"/>
      <w:bookmarkStart w:id="408" w:name="_Toc35856277"/>
      <w:bookmarkStart w:id="409" w:name="_Toc44001129"/>
      <w:bookmarkStart w:id="410" w:name="_Toc51580728"/>
      <w:bookmarkStart w:id="411" w:name="_Toc52355991"/>
      <w:bookmarkStart w:id="412" w:name="_Toc55227561"/>
      <w:bookmarkStart w:id="413" w:name="_Toc138323114"/>
      <w:bookmarkStart w:id="414" w:name="_Toc193447656"/>
      <w:r>
        <w:t>11.1.1.7.3.2</w:t>
      </w:r>
      <w:r>
        <w:tab/>
        <w:t>To-state</w:t>
      </w:r>
      <w:bookmarkEnd w:id="406"/>
      <w:bookmarkEnd w:id="407"/>
      <w:bookmarkEnd w:id="408"/>
      <w:bookmarkEnd w:id="409"/>
      <w:bookmarkEnd w:id="410"/>
      <w:bookmarkEnd w:id="411"/>
      <w:bookmarkEnd w:id="412"/>
      <w:bookmarkEnd w:id="413"/>
      <w:bookmarkEnd w:id="414"/>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15" w:name="_Toc20494385"/>
      <w:bookmarkStart w:id="416" w:name="_Toc26975405"/>
      <w:bookmarkStart w:id="417" w:name="_Toc35856278"/>
      <w:bookmarkStart w:id="418" w:name="_Toc44001130"/>
      <w:bookmarkStart w:id="419" w:name="_Toc51580729"/>
      <w:bookmarkStart w:id="420" w:name="_Toc52355992"/>
      <w:bookmarkStart w:id="421" w:name="_Toc55227562"/>
      <w:bookmarkStart w:id="422" w:name="_Toc138323115"/>
      <w:bookmarkStart w:id="423" w:name="_Toc193447657"/>
      <w:r>
        <w:t>11.1.</w:t>
      </w:r>
      <w:r>
        <w:rPr>
          <w:rFonts w:hint="eastAsia"/>
          <w:lang w:eastAsia="zh-CN"/>
        </w:rPr>
        <w:t>1</w:t>
      </w:r>
      <w:r>
        <w:t>.8</w:t>
      </w:r>
      <w:r>
        <w:tab/>
        <w:t xml:space="preserve">Notification </w:t>
      </w:r>
      <w:r w:rsidRPr="001D11CC">
        <w:rPr>
          <w:rFonts w:cs="Arial"/>
        </w:rPr>
        <w:t>notifyMOIDeletion</w:t>
      </w:r>
      <w:bookmarkEnd w:id="415"/>
      <w:bookmarkEnd w:id="416"/>
      <w:bookmarkEnd w:id="417"/>
      <w:bookmarkEnd w:id="418"/>
      <w:bookmarkEnd w:id="419"/>
      <w:bookmarkEnd w:id="420"/>
      <w:bookmarkEnd w:id="421"/>
      <w:bookmarkEnd w:id="422"/>
      <w:bookmarkEnd w:id="423"/>
    </w:p>
    <w:p w14:paraId="76070DD9" w14:textId="77777777" w:rsidR="00623B86" w:rsidRPr="00CF2F3C" w:rsidRDefault="00623B86" w:rsidP="00623B86">
      <w:pPr>
        <w:pStyle w:val="Heading5"/>
      </w:pPr>
      <w:bookmarkStart w:id="424" w:name="_Toc20494386"/>
      <w:bookmarkStart w:id="425" w:name="_Toc26975406"/>
      <w:bookmarkStart w:id="426" w:name="_Toc35856279"/>
      <w:bookmarkStart w:id="427" w:name="_Toc44001131"/>
      <w:bookmarkStart w:id="428" w:name="_Toc51580730"/>
      <w:bookmarkStart w:id="429" w:name="_Toc52355993"/>
      <w:bookmarkStart w:id="430" w:name="_Toc55227563"/>
      <w:bookmarkStart w:id="431" w:name="_Toc138323116"/>
      <w:bookmarkStart w:id="432" w:name="_Toc193447658"/>
      <w:r>
        <w:t>11.1.1.8.1</w:t>
      </w:r>
      <w:r>
        <w:tab/>
        <w:t>Definition</w:t>
      </w:r>
      <w:bookmarkEnd w:id="424"/>
      <w:bookmarkEnd w:id="425"/>
      <w:bookmarkEnd w:id="426"/>
      <w:bookmarkEnd w:id="427"/>
      <w:bookmarkEnd w:id="428"/>
      <w:bookmarkEnd w:id="429"/>
      <w:bookmarkEnd w:id="430"/>
      <w:bookmarkEnd w:id="431"/>
      <w:bookmarkEnd w:id="432"/>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33" w:name="_Toc20494387"/>
      <w:bookmarkStart w:id="434" w:name="_Toc26975407"/>
      <w:bookmarkStart w:id="435" w:name="_Toc35856280"/>
      <w:bookmarkStart w:id="436" w:name="_Toc44001132"/>
      <w:bookmarkStart w:id="437" w:name="_Toc51580731"/>
      <w:bookmarkStart w:id="438" w:name="_Toc52355994"/>
      <w:bookmarkStart w:id="439" w:name="_Toc55227564"/>
      <w:bookmarkStart w:id="440" w:name="_Toc138323117"/>
      <w:bookmarkStart w:id="441" w:name="_Toc193447659"/>
      <w:r>
        <w:lastRenderedPageBreak/>
        <w:t>11.1.1.8.2</w:t>
      </w:r>
      <w:r>
        <w:tab/>
        <w:t>Input parameters</w:t>
      </w:r>
      <w:bookmarkEnd w:id="433"/>
      <w:bookmarkEnd w:id="434"/>
      <w:bookmarkEnd w:id="435"/>
      <w:bookmarkEnd w:id="436"/>
      <w:bookmarkEnd w:id="437"/>
      <w:bookmarkEnd w:id="438"/>
      <w:bookmarkEnd w:id="439"/>
      <w:bookmarkEnd w:id="440"/>
      <w:bookmarkEnd w:id="4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307A2">
        <w:trPr>
          <w:jc w:val="center"/>
        </w:trPr>
        <w:tc>
          <w:tcPr>
            <w:tcW w:w="2818"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F307A2">
        <w:trPr>
          <w:jc w:val="center"/>
        </w:trPr>
        <w:tc>
          <w:tcPr>
            <w:tcW w:w="2818"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307A2">
            <w:pPr>
              <w:pStyle w:val="TAL"/>
              <w:jc w:val="center"/>
              <w:rPr>
                <w:szCs w:val="18"/>
              </w:rPr>
            </w:pPr>
            <w:r w:rsidRPr="009B1F2D">
              <w:rPr>
                <w:szCs w:val="18"/>
              </w:rPr>
              <w:t>M</w:t>
            </w:r>
          </w:p>
        </w:tc>
        <w:tc>
          <w:tcPr>
            <w:tcW w:w="2912"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307A2">
        <w:trPr>
          <w:jc w:val="center"/>
        </w:trPr>
        <w:tc>
          <w:tcPr>
            <w:tcW w:w="2818"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307A2">
            <w:pPr>
              <w:pStyle w:val="TAL"/>
              <w:jc w:val="center"/>
              <w:rPr>
                <w:szCs w:val="18"/>
              </w:rPr>
            </w:pPr>
            <w:r w:rsidRPr="009B1F2D">
              <w:rPr>
                <w:szCs w:val="18"/>
              </w:rPr>
              <w:t>M</w:t>
            </w:r>
          </w:p>
        </w:tc>
        <w:tc>
          <w:tcPr>
            <w:tcW w:w="2912" w:type="dxa"/>
          </w:tcPr>
          <w:p w14:paraId="2C7F55E2" w14:textId="77777777" w:rsidR="00623B86" w:rsidRPr="004544E4" w:rsidRDefault="00623B86" w:rsidP="00F307A2">
            <w:pPr>
              <w:pStyle w:val="TAL"/>
              <w:rPr>
                <w:szCs w:val="18"/>
              </w:rPr>
            </w:pPr>
            <w:r w:rsidRPr="0070161B">
              <w:rPr>
                <w:szCs w:val="18"/>
              </w:rPr>
              <w:t>ManagedEntity.objectInstance</w:t>
            </w:r>
          </w:p>
        </w:tc>
        <w:tc>
          <w:tcPr>
            <w:tcW w:w="3108"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307A2">
        <w:trPr>
          <w:jc w:val="center"/>
        </w:trPr>
        <w:tc>
          <w:tcPr>
            <w:tcW w:w="2818"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307A2">
            <w:pPr>
              <w:pStyle w:val="TAL"/>
              <w:jc w:val="center"/>
              <w:rPr>
                <w:szCs w:val="18"/>
              </w:rPr>
            </w:pPr>
            <w:r w:rsidRPr="009B1F2D">
              <w:rPr>
                <w:szCs w:val="18"/>
              </w:rPr>
              <w:t>M</w:t>
            </w:r>
          </w:p>
        </w:tc>
        <w:tc>
          <w:tcPr>
            <w:tcW w:w="2912"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F307A2">
        <w:trPr>
          <w:jc w:val="center"/>
        </w:trPr>
        <w:tc>
          <w:tcPr>
            <w:tcW w:w="2818"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307A2">
            <w:pPr>
              <w:pStyle w:val="TAL"/>
              <w:jc w:val="center"/>
              <w:rPr>
                <w:szCs w:val="18"/>
              </w:rPr>
            </w:pPr>
            <w:r w:rsidRPr="005563DD">
              <w:rPr>
                <w:szCs w:val="18"/>
              </w:rPr>
              <w:t>M</w:t>
            </w:r>
          </w:p>
        </w:tc>
        <w:tc>
          <w:tcPr>
            <w:tcW w:w="2912"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108"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F307A2">
        <w:trPr>
          <w:jc w:val="center"/>
        </w:trPr>
        <w:tc>
          <w:tcPr>
            <w:tcW w:w="2818"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307A2">
            <w:pPr>
              <w:pStyle w:val="TAL"/>
              <w:jc w:val="center"/>
              <w:rPr>
                <w:szCs w:val="18"/>
              </w:rPr>
            </w:pPr>
            <w:r w:rsidRPr="005563DD">
              <w:rPr>
                <w:szCs w:val="18"/>
              </w:rPr>
              <w:t>M</w:t>
            </w:r>
          </w:p>
        </w:tc>
        <w:tc>
          <w:tcPr>
            <w:tcW w:w="2912"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307A2">
        <w:trPr>
          <w:jc w:val="center"/>
        </w:trPr>
        <w:tc>
          <w:tcPr>
            <w:tcW w:w="2818"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307A2">
            <w:pPr>
              <w:pStyle w:val="TAL"/>
              <w:jc w:val="center"/>
              <w:rPr>
                <w:szCs w:val="18"/>
              </w:rPr>
            </w:pPr>
            <w:r w:rsidRPr="005563DD">
              <w:rPr>
                <w:szCs w:val="18"/>
              </w:rPr>
              <w:t>M</w:t>
            </w:r>
          </w:p>
        </w:tc>
        <w:tc>
          <w:tcPr>
            <w:tcW w:w="2912" w:type="dxa"/>
          </w:tcPr>
          <w:p w14:paraId="27EEB73D"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307A2">
            <w:pPr>
              <w:pStyle w:val="TAL"/>
              <w:rPr>
                <w:szCs w:val="18"/>
              </w:rPr>
            </w:pPr>
            <w:r w:rsidRPr="002B66C8">
              <w:rPr>
                <w:szCs w:val="18"/>
              </w:rPr>
              <w:t xml:space="preserve"> -</w:t>
            </w:r>
          </w:p>
        </w:tc>
      </w:tr>
      <w:tr w:rsidR="00623B86" w:rsidRPr="009B1F2D" w14:paraId="332C9C14" w14:textId="77777777" w:rsidTr="00F307A2">
        <w:trPr>
          <w:jc w:val="center"/>
        </w:trPr>
        <w:tc>
          <w:tcPr>
            <w:tcW w:w="2818" w:type="dxa"/>
          </w:tcPr>
          <w:p w14:paraId="788ACA6D"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307A2">
            <w:pPr>
              <w:pStyle w:val="TAL"/>
              <w:jc w:val="center"/>
              <w:rPr>
                <w:szCs w:val="18"/>
              </w:rPr>
            </w:pPr>
            <w:r w:rsidRPr="005563DD">
              <w:rPr>
                <w:szCs w:val="18"/>
              </w:rPr>
              <w:t>CM</w:t>
            </w:r>
          </w:p>
        </w:tc>
        <w:tc>
          <w:tcPr>
            <w:tcW w:w="2912" w:type="dxa"/>
          </w:tcPr>
          <w:p w14:paraId="20BFEE54" w14:textId="77777777" w:rsidR="00623B86" w:rsidRPr="00846C5C" w:rsidRDefault="00623B86" w:rsidP="00F307A2">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307A2">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307A2">
        <w:trPr>
          <w:jc w:val="center"/>
        </w:trPr>
        <w:tc>
          <w:tcPr>
            <w:tcW w:w="2818" w:type="dxa"/>
          </w:tcPr>
          <w:p w14:paraId="516C86E7"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307A2">
            <w:pPr>
              <w:pStyle w:val="TAL"/>
              <w:jc w:val="center"/>
              <w:rPr>
                <w:szCs w:val="18"/>
              </w:rPr>
            </w:pPr>
            <w:r w:rsidRPr="005563DD">
              <w:rPr>
                <w:szCs w:val="18"/>
              </w:rPr>
              <w:t>O</w:t>
            </w:r>
          </w:p>
        </w:tc>
        <w:tc>
          <w:tcPr>
            <w:tcW w:w="2912" w:type="dxa"/>
          </w:tcPr>
          <w:p w14:paraId="0F0CEB74" w14:textId="77777777" w:rsidR="00623B86" w:rsidRPr="00BB224E" w:rsidRDefault="00623B86" w:rsidP="00F307A2">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307A2">
            <w:pPr>
              <w:pStyle w:val="TAL"/>
              <w:rPr>
                <w:szCs w:val="18"/>
              </w:rPr>
            </w:pPr>
            <w:r w:rsidRPr="00A32054">
              <w:rPr>
                <w:szCs w:val="18"/>
              </w:rPr>
              <w:t>-</w:t>
            </w:r>
          </w:p>
        </w:tc>
      </w:tr>
      <w:tr w:rsidR="00623B86" w:rsidRPr="009B1F2D" w14:paraId="2CF69E03" w14:textId="77777777" w:rsidTr="00F307A2">
        <w:trPr>
          <w:jc w:val="center"/>
        </w:trPr>
        <w:tc>
          <w:tcPr>
            <w:tcW w:w="2818" w:type="dxa"/>
          </w:tcPr>
          <w:p w14:paraId="0D8348D5"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307A2">
            <w:pPr>
              <w:pStyle w:val="TAL"/>
              <w:jc w:val="center"/>
              <w:rPr>
                <w:szCs w:val="18"/>
              </w:rPr>
            </w:pPr>
            <w:r w:rsidRPr="005563DD">
              <w:rPr>
                <w:szCs w:val="18"/>
              </w:rPr>
              <w:t>O</w:t>
            </w:r>
          </w:p>
        </w:tc>
        <w:tc>
          <w:tcPr>
            <w:tcW w:w="2912" w:type="dxa"/>
          </w:tcPr>
          <w:p w14:paraId="5D290DAA" w14:textId="77777777" w:rsidR="00623B86" w:rsidRPr="00846C5C" w:rsidRDefault="00623B86" w:rsidP="00F307A2">
            <w:pPr>
              <w:pStyle w:val="TAL"/>
              <w:rPr>
                <w:szCs w:val="18"/>
              </w:rPr>
            </w:pPr>
            <w:r w:rsidRPr="009B1F2D">
              <w:rPr>
                <w:szCs w:val="18"/>
              </w:rPr>
              <w:t>ENUM(</w:t>
            </w:r>
          </w:p>
          <w:p w14:paraId="0AFE1DC3" w14:textId="77777777" w:rsidR="00623B86" w:rsidRPr="00A32054" w:rsidRDefault="00623B86" w:rsidP="00F307A2">
            <w:pPr>
              <w:pStyle w:val="TAL"/>
              <w:rPr>
                <w:szCs w:val="18"/>
              </w:rPr>
            </w:pPr>
            <w:r w:rsidRPr="00BB224E">
              <w:rPr>
                <w:szCs w:val="18"/>
              </w:rPr>
              <w:t>Resource_operation,</w:t>
            </w:r>
          </w:p>
          <w:p w14:paraId="51C8691A" w14:textId="77777777" w:rsidR="00623B86" w:rsidRPr="004544E4" w:rsidRDefault="00623B86" w:rsidP="00F307A2">
            <w:pPr>
              <w:pStyle w:val="TAL"/>
              <w:rPr>
                <w:szCs w:val="18"/>
              </w:rPr>
            </w:pPr>
            <w:r w:rsidRPr="004544E4">
              <w:rPr>
                <w:szCs w:val="18"/>
              </w:rPr>
              <w:t>Management_operation,</w:t>
            </w:r>
          </w:p>
          <w:p w14:paraId="1074EB2E" w14:textId="77777777" w:rsidR="00623B86" w:rsidRPr="002B66C8" w:rsidRDefault="00623B86" w:rsidP="00F307A2">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307A2">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307A2">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307A2">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307A2">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307A2">
            <w:pPr>
              <w:pStyle w:val="TAL"/>
              <w:rPr>
                <w:rFonts w:ascii="Helvetica" w:hAnsi="Helvetica"/>
                <w:szCs w:val="18"/>
              </w:rPr>
            </w:pPr>
          </w:p>
          <w:p w14:paraId="1F08BAE5"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307A2">
        <w:trPr>
          <w:jc w:val="center"/>
        </w:trPr>
        <w:tc>
          <w:tcPr>
            <w:tcW w:w="2818" w:type="dxa"/>
          </w:tcPr>
          <w:p w14:paraId="0C18A31F" w14:textId="77777777" w:rsidR="00623B86" w:rsidRPr="001D11CC" w:rsidRDefault="00623B86" w:rsidP="00F307A2">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307A2">
            <w:pPr>
              <w:pStyle w:val="TAL"/>
              <w:jc w:val="center"/>
              <w:rPr>
                <w:szCs w:val="18"/>
              </w:rPr>
            </w:pPr>
            <w:r w:rsidRPr="005563DD">
              <w:rPr>
                <w:szCs w:val="18"/>
              </w:rPr>
              <w:t>O</w:t>
            </w:r>
          </w:p>
        </w:tc>
        <w:tc>
          <w:tcPr>
            <w:tcW w:w="2912" w:type="dxa"/>
          </w:tcPr>
          <w:p w14:paraId="52DB78CF" w14:textId="77777777" w:rsidR="00623B86" w:rsidRPr="00BB224E" w:rsidRDefault="00623B86" w:rsidP="00F307A2">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307A2">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42" w:name="_Toc20494388"/>
      <w:bookmarkStart w:id="443" w:name="_Toc26975408"/>
      <w:bookmarkStart w:id="444" w:name="_Toc35856281"/>
      <w:bookmarkStart w:id="445" w:name="_Toc44001133"/>
      <w:bookmarkStart w:id="446" w:name="_Toc51580732"/>
      <w:bookmarkStart w:id="447" w:name="_Toc52355995"/>
      <w:bookmarkStart w:id="448" w:name="_Toc55227565"/>
      <w:bookmarkStart w:id="449" w:name="_Toc138323118"/>
      <w:bookmarkStart w:id="450" w:name="_Toc193447660"/>
      <w:r>
        <w:lastRenderedPageBreak/>
        <w:t>11.1.1.8.3</w:t>
      </w:r>
      <w:r>
        <w:tab/>
        <w:t>Triggering event</w:t>
      </w:r>
      <w:bookmarkEnd w:id="442"/>
      <w:bookmarkEnd w:id="443"/>
      <w:bookmarkEnd w:id="444"/>
      <w:bookmarkEnd w:id="445"/>
      <w:bookmarkEnd w:id="446"/>
      <w:bookmarkEnd w:id="447"/>
      <w:bookmarkEnd w:id="448"/>
      <w:bookmarkEnd w:id="449"/>
      <w:bookmarkEnd w:id="450"/>
    </w:p>
    <w:p w14:paraId="2E42C628" w14:textId="77777777" w:rsidR="00623B86" w:rsidRDefault="00623B86" w:rsidP="00623B86">
      <w:pPr>
        <w:pStyle w:val="Heading6"/>
      </w:pPr>
      <w:bookmarkStart w:id="451" w:name="_Toc20494389"/>
      <w:bookmarkStart w:id="452" w:name="_Toc26975409"/>
      <w:bookmarkStart w:id="453" w:name="_Toc35856282"/>
      <w:bookmarkStart w:id="454" w:name="_Toc44001134"/>
      <w:bookmarkStart w:id="455" w:name="_Toc51580733"/>
      <w:bookmarkStart w:id="456" w:name="_Toc52355996"/>
      <w:bookmarkStart w:id="457" w:name="_Toc55227566"/>
      <w:bookmarkStart w:id="458" w:name="_Toc138323119"/>
      <w:bookmarkStart w:id="459" w:name="_Toc193447661"/>
      <w:r>
        <w:t>11.1.1.8.3.1</w:t>
      </w:r>
      <w:r>
        <w:tab/>
        <w:t>From-state</w:t>
      </w:r>
      <w:bookmarkEnd w:id="451"/>
      <w:bookmarkEnd w:id="452"/>
      <w:bookmarkEnd w:id="453"/>
      <w:bookmarkEnd w:id="454"/>
      <w:bookmarkEnd w:id="455"/>
      <w:bookmarkEnd w:id="456"/>
      <w:bookmarkEnd w:id="457"/>
      <w:bookmarkEnd w:id="458"/>
      <w:bookmarkEnd w:id="459"/>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60" w:name="_Toc20494390"/>
      <w:bookmarkStart w:id="461" w:name="_Toc26975410"/>
      <w:bookmarkStart w:id="462" w:name="_Toc35856283"/>
      <w:bookmarkStart w:id="463" w:name="_Toc44001135"/>
      <w:bookmarkStart w:id="464" w:name="_Toc51580734"/>
      <w:bookmarkStart w:id="465" w:name="_Toc52355997"/>
      <w:bookmarkStart w:id="466" w:name="_Toc55227567"/>
      <w:bookmarkStart w:id="467" w:name="_Toc138323120"/>
      <w:bookmarkStart w:id="468" w:name="_Toc193447662"/>
      <w:r>
        <w:t>11.1.1.8.3.2</w:t>
      </w:r>
      <w:r>
        <w:tab/>
        <w:t>To-state</w:t>
      </w:r>
      <w:bookmarkEnd w:id="460"/>
      <w:bookmarkEnd w:id="461"/>
      <w:bookmarkEnd w:id="462"/>
      <w:bookmarkEnd w:id="463"/>
      <w:bookmarkEnd w:id="464"/>
      <w:bookmarkEnd w:id="465"/>
      <w:bookmarkEnd w:id="466"/>
      <w:bookmarkEnd w:id="467"/>
      <w:bookmarkEnd w:id="468"/>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69" w:name="_Toc20494391"/>
      <w:bookmarkStart w:id="470" w:name="_Toc26975411"/>
      <w:bookmarkStart w:id="471" w:name="_Toc35856284"/>
      <w:bookmarkStart w:id="472" w:name="_Toc44001136"/>
      <w:bookmarkStart w:id="473" w:name="_Toc51580735"/>
      <w:bookmarkStart w:id="474" w:name="_Toc52355998"/>
      <w:bookmarkStart w:id="475" w:name="_Toc55227568"/>
      <w:bookmarkStart w:id="476" w:name="_Toc138323121"/>
      <w:bookmarkStart w:id="477" w:name="_Toc193447663"/>
      <w:r>
        <w:t>11.1.</w:t>
      </w:r>
      <w:r>
        <w:rPr>
          <w:rFonts w:hint="eastAsia"/>
          <w:lang w:eastAsia="zh-CN"/>
        </w:rPr>
        <w:t>1</w:t>
      </w:r>
      <w:r>
        <w:t>.9</w:t>
      </w:r>
      <w:r>
        <w:tab/>
        <w:t xml:space="preserve">Notification </w:t>
      </w:r>
      <w:r w:rsidRPr="001D11CC">
        <w:rPr>
          <w:rFonts w:cs="Arial"/>
        </w:rPr>
        <w:t>notifyMOIAttributeValueChanges</w:t>
      </w:r>
      <w:bookmarkEnd w:id="469"/>
      <w:bookmarkEnd w:id="470"/>
      <w:bookmarkEnd w:id="471"/>
      <w:bookmarkEnd w:id="472"/>
      <w:bookmarkEnd w:id="473"/>
      <w:bookmarkEnd w:id="474"/>
      <w:bookmarkEnd w:id="475"/>
      <w:bookmarkEnd w:id="476"/>
      <w:bookmarkEnd w:id="477"/>
    </w:p>
    <w:p w14:paraId="55C76FC5" w14:textId="77777777" w:rsidR="00623B86" w:rsidRPr="00CF2F3C" w:rsidRDefault="00623B86" w:rsidP="00623B86">
      <w:pPr>
        <w:pStyle w:val="Heading5"/>
      </w:pPr>
      <w:bookmarkStart w:id="478" w:name="_Toc20494392"/>
      <w:bookmarkStart w:id="479" w:name="_Toc26975412"/>
      <w:bookmarkStart w:id="480" w:name="_Toc35856285"/>
      <w:bookmarkStart w:id="481" w:name="_Toc44001137"/>
      <w:bookmarkStart w:id="482" w:name="_Toc51580736"/>
      <w:bookmarkStart w:id="483" w:name="_Toc52355999"/>
      <w:bookmarkStart w:id="484" w:name="_Toc55227569"/>
      <w:bookmarkStart w:id="485" w:name="_Toc138323122"/>
      <w:bookmarkStart w:id="486" w:name="_Toc193447664"/>
      <w:r>
        <w:t>11.1.1.9.1</w:t>
      </w:r>
      <w:r>
        <w:tab/>
        <w:t>Definition</w:t>
      </w:r>
      <w:bookmarkEnd w:id="478"/>
      <w:bookmarkEnd w:id="479"/>
      <w:bookmarkEnd w:id="480"/>
      <w:bookmarkEnd w:id="481"/>
      <w:bookmarkEnd w:id="482"/>
      <w:bookmarkEnd w:id="483"/>
      <w:bookmarkEnd w:id="484"/>
      <w:bookmarkEnd w:id="485"/>
      <w:bookmarkEnd w:id="486"/>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87" w:name="_Toc20494393"/>
      <w:bookmarkStart w:id="488" w:name="_Toc26975413"/>
      <w:bookmarkStart w:id="489" w:name="_Toc35856286"/>
      <w:bookmarkStart w:id="490" w:name="_Toc44001138"/>
      <w:bookmarkStart w:id="491" w:name="_Toc51580737"/>
      <w:bookmarkStart w:id="492" w:name="_Toc52356000"/>
      <w:bookmarkStart w:id="493" w:name="_Toc55227570"/>
      <w:bookmarkStart w:id="494" w:name="_Toc138323123"/>
      <w:bookmarkStart w:id="495" w:name="_Toc193447665"/>
      <w:r>
        <w:lastRenderedPageBreak/>
        <w:t>11.1.1.9.2</w:t>
      </w:r>
      <w:r>
        <w:tab/>
        <w:t>Input parameters</w:t>
      </w:r>
      <w:bookmarkEnd w:id="487"/>
      <w:bookmarkEnd w:id="488"/>
      <w:bookmarkEnd w:id="489"/>
      <w:bookmarkEnd w:id="490"/>
      <w:bookmarkEnd w:id="491"/>
      <w:bookmarkEnd w:id="492"/>
      <w:bookmarkEnd w:id="493"/>
      <w:bookmarkEnd w:id="494"/>
      <w:bookmarkEnd w:id="4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307A2">
        <w:trPr>
          <w:jc w:val="center"/>
        </w:trPr>
        <w:tc>
          <w:tcPr>
            <w:tcW w:w="2817"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F307A2">
        <w:trPr>
          <w:jc w:val="center"/>
        </w:trPr>
        <w:tc>
          <w:tcPr>
            <w:tcW w:w="2817"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307A2">
            <w:pPr>
              <w:pStyle w:val="TAL"/>
              <w:jc w:val="center"/>
              <w:rPr>
                <w:szCs w:val="18"/>
              </w:rPr>
            </w:pPr>
            <w:r w:rsidRPr="009B1F2D">
              <w:rPr>
                <w:szCs w:val="18"/>
              </w:rPr>
              <w:t>M</w:t>
            </w:r>
          </w:p>
        </w:tc>
        <w:tc>
          <w:tcPr>
            <w:tcW w:w="3310"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307A2">
        <w:trPr>
          <w:jc w:val="center"/>
        </w:trPr>
        <w:tc>
          <w:tcPr>
            <w:tcW w:w="2817"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307A2">
            <w:pPr>
              <w:pStyle w:val="TAL"/>
              <w:jc w:val="center"/>
              <w:rPr>
                <w:szCs w:val="18"/>
              </w:rPr>
            </w:pPr>
            <w:r w:rsidRPr="009B1F2D">
              <w:rPr>
                <w:szCs w:val="18"/>
              </w:rPr>
              <w:t>M</w:t>
            </w:r>
          </w:p>
        </w:tc>
        <w:tc>
          <w:tcPr>
            <w:tcW w:w="3310" w:type="dxa"/>
          </w:tcPr>
          <w:p w14:paraId="3DED8F0A" w14:textId="77777777" w:rsidR="00623B86" w:rsidRPr="004544E4" w:rsidRDefault="00623B86" w:rsidP="00F307A2">
            <w:pPr>
              <w:pStyle w:val="TAL"/>
              <w:rPr>
                <w:szCs w:val="18"/>
              </w:rPr>
            </w:pPr>
            <w:r w:rsidRPr="0070161B">
              <w:rPr>
                <w:szCs w:val="18"/>
              </w:rPr>
              <w:t>ManagedEntity.objectInstance</w:t>
            </w:r>
          </w:p>
        </w:tc>
        <w:tc>
          <w:tcPr>
            <w:tcW w:w="2728"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307A2">
        <w:trPr>
          <w:jc w:val="center"/>
        </w:trPr>
        <w:tc>
          <w:tcPr>
            <w:tcW w:w="2817"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307A2">
            <w:pPr>
              <w:pStyle w:val="TAL"/>
              <w:jc w:val="center"/>
              <w:rPr>
                <w:szCs w:val="18"/>
              </w:rPr>
            </w:pPr>
            <w:r w:rsidRPr="009B1F2D">
              <w:rPr>
                <w:szCs w:val="18"/>
              </w:rPr>
              <w:t>M</w:t>
            </w:r>
          </w:p>
        </w:tc>
        <w:tc>
          <w:tcPr>
            <w:tcW w:w="3310"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F307A2">
        <w:trPr>
          <w:jc w:val="center"/>
        </w:trPr>
        <w:tc>
          <w:tcPr>
            <w:tcW w:w="2817"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307A2">
            <w:pPr>
              <w:pStyle w:val="TAL"/>
              <w:jc w:val="center"/>
              <w:rPr>
                <w:szCs w:val="18"/>
              </w:rPr>
            </w:pPr>
            <w:r w:rsidRPr="005563DD">
              <w:rPr>
                <w:szCs w:val="18"/>
              </w:rPr>
              <w:t>M</w:t>
            </w:r>
          </w:p>
        </w:tc>
        <w:tc>
          <w:tcPr>
            <w:tcW w:w="3310"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728"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F307A2">
        <w:trPr>
          <w:jc w:val="center"/>
        </w:trPr>
        <w:tc>
          <w:tcPr>
            <w:tcW w:w="2817"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307A2">
            <w:pPr>
              <w:pStyle w:val="TAL"/>
              <w:jc w:val="center"/>
              <w:rPr>
                <w:szCs w:val="18"/>
              </w:rPr>
            </w:pPr>
            <w:r w:rsidRPr="005563DD">
              <w:rPr>
                <w:szCs w:val="18"/>
              </w:rPr>
              <w:t>M</w:t>
            </w:r>
          </w:p>
        </w:tc>
        <w:tc>
          <w:tcPr>
            <w:tcW w:w="3310"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307A2">
        <w:trPr>
          <w:jc w:val="center"/>
        </w:trPr>
        <w:tc>
          <w:tcPr>
            <w:tcW w:w="2817"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307A2">
            <w:pPr>
              <w:pStyle w:val="TAL"/>
              <w:jc w:val="center"/>
              <w:rPr>
                <w:szCs w:val="18"/>
              </w:rPr>
            </w:pPr>
            <w:r w:rsidRPr="005563DD">
              <w:rPr>
                <w:szCs w:val="18"/>
              </w:rPr>
              <w:t>M</w:t>
            </w:r>
          </w:p>
        </w:tc>
        <w:tc>
          <w:tcPr>
            <w:tcW w:w="3310" w:type="dxa"/>
          </w:tcPr>
          <w:p w14:paraId="76DED1D5"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307A2">
            <w:pPr>
              <w:pStyle w:val="TAL"/>
              <w:rPr>
                <w:szCs w:val="18"/>
              </w:rPr>
            </w:pPr>
            <w:r w:rsidRPr="002B66C8">
              <w:rPr>
                <w:szCs w:val="18"/>
              </w:rPr>
              <w:t>-</w:t>
            </w:r>
          </w:p>
        </w:tc>
      </w:tr>
      <w:tr w:rsidR="00623B86" w:rsidRPr="009B1F2D" w14:paraId="1EC4F3C7" w14:textId="77777777" w:rsidTr="00F307A2">
        <w:trPr>
          <w:jc w:val="center"/>
        </w:trPr>
        <w:tc>
          <w:tcPr>
            <w:tcW w:w="2817" w:type="dxa"/>
          </w:tcPr>
          <w:p w14:paraId="37DE4486"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307A2">
            <w:pPr>
              <w:pStyle w:val="TAL"/>
              <w:jc w:val="center"/>
              <w:rPr>
                <w:szCs w:val="18"/>
              </w:rPr>
            </w:pPr>
            <w:r w:rsidRPr="005563DD">
              <w:rPr>
                <w:szCs w:val="18"/>
              </w:rPr>
              <w:t>CM</w:t>
            </w:r>
          </w:p>
        </w:tc>
        <w:tc>
          <w:tcPr>
            <w:tcW w:w="3310" w:type="dxa"/>
          </w:tcPr>
          <w:p w14:paraId="07CA0088" w14:textId="77777777" w:rsidR="00623B86" w:rsidRPr="00BB224E" w:rsidRDefault="00623B86" w:rsidP="00F307A2">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307A2">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307A2">
        <w:trPr>
          <w:jc w:val="center"/>
        </w:trPr>
        <w:tc>
          <w:tcPr>
            <w:tcW w:w="2817" w:type="dxa"/>
          </w:tcPr>
          <w:p w14:paraId="04C8CC79"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307A2">
            <w:pPr>
              <w:pStyle w:val="TAC"/>
              <w:rPr>
                <w:szCs w:val="18"/>
              </w:rPr>
            </w:pPr>
            <w:r w:rsidRPr="005563DD">
              <w:rPr>
                <w:szCs w:val="18"/>
              </w:rPr>
              <w:t>O</w:t>
            </w:r>
          </w:p>
        </w:tc>
        <w:tc>
          <w:tcPr>
            <w:tcW w:w="3310" w:type="dxa"/>
          </w:tcPr>
          <w:p w14:paraId="3D8C1CFD"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307A2">
            <w:pPr>
              <w:pStyle w:val="TAL"/>
              <w:rPr>
                <w:szCs w:val="18"/>
              </w:rPr>
            </w:pPr>
            <w:r w:rsidRPr="00BB224E">
              <w:rPr>
                <w:szCs w:val="18"/>
              </w:rPr>
              <w:t>-</w:t>
            </w:r>
          </w:p>
        </w:tc>
      </w:tr>
      <w:tr w:rsidR="00623B86" w:rsidRPr="009B1F2D" w14:paraId="2F4CE23B" w14:textId="77777777" w:rsidTr="00F307A2">
        <w:trPr>
          <w:jc w:val="center"/>
        </w:trPr>
        <w:tc>
          <w:tcPr>
            <w:tcW w:w="2817" w:type="dxa"/>
          </w:tcPr>
          <w:p w14:paraId="52EF27C2"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307A2">
            <w:pPr>
              <w:pStyle w:val="TAC"/>
              <w:rPr>
                <w:szCs w:val="18"/>
              </w:rPr>
            </w:pPr>
            <w:r w:rsidRPr="005563DD">
              <w:rPr>
                <w:szCs w:val="18"/>
              </w:rPr>
              <w:t>O</w:t>
            </w:r>
          </w:p>
        </w:tc>
        <w:tc>
          <w:tcPr>
            <w:tcW w:w="3310" w:type="dxa"/>
          </w:tcPr>
          <w:p w14:paraId="78DB10DF" w14:textId="77777777" w:rsidR="00623B86" w:rsidRPr="00846C5C" w:rsidRDefault="00623B86" w:rsidP="00F307A2">
            <w:pPr>
              <w:pStyle w:val="TAL"/>
              <w:rPr>
                <w:szCs w:val="18"/>
              </w:rPr>
            </w:pPr>
            <w:r w:rsidRPr="009B1F2D">
              <w:rPr>
                <w:szCs w:val="18"/>
              </w:rPr>
              <w:t>ENUM(</w:t>
            </w:r>
          </w:p>
          <w:p w14:paraId="07232D22" w14:textId="77777777" w:rsidR="00623B86" w:rsidRPr="00A32054" w:rsidRDefault="00623B86" w:rsidP="00F307A2">
            <w:pPr>
              <w:pStyle w:val="TAL"/>
              <w:rPr>
                <w:szCs w:val="18"/>
              </w:rPr>
            </w:pPr>
            <w:r w:rsidRPr="00BB224E">
              <w:rPr>
                <w:szCs w:val="18"/>
              </w:rPr>
              <w:t>Resource_operation,</w:t>
            </w:r>
          </w:p>
          <w:p w14:paraId="6B87170A" w14:textId="77777777" w:rsidR="00623B86" w:rsidRPr="004544E4" w:rsidRDefault="00623B86" w:rsidP="00F307A2">
            <w:pPr>
              <w:pStyle w:val="TAL"/>
              <w:rPr>
                <w:szCs w:val="18"/>
              </w:rPr>
            </w:pPr>
            <w:r w:rsidRPr="004544E4">
              <w:rPr>
                <w:szCs w:val="18"/>
              </w:rPr>
              <w:t>Management_operation,</w:t>
            </w:r>
          </w:p>
          <w:p w14:paraId="388BC27C" w14:textId="77777777" w:rsidR="00623B86" w:rsidRPr="007E2C0D" w:rsidRDefault="00623B86" w:rsidP="00F307A2">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307A2">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307A2">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307A2">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307A2">
            <w:pPr>
              <w:pStyle w:val="TAL"/>
              <w:rPr>
                <w:rFonts w:ascii="Helvetica" w:hAnsi="Helvetica"/>
                <w:szCs w:val="18"/>
              </w:rPr>
            </w:pPr>
          </w:p>
          <w:p w14:paraId="05808A78"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307A2">
        <w:trPr>
          <w:jc w:val="center"/>
        </w:trPr>
        <w:tc>
          <w:tcPr>
            <w:tcW w:w="2817" w:type="dxa"/>
          </w:tcPr>
          <w:p w14:paraId="338FB399" w14:textId="77777777" w:rsidR="00623B86" w:rsidRPr="001D11CC" w:rsidRDefault="00623B86" w:rsidP="00F307A2">
            <w:pPr>
              <w:pStyle w:val="TAL"/>
              <w:rPr>
                <w:rFonts w:cs="Arial"/>
                <w:szCs w:val="18"/>
              </w:rPr>
            </w:pPr>
            <w:r w:rsidRPr="001D11CC">
              <w:rPr>
                <w:rFonts w:cs="Arial"/>
                <w:szCs w:val="18"/>
              </w:rPr>
              <w:lastRenderedPageBreak/>
              <w:t>attributeValueChange</w:t>
            </w:r>
          </w:p>
        </w:tc>
        <w:tc>
          <w:tcPr>
            <w:tcW w:w="397" w:type="dxa"/>
          </w:tcPr>
          <w:p w14:paraId="2AE9B6F8" w14:textId="77777777" w:rsidR="00623B86" w:rsidRPr="005563DD" w:rsidRDefault="00623B86" w:rsidP="00F307A2">
            <w:pPr>
              <w:pStyle w:val="TAC"/>
              <w:rPr>
                <w:szCs w:val="18"/>
              </w:rPr>
            </w:pPr>
            <w:r w:rsidRPr="005563DD">
              <w:rPr>
                <w:szCs w:val="18"/>
              </w:rPr>
              <w:t>M</w:t>
            </w:r>
          </w:p>
        </w:tc>
        <w:tc>
          <w:tcPr>
            <w:tcW w:w="3310" w:type="dxa"/>
          </w:tcPr>
          <w:p w14:paraId="631D1F62" w14:textId="77777777" w:rsidR="00623B86" w:rsidRPr="00BB224E" w:rsidRDefault="00623B86" w:rsidP="00F307A2">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307A2">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307A2">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496" w:name="_Toc20494394"/>
      <w:bookmarkStart w:id="497" w:name="_Toc26975414"/>
      <w:bookmarkStart w:id="498" w:name="_Toc35856287"/>
      <w:bookmarkStart w:id="499" w:name="_Toc44001139"/>
      <w:bookmarkStart w:id="500" w:name="_Toc51580738"/>
      <w:bookmarkStart w:id="501" w:name="_Toc52356001"/>
      <w:bookmarkStart w:id="502" w:name="_Toc55227571"/>
      <w:bookmarkStart w:id="503" w:name="_Toc138323124"/>
      <w:bookmarkStart w:id="504" w:name="_Toc193447666"/>
      <w:r>
        <w:t>11.1.1.9.3</w:t>
      </w:r>
      <w:r>
        <w:tab/>
        <w:t>Triggering event</w:t>
      </w:r>
      <w:bookmarkEnd w:id="496"/>
      <w:bookmarkEnd w:id="497"/>
      <w:bookmarkEnd w:id="498"/>
      <w:bookmarkEnd w:id="499"/>
      <w:bookmarkEnd w:id="500"/>
      <w:bookmarkEnd w:id="501"/>
      <w:bookmarkEnd w:id="502"/>
      <w:bookmarkEnd w:id="503"/>
      <w:bookmarkEnd w:id="504"/>
    </w:p>
    <w:p w14:paraId="46AB1FE6" w14:textId="77777777" w:rsidR="00623B86" w:rsidRDefault="00623B86" w:rsidP="00623B86">
      <w:pPr>
        <w:pStyle w:val="Heading6"/>
      </w:pPr>
      <w:bookmarkStart w:id="505" w:name="_Toc20494395"/>
      <w:bookmarkStart w:id="506" w:name="_Toc26975415"/>
      <w:bookmarkStart w:id="507" w:name="_Toc35856288"/>
      <w:bookmarkStart w:id="508" w:name="_Toc44001140"/>
      <w:bookmarkStart w:id="509" w:name="_Toc51580739"/>
      <w:bookmarkStart w:id="510" w:name="_Toc52356002"/>
      <w:bookmarkStart w:id="511" w:name="_Toc55227572"/>
      <w:bookmarkStart w:id="512" w:name="_Toc138323125"/>
      <w:bookmarkStart w:id="513" w:name="_Toc193447667"/>
      <w:r>
        <w:t>11.1.1.9.3.1</w:t>
      </w:r>
      <w:r>
        <w:tab/>
        <w:t>From-state</w:t>
      </w:r>
      <w:bookmarkEnd w:id="505"/>
      <w:bookmarkEnd w:id="506"/>
      <w:bookmarkEnd w:id="507"/>
      <w:bookmarkEnd w:id="508"/>
      <w:bookmarkEnd w:id="509"/>
      <w:bookmarkEnd w:id="510"/>
      <w:bookmarkEnd w:id="511"/>
      <w:bookmarkEnd w:id="512"/>
      <w:bookmarkEnd w:id="513"/>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14" w:name="_Toc20494396"/>
      <w:bookmarkStart w:id="515" w:name="_Toc26975416"/>
      <w:bookmarkStart w:id="516" w:name="_Toc35856289"/>
      <w:bookmarkStart w:id="517" w:name="_Toc44001141"/>
      <w:bookmarkStart w:id="518" w:name="_Toc51580740"/>
      <w:bookmarkStart w:id="519" w:name="_Toc52356003"/>
      <w:bookmarkStart w:id="520" w:name="_Toc55227573"/>
      <w:bookmarkStart w:id="521" w:name="_Toc138323126"/>
      <w:bookmarkStart w:id="522" w:name="_Toc193447668"/>
      <w:r>
        <w:t>11.1.1.9.3.2</w:t>
      </w:r>
      <w:r>
        <w:tab/>
        <w:t>To-state</w:t>
      </w:r>
      <w:bookmarkEnd w:id="514"/>
      <w:bookmarkEnd w:id="515"/>
      <w:bookmarkEnd w:id="516"/>
      <w:bookmarkEnd w:id="517"/>
      <w:bookmarkEnd w:id="518"/>
      <w:bookmarkEnd w:id="519"/>
      <w:bookmarkEnd w:id="520"/>
      <w:bookmarkEnd w:id="521"/>
      <w:bookmarkEnd w:id="522"/>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23" w:name="_Toc26975417"/>
      <w:bookmarkStart w:id="524" w:name="_Toc35856290"/>
      <w:bookmarkStart w:id="525" w:name="_Toc44001142"/>
      <w:bookmarkStart w:id="526" w:name="_Toc51580741"/>
      <w:bookmarkStart w:id="527" w:name="_Toc52356004"/>
      <w:bookmarkStart w:id="528" w:name="_Toc55227574"/>
      <w:bookmarkStart w:id="529" w:name="_Toc138323127"/>
      <w:bookmarkStart w:id="530" w:name="_Toc193447669"/>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23"/>
      <w:bookmarkEnd w:id="524"/>
      <w:bookmarkEnd w:id="525"/>
      <w:bookmarkEnd w:id="526"/>
      <w:bookmarkEnd w:id="527"/>
      <w:bookmarkEnd w:id="528"/>
      <w:bookmarkEnd w:id="529"/>
      <w:bookmarkEnd w:id="530"/>
    </w:p>
    <w:p w14:paraId="24779A7B" w14:textId="77777777" w:rsidR="00623B86" w:rsidRDefault="00623B86" w:rsidP="00623B86">
      <w:pPr>
        <w:pStyle w:val="Heading5"/>
      </w:pPr>
      <w:bookmarkStart w:id="531" w:name="_Toc26975418"/>
      <w:bookmarkStart w:id="532" w:name="_Toc35856291"/>
      <w:bookmarkStart w:id="533" w:name="_Toc44001143"/>
      <w:bookmarkStart w:id="534" w:name="_Toc51580742"/>
      <w:bookmarkStart w:id="535" w:name="_Toc52356005"/>
      <w:bookmarkStart w:id="536" w:name="_Toc55227575"/>
      <w:bookmarkStart w:id="537" w:name="_Toc138323128"/>
      <w:bookmarkStart w:id="538" w:name="_Toc193447670"/>
      <w:r>
        <w:t>11.1.1.10.1</w:t>
      </w:r>
      <w:r>
        <w:tab/>
        <w:t>Definition</w:t>
      </w:r>
      <w:bookmarkEnd w:id="531"/>
      <w:bookmarkEnd w:id="532"/>
      <w:bookmarkEnd w:id="533"/>
      <w:bookmarkEnd w:id="534"/>
      <w:bookmarkEnd w:id="535"/>
      <w:bookmarkEnd w:id="536"/>
      <w:bookmarkEnd w:id="537"/>
      <w:bookmarkEnd w:id="538"/>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39" w:name="_Toc26975419"/>
      <w:bookmarkStart w:id="540" w:name="_Toc35856292"/>
      <w:bookmarkStart w:id="541" w:name="_Toc44001144"/>
      <w:bookmarkStart w:id="542" w:name="_Toc51580743"/>
      <w:bookmarkStart w:id="543" w:name="_Toc52356006"/>
      <w:bookmarkStart w:id="544" w:name="_Toc55227576"/>
      <w:bookmarkStart w:id="545" w:name="_Toc138323129"/>
      <w:bookmarkStart w:id="546" w:name="_Toc193447671"/>
      <w:r>
        <w:t>11.1.1.10.2</w:t>
      </w:r>
      <w:r>
        <w:tab/>
        <w:t>Input parameters</w:t>
      </w:r>
      <w:bookmarkEnd w:id="539"/>
      <w:bookmarkEnd w:id="540"/>
      <w:bookmarkEnd w:id="541"/>
      <w:bookmarkEnd w:id="542"/>
      <w:bookmarkEnd w:id="543"/>
      <w:bookmarkEnd w:id="544"/>
      <w:bookmarkEnd w:id="545"/>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307A2">
        <w:tc>
          <w:tcPr>
            <w:tcW w:w="2501"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F307A2">
        <w:tc>
          <w:tcPr>
            <w:tcW w:w="2501"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7"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3572"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F307A2">
        <w:tc>
          <w:tcPr>
            <w:tcW w:w="2501"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7"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3572"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F307A2">
        <w:tc>
          <w:tcPr>
            <w:tcW w:w="2501"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7"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3572"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F307A2">
        <w:tc>
          <w:tcPr>
            <w:tcW w:w="2501"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7"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3572"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307A2">
        <w:tc>
          <w:tcPr>
            <w:tcW w:w="2501"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7"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37EA9BED" w14:textId="77777777" w:rsidR="00623B86" w:rsidRPr="005563DD" w:rsidRDefault="00623B86" w:rsidP="00F307A2">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F307A2">
        <w:tc>
          <w:tcPr>
            <w:tcW w:w="2501"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7"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547" w:name="MCCQCTEMPBM_00000023"/>
            <w:r w:rsidRPr="005563DD">
              <w:rPr>
                <w:rFonts w:ascii="Courier New" w:hAnsi="Courier New" w:cs="Courier New"/>
                <w:szCs w:val="18"/>
              </w:rPr>
              <w:t>notifyEvent</w:t>
            </w:r>
            <w:r w:rsidRPr="005563DD">
              <w:rPr>
                <w:rFonts w:cs="Arial"/>
                <w:szCs w:val="18"/>
              </w:rPr>
              <w:t>"</w:t>
            </w:r>
            <w:bookmarkEnd w:id="547"/>
          </w:p>
        </w:tc>
        <w:tc>
          <w:tcPr>
            <w:tcW w:w="3572"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623B86" w:rsidRPr="009B1F2D" w14:paraId="202B9C13" w14:textId="77777777" w:rsidTr="00F307A2">
        <w:tc>
          <w:tcPr>
            <w:tcW w:w="2501" w:type="dxa"/>
            <w:shd w:val="clear" w:color="auto" w:fill="auto"/>
          </w:tcPr>
          <w:p w14:paraId="50EA25B6" w14:textId="77777777" w:rsidR="00623B86" w:rsidRPr="001D11CC" w:rsidRDefault="00623B86" w:rsidP="00F307A2">
            <w:pPr>
              <w:pStyle w:val="TAL"/>
              <w:rPr>
                <w:rFonts w:cs="Arial"/>
                <w:szCs w:val="18"/>
              </w:rPr>
            </w:pPr>
            <w:r w:rsidRPr="001D11CC">
              <w:rPr>
                <w:rFonts w:cs="Arial"/>
                <w:szCs w:val="18"/>
              </w:rPr>
              <w:t>specificProblem</w:t>
            </w:r>
          </w:p>
        </w:tc>
        <w:tc>
          <w:tcPr>
            <w:tcW w:w="397" w:type="dxa"/>
            <w:shd w:val="clear" w:color="auto" w:fill="auto"/>
          </w:tcPr>
          <w:p w14:paraId="41B58677"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6BF46AC7" w14:textId="77777777" w:rsidR="00623B86" w:rsidRPr="005563DD" w:rsidRDefault="00623B86" w:rsidP="00F307A2">
            <w:pPr>
              <w:pStyle w:val="TAL"/>
              <w:rPr>
                <w:rFonts w:cs="Arial"/>
                <w:szCs w:val="18"/>
              </w:rPr>
            </w:pPr>
            <w:r w:rsidRPr="005563DD">
              <w:rPr>
                <w:szCs w:val="18"/>
              </w:rPr>
              <w:t>It indicates a problem detected.</w:t>
            </w:r>
          </w:p>
        </w:tc>
        <w:tc>
          <w:tcPr>
            <w:tcW w:w="3572" w:type="dxa"/>
            <w:shd w:val="clear" w:color="auto" w:fill="auto"/>
          </w:tcPr>
          <w:p w14:paraId="1AB1558C" w14:textId="77777777" w:rsidR="00623B86" w:rsidRPr="00846C5C" w:rsidRDefault="00623B86" w:rsidP="00F307A2">
            <w:pPr>
              <w:pStyle w:val="TAL"/>
              <w:rPr>
                <w:szCs w:val="18"/>
              </w:rPr>
            </w:pPr>
            <w:r w:rsidRPr="009B1F2D">
              <w:rPr>
                <w:szCs w:val="18"/>
              </w:rPr>
              <w:t>--</w:t>
            </w:r>
          </w:p>
        </w:tc>
      </w:tr>
      <w:tr w:rsidR="00623B86" w:rsidRPr="009B1F2D" w14:paraId="794F3DB7" w14:textId="77777777" w:rsidTr="00F307A2">
        <w:tc>
          <w:tcPr>
            <w:tcW w:w="2501" w:type="dxa"/>
            <w:shd w:val="clear" w:color="auto" w:fill="auto"/>
          </w:tcPr>
          <w:p w14:paraId="440F51EE" w14:textId="77777777" w:rsidR="00623B86" w:rsidRPr="001D11CC" w:rsidRDefault="00623B86" w:rsidP="00F307A2">
            <w:pPr>
              <w:pStyle w:val="TAL"/>
              <w:rPr>
                <w:rFonts w:cs="Arial"/>
                <w:szCs w:val="18"/>
              </w:rPr>
            </w:pPr>
            <w:r w:rsidRPr="001D11CC">
              <w:rPr>
                <w:rFonts w:cs="Arial"/>
                <w:szCs w:val="18"/>
              </w:rPr>
              <w:t>additionalText</w:t>
            </w:r>
          </w:p>
        </w:tc>
        <w:tc>
          <w:tcPr>
            <w:tcW w:w="397" w:type="dxa"/>
            <w:shd w:val="clear" w:color="auto" w:fill="auto"/>
          </w:tcPr>
          <w:p w14:paraId="1AC6E6D0"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B917AC0" w14:textId="77777777" w:rsidR="00623B86" w:rsidRPr="00846C5C" w:rsidRDefault="00623B86" w:rsidP="00F307A2">
            <w:pPr>
              <w:pStyle w:val="TAL"/>
              <w:rPr>
                <w:rFonts w:cs="Arial"/>
                <w:szCs w:val="18"/>
              </w:rPr>
            </w:pPr>
            <w:r w:rsidRPr="009B1F2D">
              <w:rPr>
                <w:rFonts w:cs="Arial"/>
                <w:szCs w:val="18"/>
              </w:rPr>
              <w:t>It carries additional information.</w:t>
            </w:r>
          </w:p>
        </w:tc>
        <w:tc>
          <w:tcPr>
            <w:tcW w:w="3572" w:type="dxa"/>
            <w:shd w:val="clear" w:color="auto" w:fill="auto"/>
          </w:tcPr>
          <w:p w14:paraId="771EF2A3" w14:textId="77777777" w:rsidR="00623B86" w:rsidRPr="00A32054" w:rsidRDefault="00623B86" w:rsidP="00F307A2">
            <w:pPr>
              <w:pStyle w:val="TAL"/>
              <w:rPr>
                <w:szCs w:val="18"/>
              </w:rPr>
            </w:pPr>
            <w:r w:rsidRPr="00BB224E">
              <w:rPr>
                <w:szCs w:val="18"/>
              </w:rPr>
              <w:t>--</w:t>
            </w:r>
          </w:p>
        </w:tc>
      </w:tr>
      <w:tr w:rsidR="00623B86" w:rsidRPr="009B1F2D" w14:paraId="764B8C3F" w14:textId="77777777" w:rsidTr="00F307A2">
        <w:tc>
          <w:tcPr>
            <w:tcW w:w="2501" w:type="dxa"/>
            <w:shd w:val="clear" w:color="auto" w:fill="auto"/>
          </w:tcPr>
          <w:p w14:paraId="6FFF81E6" w14:textId="77777777" w:rsidR="00623B86" w:rsidRPr="001D11CC" w:rsidRDefault="00623B86" w:rsidP="00F307A2">
            <w:pPr>
              <w:pStyle w:val="TAL"/>
              <w:rPr>
                <w:rFonts w:cs="Arial"/>
                <w:szCs w:val="18"/>
              </w:rPr>
            </w:pPr>
            <w:r w:rsidRPr="001D11CC">
              <w:rPr>
                <w:rFonts w:cs="Arial"/>
                <w:szCs w:val="18"/>
              </w:rPr>
              <w:t>additionalInformation</w:t>
            </w:r>
          </w:p>
        </w:tc>
        <w:tc>
          <w:tcPr>
            <w:tcW w:w="397" w:type="dxa"/>
            <w:shd w:val="clear" w:color="auto" w:fill="auto"/>
          </w:tcPr>
          <w:p w14:paraId="38274E77"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6F9F316" w14:textId="77777777" w:rsidR="00623B86" w:rsidRPr="005563DD" w:rsidRDefault="00623B86" w:rsidP="00F307A2">
            <w:pPr>
              <w:pStyle w:val="TAL"/>
              <w:rPr>
                <w:rFonts w:cs="Arial"/>
                <w:szCs w:val="18"/>
              </w:rPr>
            </w:pPr>
            <w:r w:rsidRPr="005563DD">
              <w:rPr>
                <w:rFonts w:cs="Arial"/>
                <w:szCs w:val="18"/>
              </w:rPr>
              <w:t>It carries additional information.</w:t>
            </w:r>
          </w:p>
        </w:tc>
        <w:tc>
          <w:tcPr>
            <w:tcW w:w="3572" w:type="dxa"/>
            <w:shd w:val="clear" w:color="auto" w:fill="auto"/>
          </w:tcPr>
          <w:p w14:paraId="4DEF7440" w14:textId="77777777" w:rsidR="00623B86" w:rsidRPr="00846C5C" w:rsidRDefault="00623B86" w:rsidP="00F307A2">
            <w:pPr>
              <w:pStyle w:val="TAL"/>
              <w:rPr>
                <w:szCs w:val="18"/>
              </w:rPr>
            </w:pPr>
            <w:r w:rsidRPr="009B1F2D">
              <w:rPr>
                <w:szCs w:val="18"/>
              </w:rPr>
              <w:t>--</w:t>
            </w:r>
          </w:p>
        </w:tc>
      </w:tr>
      <w:tr w:rsidR="00623B86" w:rsidRPr="009B1F2D" w14:paraId="30510857" w14:textId="77777777" w:rsidTr="00F307A2">
        <w:tc>
          <w:tcPr>
            <w:tcW w:w="9695" w:type="dxa"/>
            <w:gridSpan w:val="4"/>
            <w:shd w:val="clear" w:color="auto" w:fill="auto"/>
          </w:tcPr>
          <w:p w14:paraId="4B50344A" w14:textId="77777777" w:rsidR="00623B86" w:rsidRPr="004544E4" w:rsidRDefault="00623B86" w:rsidP="00F307A2">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307A2">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307A2">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307A2">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48" w:name="_Toc44001145"/>
      <w:bookmarkStart w:id="549" w:name="_Toc51580744"/>
      <w:bookmarkStart w:id="550" w:name="_Toc52356007"/>
      <w:bookmarkStart w:id="551" w:name="_Toc55227577"/>
      <w:bookmarkStart w:id="552" w:name="_Toc138323130"/>
      <w:bookmarkStart w:id="553" w:name="_Toc193447672"/>
      <w:r>
        <w:lastRenderedPageBreak/>
        <w:t>11.1.</w:t>
      </w:r>
      <w:r>
        <w:rPr>
          <w:rFonts w:hint="eastAsia"/>
          <w:lang w:eastAsia="zh-CN"/>
        </w:rPr>
        <w:t>1</w:t>
      </w:r>
      <w:r>
        <w:rPr>
          <w:lang w:eastAsia="zh-CN"/>
        </w:rPr>
        <w:t>.</w:t>
      </w:r>
      <w:r>
        <w:t>11</w:t>
      </w:r>
      <w:r>
        <w:tab/>
        <w:t xml:space="preserve">Notification </w:t>
      </w:r>
      <w:r w:rsidRPr="001D11CC">
        <w:rPr>
          <w:rFonts w:cs="Arial"/>
        </w:rPr>
        <w:t>notifyMOIChanges</w:t>
      </w:r>
      <w:bookmarkEnd w:id="548"/>
      <w:bookmarkEnd w:id="549"/>
      <w:bookmarkEnd w:id="550"/>
      <w:bookmarkEnd w:id="551"/>
      <w:bookmarkEnd w:id="552"/>
      <w:bookmarkEnd w:id="553"/>
    </w:p>
    <w:p w14:paraId="7C8C03BE" w14:textId="77777777" w:rsidR="00623B86" w:rsidRPr="00CF2F3C" w:rsidRDefault="00623B86" w:rsidP="00623B86">
      <w:pPr>
        <w:pStyle w:val="Heading5"/>
      </w:pPr>
      <w:bookmarkStart w:id="554" w:name="_Toc44001146"/>
      <w:bookmarkStart w:id="555" w:name="_Toc51580745"/>
      <w:bookmarkStart w:id="556" w:name="_Toc52356008"/>
      <w:bookmarkStart w:id="557" w:name="_Toc55227578"/>
      <w:bookmarkStart w:id="558" w:name="_Toc138323131"/>
      <w:bookmarkStart w:id="559" w:name="_Toc193447673"/>
      <w:r>
        <w:t>11.1.1.11.1</w:t>
      </w:r>
      <w:r>
        <w:tab/>
        <w:t>Definition</w:t>
      </w:r>
      <w:bookmarkEnd w:id="554"/>
      <w:bookmarkEnd w:id="555"/>
      <w:bookmarkEnd w:id="556"/>
      <w:bookmarkEnd w:id="557"/>
      <w:bookmarkEnd w:id="558"/>
      <w:bookmarkEnd w:id="559"/>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60" w:name="MCCQCTEMPBM_00000024"/>
      <w:r w:rsidRPr="00027185">
        <w:rPr>
          <w:rFonts w:ascii="Courier New" w:hAnsi="Courier New" w:cs="Courier New"/>
          <w:sz w:val="18"/>
          <w:szCs w:val="18"/>
        </w:rPr>
        <w:t>notifyMOICreation</w:t>
      </w:r>
      <w:bookmarkEnd w:id="560"/>
      <w:r>
        <w:t xml:space="preserve">, </w:t>
      </w:r>
      <w:bookmarkStart w:id="561" w:name="MCCQCTEMPBM_00000025"/>
      <w:r w:rsidRPr="00027185">
        <w:rPr>
          <w:rFonts w:ascii="Courier New" w:hAnsi="Courier New" w:cs="Courier New"/>
          <w:sz w:val="18"/>
          <w:szCs w:val="18"/>
        </w:rPr>
        <w:t>notifyMOIDeletion</w:t>
      </w:r>
      <w:bookmarkEnd w:id="561"/>
      <w:r>
        <w:t xml:space="preserve"> or </w:t>
      </w:r>
      <w:bookmarkStart w:id="562" w:name="MCCQCTEMPBM_00000026"/>
      <w:r w:rsidRPr="00027185">
        <w:rPr>
          <w:rFonts w:ascii="Courier New" w:hAnsi="Courier New" w:cs="Courier New"/>
          <w:sz w:val="18"/>
          <w:szCs w:val="18"/>
        </w:rPr>
        <w:t>notifyMOIAttributesValueChange</w:t>
      </w:r>
      <w:bookmarkEnd w:id="562"/>
      <w:r>
        <w:t xml:space="preserve">, or a single </w:t>
      </w:r>
      <w:bookmarkStart w:id="563" w:name="MCCQCTEMPBM_00000027"/>
      <w:r w:rsidRPr="00027185">
        <w:rPr>
          <w:rFonts w:ascii="Courier New" w:hAnsi="Courier New" w:cs="Courier New"/>
          <w:sz w:val="18"/>
          <w:szCs w:val="18"/>
        </w:rPr>
        <w:t>notifyMOIChanges</w:t>
      </w:r>
      <w:bookmarkEnd w:id="563"/>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64" w:name="MCCQCTEMPBM_00000028"/>
      <w:r w:rsidRPr="00027185">
        <w:rPr>
          <w:rFonts w:ascii="Courier New" w:hAnsi="Courier New" w:cs="Courier New"/>
          <w:sz w:val="18"/>
          <w:szCs w:val="18"/>
        </w:rPr>
        <w:t>notificationId</w:t>
      </w:r>
      <w:bookmarkEnd w:id="564"/>
      <w:r>
        <w:t xml:space="preserve">. This identifier shall not be used in the parameter </w:t>
      </w:r>
      <w:bookmarkStart w:id="565" w:name="MCCQCTEMPBM_00000029"/>
      <w:r w:rsidRPr="00027185">
        <w:rPr>
          <w:rFonts w:ascii="Courier New" w:hAnsi="Courier New" w:cs="Courier New"/>
          <w:sz w:val="18"/>
          <w:szCs w:val="18"/>
        </w:rPr>
        <w:t>correlatedNotifications</w:t>
      </w:r>
      <w:bookmarkEnd w:id="565"/>
      <w:r>
        <w:t xml:space="preserve"> potentially carried in other notifications. The </w:t>
      </w:r>
      <w:bookmarkStart w:id="566" w:name="MCCQCTEMPBM_00000030"/>
      <w:r w:rsidRPr="005D5898">
        <w:rPr>
          <w:rFonts w:ascii="Courier New" w:hAnsi="Courier New" w:cs="Courier New"/>
          <w:sz w:val="18"/>
          <w:szCs w:val="18"/>
        </w:rPr>
        <w:t>notificationId</w:t>
      </w:r>
      <w:bookmarkEnd w:id="566"/>
      <w:r>
        <w:t xml:space="preserve"> in </w:t>
      </w:r>
      <w:bookmarkStart w:id="567" w:name="MCCQCTEMPBM_00000031"/>
      <w:r w:rsidRPr="00027185">
        <w:rPr>
          <w:rFonts w:ascii="Courier New" w:hAnsi="Courier New" w:cs="Courier New"/>
          <w:sz w:val="18"/>
          <w:szCs w:val="18"/>
        </w:rPr>
        <w:t>mOIChanges</w:t>
      </w:r>
      <w:bookmarkEnd w:id="567"/>
      <w:r>
        <w:t xml:space="preserve"> shall be used instead. This is because the latter notification id is associated to a single MOI only, whereas the former notification id can be associated to changes of multiple MOIs. The </w:t>
      </w:r>
      <w:bookmarkStart w:id="568" w:name="MCCQCTEMPBM_00000032"/>
      <w:r w:rsidRPr="00D27D39">
        <w:rPr>
          <w:rFonts w:ascii="Courier New" w:hAnsi="Courier New" w:cs="Courier New"/>
          <w:sz w:val="18"/>
          <w:szCs w:val="18"/>
        </w:rPr>
        <w:t>correlatedNotifications</w:t>
      </w:r>
      <w:bookmarkEnd w:id="568"/>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69" w:name="_Toc44001147"/>
      <w:bookmarkStart w:id="570" w:name="_Toc51580746"/>
      <w:bookmarkStart w:id="571" w:name="_Toc52356009"/>
      <w:bookmarkStart w:id="572" w:name="_Toc55227579"/>
      <w:bookmarkStart w:id="573" w:name="_Toc138323132"/>
      <w:bookmarkStart w:id="574" w:name="_Toc193447674"/>
      <w:r>
        <w:lastRenderedPageBreak/>
        <w:t>11.1.1.11.2</w:t>
      </w:r>
      <w:r>
        <w:tab/>
        <w:t>Input parameters</w:t>
      </w:r>
      <w:bookmarkEnd w:id="569"/>
      <w:bookmarkEnd w:id="570"/>
      <w:bookmarkEnd w:id="571"/>
      <w:bookmarkEnd w:id="572"/>
      <w:bookmarkEnd w:id="573"/>
      <w:bookmarkEnd w:id="5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r w:rsidRPr="009B1F2D">
              <w:rPr>
                <w:szCs w:val="18"/>
              </w:rPr>
              <w:t>const string “notifyMOIChanges”</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notificationId (M),</w:t>
            </w:r>
          </w:p>
          <w:p w14:paraId="3CDC87E9" w14:textId="77777777" w:rsidR="00623B86" w:rsidRPr="00A32054" w:rsidRDefault="00623B86" w:rsidP="00F307A2">
            <w:pPr>
              <w:pStyle w:val="TAL"/>
              <w:rPr>
                <w:szCs w:val="18"/>
              </w:rPr>
            </w:pPr>
            <w:r w:rsidRPr="00BB224E">
              <w:rPr>
                <w:szCs w:val="18"/>
              </w:rPr>
              <w:t xml:space="preserve">  correlatedNotifications (O),</w:t>
            </w:r>
          </w:p>
          <w:p w14:paraId="7356C6B7" w14:textId="77777777" w:rsidR="00623B86" w:rsidRPr="004544E4" w:rsidRDefault="00623B86" w:rsidP="00F307A2">
            <w:pPr>
              <w:pStyle w:val="TAL"/>
              <w:rPr>
                <w:szCs w:val="18"/>
              </w:rPr>
            </w:pPr>
            <w:r w:rsidRPr="004544E4">
              <w:rPr>
                <w:szCs w:val="18"/>
              </w:rPr>
              <w:t xml:space="preserve">  additionalText (O),</w:t>
            </w:r>
          </w:p>
          <w:p w14:paraId="631248D9" w14:textId="77777777" w:rsidR="00623B86" w:rsidRPr="007E2C0D" w:rsidRDefault="00623B86" w:rsidP="00F307A2">
            <w:pPr>
              <w:pStyle w:val="TAL"/>
              <w:rPr>
                <w:szCs w:val="18"/>
              </w:rPr>
            </w:pPr>
            <w:r w:rsidRPr="002B66C8">
              <w:rPr>
                <w:szCs w:val="18"/>
              </w:rPr>
              <w:t xml:space="preserve">  sourceIndicator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r>
              <w:t xml:space="preserve"> </w:t>
            </w:r>
            <w:r w:rsidRPr="00A26BD1">
              <w:rPr>
                <w:szCs w:val="18"/>
              </w:rPr>
              <w:t>,</w:t>
            </w:r>
          </w:p>
          <w:p w14:paraId="53F0D6F3" w14:textId="77777777" w:rsidR="00623B86" w:rsidRPr="006623B1" w:rsidRDefault="00623B86" w:rsidP="00F307A2">
            <w:pPr>
              <w:pStyle w:val="TAL"/>
              <w:rPr>
                <w:szCs w:val="18"/>
              </w:rPr>
            </w:pPr>
            <w:r w:rsidRPr="00A26BD1">
              <w:rPr>
                <w:szCs w:val="18"/>
              </w:rPr>
              <w:t xml:space="preserve">  oldValue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575" w:name="_Toc20494397"/>
      <w:bookmarkStart w:id="576" w:name="_Toc26975420"/>
      <w:bookmarkStart w:id="577" w:name="_Toc35856293"/>
      <w:bookmarkStart w:id="578" w:name="_Toc44001148"/>
      <w:bookmarkStart w:id="579" w:name="_Toc51580747"/>
      <w:bookmarkStart w:id="580" w:name="_Toc52356010"/>
      <w:bookmarkStart w:id="581" w:name="_Toc55227580"/>
      <w:bookmarkStart w:id="582" w:name="_Toc138323133"/>
      <w:bookmarkStart w:id="583" w:name="_Toc193447675"/>
      <w:r>
        <w:lastRenderedPageBreak/>
        <w:t>11.1</w:t>
      </w:r>
      <w:r w:rsidRPr="00215D3C">
        <w:t>.</w:t>
      </w:r>
      <w:r w:rsidRPr="00215D3C">
        <w:rPr>
          <w:lang w:eastAsia="zh-CN"/>
        </w:rPr>
        <w:t>2</w:t>
      </w:r>
      <w:r w:rsidRPr="00215D3C">
        <w:tab/>
        <w:t>Managed Information</w:t>
      </w:r>
      <w:bookmarkEnd w:id="575"/>
      <w:bookmarkEnd w:id="576"/>
      <w:bookmarkEnd w:id="577"/>
      <w:bookmarkEnd w:id="578"/>
      <w:bookmarkEnd w:id="579"/>
      <w:bookmarkEnd w:id="580"/>
      <w:bookmarkEnd w:id="581"/>
      <w:bookmarkEnd w:id="582"/>
      <w:bookmarkEnd w:id="583"/>
    </w:p>
    <w:p w14:paraId="29726EF3" w14:textId="77777777" w:rsidR="00623B86" w:rsidRPr="00215D3C" w:rsidRDefault="00623B86" w:rsidP="00623B86">
      <w:pPr>
        <w:pStyle w:val="Heading4"/>
      </w:pPr>
      <w:bookmarkStart w:id="584" w:name="_Toc20494398"/>
      <w:bookmarkStart w:id="585" w:name="_Toc26975421"/>
      <w:bookmarkStart w:id="586" w:name="_Toc35856294"/>
      <w:bookmarkStart w:id="587" w:name="_Toc44001149"/>
      <w:bookmarkStart w:id="588" w:name="_Toc51580748"/>
      <w:bookmarkStart w:id="589" w:name="_Toc52356011"/>
      <w:bookmarkStart w:id="590" w:name="_Toc55227581"/>
      <w:bookmarkStart w:id="591" w:name="_Toc138323134"/>
      <w:bookmarkStart w:id="592" w:name="_Toc193447676"/>
      <w:r>
        <w:t>11.1</w:t>
      </w:r>
      <w:r w:rsidRPr="00215D3C">
        <w:t>.2.1</w:t>
      </w:r>
      <w:r w:rsidRPr="00215D3C">
        <w:tab/>
      </w:r>
      <w:r w:rsidRPr="001D11CC">
        <w:rPr>
          <w:rFonts w:cs="Arial"/>
        </w:rPr>
        <w:t>ManagedEntity</w:t>
      </w:r>
      <w:bookmarkEnd w:id="584"/>
      <w:bookmarkEnd w:id="585"/>
      <w:bookmarkEnd w:id="586"/>
      <w:bookmarkEnd w:id="587"/>
      <w:bookmarkEnd w:id="588"/>
      <w:bookmarkEnd w:id="589"/>
      <w:bookmarkEnd w:id="590"/>
      <w:r w:rsidRPr="00D91E1D">
        <w:rPr>
          <w:rFonts w:cs="Arial"/>
        </w:rPr>
        <w:t xml:space="preserve"> </w:t>
      </w:r>
      <w:bookmarkStart w:id="593" w:name="MCCQCTEMPBM_00000033"/>
      <w:r w:rsidRPr="00782A7F">
        <w:rPr>
          <w:rFonts w:ascii="Courier New" w:hAnsi="Courier New" w:cs="Courier New"/>
        </w:rPr>
        <w:t>&lt;&lt; ProxyClass&gt;&gt;</w:t>
      </w:r>
      <w:bookmarkEnd w:id="591"/>
      <w:bookmarkEnd w:id="592"/>
      <w:bookmarkEnd w:id="593"/>
    </w:p>
    <w:p w14:paraId="26173626" w14:textId="77777777" w:rsidR="00623B86" w:rsidRPr="00215D3C" w:rsidRDefault="00623B86" w:rsidP="00623B86">
      <w:pPr>
        <w:pStyle w:val="Heading5"/>
      </w:pPr>
      <w:bookmarkStart w:id="594" w:name="_Toc20494399"/>
      <w:bookmarkStart w:id="595" w:name="_Toc26975422"/>
      <w:bookmarkStart w:id="596" w:name="_Toc35856295"/>
      <w:bookmarkStart w:id="597" w:name="_Toc44001150"/>
      <w:bookmarkStart w:id="598" w:name="_Toc51580749"/>
      <w:bookmarkStart w:id="599" w:name="_Toc52356012"/>
      <w:bookmarkStart w:id="600" w:name="_Toc55227582"/>
      <w:bookmarkStart w:id="601" w:name="_Toc138323135"/>
      <w:bookmarkStart w:id="602" w:name="_Toc193447677"/>
      <w:r>
        <w:t>11.1</w:t>
      </w:r>
      <w:r w:rsidRPr="00215D3C">
        <w:t>.</w:t>
      </w:r>
      <w:r w:rsidRPr="00215D3C">
        <w:rPr>
          <w:lang w:eastAsia="zh-CN"/>
        </w:rPr>
        <w:t>2</w:t>
      </w:r>
      <w:r w:rsidRPr="00215D3C">
        <w:t>.1.1</w:t>
      </w:r>
      <w:r w:rsidRPr="00215D3C">
        <w:tab/>
        <w:t>Definition</w:t>
      </w:r>
      <w:bookmarkEnd w:id="594"/>
      <w:bookmarkEnd w:id="595"/>
      <w:bookmarkEnd w:id="596"/>
      <w:bookmarkEnd w:id="597"/>
      <w:bookmarkEnd w:id="598"/>
      <w:bookmarkEnd w:id="599"/>
      <w:bookmarkEnd w:id="600"/>
      <w:bookmarkEnd w:id="601"/>
      <w:bookmarkEnd w:id="602"/>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03" w:name="_Toc20494400"/>
      <w:bookmarkStart w:id="604" w:name="_Toc26975423"/>
      <w:bookmarkStart w:id="605" w:name="_Toc35856296"/>
      <w:bookmarkStart w:id="606" w:name="_Toc44001151"/>
      <w:bookmarkStart w:id="607" w:name="_Toc51580750"/>
      <w:bookmarkStart w:id="608" w:name="_Toc52356013"/>
      <w:bookmarkStart w:id="609" w:name="_Toc55227583"/>
      <w:bookmarkStart w:id="610" w:name="_Toc138323136"/>
      <w:bookmarkStart w:id="611" w:name="_Toc193447678"/>
      <w:r>
        <w:rPr>
          <w:lang w:eastAsia="zh-CN"/>
        </w:rPr>
        <w:t>11.2</w:t>
      </w:r>
      <w:r w:rsidRPr="00215D3C">
        <w:rPr>
          <w:lang w:eastAsia="zh-CN"/>
        </w:rPr>
        <w:tab/>
      </w:r>
      <w:r w:rsidR="00D24827">
        <w:rPr>
          <w:lang w:eastAsia="zh-CN"/>
        </w:rPr>
        <w:t>Void</w:t>
      </w:r>
      <w:bookmarkEnd w:id="603"/>
      <w:bookmarkEnd w:id="604"/>
      <w:bookmarkEnd w:id="605"/>
      <w:bookmarkEnd w:id="606"/>
      <w:bookmarkEnd w:id="607"/>
      <w:bookmarkEnd w:id="608"/>
      <w:bookmarkEnd w:id="609"/>
      <w:bookmarkEnd w:id="610"/>
      <w:bookmarkEnd w:id="611"/>
    </w:p>
    <w:p w14:paraId="14955982" w14:textId="21CBE5A7" w:rsidR="004101A1" w:rsidRDefault="004101A1" w:rsidP="004101A1">
      <w:pPr>
        <w:pStyle w:val="Heading2"/>
        <w:tabs>
          <w:tab w:val="left" w:pos="1140"/>
        </w:tabs>
        <w:rPr>
          <w:lang w:eastAsia="zh-CN"/>
        </w:rPr>
      </w:pPr>
      <w:bookmarkStart w:id="612" w:name="_Toc193447679"/>
      <w:r>
        <w:rPr>
          <w:lang w:eastAsia="zh-CN"/>
        </w:rPr>
        <w:t>11.2a</w:t>
      </w:r>
      <w:r w:rsidR="006D5A1E">
        <w:rPr>
          <w:lang w:eastAsia="zh-CN"/>
        </w:rPr>
        <w:tab/>
      </w:r>
      <w:r>
        <w:rPr>
          <w:lang w:eastAsia="zh-CN"/>
        </w:rPr>
        <w:t>Generic fault supervision management service</w:t>
      </w:r>
      <w:bookmarkEnd w:id="612"/>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13" w:name="_Toc20494564"/>
      <w:bookmarkStart w:id="614" w:name="_Toc26975609"/>
      <w:bookmarkStart w:id="615" w:name="_Toc35856482"/>
      <w:bookmarkStart w:id="616" w:name="_Toc44001338"/>
      <w:bookmarkStart w:id="617" w:name="_Toc51580937"/>
      <w:bookmarkStart w:id="618" w:name="_Toc52356200"/>
      <w:bookmarkStart w:id="619" w:name="_Toc55227770"/>
      <w:bookmarkStart w:id="620" w:name="_Toc138323323"/>
      <w:bookmarkStart w:id="621" w:name="_Toc193447680"/>
      <w:r>
        <w:rPr>
          <w:lang w:eastAsia="zh-CN"/>
        </w:rPr>
        <w:t>11.3</w:t>
      </w:r>
      <w:r w:rsidRPr="00215D3C">
        <w:rPr>
          <w:lang w:eastAsia="zh-CN"/>
        </w:rPr>
        <w:tab/>
      </w:r>
      <w:r>
        <w:rPr>
          <w:lang w:eastAsia="zh-CN"/>
        </w:rPr>
        <w:t>Performance assurance</w:t>
      </w:r>
      <w:bookmarkEnd w:id="613"/>
      <w:bookmarkEnd w:id="614"/>
      <w:bookmarkEnd w:id="615"/>
      <w:bookmarkEnd w:id="616"/>
      <w:bookmarkEnd w:id="617"/>
      <w:bookmarkEnd w:id="618"/>
      <w:bookmarkEnd w:id="619"/>
      <w:bookmarkEnd w:id="620"/>
      <w:bookmarkEnd w:id="621"/>
    </w:p>
    <w:p w14:paraId="4AF96CD1" w14:textId="77777777" w:rsidR="00623B86" w:rsidRPr="00215D3C" w:rsidRDefault="00623B86" w:rsidP="00623B86">
      <w:pPr>
        <w:pStyle w:val="Heading3"/>
      </w:pPr>
      <w:bookmarkStart w:id="622" w:name="_Toc20494565"/>
      <w:bookmarkStart w:id="623" w:name="_Toc26975610"/>
      <w:bookmarkStart w:id="624" w:name="_Toc35856483"/>
      <w:bookmarkStart w:id="625" w:name="_Toc44001339"/>
      <w:bookmarkStart w:id="626" w:name="_Toc51580938"/>
      <w:bookmarkStart w:id="627" w:name="_Toc52356201"/>
      <w:bookmarkStart w:id="628" w:name="_Toc55227771"/>
      <w:bookmarkStart w:id="629" w:name="_Toc138323324"/>
      <w:bookmarkStart w:id="630" w:name="_Toc193447681"/>
      <w:r>
        <w:rPr>
          <w:lang w:eastAsia="zh-CN"/>
        </w:rPr>
        <w:t>11.3</w:t>
      </w:r>
      <w:r w:rsidRPr="00215D3C">
        <w:rPr>
          <w:lang w:eastAsia="zh-CN"/>
        </w:rPr>
        <w:t>.1</w:t>
      </w:r>
      <w:r w:rsidRPr="00215D3C">
        <w:rPr>
          <w:lang w:eastAsia="zh-CN"/>
        </w:rPr>
        <w:tab/>
        <w:t>Operations and notifications</w:t>
      </w:r>
      <w:bookmarkEnd w:id="622"/>
      <w:bookmarkEnd w:id="623"/>
      <w:bookmarkEnd w:id="624"/>
      <w:bookmarkEnd w:id="625"/>
      <w:bookmarkEnd w:id="626"/>
      <w:bookmarkEnd w:id="627"/>
      <w:bookmarkEnd w:id="628"/>
      <w:bookmarkEnd w:id="629"/>
      <w:bookmarkEnd w:id="630"/>
    </w:p>
    <w:p w14:paraId="5DD06571" w14:textId="77777777" w:rsidR="00623B86" w:rsidRPr="00215D3C" w:rsidRDefault="00623B86" w:rsidP="00623B86">
      <w:pPr>
        <w:pStyle w:val="Heading4"/>
        <w:rPr>
          <w:sz w:val="32"/>
          <w:lang w:eastAsia="zh-CN"/>
        </w:rPr>
      </w:pPr>
      <w:bookmarkStart w:id="631" w:name="_Toc20494566"/>
      <w:bookmarkStart w:id="632" w:name="_Toc26975611"/>
      <w:bookmarkStart w:id="633" w:name="_Toc35856484"/>
      <w:bookmarkStart w:id="634" w:name="_Toc44001340"/>
      <w:bookmarkStart w:id="635" w:name="_Toc51580939"/>
      <w:bookmarkStart w:id="636" w:name="_Toc52356202"/>
      <w:bookmarkStart w:id="637" w:name="_Toc55227772"/>
      <w:bookmarkStart w:id="638" w:name="_Toc138323325"/>
      <w:bookmarkStart w:id="639" w:name="_Toc193447682"/>
      <w:r>
        <w:t>11.3</w:t>
      </w:r>
      <w:r w:rsidRPr="00215D3C">
        <w:t>.1.1</w:t>
      </w:r>
      <w:r w:rsidRPr="00215D3C">
        <w:tab/>
      </w:r>
      <w:bookmarkEnd w:id="631"/>
      <w:bookmarkEnd w:id="632"/>
      <w:bookmarkEnd w:id="633"/>
      <w:bookmarkEnd w:id="634"/>
      <w:r>
        <w:rPr>
          <w:lang w:eastAsia="zh-CN"/>
        </w:rPr>
        <w:t>Void</w:t>
      </w:r>
      <w:bookmarkEnd w:id="635"/>
      <w:bookmarkEnd w:id="636"/>
      <w:bookmarkEnd w:id="637"/>
      <w:bookmarkEnd w:id="638"/>
      <w:bookmarkEnd w:id="639"/>
    </w:p>
    <w:p w14:paraId="1ED07FE3" w14:textId="77777777" w:rsidR="00623B86" w:rsidRPr="00215D3C" w:rsidRDefault="00623B86" w:rsidP="00623B86">
      <w:pPr>
        <w:pStyle w:val="Heading4"/>
        <w:rPr>
          <w:sz w:val="32"/>
          <w:lang w:eastAsia="zh-CN"/>
        </w:rPr>
      </w:pPr>
      <w:bookmarkStart w:id="640" w:name="_Toc20494588"/>
      <w:bookmarkStart w:id="641" w:name="_Toc26975633"/>
      <w:bookmarkStart w:id="642" w:name="_Toc35856506"/>
      <w:bookmarkStart w:id="643" w:name="_Toc44001362"/>
      <w:bookmarkStart w:id="644" w:name="_Toc51580940"/>
      <w:bookmarkStart w:id="645" w:name="_Toc52356203"/>
      <w:bookmarkStart w:id="646" w:name="_Toc55227773"/>
      <w:bookmarkStart w:id="647" w:name="_Toc138323326"/>
      <w:bookmarkStart w:id="648" w:name="_Toc193447683"/>
      <w:r>
        <w:t>11.3</w:t>
      </w:r>
      <w:r w:rsidRPr="00215D3C">
        <w:t>.1.</w:t>
      </w:r>
      <w:r>
        <w:t>2</w:t>
      </w:r>
      <w:r w:rsidRPr="00215D3C">
        <w:tab/>
      </w:r>
      <w:bookmarkEnd w:id="640"/>
      <w:bookmarkEnd w:id="641"/>
      <w:bookmarkEnd w:id="642"/>
      <w:bookmarkEnd w:id="643"/>
      <w:bookmarkEnd w:id="644"/>
      <w:bookmarkEnd w:id="645"/>
      <w:bookmarkEnd w:id="646"/>
      <w:r>
        <w:rPr>
          <w:lang w:eastAsia="zh-CN"/>
        </w:rPr>
        <w:t>Void</w:t>
      </w:r>
      <w:bookmarkEnd w:id="647"/>
      <w:bookmarkEnd w:id="648"/>
    </w:p>
    <w:p w14:paraId="3FC6E727" w14:textId="77777777" w:rsidR="00623B86" w:rsidRDefault="00623B86" w:rsidP="00623B86">
      <w:pPr>
        <w:pStyle w:val="Heading4"/>
        <w:rPr>
          <w:rFonts w:cs="Arial"/>
        </w:rPr>
      </w:pPr>
      <w:bookmarkStart w:id="649" w:name="_Toc138323327"/>
      <w:bookmarkStart w:id="650" w:name="_Toc193447684"/>
      <w:r>
        <w:t>11.3.1.3</w:t>
      </w:r>
      <w:r>
        <w:tab/>
        <w:t xml:space="preserve">Notification </w:t>
      </w:r>
      <w:r>
        <w:rPr>
          <w:rFonts w:cs="Arial"/>
        </w:rPr>
        <w:t>notifyThresholdCrossing</w:t>
      </w:r>
      <w:bookmarkEnd w:id="649"/>
      <w:bookmarkEnd w:id="650"/>
    </w:p>
    <w:p w14:paraId="4C9EAC24" w14:textId="77777777" w:rsidR="00623B86" w:rsidRDefault="00623B86" w:rsidP="00623B86">
      <w:pPr>
        <w:pStyle w:val="Heading5"/>
      </w:pPr>
      <w:bookmarkStart w:id="651" w:name="_Toc138323328"/>
      <w:bookmarkStart w:id="652" w:name="_Toc193447685"/>
      <w:r>
        <w:t>11.3.1.3.1</w:t>
      </w:r>
      <w:r>
        <w:tab/>
        <w:t>Definition</w:t>
      </w:r>
      <w:bookmarkEnd w:id="651"/>
      <w:bookmarkEnd w:id="652"/>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53" w:name="_Toc138323329"/>
      <w:bookmarkStart w:id="654" w:name="_Toc193447686"/>
      <w:r>
        <w:lastRenderedPageBreak/>
        <w:t>11.3.1.3.2</w:t>
      </w:r>
      <w:r>
        <w:tab/>
        <w:t>Notification information</w:t>
      </w:r>
      <w:bookmarkEnd w:id="653"/>
      <w:bookmarkEnd w:id="6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307A2">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307A2">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307A2">
            <w:pPr>
              <w:keepNext/>
              <w:keepLines/>
              <w:spacing w:after="0"/>
              <w:rPr>
                <w:rFonts w:ascii="Arial" w:hAnsi="Arial"/>
                <w:sz w:val="18"/>
              </w:rPr>
            </w:pPr>
          </w:p>
        </w:tc>
      </w:tr>
      <w:tr w:rsidR="00623B86" w14:paraId="55338F3C"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307A2">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307A2">
            <w:pPr>
              <w:keepNext/>
              <w:keepLines/>
              <w:spacing w:after="0"/>
              <w:rPr>
                <w:rFonts w:ascii="Arial" w:hAnsi="Arial"/>
                <w:sz w:val="18"/>
              </w:rPr>
            </w:pPr>
          </w:p>
        </w:tc>
      </w:tr>
      <w:tr w:rsidR="00623B86" w14:paraId="52295C3B"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307A2">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307A2">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307A2">
            <w:pPr>
              <w:keepNext/>
              <w:keepLines/>
              <w:spacing w:after="0"/>
              <w:rPr>
                <w:rFonts w:ascii="Arial" w:hAnsi="Arial"/>
                <w:sz w:val="18"/>
              </w:rPr>
            </w:pPr>
          </w:p>
        </w:tc>
      </w:tr>
      <w:tr w:rsidR="00623B86" w14:paraId="5EA1919D"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3EA2196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0C681D3A" w14:textId="6BB55D95" w:rsidR="00623B86" w:rsidRPr="009357DC" w:rsidRDefault="00623B86" w:rsidP="00F307A2">
            <w:pPr>
              <w:keepNext/>
              <w:keepLines/>
              <w:spacing w:after="0"/>
              <w:rPr>
                <w:rFonts w:ascii="Arial" w:hAnsi="Arial"/>
                <w:sz w:val="18"/>
              </w:rPr>
            </w:pPr>
            <w:r w:rsidRPr="009357DC">
              <w:rPr>
                <w:rFonts w:ascii="Arial" w:hAnsi="Arial"/>
                <w:sz w:val="18"/>
              </w:rPr>
              <w:t>performanceMetrics</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307A2">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307A2">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307A2">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27D3FCD0"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2AAFFF84" w14:textId="1C5880C4" w:rsidR="00623B86" w:rsidRPr="009357DC" w:rsidRDefault="00623B86" w:rsidP="00F307A2">
            <w:pPr>
              <w:keepNext/>
              <w:keepLines/>
              <w:spacing w:after="0"/>
              <w:rPr>
                <w:rFonts w:ascii="Arial" w:hAnsi="Arial"/>
                <w:sz w:val="18"/>
              </w:rPr>
            </w:pPr>
            <w:r w:rsidRPr="009357DC">
              <w:rPr>
                <w:rFonts w:ascii="Arial" w:hAnsi="Arial"/>
                <w:sz w:val="18"/>
              </w:rPr>
              <w:t>thresholdvalue</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307A2">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0A968FC2"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266785B3" w14:textId="3999AC25" w:rsidR="00623B86" w:rsidRPr="009357DC" w:rsidRDefault="00623B86" w:rsidP="00F307A2">
            <w:pPr>
              <w:keepNext/>
              <w:keepLines/>
              <w:spacing w:after="0"/>
              <w:rPr>
                <w:rFonts w:ascii="Arial" w:hAnsi="Arial"/>
                <w:sz w:val="18"/>
              </w:rPr>
            </w:pPr>
            <w:r w:rsidRPr="009357DC">
              <w:rPr>
                <w:rFonts w:ascii="Arial" w:hAnsi="Arial"/>
                <w:sz w:val="18"/>
              </w:rPr>
              <w:t>hysteresis</w:t>
            </w:r>
            <w:r w:rsidR="00DC0C8E" w:rsidRPr="00DC0C8E">
              <w:rPr>
                <w:rFonts w:ascii="Arial" w:hAnsi="Arial"/>
                <w:sz w:val="18"/>
              </w:rPr>
              <w:t xml:space="preserve"> (see TS 28.622 [11])</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307A2">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307A2">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307A2">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55" w:name="_Toc20494592"/>
      <w:bookmarkStart w:id="656" w:name="_Toc26975637"/>
      <w:bookmarkStart w:id="657" w:name="_Toc35856510"/>
      <w:bookmarkStart w:id="658" w:name="_Toc44001366"/>
      <w:bookmarkStart w:id="659" w:name="_Toc51580944"/>
      <w:bookmarkStart w:id="660" w:name="_Toc52356207"/>
      <w:bookmarkStart w:id="661" w:name="_Toc55227777"/>
      <w:bookmarkStart w:id="662" w:name="_Toc138323330"/>
      <w:bookmarkStart w:id="663" w:name="_Toc193447687"/>
      <w:r>
        <w:rPr>
          <w:lang w:eastAsia="zh-CN"/>
        </w:rPr>
        <w:t>11.3</w:t>
      </w:r>
      <w:r w:rsidRPr="00215D3C">
        <w:rPr>
          <w:lang w:eastAsia="zh-CN"/>
        </w:rPr>
        <w:t>.2</w:t>
      </w:r>
      <w:r w:rsidRPr="00215D3C">
        <w:rPr>
          <w:lang w:eastAsia="zh-CN"/>
        </w:rPr>
        <w:tab/>
        <w:t>Managed information</w:t>
      </w:r>
      <w:bookmarkEnd w:id="655"/>
      <w:bookmarkEnd w:id="656"/>
      <w:bookmarkEnd w:id="657"/>
      <w:bookmarkEnd w:id="658"/>
      <w:bookmarkEnd w:id="659"/>
      <w:bookmarkEnd w:id="660"/>
      <w:bookmarkEnd w:id="661"/>
      <w:bookmarkEnd w:id="662"/>
      <w:bookmarkEnd w:id="663"/>
    </w:p>
    <w:p w14:paraId="43DC7AA3" w14:textId="77777777" w:rsidR="00623B86" w:rsidRPr="00215D3C" w:rsidRDefault="00623B86" w:rsidP="00623B86">
      <w:pPr>
        <w:pStyle w:val="Heading4"/>
      </w:pPr>
      <w:bookmarkStart w:id="664" w:name="_Toc20494593"/>
      <w:bookmarkStart w:id="665" w:name="_Toc26975638"/>
      <w:bookmarkStart w:id="666" w:name="_Toc35856511"/>
      <w:bookmarkStart w:id="667" w:name="_Toc44001367"/>
      <w:bookmarkStart w:id="668" w:name="_Toc51580945"/>
      <w:bookmarkStart w:id="669" w:name="_Toc52356208"/>
      <w:bookmarkStart w:id="670" w:name="_Toc55227778"/>
      <w:bookmarkStart w:id="671" w:name="_Toc138323331"/>
      <w:bookmarkStart w:id="672" w:name="_Toc19344768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64"/>
      <w:bookmarkEnd w:id="665"/>
      <w:bookmarkEnd w:id="666"/>
      <w:bookmarkEnd w:id="667"/>
      <w:bookmarkEnd w:id="668"/>
      <w:bookmarkEnd w:id="669"/>
      <w:bookmarkEnd w:id="670"/>
      <w:bookmarkEnd w:id="671"/>
      <w:bookmarkEnd w:id="672"/>
    </w:p>
    <w:p w14:paraId="7C598B44" w14:textId="77777777" w:rsidR="00623B86" w:rsidRPr="00215D3C" w:rsidRDefault="00623B86" w:rsidP="00623B86">
      <w:pPr>
        <w:pStyle w:val="Heading5"/>
      </w:pPr>
      <w:bookmarkStart w:id="673" w:name="_Toc20494594"/>
      <w:bookmarkStart w:id="674" w:name="_Toc26975639"/>
      <w:bookmarkStart w:id="675" w:name="_Toc35856512"/>
      <w:bookmarkStart w:id="676" w:name="_Toc44001368"/>
      <w:bookmarkStart w:id="677" w:name="_Toc51580946"/>
      <w:bookmarkStart w:id="678" w:name="_Toc52356209"/>
      <w:bookmarkStart w:id="679" w:name="_Toc55227779"/>
      <w:bookmarkStart w:id="680" w:name="_Toc138323332"/>
      <w:bookmarkStart w:id="681" w:name="_Toc193447689"/>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73"/>
      <w:bookmarkEnd w:id="674"/>
      <w:bookmarkEnd w:id="675"/>
      <w:bookmarkEnd w:id="676"/>
      <w:bookmarkEnd w:id="677"/>
      <w:bookmarkEnd w:id="678"/>
      <w:bookmarkEnd w:id="679"/>
      <w:r>
        <w:t>Void</w:t>
      </w:r>
      <w:bookmarkEnd w:id="680"/>
      <w:bookmarkEnd w:id="681"/>
    </w:p>
    <w:p w14:paraId="1240978F" w14:textId="77777777" w:rsidR="00623B86" w:rsidRPr="00215D3C" w:rsidRDefault="00623B86" w:rsidP="00623B86">
      <w:pPr>
        <w:pStyle w:val="Heading5"/>
        <w:rPr>
          <w:lang w:eastAsia="zh-CN"/>
        </w:rPr>
      </w:pPr>
      <w:bookmarkStart w:id="682" w:name="_Toc20494595"/>
      <w:bookmarkStart w:id="683" w:name="_Toc26975640"/>
      <w:bookmarkStart w:id="684" w:name="_Toc35856513"/>
      <w:bookmarkStart w:id="685" w:name="_Toc44001369"/>
      <w:bookmarkStart w:id="686" w:name="_Toc51580947"/>
      <w:bookmarkStart w:id="687" w:name="_Toc52356210"/>
      <w:bookmarkStart w:id="688" w:name="_Toc55227780"/>
      <w:bookmarkStart w:id="689" w:name="_Toc138323333"/>
      <w:bookmarkStart w:id="690" w:name="_Toc193447690"/>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682"/>
      <w:bookmarkEnd w:id="683"/>
      <w:bookmarkEnd w:id="684"/>
      <w:bookmarkEnd w:id="685"/>
      <w:bookmarkEnd w:id="686"/>
      <w:bookmarkEnd w:id="687"/>
      <w:bookmarkEnd w:id="688"/>
      <w:bookmarkEnd w:id="689"/>
      <w:bookmarkEnd w:id="690"/>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691" w:name="_Toc20494596"/>
      <w:bookmarkStart w:id="692" w:name="_Toc26975641"/>
      <w:bookmarkStart w:id="693" w:name="_Toc35856514"/>
      <w:bookmarkStart w:id="694" w:name="_Toc44001370"/>
      <w:bookmarkStart w:id="695" w:name="_Toc51580948"/>
      <w:bookmarkStart w:id="696" w:name="_Toc52356211"/>
      <w:bookmarkStart w:id="697" w:name="_Toc55227781"/>
      <w:bookmarkStart w:id="698" w:name="_Toc138323334"/>
      <w:bookmarkStart w:id="699" w:name="_Toc193447691"/>
      <w:r>
        <w:t>11.3</w:t>
      </w:r>
      <w:r w:rsidRPr="000F47F1">
        <w:rPr>
          <w:rFonts w:hint="eastAsia"/>
        </w:rPr>
        <w:t>.</w:t>
      </w:r>
      <w:r w:rsidRPr="000F47F1">
        <w:t>2</w:t>
      </w:r>
      <w:r w:rsidRPr="000F47F1">
        <w:rPr>
          <w:rFonts w:hint="eastAsia"/>
        </w:rPr>
        <w:t>.</w:t>
      </w:r>
      <w:r w:rsidRPr="000F47F1">
        <w:t>1.3</w:t>
      </w:r>
      <w:r w:rsidRPr="000F47F1">
        <w:tab/>
      </w:r>
      <w:bookmarkEnd w:id="691"/>
      <w:bookmarkEnd w:id="692"/>
      <w:bookmarkEnd w:id="693"/>
      <w:bookmarkEnd w:id="694"/>
      <w:bookmarkEnd w:id="695"/>
      <w:bookmarkEnd w:id="696"/>
      <w:bookmarkEnd w:id="697"/>
      <w:r>
        <w:t>Void</w:t>
      </w:r>
      <w:bookmarkEnd w:id="698"/>
      <w:bookmarkEnd w:id="699"/>
    </w:p>
    <w:p w14:paraId="2C5F6AC2" w14:textId="77777777" w:rsidR="00623B86" w:rsidRPr="00215D3C" w:rsidRDefault="00623B86" w:rsidP="00623B86">
      <w:pPr>
        <w:pStyle w:val="Heading6"/>
      </w:pPr>
      <w:bookmarkStart w:id="700" w:name="_Toc20494597"/>
      <w:bookmarkStart w:id="701" w:name="_Toc26975642"/>
      <w:bookmarkStart w:id="702" w:name="_Toc35856515"/>
      <w:bookmarkStart w:id="703" w:name="_Toc44001371"/>
      <w:bookmarkStart w:id="704" w:name="_Toc51580949"/>
      <w:bookmarkStart w:id="705" w:name="_Toc52356212"/>
      <w:bookmarkStart w:id="706" w:name="_Toc55227782"/>
      <w:bookmarkStart w:id="707" w:name="_Toc138323335"/>
      <w:bookmarkStart w:id="708" w:name="_Toc19344769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00"/>
      <w:bookmarkEnd w:id="701"/>
      <w:bookmarkEnd w:id="702"/>
      <w:bookmarkEnd w:id="703"/>
      <w:bookmarkEnd w:id="704"/>
      <w:bookmarkEnd w:id="705"/>
      <w:bookmarkEnd w:id="706"/>
      <w:r>
        <w:t>Void</w:t>
      </w:r>
      <w:bookmarkEnd w:id="707"/>
      <w:bookmarkEnd w:id="708"/>
    </w:p>
    <w:p w14:paraId="638F543D" w14:textId="77777777" w:rsidR="00623B86" w:rsidRPr="001142BC" w:rsidRDefault="00623B86" w:rsidP="00623B86">
      <w:pPr>
        <w:pStyle w:val="Heading6"/>
      </w:pPr>
      <w:bookmarkStart w:id="709" w:name="_Toc20494598"/>
      <w:bookmarkStart w:id="710" w:name="_Toc26975643"/>
      <w:bookmarkStart w:id="711" w:name="_Toc35856516"/>
      <w:bookmarkStart w:id="712" w:name="_Toc44001372"/>
      <w:bookmarkStart w:id="713" w:name="_Toc51580950"/>
      <w:bookmarkStart w:id="714" w:name="_Toc52356213"/>
      <w:bookmarkStart w:id="715" w:name="_Toc55227783"/>
      <w:bookmarkStart w:id="716" w:name="_Toc138323336"/>
      <w:bookmarkStart w:id="717" w:name="_Toc193447693"/>
      <w:r w:rsidRPr="001142BC">
        <w:rPr>
          <w:lang w:eastAsia="zh-CN"/>
        </w:rPr>
        <w:t>11.3.2.1</w:t>
      </w:r>
      <w:r w:rsidRPr="001142BC">
        <w:t>.3.2</w:t>
      </w:r>
      <w:r w:rsidRPr="001142BC">
        <w:tab/>
      </w:r>
      <w:bookmarkEnd w:id="709"/>
      <w:bookmarkEnd w:id="710"/>
      <w:bookmarkEnd w:id="711"/>
      <w:bookmarkEnd w:id="712"/>
      <w:bookmarkEnd w:id="713"/>
      <w:bookmarkEnd w:id="714"/>
      <w:bookmarkEnd w:id="715"/>
      <w:r w:rsidRPr="001142BC">
        <w:t>Void</w:t>
      </w:r>
      <w:bookmarkEnd w:id="716"/>
      <w:bookmarkEnd w:id="717"/>
    </w:p>
    <w:p w14:paraId="0C9F981B" w14:textId="77777777" w:rsidR="00623B86" w:rsidRDefault="00623B86" w:rsidP="00623B86">
      <w:pPr>
        <w:pStyle w:val="Heading5"/>
      </w:pPr>
      <w:bookmarkStart w:id="718" w:name="_Toc138323337"/>
      <w:bookmarkStart w:id="719" w:name="_Toc193447694"/>
      <w:r>
        <w:t>11.3.2.1.4</w:t>
      </w:r>
      <w:r>
        <w:tab/>
        <w:t>Performance data f</w:t>
      </w:r>
      <w:r w:rsidRPr="000F47F1">
        <w:t>ile naming</w:t>
      </w:r>
      <w:r w:rsidRPr="000F47F1">
        <w:rPr>
          <w:rFonts w:hint="eastAsia"/>
        </w:rPr>
        <w:t xml:space="preserve"> </w:t>
      </w:r>
      <w:r w:rsidRPr="000F47F1">
        <w:t>convention</w:t>
      </w:r>
      <w:bookmarkEnd w:id="718"/>
      <w:bookmarkEnd w:id="719"/>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20" w:name="_Toc20494599"/>
      <w:bookmarkStart w:id="721" w:name="_Toc26975644"/>
      <w:bookmarkStart w:id="722" w:name="_Toc35856517"/>
      <w:bookmarkStart w:id="723" w:name="_Toc44001373"/>
      <w:bookmarkStart w:id="724" w:name="_Toc51580951"/>
      <w:bookmarkStart w:id="725" w:name="_Toc52356214"/>
      <w:bookmarkStart w:id="726" w:name="_Toc55227784"/>
      <w:bookmarkStart w:id="727" w:name="_Toc138323338"/>
      <w:bookmarkStart w:id="728" w:name="MCCQCTEMPBM_00000146"/>
      <w:bookmarkStart w:id="729" w:name="_Toc193447695"/>
      <w:r w:rsidRPr="00311DB3">
        <w:t>11.3.2.1.4</w:t>
      </w:r>
      <w:r w:rsidRPr="00311DB3">
        <w:tab/>
      </w:r>
      <w:bookmarkEnd w:id="720"/>
      <w:bookmarkEnd w:id="721"/>
      <w:bookmarkEnd w:id="722"/>
      <w:r w:rsidRPr="00311DB3">
        <w:t>Void</w:t>
      </w:r>
      <w:bookmarkEnd w:id="723"/>
      <w:bookmarkEnd w:id="724"/>
      <w:bookmarkEnd w:id="725"/>
      <w:bookmarkEnd w:id="726"/>
      <w:bookmarkEnd w:id="727"/>
      <w:bookmarkEnd w:id="729"/>
    </w:p>
    <w:p w14:paraId="30DBD8F6" w14:textId="77777777" w:rsidR="00A43946" w:rsidRPr="00311DB3" w:rsidRDefault="00A43946" w:rsidP="00A43946">
      <w:pPr>
        <w:pStyle w:val="Heading2"/>
        <w:rPr>
          <w:lang w:eastAsia="zh-CN"/>
        </w:rPr>
      </w:pPr>
      <w:bookmarkStart w:id="730" w:name="_Toc26975651"/>
      <w:bookmarkStart w:id="731" w:name="_Toc35856524"/>
      <w:bookmarkStart w:id="732" w:name="_Toc44001375"/>
      <w:bookmarkStart w:id="733" w:name="_Toc51580953"/>
      <w:bookmarkStart w:id="734" w:name="_Toc52356216"/>
      <w:bookmarkStart w:id="735" w:name="_Toc55227786"/>
      <w:bookmarkStart w:id="736" w:name="_Toc138323340"/>
      <w:bookmarkStart w:id="737" w:name="_Toc193447696"/>
      <w:bookmarkEnd w:id="728"/>
      <w:r w:rsidRPr="00311DB3">
        <w:rPr>
          <w:lang w:eastAsia="zh-CN"/>
        </w:rPr>
        <w:t>11.4</w:t>
      </w:r>
      <w:r w:rsidRPr="00311DB3">
        <w:rPr>
          <w:lang w:eastAsia="zh-CN"/>
        </w:rPr>
        <w:tab/>
        <w:t>Heartbeat</w:t>
      </w:r>
      <w:r>
        <w:rPr>
          <w:lang w:eastAsia="zh-CN"/>
        </w:rPr>
        <w:t xml:space="preserve"> notification</w:t>
      </w:r>
      <w:bookmarkEnd w:id="737"/>
    </w:p>
    <w:p w14:paraId="1095850E" w14:textId="77777777" w:rsidR="00623B86" w:rsidRPr="00311DB3" w:rsidRDefault="00623B86" w:rsidP="00623B86">
      <w:pPr>
        <w:pStyle w:val="Heading3"/>
        <w:rPr>
          <w:lang w:eastAsia="zh-CN"/>
        </w:rPr>
      </w:pPr>
      <w:bookmarkStart w:id="738" w:name="_Toc193447697"/>
      <w:r w:rsidRPr="00311DB3">
        <w:rPr>
          <w:lang w:eastAsia="zh-CN"/>
        </w:rPr>
        <w:t>11.4.1</w:t>
      </w:r>
      <w:r w:rsidRPr="00311DB3">
        <w:rPr>
          <w:lang w:eastAsia="zh-CN"/>
        </w:rPr>
        <w:tab/>
        <w:t>Operations and notifications</w:t>
      </w:r>
      <w:bookmarkEnd w:id="730"/>
      <w:bookmarkEnd w:id="731"/>
      <w:bookmarkEnd w:id="732"/>
      <w:bookmarkEnd w:id="733"/>
      <w:bookmarkEnd w:id="734"/>
      <w:bookmarkEnd w:id="735"/>
      <w:bookmarkEnd w:id="736"/>
      <w:bookmarkEnd w:id="738"/>
    </w:p>
    <w:p w14:paraId="531E1BC3" w14:textId="77777777" w:rsidR="00623B86" w:rsidRPr="005662DD" w:rsidRDefault="00623B86" w:rsidP="00623B86">
      <w:pPr>
        <w:pStyle w:val="Heading4"/>
      </w:pPr>
      <w:bookmarkStart w:id="739" w:name="_Toc532541858"/>
      <w:bookmarkStart w:id="740" w:name="_Toc26975652"/>
      <w:bookmarkStart w:id="741" w:name="_Toc35856525"/>
      <w:bookmarkStart w:id="742" w:name="_Toc44001376"/>
      <w:bookmarkStart w:id="743" w:name="_Toc51580954"/>
      <w:bookmarkStart w:id="744" w:name="_Toc52356217"/>
      <w:bookmarkStart w:id="745" w:name="_Toc55227787"/>
      <w:bookmarkStart w:id="746" w:name="_Toc138323341"/>
      <w:bookmarkStart w:id="747" w:name="_Toc193447698"/>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39"/>
      <w:r w:rsidRPr="001D11CC">
        <w:rPr>
          <w:rFonts w:cs="Arial"/>
        </w:rPr>
        <w:t>Heartbeat</w:t>
      </w:r>
      <w:bookmarkEnd w:id="740"/>
      <w:bookmarkEnd w:id="741"/>
      <w:bookmarkEnd w:id="742"/>
      <w:bookmarkEnd w:id="743"/>
      <w:bookmarkEnd w:id="744"/>
      <w:bookmarkEnd w:id="745"/>
      <w:bookmarkEnd w:id="746"/>
      <w:bookmarkEnd w:id="747"/>
    </w:p>
    <w:p w14:paraId="451BF217" w14:textId="77777777" w:rsidR="00623B86" w:rsidRDefault="00623B86" w:rsidP="00623B86">
      <w:pPr>
        <w:pStyle w:val="Heading5"/>
      </w:pPr>
      <w:bookmarkStart w:id="748" w:name="_Toc532541859"/>
      <w:bookmarkStart w:id="749" w:name="_Toc26975653"/>
      <w:bookmarkStart w:id="750" w:name="_Toc35856526"/>
      <w:bookmarkStart w:id="751" w:name="_Toc44001377"/>
      <w:bookmarkStart w:id="752" w:name="_Toc51580955"/>
      <w:bookmarkStart w:id="753" w:name="_Toc52356218"/>
      <w:bookmarkStart w:id="754" w:name="_Toc55227788"/>
      <w:bookmarkStart w:id="755" w:name="_Toc138323342"/>
      <w:bookmarkStart w:id="756" w:name="_Toc193447699"/>
      <w:r>
        <w:t>11.4.1.1.1</w:t>
      </w:r>
      <w:r>
        <w:tab/>
        <w:t>Definition</w:t>
      </w:r>
      <w:bookmarkEnd w:id="748"/>
      <w:bookmarkEnd w:id="749"/>
      <w:bookmarkEnd w:id="750"/>
      <w:bookmarkEnd w:id="751"/>
      <w:bookmarkEnd w:id="752"/>
      <w:bookmarkEnd w:id="753"/>
      <w:bookmarkEnd w:id="754"/>
      <w:bookmarkEnd w:id="755"/>
      <w:bookmarkEnd w:id="756"/>
    </w:p>
    <w:p w14:paraId="4653E281" w14:textId="1105B1B1" w:rsidR="00A43946" w:rsidRDefault="00A43946" w:rsidP="00A43946">
      <w:r>
        <w:t xml:space="preserve">This </w:t>
      </w:r>
      <w:bookmarkStart w:id="757" w:name="_Hlk149658647"/>
      <w:r>
        <w:t>notification allows a MnS producer to send heartbeats to</w:t>
      </w:r>
      <w:bookmarkEnd w:id="757"/>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58" w:name="MCCQCTEMPBM_00000077"/>
      <w:r w:rsidRPr="002E4B6A">
        <w:rPr>
          <w:rFonts w:ascii="Courier New" w:hAnsi="Courier New" w:cs="Courier New"/>
        </w:rPr>
        <w:t>HeartbeatControl</w:t>
      </w:r>
      <w:bookmarkEnd w:id="758"/>
      <w:r>
        <w:t xml:space="preserve"> IOC (TS</w:t>
      </w:r>
      <w:r w:rsidRPr="002E490E">
        <w:t xml:space="preserve"> 28.622 [11]</w:t>
      </w:r>
      <w:r>
        <w:t xml:space="preserve">). </w:t>
      </w:r>
    </w:p>
    <w:p w14:paraId="74BB3067" w14:textId="77777777" w:rsidR="00623B86" w:rsidRDefault="00623B86" w:rsidP="00623B86">
      <w:pPr>
        <w:pStyle w:val="Heading5"/>
      </w:pPr>
      <w:bookmarkStart w:id="759" w:name="_Toc532541860"/>
      <w:bookmarkStart w:id="760" w:name="_Toc26975654"/>
      <w:bookmarkStart w:id="761" w:name="_Toc35856527"/>
      <w:bookmarkStart w:id="762" w:name="_Toc44001378"/>
      <w:bookmarkStart w:id="763" w:name="_Toc51580956"/>
      <w:bookmarkStart w:id="764" w:name="_Toc52356219"/>
      <w:bookmarkStart w:id="765" w:name="_Toc55227789"/>
      <w:bookmarkStart w:id="766" w:name="_Toc138323343"/>
      <w:bookmarkStart w:id="767" w:name="_Toc193447700"/>
      <w:r>
        <w:lastRenderedPageBreak/>
        <w:t>11.4.1.1.2</w:t>
      </w:r>
      <w:r>
        <w:tab/>
        <w:t>Input parameters</w:t>
      </w:r>
      <w:bookmarkEnd w:id="759"/>
      <w:bookmarkEnd w:id="760"/>
      <w:bookmarkEnd w:id="761"/>
      <w:bookmarkEnd w:id="762"/>
      <w:bookmarkEnd w:id="763"/>
      <w:bookmarkEnd w:id="764"/>
      <w:bookmarkEnd w:id="765"/>
      <w:bookmarkEnd w:id="766"/>
      <w:bookmarkEnd w:id="767"/>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307A2">
            <w:pPr>
              <w:pStyle w:val="TAL"/>
              <w:rPr>
                <w:rFonts w:cs="Arial"/>
                <w:szCs w:val="18"/>
              </w:rPr>
            </w:pPr>
            <w:r w:rsidRPr="001D11CC">
              <w:rPr>
                <w:rFonts w:cs="Arial"/>
                <w:szCs w:val="18"/>
              </w:rPr>
              <w:t>notificationId</w:t>
            </w:r>
          </w:p>
        </w:tc>
        <w:tc>
          <w:tcPr>
            <w:tcW w:w="456" w:type="dxa"/>
          </w:tcPr>
          <w:p w14:paraId="36766F2A" w14:textId="77777777" w:rsidR="00623B86" w:rsidRDefault="00623B86" w:rsidP="00F307A2">
            <w:pPr>
              <w:pStyle w:val="TAL"/>
              <w:jc w:val="center"/>
            </w:pPr>
            <w:r>
              <w:t>M</w:t>
            </w:r>
          </w:p>
        </w:tc>
        <w:tc>
          <w:tcPr>
            <w:tcW w:w="3135" w:type="dxa"/>
          </w:tcPr>
          <w:p w14:paraId="78935D1F" w14:textId="77777777" w:rsidR="00623B86" w:rsidRPr="00BE0B31" w:rsidDel="004B5EDE" w:rsidRDefault="00623B86" w:rsidP="00F307A2">
            <w:pPr>
              <w:pStyle w:val="TAL"/>
            </w:pPr>
            <w:r w:rsidRPr="0057387B">
              <w:rPr>
                <w:rFonts w:cs="Arial"/>
                <w:szCs w:val="18"/>
                <w:lang w:eastAsia="zh-CN"/>
              </w:rPr>
              <w:t>--</w:t>
            </w:r>
          </w:p>
        </w:tc>
        <w:tc>
          <w:tcPr>
            <w:tcW w:w="3732" w:type="dxa"/>
          </w:tcPr>
          <w:p w14:paraId="48685750" w14:textId="77777777" w:rsidR="00623B86" w:rsidRPr="00BE0B31" w:rsidDel="004B5EDE" w:rsidRDefault="00623B86" w:rsidP="00F307A2">
            <w:pPr>
              <w:pStyle w:val="TAL"/>
            </w:pPr>
          </w:p>
        </w:tc>
      </w:tr>
      <w:tr w:rsidR="00623B86" w14:paraId="3EA081D8" w14:textId="77777777" w:rsidTr="00A43946">
        <w:trPr>
          <w:jc w:val="center"/>
        </w:trPr>
        <w:tc>
          <w:tcPr>
            <w:tcW w:w="2308" w:type="dxa"/>
          </w:tcPr>
          <w:p w14:paraId="6C3212D5" w14:textId="77777777" w:rsidR="00623B86" w:rsidRPr="001D11CC" w:rsidRDefault="00623B86" w:rsidP="00F307A2">
            <w:pPr>
              <w:pStyle w:val="TAL"/>
              <w:rPr>
                <w:rFonts w:cs="Arial"/>
                <w:szCs w:val="18"/>
              </w:rPr>
            </w:pPr>
            <w:r w:rsidRPr="001D11CC">
              <w:rPr>
                <w:rFonts w:cs="Arial"/>
                <w:szCs w:val="18"/>
              </w:rPr>
              <w:t>notificationType</w:t>
            </w:r>
          </w:p>
        </w:tc>
        <w:tc>
          <w:tcPr>
            <w:tcW w:w="456" w:type="dxa"/>
          </w:tcPr>
          <w:p w14:paraId="5809610D" w14:textId="77777777" w:rsidR="00623B86" w:rsidRDefault="00623B86" w:rsidP="00F307A2">
            <w:pPr>
              <w:pStyle w:val="TAL"/>
              <w:jc w:val="center"/>
            </w:pPr>
            <w:r>
              <w:t>M</w:t>
            </w:r>
          </w:p>
        </w:tc>
        <w:tc>
          <w:tcPr>
            <w:tcW w:w="3135" w:type="dxa"/>
          </w:tcPr>
          <w:p w14:paraId="7ADD0A4F" w14:textId="77777777" w:rsidR="00623B86" w:rsidRPr="00BE0B31" w:rsidDel="004B5EDE" w:rsidRDefault="00623B86" w:rsidP="00F307A2">
            <w:pPr>
              <w:pStyle w:val="TAL"/>
            </w:pPr>
            <w:r w:rsidRPr="0057387B">
              <w:rPr>
                <w:rFonts w:cs="Arial"/>
                <w:szCs w:val="18"/>
              </w:rPr>
              <w:t>"notifyHeartbeat"</w:t>
            </w:r>
          </w:p>
        </w:tc>
        <w:tc>
          <w:tcPr>
            <w:tcW w:w="3732" w:type="dxa"/>
          </w:tcPr>
          <w:p w14:paraId="0CE169B2" w14:textId="77777777" w:rsidR="00623B86" w:rsidRPr="00BE0B31" w:rsidDel="004B5EDE" w:rsidRDefault="00623B86" w:rsidP="00F307A2">
            <w:pPr>
              <w:pStyle w:val="TAL"/>
            </w:pPr>
          </w:p>
        </w:tc>
      </w:tr>
      <w:tr w:rsidR="00623B86" w14:paraId="69D041F6" w14:textId="77777777" w:rsidTr="00A43946">
        <w:trPr>
          <w:jc w:val="center"/>
        </w:trPr>
        <w:tc>
          <w:tcPr>
            <w:tcW w:w="2308" w:type="dxa"/>
          </w:tcPr>
          <w:p w14:paraId="2EA20D71" w14:textId="77777777" w:rsidR="00623B86" w:rsidRPr="001D11CC" w:rsidRDefault="00623B86" w:rsidP="00F307A2">
            <w:pPr>
              <w:pStyle w:val="TAL"/>
              <w:rPr>
                <w:rFonts w:cs="Arial"/>
                <w:szCs w:val="18"/>
              </w:rPr>
            </w:pPr>
            <w:r w:rsidRPr="001D11CC">
              <w:rPr>
                <w:rFonts w:cs="Arial"/>
                <w:szCs w:val="18"/>
              </w:rPr>
              <w:t>eventTime</w:t>
            </w:r>
          </w:p>
        </w:tc>
        <w:tc>
          <w:tcPr>
            <w:tcW w:w="456" w:type="dxa"/>
          </w:tcPr>
          <w:p w14:paraId="19EA76F4" w14:textId="77777777" w:rsidR="00623B86" w:rsidRDefault="00623B86" w:rsidP="00F307A2">
            <w:pPr>
              <w:pStyle w:val="TAL"/>
              <w:jc w:val="center"/>
            </w:pPr>
            <w:r>
              <w:t>M</w:t>
            </w:r>
          </w:p>
        </w:tc>
        <w:tc>
          <w:tcPr>
            <w:tcW w:w="3135" w:type="dxa"/>
          </w:tcPr>
          <w:p w14:paraId="52E22C61" w14:textId="77777777" w:rsidR="00623B86" w:rsidRDefault="00623B86" w:rsidP="00F307A2">
            <w:pPr>
              <w:pStyle w:val="TAL"/>
              <w:rPr>
                <w:rFonts w:cs="Arial"/>
                <w:lang w:eastAsia="zh-CN"/>
              </w:rPr>
            </w:pPr>
            <w:r>
              <w:t>--</w:t>
            </w:r>
          </w:p>
        </w:tc>
        <w:tc>
          <w:tcPr>
            <w:tcW w:w="3732" w:type="dxa"/>
          </w:tcPr>
          <w:p w14:paraId="49CD78DA" w14:textId="77777777" w:rsidR="00623B86" w:rsidRDefault="00623B86" w:rsidP="00F307A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307A2">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307A2">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307A2">
            <w:pPr>
              <w:pStyle w:val="TAL"/>
              <w:jc w:val="center"/>
            </w:pPr>
            <w:r>
              <w:t>M</w:t>
            </w:r>
          </w:p>
        </w:tc>
        <w:tc>
          <w:tcPr>
            <w:tcW w:w="3135" w:type="dxa"/>
          </w:tcPr>
          <w:p w14:paraId="3D442D5B" w14:textId="77777777" w:rsidR="00623B86" w:rsidRDefault="00623B86" w:rsidP="00F307A2">
            <w:pPr>
              <w:pStyle w:val="TAL"/>
            </w:pPr>
            <w:r>
              <w:t>HeartbeatControl.</w:t>
            </w:r>
            <w:r w:rsidRPr="0074350B">
              <w:rPr>
                <w:rFonts w:cs="Arial"/>
              </w:rPr>
              <w:t>heartbeatNtfPeriod</w:t>
            </w:r>
          </w:p>
        </w:tc>
        <w:tc>
          <w:tcPr>
            <w:tcW w:w="3732" w:type="dxa"/>
          </w:tcPr>
          <w:p w14:paraId="7B8CD179" w14:textId="77777777" w:rsidR="00623B86" w:rsidRDefault="00623B86" w:rsidP="00F307A2">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68" w:name="_Toc532541861"/>
      <w:bookmarkStart w:id="769" w:name="_Toc26975655"/>
      <w:bookmarkStart w:id="770" w:name="_Toc35856528"/>
      <w:bookmarkStart w:id="771" w:name="_Toc44001379"/>
      <w:bookmarkStart w:id="772" w:name="_Toc51580957"/>
      <w:bookmarkStart w:id="773" w:name="_Toc52356220"/>
      <w:bookmarkStart w:id="774" w:name="_Toc55227790"/>
      <w:bookmarkStart w:id="775" w:name="_Toc138323344"/>
      <w:bookmarkStart w:id="776" w:name="_Toc193447701"/>
      <w:r>
        <w:t>11.4.1.1.3</w:t>
      </w:r>
      <w:r>
        <w:tab/>
        <w:t>Triggering event</w:t>
      </w:r>
      <w:bookmarkEnd w:id="768"/>
      <w:bookmarkEnd w:id="769"/>
      <w:bookmarkEnd w:id="770"/>
      <w:bookmarkEnd w:id="771"/>
      <w:bookmarkEnd w:id="772"/>
      <w:bookmarkEnd w:id="773"/>
      <w:bookmarkEnd w:id="774"/>
      <w:bookmarkEnd w:id="775"/>
      <w:bookmarkEnd w:id="776"/>
    </w:p>
    <w:p w14:paraId="4F5340BE" w14:textId="77777777" w:rsidR="00623B86" w:rsidRDefault="00623B86" w:rsidP="00623B86">
      <w:pPr>
        <w:pStyle w:val="Heading6"/>
      </w:pPr>
      <w:bookmarkStart w:id="777" w:name="_Toc532541862"/>
      <w:bookmarkStart w:id="778" w:name="_Toc26975656"/>
      <w:bookmarkStart w:id="779" w:name="_Toc35856529"/>
      <w:bookmarkStart w:id="780" w:name="_Toc44001380"/>
      <w:bookmarkStart w:id="781" w:name="_Toc51580958"/>
      <w:bookmarkStart w:id="782" w:name="_Toc52356221"/>
      <w:bookmarkStart w:id="783" w:name="_Toc55227791"/>
      <w:bookmarkStart w:id="784" w:name="_Toc138323345"/>
      <w:bookmarkStart w:id="785" w:name="_Toc193447702"/>
      <w:r>
        <w:t>11.4.1.1.3.1</w:t>
      </w:r>
      <w:r>
        <w:tab/>
        <w:t>From-state</w:t>
      </w:r>
      <w:bookmarkEnd w:id="777"/>
      <w:bookmarkEnd w:id="778"/>
      <w:bookmarkEnd w:id="779"/>
      <w:bookmarkEnd w:id="780"/>
      <w:bookmarkEnd w:id="781"/>
      <w:bookmarkEnd w:id="782"/>
      <w:bookmarkEnd w:id="783"/>
      <w:bookmarkEnd w:id="784"/>
      <w:bookmarkEnd w:id="785"/>
    </w:p>
    <w:p w14:paraId="47E78766" w14:textId="77777777" w:rsidR="00623B86" w:rsidRDefault="00623B86" w:rsidP="00623B86">
      <w:bookmarkStart w:id="786" w:name="MCCQCTEMPBM_00000078"/>
      <w:r w:rsidRPr="00AA265C">
        <w:rPr>
          <w:rFonts w:ascii="Courier New" w:hAnsi="Courier New" w:cs="Courier New"/>
        </w:rPr>
        <w:t>stateBeforeHeartbeatNotification1</w:t>
      </w:r>
      <w:bookmarkEnd w:id="786"/>
      <w:r>
        <w:t xml:space="preserve"> OR </w:t>
      </w:r>
      <w:bookmarkStart w:id="787" w:name="MCCQCTEMPBM_00000079"/>
      <w:r w:rsidRPr="00AA265C">
        <w:rPr>
          <w:rFonts w:ascii="Courier New" w:hAnsi="Courier New" w:cs="Courier New"/>
        </w:rPr>
        <w:t>stateBeforeHeartbeatNotification2</w:t>
      </w:r>
      <w:bookmarkEnd w:id="787"/>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788"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788"/>
    </w:tbl>
    <w:p w14:paraId="6B8E1C8A" w14:textId="77777777" w:rsidR="00623B86" w:rsidRDefault="00623B86" w:rsidP="00623B86"/>
    <w:p w14:paraId="45E9CAC0" w14:textId="77777777" w:rsidR="00623B86" w:rsidRDefault="00623B86" w:rsidP="00623B86">
      <w:pPr>
        <w:pStyle w:val="Heading6"/>
      </w:pPr>
      <w:bookmarkStart w:id="789" w:name="_Toc532541863"/>
      <w:bookmarkStart w:id="790" w:name="_Toc26975657"/>
      <w:bookmarkStart w:id="791" w:name="_Toc35856530"/>
      <w:bookmarkStart w:id="792" w:name="_Toc44001381"/>
      <w:bookmarkStart w:id="793" w:name="_Toc51580959"/>
      <w:bookmarkStart w:id="794" w:name="_Toc52356222"/>
      <w:bookmarkStart w:id="795" w:name="_Toc55227792"/>
      <w:bookmarkStart w:id="796" w:name="_Toc138323346"/>
      <w:bookmarkStart w:id="797" w:name="_Toc193447703"/>
      <w:r>
        <w:t>11.4.1.1.3.2</w:t>
      </w:r>
      <w:r>
        <w:tab/>
        <w:t>To-state</w:t>
      </w:r>
      <w:bookmarkEnd w:id="789"/>
      <w:bookmarkEnd w:id="790"/>
      <w:bookmarkEnd w:id="791"/>
      <w:bookmarkEnd w:id="792"/>
      <w:bookmarkEnd w:id="793"/>
      <w:bookmarkEnd w:id="794"/>
      <w:bookmarkEnd w:id="795"/>
      <w:bookmarkEnd w:id="796"/>
      <w:bookmarkEnd w:id="797"/>
    </w:p>
    <w:p w14:paraId="351401E4" w14:textId="77777777" w:rsidR="00623B86" w:rsidRDefault="00623B86" w:rsidP="00623B86">
      <w:pPr>
        <w:keepNext/>
      </w:pPr>
      <w:bookmarkStart w:id="798" w:name="MCCQCTEMPBM_00000081"/>
      <w:r w:rsidRPr="000D47FC">
        <w:rPr>
          <w:rFonts w:ascii="Courier New" w:hAnsi="Courier New" w:cs="Courier New"/>
        </w:rPr>
        <w:t>stateAfterOHeartbeatNotification1</w:t>
      </w:r>
      <w:bookmarkEnd w:id="798"/>
      <w:r>
        <w:t xml:space="preserve"> OR </w:t>
      </w:r>
      <w:bookmarkStart w:id="799" w:name="MCCQCTEMPBM_00000082"/>
      <w:r w:rsidRPr="000D47FC">
        <w:rPr>
          <w:rFonts w:ascii="Courier New" w:hAnsi="Courier New" w:cs="Courier New"/>
        </w:rPr>
        <w:t>stateAfterOHeartbeatNotification2</w:t>
      </w:r>
      <w:bookmarkEnd w:id="799"/>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00" w:name="_Toc44001382"/>
      <w:bookmarkStart w:id="801" w:name="_Toc51580960"/>
      <w:bookmarkStart w:id="802" w:name="_Toc52356223"/>
      <w:bookmarkStart w:id="803" w:name="_Toc55227793"/>
      <w:bookmarkStart w:id="804" w:name="_Toc138323347"/>
      <w:bookmarkStart w:id="805" w:name="_Toc193447704"/>
      <w:r>
        <w:rPr>
          <w:lang w:eastAsia="zh-CN"/>
        </w:rPr>
        <w:t>11.5</w:t>
      </w:r>
      <w:r>
        <w:rPr>
          <w:lang w:eastAsia="zh-CN"/>
        </w:rPr>
        <w:tab/>
        <w:t>Streaming data reporting service</w:t>
      </w:r>
      <w:bookmarkEnd w:id="800"/>
      <w:bookmarkEnd w:id="801"/>
      <w:bookmarkEnd w:id="802"/>
      <w:bookmarkEnd w:id="803"/>
      <w:bookmarkEnd w:id="804"/>
      <w:bookmarkEnd w:id="805"/>
    </w:p>
    <w:p w14:paraId="17D00347" w14:textId="77777777" w:rsidR="00623B86" w:rsidRDefault="00623B86" w:rsidP="00623B86">
      <w:pPr>
        <w:pStyle w:val="Heading3"/>
        <w:rPr>
          <w:lang w:eastAsia="zh-CN"/>
        </w:rPr>
      </w:pPr>
      <w:bookmarkStart w:id="806" w:name="_Toc44001383"/>
      <w:bookmarkStart w:id="807" w:name="_Toc51580961"/>
      <w:bookmarkStart w:id="808" w:name="_Toc52356224"/>
      <w:bookmarkStart w:id="809" w:name="_Toc55227794"/>
      <w:bookmarkStart w:id="810" w:name="_Toc138323348"/>
      <w:bookmarkStart w:id="811" w:name="_Toc193447705"/>
      <w:r>
        <w:rPr>
          <w:lang w:eastAsia="zh-CN"/>
        </w:rPr>
        <w:t>11.5.1</w:t>
      </w:r>
      <w:r>
        <w:rPr>
          <w:lang w:eastAsia="zh-CN"/>
        </w:rPr>
        <w:tab/>
        <w:t>Operations and notifications</w:t>
      </w:r>
      <w:bookmarkEnd w:id="806"/>
      <w:bookmarkEnd w:id="807"/>
      <w:bookmarkEnd w:id="808"/>
      <w:bookmarkEnd w:id="809"/>
      <w:bookmarkEnd w:id="810"/>
      <w:bookmarkEnd w:id="811"/>
    </w:p>
    <w:p w14:paraId="221A7756" w14:textId="77777777" w:rsidR="00623B86" w:rsidRDefault="00623B86" w:rsidP="00623B86">
      <w:pPr>
        <w:pStyle w:val="Heading4"/>
        <w:rPr>
          <w:lang w:eastAsia="zh-CN"/>
        </w:rPr>
      </w:pPr>
      <w:bookmarkStart w:id="812" w:name="_Toc44001384"/>
      <w:bookmarkStart w:id="813" w:name="_Toc51580962"/>
      <w:bookmarkStart w:id="814" w:name="_Toc52356225"/>
      <w:bookmarkStart w:id="815" w:name="_Toc55227795"/>
      <w:bookmarkStart w:id="816" w:name="_Toc138323349"/>
      <w:bookmarkStart w:id="817" w:name="_Toc193447706"/>
      <w:r>
        <w:rPr>
          <w:lang w:eastAsia="zh-CN"/>
        </w:rPr>
        <w:t>11.5.1.1</w:t>
      </w:r>
      <w:r>
        <w:rPr>
          <w:lang w:eastAsia="zh-CN"/>
        </w:rPr>
        <w:tab/>
        <w:t>establishStreamingConnection operation (M)</w:t>
      </w:r>
      <w:bookmarkEnd w:id="812"/>
      <w:bookmarkEnd w:id="813"/>
      <w:bookmarkEnd w:id="814"/>
      <w:bookmarkEnd w:id="815"/>
      <w:bookmarkEnd w:id="816"/>
      <w:bookmarkEnd w:id="817"/>
    </w:p>
    <w:p w14:paraId="6C60EF16" w14:textId="77777777" w:rsidR="00623B86" w:rsidRDefault="00623B86" w:rsidP="00623B86">
      <w:pPr>
        <w:pStyle w:val="Heading5"/>
        <w:rPr>
          <w:lang w:eastAsia="zh-CN"/>
        </w:rPr>
      </w:pPr>
      <w:bookmarkStart w:id="818" w:name="_Toc44001385"/>
      <w:bookmarkStart w:id="819" w:name="_Toc51580963"/>
      <w:bookmarkStart w:id="820" w:name="_Toc52356226"/>
      <w:bookmarkStart w:id="821" w:name="_Toc55227796"/>
      <w:bookmarkStart w:id="822" w:name="_Toc138323350"/>
      <w:bookmarkStart w:id="823" w:name="_Toc193447707"/>
      <w:r>
        <w:rPr>
          <w:lang w:eastAsia="zh-CN"/>
        </w:rPr>
        <w:t>11.5.1.1.1</w:t>
      </w:r>
      <w:r>
        <w:rPr>
          <w:lang w:eastAsia="zh-CN"/>
        </w:rPr>
        <w:tab/>
        <w:t>Definition</w:t>
      </w:r>
      <w:bookmarkEnd w:id="818"/>
      <w:bookmarkEnd w:id="819"/>
      <w:bookmarkEnd w:id="820"/>
      <w:bookmarkEnd w:id="821"/>
      <w:bookmarkEnd w:id="822"/>
      <w:bookmarkEnd w:id="823"/>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lastRenderedPageBreak/>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24" w:name="_Toc44001386"/>
      <w:bookmarkStart w:id="825" w:name="_Toc51580964"/>
      <w:bookmarkStart w:id="826" w:name="_Toc52356227"/>
      <w:bookmarkStart w:id="827" w:name="_Toc55227797"/>
      <w:bookmarkStart w:id="828" w:name="_Toc138323351"/>
      <w:bookmarkStart w:id="829" w:name="_Toc193447708"/>
      <w:r>
        <w:rPr>
          <w:lang w:eastAsia="zh-CN"/>
        </w:rPr>
        <w:t>11.5.1.1.2</w:t>
      </w:r>
      <w:r>
        <w:rPr>
          <w:lang w:eastAsia="zh-CN"/>
        </w:rPr>
        <w:tab/>
        <w:t>Input parameters</w:t>
      </w:r>
      <w:bookmarkEnd w:id="824"/>
      <w:bookmarkEnd w:id="825"/>
      <w:bookmarkEnd w:id="826"/>
      <w:bookmarkEnd w:id="827"/>
      <w:bookmarkEnd w:id="828"/>
      <w:bookmarkEnd w:id="8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830" w:name="MCCQCTEMPBM_00000083"/>
            <w:r w:rsidRPr="002D4FF7">
              <w:rPr>
                <w:rFonts w:ascii="Courier New" w:hAnsi="Courier New" w:cs="Courier New"/>
                <w:color w:val="000000"/>
              </w:rPr>
              <w:t>StreamInfo</w:t>
            </w:r>
            <w:bookmarkEnd w:id="830"/>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831" w:name="OLE_LINK53"/>
            <w:r>
              <w:rPr>
                <w:rFonts w:ascii="Courier New" w:hAnsi="Courier New" w:cs="Courier New"/>
                <w:color w:val="000000"/>
              </w:rPr>
              <w:t>performanceMetrics</w:t>
            </w:r>
            <w:bookmarkEnd w:id="831"/>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32" w:name="_Toc44001387"/>
      <w:bookmarkStart w:id="833" w:name="_Toc51580965"/>
      <w:bookmarkStart w:id="834" w:name="_Toc52356228"/>
      <w:bookmarkStart w:id="835" w:name="_Toc55227798"/>
      <w:bookmarkStart w:id="836" w:name="_Toc138323352"/>
      <w:bookmarkStart w:id="837" w:name="_Toc193447709"/>
      <w:r>
        <w:rPr>
          <w:lang w:eastAsia="zh-CN"/>
        </w:rPr>
        <w:t>11.5.1.1.3</w:t>
      </w:r>
      <w:r>
        <w:rPr>
          <w:lang w:eastAsia="zh-CN"/>
        </w:rPr>
        <w:tab/>
        <w:t>Output parameters</w:t>
      </w:r>
      <w:bookmarkEnd w:id="832"/>
      <w:bookmarkEnd w:id="833"/>
      <w:bookmarkEnd w:id="834"/>
      <w:bookmarkEnd w:id="835"/>
      <w:bookmarkEnd w:id="836"/>
      <w:bookmarkEnd w:id="8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38" w:name="_Toc44001388"/>
      <w:bookmarkStart w:id="839" w:name="_Toc51580966"/>
      <w:bookmarkStart w:id="840" w:name="_Toc52356229"/>
      <w:bookmarkStart w:id="841" w:name="_Toc55227799"/>
      <w:bookmarkStart w:id="842" w:name="_Toc138323353"/>
      <w:bookmarkStart w:id="843" w:name="_Toc193447710"/>
      <w:r>
        <w:rPr>
          <w:lang w:eastAsia="zh-CN"/>
        </w:rPr>
        <w:lastRenderedPageBreak/>
        <w:t>11.5.1.1.4</w:t>
      </w:r>
      <w:r>
        <w:rPr>
          <w:lang w:eastAsia="zh-CN"/>
        </w:rPr>
        <w:tab/>
        <w:t>Exceptions</w:t>
      </w:r>
      <w:bookmarkEnd w:id="838"/>
      <w:bookmarkEnd w:id="839"/>
      <w:bookmarkEnd w:id="840"/>
      <w:bookmarkEnd w:id="841"/>
      <w:bookmarkEnd w:id="842"/>
      <w:bookmarkEnd w:id="8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844"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44"/>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45" w:name="_Toc44001389"/>
      <w:bookmarkStart w:id="846" w:name="_Toc51580967"/>
      <w:bookmarkStart w:id="847" w:name="_Toc52356230"/>
      <w:bookmarkStart w:id="848" w:name="_Toc55227800"/>
      <w:bookmarkStart w:id="849" w:name="_Toc138323354"/>
      <w:bookmarkStart w:id="850" w:name="_Toc193447711"/>
      <w:r>
        <w:rPr>
          <w:lang w:eastAsia="zh-CN"/>
        </w:rPr>
        <w:t>11.5.1.2</w:t>
      </w:r>
      <w:r>
        <w:rPr>
          <w:lang w:eastAsia="zh-CN"/>
        </w:rPr>
        <w:tab/>
        <w:t>terminateStreamingConnection operation (M)</w:t>
      </w:r>
      <w:bookmarkEnd w:id="845"/>
      <w:bookmarkEnd w:id="846"/>
      <w:bookmarkEnd w:id="847"/>
      <w:bookmarkEnd w:id="848"/>
      <w:bookmarkEnd w:id="849"/>
      <w:bookmarkEnd w:id="850"/>
    </w:p>
    <w:p w14:paraId="492B7A2F" w14:textId="77777777" w:rsidR="00623B86" w:rsidRDefault="00623B86" w:rsidP="00623B86">
      <w:pPr>
        <w:pStyle w:val="Heading5"/>
        <w:rPr>
          <w:lang w:eastAsia="zh-CN"/>
        </w:rPr>
      </w:pPr>
      <w:bookmarkStart w:id="851" w:name="_Toc44001390"/>
      <w:bookmarkStart w:id="852" w:name="_Toc51580968"/>
      <w:bookmarkStart w:id="853" w:name="_Toc52356231"/>
      <w:bookmarkStart w:id="854" w:name="_Toc55227801"/>
      <w:bookmarkStart w:id="855" w:name="_Toc138323355"/>
      <w:bookmarkStart w:id="856" w:name="_Toc193447712"/>
      <w:r>
        <w:rPr>
          <w:lang w:eastAsia="zh-CN"/>
        </w:rPr>
        <w:t>11.5.1.2.1</w:t>
      </w:r>
      <w:r>
        <w:rPr>
          <w:lang w:eastAsia="zh-CN"/>
        </w:rPr>
        <w:tab/>
        <w:t>Definition</w:t>
      </w:r>
      <w:bookmarkEnd w:id="851"/>
      <w:bookmarkEnd w:id="852"/>
      <w:bookmarkEnd w:id="853"/>
      <w:bookmarkEnd w:id="854"/>
      <w:bookmarkEnd w:id="855"/>
      <w:bookmarkEnd w:id="856"/>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57" w:name="_Toc44001391"/>
      <w:bookmarkStart w:id="858" w:name="_Toc51580969"/>
      <w:bookmarkStart w:id="859" w:name="_Toc52356232"/>
      <w:bookmarkStart w:id="860" w:name="_Toc55227802"/>
      <w:bookmarkStart w:id="861" w:name="_Toc138323356"/>
      <w:bookmarkStart w:id="862" w:name="_Toc193447713"/>
      <w:r>
        <w:rPr>
          <w:lang w:eastAsia="zh-CN"/>
        </w:rPr>
        <w:t>11.5.1.2.2</w:t>
      </w:r>
      <w:r>
        <w:rPr>
          <w:lang w:eastAsia="zh-CN"/>
        </w:rPr>
        <w:tab/>
        <w:t>Input parameters</w:t>
      </w:r>
      <w:bookmarkEnd w:id="857"/>
      <w:bookmarkEnd w:id="858"/>
      <w:bookmarkEnd w:id="859"/>
      <w:bookmarkEnd w:id="860"/>
      <w:bookmarkEnd w:id="861"/>
      <w:bookmarkEnd w:id="8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63" w:name="_Toc44001392"/>
      <w:bookmarkStart w:id="864" w:name="_Toc51580970"/>
      <w:bookmarkStart w:id="865" w:name="_Toc52356233"/>
      <w:bookmarkStart w:id="866" w:name="_Toc55227803"/>
      <w:bookmarkStart w:id="867" w:name="_Toc138323357"/>
      <w:bookmarkStart w:id="868" w:name="_Toc193447714"/>
      <w:r>
        <w:rPr>
          <w:lang w:eastAsia="zh-CN"/>
        </w:rPr>
        <w:t>11.5.1.2.3</w:t>
      </w:r>
      <w:r>
        <w:rPr>
          <w:lang w:eastAsia="zh-CN"/>
        </w:rPr>
        <w:tab/>
        <w:t>Output parameters</w:t>
      </w:r>
      <w:bookmarkEnd w:id="863"/>
      <w:bookmarkEnd w:id="864"/>
      <w:bookmarkEnd w:id="865"/>
      <w:bookmarkEnd w:id="866"/>
      <w:bookmarkEnd w:id="867"/>
      <w:bookmarkEnd w:id="8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69" w:name="_Toc44001393"/>
      <w:bookmarkStart w:id="870" w:name="_Toc51580971"/>
      <w:bookmarkStart w:id="871" w:name="_Toc52356234"/>
      <w:bookmarkStart w:id="872" w:name="_Toc55227804"/>
      <w:bookmarkStart w:id="873" w:name="_Toc138323358"/>
      <w:bookmarkStart w:id="874" w:name="_Toc193447715"/>
      <w:r>
        <w:rPr>
          <w:lang w:eastAsia="zh-CN"/>
        </w:rPr>
        <w:t>11.5.1.2.4</w:t>
      </w:r>
      <w:r>
        <w:rPr>
          <w:lang w:eastAsia="zh-CN"/>
        </w:rPr>
        <w:tab/>
        <w:t>Exceptions</w:t>
      </w:r>
      <w:bookmarkEnd w:id="869"/>
      <w:bookmarkEnd w:id="870"/>
      <w:bookmarkEnd w:id="871"/>
      <w:bookmarkEnd w:id="872"/>
      <w:bookmarkEnd w:id="873"/>
      <w:bookmarkEnd w:id="8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875"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75"/>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76" w:name="_Toc44001394"/>
      <w:bookmarkStart w:id="877" w:name="_Toc51580972"/>
      <w:bookmarkStart w:id="878" w:name="_Toc52356235"/>
      <w:bookmarkStart w:id="879" w:name="_Toc55227805"/>
      <w:bookmarkStart w:id="880" w:name="_Toc138323359"/>
      <w:bookmarkStart w:id="881" w:name="_Toc193447716"/>
      <w:r>
        <w:rPr>
          <w:lang w:eastAsia="zh-CN"/>
        </w:rPr>
        <w:t>11.5.1.3</w:t>
      </w:r>
      <w:r>
        <w:rPr>
          <w:lang w:eastAsia="zh-CN"/>
        </w:rPr>
        <w:tab/>
        <w:t>reportStreamData operation (M)</w:t>
      </w:r>
      <w:bookmarkEnd w:id="876"/>
      <w:bookmarkEnd w:id="877"/>
      <w:bookmarkEnd w:id="878"/>
      <w:bookmarkEnd w:id="879"/>
      <w:bookmarkEnd w:id="880"/>
      <w:bookmarkEnd w:id="881"/>
    </w:p>
    <w:p w14:paraId="390C4C74" w14:textId="77777777" w:rsidR="00623B86" w:rsidRDefault="00623B86" w:rsidP="00623B86">
      <w:pPr>
        <w:pStyle w:val="Heading5"/>
        <w:rPr>
          <w:lang w:eastAsia="zh-CN"/>
        </w:rPr>
      </w:pPr>
      <w:bookmarkStart w:id="882" w:name="_Toc44001395"/>
      <w:bookmarkStart w:id="883" w:name="_Toc51580973"/>
      <w:bookmarkStart w:id="884" w:name="_Toc52356236"/>
      <w:bookmarkStart w:id="885" w:name="_Toc55227806"/>
      <w:bookmarkStart w:id="886" w:name="_Toc138323360"/>
      <w:bookmarkStart w:id="887" w:name="_Toc193447717"/>
      <w:r>
        <w:rPr>
          <w:lang w:eastAsia="zh-CN"/>
        </w:rPr>
        <w:t>11.5.1.3.1</w:t>
      </w:r>
      <w:r>
        <w:rPr>
          <w:lang w:eastAsia="zh-CN"/>
        </w:rPr>
        <w:tab/>
        <w:t>Definition</w:t>
      </w:r>
      <w:bookmarkEnd w:id="882"/>
      <w:bookmarkEnd w:id="883"/>
      <w:bookmarkEnd w:id="884"/>
      <w:bookmarkEnd w:id="885"/>
      <w:bookmarkEnd w:id="886"/>
      <w:bookmarkEnd w:id="887"/>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888" w:name="_Toc44001396"/>
      <w:bookmarkStart w:id="889" w:name="_Toc51580974"/>
      <w:bookmarkStart w:id="890" w:name="_Toc52356237"/>
      <w:bookmarkStart w:id="891" w:name="_Toc55227807"/>
      <w:bookmarkStart w:id="892" w:name="_Toc138323361"/>
      <w:bookmarkStart w:id="893" w:name="_Toc193447718"/>
      <w:r>
        <w:rPr>
          <w:lang w:eastAsia="zh-CN"/>
        </w:rPr>
        <w:t>11.5.1.3.2</w:t>
      </w:r>
      <w:r>
        <w:rPr>
          <w:lang w:eastAsia="zh-CN"/>
        </w:rPr>
        <w:tab/>
        <w:t>Input parameters</w:t>
      </w:r>
      <w:bookmarkEnd w:id="888"/>
      <w:bookmarkEnd w:id="889"/>
      <w:bookmarkEnd w:id="890"/>
      <w:bookmarkEnd w:id="891"/>
      <w:bookmarkEnd w:id="892"/>
      <w:bookmarkEnd w:id="8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894"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894"/>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895" w:name="_Toc44001397"/>
      <w:bookmarkStart w:id="896" w:name="_Toc51580975"/>
      <w:bookmarkStart w:id="897" w:name="_Toc52356238"/>
      <w:bookmarkStart w:id="898" w:name="_Toc55227808"/>
      <w:bookmarkStart w:id="899" w:name="_Toc138323362"/>
      <w:bookmarkStart w:id="900" w:name="_Toc193447719"/>
      <w:r>
        <w:rPr>
          <w:lang w:eastAsia="zh-CN"/>
        </w:rPr>
        <w:lastRenderedPageBreak/>
        <w:t>11.5.1.3.3</w:t>
      </w:r>
      <w:r>
        <w:rPr>
          <w:lang w:eastAsia="zh-CN"/>
        </w:rPr>
        <w:tab/>
        <w:t>Output parameters</w:t>
      </w:r>
      <w:bookmarkEnd w:id="895"/>
      <w:bookmarkEnd w:id="896"/>
      <w:bookmarkEnd w:id="897"/>
      <w:bookmarkEnd w:id="898"/>
      <w:bookmarkEnd w:id="899"/>
      <w:bookmarkEnd w:id="9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01" w:name="_Toc44001398"/>
      <w:bookmarkStart w:id="902" w:name="_Toc51580976"/>
      <w:bookmarkStart w:id="903" w:name="_Toc52356239"/>
      <w:bookmarkStart w:id="904" w:name="_Toc55227809"/>
      <w:bookmarkStart w:id="905" w:name="_Toc138323363"/>
      <w:bookmarkStart w:id="906" w:name="_Toc193447720"/>
      <w:r>
        <w:rPr>
          <w:lang w:eastAsia="zh-CN"/>
        </w:rPr>
        <w:t>11.5.1.3.4</w:t>
      </w:r>
      <w:r>
        <w:rPr>
          <w:lang w:eastAsia="zh-CN"/>
        </w:rPr>
        <w:tab/>
        <w:t>Exceptions</w:t>
      </w:r>
      <w:bookmarkEnd w:id="901"/>
      <w:bookmarkEnd w:id="902"/>
      <w:bookmarkEnd w:id="903"/>
      <w:bookmarkEnd w:id="904"/>
      <w:bookmarkEnd w:id="905"/>
      <w:bookmarkEnd w:id="9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907"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907"/>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08" w:name="_Toc44001399"/>
      <w:bookmarkStart w:id="909" w:name="_Toc51580977"/>
      <w:bookmarkStart w:id="910" w:name="_Toc52356240"/>
      <w:bookmarkStart w:id="911" w:name="_Toc55227810"/>
      <w:bookmarkStart w:id="912" w:name="_Toc138323364"/>
      <w:bookmarkStart w:id="913" w:name="_Toc193447721"/>
      <w:r>
        <w:rPr>
          <w:lang w:eastAsia="zh-CN"/>
        </w:rPr>
        <w:t>11.5.1.4</w:t>
      </w:r>
      <w:r>
        <w:rPr>
          <w:lang w:eastAsia="zh-CN"/>
        </w:rPr>
        <w:tab/>
        <w:t>addStream operation (M)</w:t>
      </w:r>
      <w:bookmarkEnd w:id="908"/>
      <w:bookmarkEnd w:id="909"/>
      <w:bookmarkEnd w:id="910"/>
      <w:bookmarkEnd w:id="911"/>
      <w:bookmarkEnd w:id="912"/>
      <w:bookmarkEnd w:id="913"/>
    </w:p>
    <w:p w14:paraId="450DB348" w14:textId="77777777" w:rsidR="00623B86" w:rsidRDefault="00623B86" w:rsidP="00623B86">
      <w:pPr>
        <w:pStyle w:val="Heading5"/>
        <w:rPr>
          <w:lang w:eastAsia="zh-CN"/>
        </w:rPr>
      </w:pPr>
      <w:bookmarkStart w:id="914" w:name="_Toc44001400"/>
      <w:bookmarkStart w:id="915" w:name="_Toc51580978"/>
      <w:bookmarkStart w:id="916" w:name="_Toc52356241"/>
      <w:bookmarkStart w:id="917" w:name="_Toc55227811"/>
      <w:bookmarkStart w:id="918" w:name="_Toc138323365"/>
      <w:bookmarkStart w:id="919" w:name="_Toc193447722"/>
      <w:r>
        <w:rPr>
          <w:lang w:eastAsia="zh-CN"/>
        </w:rPr>
        <w:t>11.5.1.4.1</w:t>
      </w:r>
      <w:r>
        <w:rPr>
          <w:lang w:eastAsia="zh-CN"/>
        </w:rPr>
        <w:tab/>
        <w:t>Definition</w:t>
      </w:r>
      <w:bookmarkEnd w:id="914"/>
      <w:bookmarkEnd w:id="915"/>
      <w:bookmarkEnd w:id="916"/>
      <w:bookmarkEnd w:id="917"/>
      <w:bookmarkEnd w:id="918"/>
      <w:bookmarkEnd w:id="919"/>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20" w:name="_Toc44001401"/>
      <w:bookmarkStart w:id="921" w:name="_Toc51580979"/>
      <w:bookmarkStart w:id="922" w:name="_Toc52356242"/>
      <w:bookmarkStart w:id="923" w:name="_Toc55227812"/>
      <w:bookmarkStart w:id="924" w:name="_Toc138323366"/>
      <w:bookmarkStart w:id="925" w:name="_Toc193447723"/>
      <w:r>
        <w:rPr>
          <w:lang w:eastAsia="zh-CN"/>
        </w:rPr>
        <w:lastRenderedPageBreak/>
        <w:t>11.5.1.4.2</w:t>
      </w:r>
      <w:r>
        <w:rPr>
          <w:lang w:eastAsia="zh-CN"/>
        </w:rPr>
        <w:tab/>
        <w:t>Input parameters</w:t>
      </w:r>
      <w:bookmarkEnd w:id="920"/>
      <w:bookmarkEnd w:id="921"/>
      <w:bookmarkEnd w:id="922"/>
      <w:bookmarkEnd w:id="923"/>
      <w:bookmarkEnd w:id="924"/>
      <w:bookmarkEnd w:id="9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926" w:name="MCCQCTEMPBM_00000087"/>
            <w:r w:rsidRPr="002D4FF7">
              <w:rPr>
                <w:rFonts w:ascii="Courier New" w:hAnsi="Courier New" w:cs="Courier New"/>
                <w:color w:val="000000"/>
              </w:rPr>
              <w:t>StreamInfo</w:t>
            </w:r>
            <w:bookmarkEnd w:id="926"/>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27" w:name="_Toc44001402"/>
      <w:bookmarkStart w:id="928" w:name="_Toc51580980"/>
      <w:bookmarkStart w:id="929" w:name="_Toc52356243"/>
      <w:bookmarkStart w:id="930" w:name="_Toc55227813"/>
      <w:bookmarkStart w:id="931" w:name="_Toc138323367"/>
      <w:bookmarkStart w:id="932" w:name="_Toc193447724"/>
      <w:r>
        <w:rPr>
          <w:lang w:eastAsia="zh-CN"/>
        </w:rPr>
        <w:lastRenderedPageBreak/>
        <w:t>11.5.1.4.3</w:t>
      </w:r>
      <w:r>
        <w:rPr>
          <w:lang w:eastAsia="zh-CN"/>
        </w:rPr>
        <w:tab/>
        <w:t>Output parameters</w:t>
      </w:r>
      <w:bookmarkEnd w:id="927"/>
      <w:bookmarkEnd w:id="928"/>
      <w:bookmarkEnd w:id="929"/>
      <w:bookmarkEnd w:id="930"/>
      <w:bookmarkEnd w:id="931"/>
      <w:bookmarkEnd w:id="9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933" w:name="MCCQCTEMPBM_00000088"/>
            <w:r w:rsidRPr="002D4FF7">
              <w:rPr>
                <w:rFonts w:ascii="Courier New" w:hAnsi="Courier New" w:cs="Courier New"/>
                <w:color w:val="000000"/>
              </w:rPr>
              <w:t>StreamInfo</w:t>
            </w:r>
            <w:bookmarkEnd w:id="933"/>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34" w:name="_Toc44001403"/>
      <w:bookmarkStart w:id="935" w:name="_Toc51580981"/>
      <w:bookmarkStart w:id="936" w:name="_Toc52356244"/>
      <w:bookmarkStart w:id="937" w:name="_Toc55227814"/>
      <w:bookmarkStart w:id="938" w:name="_Toc138323368"/>
      <w:bookmarkStart w:id="939" w:name="_Toc193447725"/>
      <w:r>
        <w:rPr>
          <w:lang w:eastAsia="zh-CN"/>
        </w:rPr>
        <w:t>11.5.1.4.4</w:t>
      </w:r>
      <w:r>
        <w:rPr>
          <w:lang w:eastAsia="zh-CN"/>
        </w:rPr>
        <w:tab/>
        <w:t>Exceptions</w:t>
      </w:r>
      <w:bookmarkEnd w:id="934"/>
      <w:bookmarkEnd w:id="935"/>
      <w:bookmarkEnd w:id="936"/>
      <w:bookmarkEnd w:id="937"/>
      <w:bookmarkEnd w:id="938"/>
      <w:bookmarkEnd w:id="9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40"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40"/>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41" w:name="_Toc44001404"/>
      <w:bookmarkStart w:id="942" w:name="_Toc51580982"/>
      <w:bookmarkStart w:id="943" w:name="_Toc52356245"/>
      <w:bookmarkStart w:id="944" w:name="_Toc55227815"/>
      <w:bookmarkStart w:id="945" w:name="_Toc138323369"/>
      <w:bookmarkStart w:id="946" w:name="_Toc193447726"/>
      <w:r>
        <w:rPr>
          <w:lang w:eastAsia="zh-CN"/>
        </w:rPr>
        <w:lastRenderedPageBreak/>
        <w:t>11.5.1.5</w:t>
      </w:r>
      <w:r>
        <w:rPr>
          <w:lang w:eastAsia="zh-CN"/>
        </w:rPr>
        <w:tab/>
        <w:t>deleteStream operation (M)</w:t>
      </w:r>
      <w:bookmarkEnd w:id="941"/>
      <w:bookmarkEnd w:id="942"/>
      <w:bookmarkEnd w:id="943"/>
      <w:bookmarkEnd w:id="944"/>
      <w:bookmarkEnd w:id="945"/>
      <w:bookmarkEnd w:id="946"/>
    </w:p>
    <w:p w14:paraId="0187EE71" w14:textId="77777777" w:rsidR="00623B86" w:rsidRDefault="00623B86" w:rsidP="00623B86">
      <w:pPr>
        <w:pStyle w:val="Heading5"/>
        <w:rPr>
          <w:lang w:eastAsia="zh-CN"/>
        </w:rPr>
      </w:pPr>
      <w:bookmarkStart w:id="947" w:name="_Toc44001405"/>
      <w:bookmarkStart w:id="948" w:name="_Toc51580983"/>
      <w:bookmarkStart w:id="949" w:name="_Toc52356246"/>
      <w:bookmarkStart w:id="950" w:name="_Toc55227816"/>
      <w:bookmarkStart w:id="951" w:name="_Toc138323370"/>
      <w:bookmarkStart w:id="952" w:name="_Toc193447727"/>
      <w:r>
        <w:rPr>
          <w:lang w:eastAsia="zh-CN"/>
        </w:rPr>
        <w:t>11.5.1.5.1</w:t>
      </w:r>
      <w:r>
        <w:rPr>
          <w:lang w:eastAsia="zh-CN"/>
        </w:rPr>
        <w:tab/>
        <w:t>Definition</w:t>
      </w:r>
      <w:bookmarkEnd w:id="947"/>
      <w:bookmarkEnd w:id="948"/>
      <w:bookmarkEnd w:id="949"/>
      <w:bookmarkEnd w:id="950"/>
      <w:bookmarkEnd w:id="951"/>
      <w:bookmarkEnd w:id="952"/>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53" w:name="_Toc44001406"/>
      <w:bookmarkStart w:id="954" w:name="_Toc51580984"/>
      <w:bookmarkStart w:id="955" w:name="_Toc52356247"/>
      <w:bookmarkStart w:id="956" w:name="_Toc55227817"/>
      <w:bookmarkStart w:id="957" w:name="_Toc138323371"/>
      <w:bookmarkStart w:id="958" w:name="_Toc193447728"/>
      <w:r>
        <w:rPr>
          <w:lang w:eastAsia="zh-CN"/>
        </w:rPr>
        <w:t>11.5.1.5.2</w:t>
      </w:r>
      <w:r>
        <w:rPr>
          <w:lang w:eastAsia="zh-CN"/>
        </w:rPr>
        <w:tab/>
        <w:t>Input parameters</w:t>
      </w:r>
      <w:bookmarkEnd w:id="953"/>
      <w:bookmarkEnd w:id="954"/>
      <w:bookmarkEnd w:id="955"/>
      <w:bookmarkEnd w:id="956"/>
      <w:bookmarkEnd w:id="957"/>
      <w:bookmarkEnd w:id="9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959"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59"/>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60" w:name="_Toc44001407"/>
      <w:bookmarkStart w:id="961" w:name="_Toc51580985"/>
      <w:bookmarkStart w:id="962" w:name="_Toc52356248"/>
      <w:bookmarkStart w:id="963" w:name="_Toc55227818"/>
      <w:bookmarkStart w:id="964" w:name="_Toc138323372"/>
      <w:bookmarkStart w:id="965" w:name="_Toc193447729"/>
      <w:r>
        <w:rPr>
          <w:lang w:eastAsia="zh-CN"/>
        </w:rPr>
        <w:t>11.5.1.5.3</w:t>
      </w:r>
      <w:r>
        <w:rPr>
          <w:lang w:eastAsia="zh-CN"/>
        </w:rPr>
        <w:tab/>
        <w:t>Output parameters</w:t>
      </w:r>
      <w:bookmarkEnd w:id="960"/>
      <w:bookmarkEnd w:id="961"/>
      <w:bookmarkEnd w:id="962"/>
      <w:bookmarkEnd w:id="963"/>
      <w:bookmarkEnd w:id="964"/>
      <w:bookmarkEnd w:id="9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66" w:name="_Toc44001408"/>
      <w:bookmarkStart w:id="967" w:name="_Toc51580986"/>
      <w:bookmarkStart w:id="968" w:name="_Toc52356249"/>
      <w:bookmarkStart w:id="969" w:name="_Toc55227819"/>
      <w:bookmarkStart w:id="970" w:name="_Toc138323373"/>
      <w:bookmarkStart w:id="971" w:name="_Toc193447730"/>
      <w:r>
        <w:rPr>
          <w:lang w:eastAsia="zh-CN"/>
        </w:rPr>
        <w:t>11.5.1.5.4</w:t>
      </w:r>
      <w:r>
        <w:rPr>
          <w:lang w:eastAsia="zh-CN"/>
        </w:rPr>
        <w:tab/>
        <w:t>Exceptions</w:t>
      </w:r>
      <w:bookmarkEnd w:id="966"/>
      <w:bookmarkEnd w:id="967"/>
      <w:bookmarkEnd w:id="968"/>
      <w:bookmarkEnd w:id="969"/>
      <w:bookmarkEnd w:id="970"/>
      <w:bookmarkEnd w:id="9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72"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72"/>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73" w:name="_Toc44001409"/>
      <w:bookmarkStart w:id="974" w:name="_Toc51580987"/>
      <w:bookmarkStart w:id="975" w:name="_Toc52356250"/>
      <w:bookmarkStart w:id="976" w:name="_Toc55227820"/>
      <w:bookmarkStart w:id="977" w:name="_Toc138323374"/>
      <w:bookmarkStart w:id="978" w:name="_Toc193447731"/>
      <w:r>
        <w:rPr>
          <w:lang w:eastAsia="zh-CN"/>
        </w:rPr>
        <w:t>11.5.1.6</w:t>
      </w:r>
      <w:r>
        <w:rPr>
          <w:lang w:eastAsia="zh-CN"/>
        </w:rPr>
        <w:tab/>
        <w:t>getConnectionInfo operation (M)</w:t>
      </w:r>
      <w:bookmarkEnd w:id="973"/>
      <w:bookmarkEnd w:id="974"/>
      <w:bookmarkEnd w:id="975"/>
      <w:bookmarkEnd w:id="976"/>
      <w:bookmarkEnd w:id="977"/>
      <w:bookmarkEnd w:id="978"/>
    </w:p>
    <w:p w14:paraId="14E5BE92" w14:textId="77777777" w:rsidR="00623B86" w:rsidRDefault="00623B86" w:rsidP="00623B86">
      <w:pPr>
        <w:pStyle w:val="Heading5"/>
        <w:rPr>
          <w:lang w:eastAsia="zh-CN"/>
        </w:rPr>
      </w:pPr>
      <w:bookmarkStart w:id="979" w:name="_Toc44001410"/>
      <w:bookmarkStart w:id="980" w:name="_Toc51580988"/>
      <w:bookmarkStart w:id="981" w:name="_Toc52356251"/>
      <w:bookmarkStart w:id="982" w:name="_Toc55227821"/>
      <w:bookmarkStart w:id="983" w:name="_Toc138323375"/>
      <w:bookmarkStart w:id="984" w:name="_Toc193447732"/>
      <w:r>
        <w:rPr>
          <w:lang w:eastAsia="zh-CN"/>
        </w:rPr>
        <w:t>11.5.1.6.1</w:t>
      </w:r>
      <w:r>
        <w:rPr>
          <w:lang w:eastAsia="zh-CN"/>
        </w:rPr>
        <w:tab/>
        <w:t>Definition</w:t>
      </w:r>
      <w:bookmarkEnd w:id="979"/>
      <w:bookmarkEnd w:id="980"/>
      <w:bookmarkEnd w:id="981"/>
      <w:bookmarkEnd w:id="982"/>
      <w:bookmarkEnd w:id="983"/>
      <w:bookmarkEnd w:id="984"/>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985" w:name="_Toc44001411"/>
      <w:bookmarkStart w:id="986" w:name="_Toc51580989"/>
      <w:bookmarkStart w:id="987" w:name="_Toc52356252"/>
      <w:bookmarkStart w:id="988" w:name="_Toc55227822"/>
      <w:bookmarkStart w:id="989" w:name="_Toc138323376"/>
      <w:bookmarkStart w:id="990" w:name="_Toc193447733"/>
      <w:r>
        <w:rPr>
          <w:lang w:eastAsia="zh-CN"/>
        </w:rPr>
        <w:t>11.5.1.6.2</w:t>
      </w:r>
      <w:r>
        <w:rPr>
          <w:lang w:eastAsia="zh-CN"/>
        </w:rPr>
        <w:tab/>
        <w:t>Input parameters</w:t>
      </w:r>
      <w:bookmarkEnd w:id="985"/>
      <w:bookmarkEnd w:id="986"/>
      <w:bookmarkEnd w:id="987"/>
      <w:bookmarkEnd w:id="988"/>
      <w:bookmarkEnd w:id="989"/>
      <w:bookmarkEnd w:id="9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991" w:name="_Toc44001412"/>
      <w:bookmarkStart w:id="992" w:name="_Toc51580990"/>
      <w:bookmarkStart w:id="993" w:name="_Toc52356253"/>
      <w:bookmarkStart w:id="994" w:name="_Toc55227823"/>
      <w:bookmarkStart w:id="995" w:name="_Toc138323377"/>
      <w:bookmarkStart w:id="996" w:name="_Toc193447734"/>
      <w:r>
        <w:rPr>
          <w:lang w:eastAsia="zh-CN"/>
        </w:rPr>
        <w:lastRenderedPageBreak/>
        <w:t>11.5.1.6.3</w:t>
      </w:r>
      <w:r>
        <w:rPr>
          <w:lang w:eastAsia="zh-CN"/>
        </w:rPr>
        <w:tab/>
        <w:t>Output parameters</w:t>
      </w:r>
      <w:bookmarkEnd w:id="991"/>
      <w:bookmarkEnd w:id="992"/>
      <w:bookmarkEnd w:id="993"/>
      <w:bookmarkEnd w:id="994"/>
      <w:bookmarkEnd w:id="995"/>
      <w:bookmarkEnd w:id="9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997"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997"/>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998" w:name="_Toc44001413"/>
      <w:bookmarkStart w:id="999" w:name="_Toc51580991"/>
      <w:bookmarkStart w:id="1000" w:name="_Toc52356254"/>
      <w:bookmarkStart w:id="1001" w:name="_Toc55227824"/>
      <w:bookmarkStart w:id="1002" w:name="_Toc138323378"/>
      <w:bookmarkStart w:id="1003" w:name="_Toc193447735"/>
      <w:r>
        <w:rPr>
          <w:lang w:eastAsia="zh-CN"/>
        </w:rPr>
        <w:t>11.5.1.6.4</w:t>
      </w:r>
      <w:r>
        <w:rPr>
          <w:lang w:eastAsia="zh-CN"/>
        </w:rPr>
        <w:tab/>
        <w:t>Exceptions</w:t>
      </w:r>
      <w:bookmarkEnd w:id="998"/>
      <w:bookmarkEnd w:id="999"/>
      <w:bookmarkEnd w:id="1000"/>
      <w:bookmarkEnd w:id="1001"/>
      <w:bookmarkEnd w:id="1002"/>
      <w:bookmarkEnd w:id="10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004"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04"/>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05" w:name="_Toc44001414"/>
      <w:bookmarkStart w:id="1006" w:name="_Toc51580992"/>
      <w:bookmarkStart w:id="1007" w:name="_Toc52356255"/>
      <w:bookmarkStart w:id="1008" w:name="_Toc55227825"/>
      <w:bookmarkStart w:id="1009" w:name="_Toc138323379"/>
      <w:bookmarkStart w:id="1010" w:name="_Toc193447736"/>
      <w:r>
        <w:rPr>
          <w:lang w:eastAsia="zh-CN"/>
        </w:rPr>
        <w:t>11.5.1.7</w:t>
      </w:r>
      <w:r>
        <w:rPr>
          <w:lang w:eastAsia="zh-CN"/>
        </w:rPr>
        <w:tab/>
        <w:t>getStreamInfo operation (M)</w:t>
      </w:r>
      <w:bookmarkEnd w:id="1005"/>
      <w:bookmarkEnd w:id="1006"/>
      <w:bookmarkEnd w:id="1007"/>
      <w:bookmarkEnd w:id="1008"/>
      <w:bookmarkEnd w:id="1009"/>
      <w:bookmarkEnd w:id="1010"/>
    </w:p>
    <w:p w14:paraId="766FEA6A" w14:textId="77777777" w:rsidR="00623B86" w:rsidRDefault="00623B86" w:rsidP="00623B86">
      <w:pPr>
        <w:pStyle w:val="Heading5"/>
        <w:rPr>
          <w:lang w:eastAsia="zh-CN"/>
        </w:rPr>
      </w:pPr>
      <w:bookmarkStart w:id="1011" w:name="_Toc44001415"/>
      <w:bookmarkStart w:id="1012" w:name="_Toc51580993"/>
      <w:bookmarkStart w:id="1013" w:name="_Toc52356256"/>
      <w:bookmarkStart w:id="1014" w:name="_Toc55227826"/>
      <w:bookmarkStart w:id="1015" w:name="_Toc138323380"/>
      <w:bookmarkStart w:id="1016" w:name="_Toc193447737"/>
      <w:r>
        <w:rPr>
          <w:lang w:eastAsia="zh-CN"/>
        </w:rPr>
        <w:t>11.5.1.7.1</w:t>
      </w:r>
      <w:r>
        <w:rPr>
          <w:lang w:eastAsia="zh-CN"/>
        </w:rPr>
        <w:tab/>
        <w:t>Definition</w:t>
      </w:r>
      <w:bookmarkEnd w:id="1011"/>
      <w:bookmarkEnd w:id="1012"/>
      <w:bookmarkEnd w:id="1013"/>
      <w:bookmarkEnd w:id="1014"/>
      <w:bookmarkEnd w:id="1015"/>
      <w:bookmarkEnd w:id="1016"/>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17" w:name="_Toc44001416"/>
      <w:bookmarkStart w:id="1018" w:name="_Toc51580994"/>
      <w:bookmarkStart w:id="1019" w:name="_Toc52356257"/>
      <w:bookmarkStart w:id="1020" w:name="_Toc55227827"/>
      <w:bookmarkStart w:id="1021" w:name="_Toc138323381"/>
      <w:bookmarkStart w:id="1022" w:name="_Toc193447738"/>
      <w:r>
        <w:rPr>
          <w:lang w:eastAsia="zh-CN"/>
        </w:rPr>
        <w:t>11.5.1.7.2</w:t>
      </w:r>
      <w:r>
        <w:rPr>
          <w:lang w:eastAsia="zh-CN"/>
        </w:rPr>
        <w:tab/>
        <w:t>Input parameters</w:t>
      </w:r>
      <w:bookmarkEnd w:id="1017"/>
      <w:bookmarkEnd w:id="1018"/>
      <w:bookmarkEnd w:id="1019"/>
      <w:bookmarkEnd w:id="1020"/>
      <w:bookmarkEnd w:id="1021"/>
      <w:bookmarkEnd w:id="10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023"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23"/>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24" w:name="_Toc44001417"/>
      <w:bookmarkStart w:id="1025" w:name="_Toc51580995"/>
      <w:bookmarkStart w:id="1026" w:name="_Toc52356258"/>
      <w:bookmarkStart w:id="1027" w:name="_Toc55227828"/>
      <w:bookmarkStart w:id="1028" w:name="_Toc138323382"/>
      <w:bookmarkStart w:id="1029" w:name="_Toc193447739"/>
      <w:r>
        <w:rPr>
          <w:lang w:eastAsia="zh-CN"/>
        </w:rPr>
        <w:lastRenderedPageBreak/>
        <w:t>11.5.1.7.3</w:t>
      </w:r>
      <w:r>
        <w:rPr>
          <w:lang w:eastAsia="zh-CN"/>
        </w:rPr>
        <w:tab/>
        <w:t>Output parameters</w:t>
      </w:r>
      <w:bookmarkEnd w:id="1024"/>
      <w:bookmarkEnd w:id="1025"/>
      <w:bookmarkEnd w:id="1026"/>
      <w:bookmarkEnd w:id="1027"/>
      <w:bookmarkEnd w:id="1028"/>
      <w:bookmarkEnd w:id="10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030"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30"/>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31" w:name="_Toc44001418"/>
      <w:bookmarkStart w:id="1032" w:name="_Toc51580996"/>
      <w:bookmarkStart w:id="1033" w:name="_Toc52356259"/>
      <w:bookmarkStart w:id="1034" w:name="_Toc55227829"/>
      <w:bookmarkStart w:id="1035" w:name="_Toc138323383"/>
      <w:bookmarkStart w:id="1036" w:name="_Toc193447740"/>
      <w:r>
        <w:rPr>
          <w:lang w:eastAsia="zh-CN"/>
        </w:rPr>
        <w:lastRenderedPageBreak/>
        <w:t>11.5.1.7.4</w:t>
      </w:r>
      <w:r>
        <w:rPr>
          <w:lang w:eastAsia="zh-CN"/>
        </w:rPr>
        <w:tab/>
        <w:t>Exceptions</w:t>
      </w:r>
      <w:bookmarkEnd w:id="1031"/>
      <w:bookmarkEnd w:id="1032"/>
      <w:bookmarkEnd w:id="1033"/>
      <w:bookmarkEnd w:id="1034"/>
      <w:bookmarkEnd w:id="1035"/>
      <w:bookmarkEnd w:id="10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037" w:name="MCCQCTEMPBM_00000096"/>
            <w:r>
              <w:rPr>
                <w:rFonts w:ascii="Courier New" w:hAnsi="Courier New" w:cs="Courier New"/>
                <w:color w:val="000000"/>
              </w:rPr>
              <w:t>unknownStreamId</w:t>
            </w:r>
            <w:bookmarkEnd w:id="1037"/>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38" w:name="_Toc51580997"/>
      <w:bookmarkStart w:id="1039" w:name="_Toc52356260"/>
      <w:bookmarkStart w:id="1040" w:name="_Toc55227830"/>
      <w:bookmarkStart w:id="1041" w:name="_Toc138323384"/>
      <w:bookmarkStart w:id="1042" w:name="_Toc193447741"/>
      <w:r w:rsidRPr="00747535">
        <w:rPr>
          <w:lang w:eastAsia="zh-CN"/>
        </w:rPr>
        <w:t>11</w:t>
      </w:r>
      <w:r>
        <w:rPr>
          <w:lang w:eastAsia="zh-CN"/>
        </w:rPr>
        <w:t>.6</w:t>
      </w:r>
      <w:r w:rsidRPr="00747535">
        <w:rPr>
          <w:lang w:eastAsia="zh-CN"/>
        </w:rPr>
        <w:tab/>
        <w:t>File data reporting service</w:t>
      </w:r>
      <w:bookmarkEnd w:id="1038"/>
      <w:bookmarkEnd w:id="1039"/>
      <w:bookmarkEnd w:id="1040"/>
      <w:bookmarkEnd w:id="1041"/>
      <w:bookmarkEnd w:id="1042"/>
    </w:p>
    <w:p w14:paraId="78C8504B" w14:textId="77777777" w:rsidR="00623B86" w:rsidRPr="00747535" w:rsidRDefault="00623B86" w:rsidP="00623B86">
      <w:pPr>
        <w:pStyle w:val="Heading3"/>
        <w:rPr>
          <w:lang w:eastAsia="zh-CN"/>
        </w:rPr>
      </w:pPr>
      <w:bookmarkStart w:id="1043" w:name="_Toc51580998"/>
      <w:bookmarkStart w:id="1044" w:name="_Toc52356261"/>
      <w:bookmarkStart w:id="1045" w:name="_Toc55227831"/>
      <w:bookmarkStart w:id="1046" w:name="_Toc138323385"/>
      <w:bookmarkStart w:id="1047" w:name="_Toc193447742"/>
      <w:r w:rsidRPr="00747535">
        <w:rPr>
          <w:lang w:eastAsia="zh-CN"/>
        </w:rPr>
        <w:t>11</w:t>
      </w:r>
      <w:r>
        <w:rPr>
          <w:lang w:eastAsia="zh-CN"/>
        </w:rPr>
        <w:t>.6</w:t>
      </w:r>
      <w:r w:rsidRPr="00747535">
        <w:rPr>
          <w:lang w:eastAsia="zh-CN"/>
        </w:rPr>
        <w:t>.1</w:t>
      </w:r>
      <w:r w:rsidRPr="00747535">
        <w:rPr>
          <w:lang w:eastAsia="zh-CN"/>
        </w:rPr>
        <w:tab/>
        <w:t>Operations and notifications</w:t>
      </w:r>
      <w:bookmarkEnd w:id="1043"/>
      <w:bookmarkEnd w:id="1044"/>
      <w:bookmarkEnd w:id="1045"/>
      <w:bookmarkEnd w:id="1046"/>
      <w:bookmarkEnd w:id="1047"/>
    </w:p>
    <w:p w14:paraId="37BD36E5" w14:textId="77777777" w:rsidR="00623B86" w:rsidRPr="00747535" w:rsidRDefault="00623B86" w:rsidP="00623B86">
      <w:pPr>
        <w:pStyle w:val="Heading4"/>
        <w:rPr>
          <w:sz w:val="32"/>
          <w:lang w:eastAsia="zh-CN"/>
        </w:rPr>
      </w:pPr>
      <w:bookmarkStart w:id="1048" w:name="_Toc51580999"/>
      <w:bookmarkStart w:id="1049" w:name="_Toc52356262"/>
      <w:bookmarkStart w:id="1050" w:name="_Toc55227832"/>
      <w:bookmarkStart w:id="1051" w:name="_Toc138323386"/>
      <w:bookmarkStart w:id="1052" w:name="_Toc193447743"/>
      <w:r w:rsidRPr="00747535">
        <w:t>11</w:t>
      </w:r>
      <w:r>
        <w:t>.6</w:t>
      </w:r>
      <w:r w:rsidRPr="00747535">
        <w:t>.1.1</w:t>
      </w:r>
      <w:r w:rsidRPr="00747535">
        <w:tab/>
        <w:t xml:space="preserve">Notification </w:t>
      </w:r>
      <w:r w:rsidRPr="00971FE6">
        <w:rPr>
          <w:rFonts w:cs="Arial"/>
        </w:rPr>
        <w:t>notifyFileReady</w:t>
      </w:r>
      <w:bookmarkEnd w:id="1048"/>
      <w:bookmarkEnd w:id="1049"/>
      <w:bookmarkEnd w:id="1050"/>
      <w:bookmarkEnd w:id="1051"/>
      <w:bookmarkEnd w:id="1052"/>
    </w:p>
    <w:p w14:paraId="70EFCD86" w14:textId="77777777" w:rsidR="00623B86" w:rsidRPr="00747535" w:rsidRDefault="00623B86" w:rsidP="00623B86">
      <w:pPr>
        <w:pStyle w:val="Heading5"/>
      </w:pPr>
      <w:bookmarkStart w:id="1053" w:name="_Toc51581000"/>
      <w:bookmarkStart w:id="1054" w:name="_Toc52356263"/>
      <w:bookmarkStart w:id="1055" w:name="_Toc55227833"/>
      <w:bookmarkStart w:id="1056" w:name="_Toc138323387"/>
      <w:bookmarkStart w:id="1057" w:name="_Toc193447744"/>
      <w:r w:rsidRPr="00747535">
        <w:t>11</w:t>
      </w:r>
      <w:r>
        <w:t>.6</w:t>
      </w:r>
      <w:r w:rsidRPr="00747535">
        <w:t>.1.1.1</w:t>
      </w:r>
      <w:r w:rsidRPr="00747535">
        <w:tab/>
        <w:t>Definition</w:t>
      </w:r>
      <w:bookmarkEnd w:id="1053"/>
      <w:bookmarkEnd w:id="1054"/>
      <w:bookmarkEnd w:id="1055"/>
      <w:bookmarkEnd w:id="1056"/>
      <w:bookmarkEnd w:id="1057"/>
    </w:p>
    <w:p w14:paraId="792C6936" w14:textId="26F272C7" w:rsidR="00E214B4" w:rsidRDefault="00E214B4" w:rsidP="00E214B4">
      <w:pPr>
        <w:rPr>
          <w:color w:val="000000"/>
        </w:rPr>
      </w:pPr>
      <w:r>
        <w:rPr>
          <w:color w:val="000000"/>
        </w:rPr>
        <w:t>A MnS producer sends this notification to subscribed MnS consumers when a new file becomes ready (available) 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 xml:space="preserve">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58" w:name="_Toc51581001"/>
      <w:bookmarkStart w:id="1059" w:name="_Toc52356264"/>
      <w:bookmarkStart w:id="1060" w:name="_Toc55227834"/>
      <w:bookmarkStart w:id="1061" w:name="_Toc138323388"/>
      <w:bookmarkStart w:id="1062" w:name="_Toc193447745"/>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58"/>
      <w:bookmarkEnd w:id="1059"/>
      <w:bookmarkEnd w:id="1060"/>
      <w:bookmarkEnd w:id="1061"/>
      <w:bookmarkEnd w:id="10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307A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623B86" w14:paraId="2B3A7F85"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307A2">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307A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307A2">
            <w:pPr>
              <w:pStyle w:val="TAL"/>
            </w:pPr>
          </w:p>
        </w:tc>
      </w:tr>
      <w:tr w:rsidR="00623B86" w14:paraId="2DDDE479"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307A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307A2">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307A2">
            <w:pPr>
              <w:pStyle w:val="TAL"/>
            </w:pPr>
          </w:p>
        </w:tc>
      </w:tr>
      <w:tr w:rsidR="00623B86" w14:paraId="42243968"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307A2">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307A2">
            <w:pPr>
              <w:pStyle w:val="TAL"/>
            </w:pPr>
            <w:r>
              <w:t>Time when the file, that triggered this notification, was ready for upload.</w:t>
            </w:r>
          </w:p>
        </w:tc>
      </w:tr>
      <w:tr w:rsidR="00623B86" w14:paraId="726D34A0"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307A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307A2">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307A2">
            <w:pPr>
              <w:pStyle w:val="TAL"/>
            </w:pPr>
          </w:p>
        </w:tc>
      </w:tr>
      <w:tr w:rsidR="00623B86" w14:paraId="5101296C"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307A2">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307A2">
            <w:pPr>
              <w:pStyle w:val="TAL"/>
            </w:pPr>
            <w:r w:rsidRPr="00087D02">
              <w:t>List of struct</w:t>
            </w:r>
          </w:p>
          <w:p w14:paraId="71B4D774" w14:textId="77777777" w:rsidR="00623B86" w:rsidRPr="00087D02" w:rsidRDefault="00623B86" w:rsidP="00F307A2">
            <w:pPr>
              <w:pStyle w:val="TAL"/>
            </w:pPr>
            <w:r w:rsidRPr="00087D02">
              <w:t>&lt;</w:t>
            </w:r>
          </w:p>
          <w:p w14:paraId="41BA5F26" w14:textId="77777777" w:rsidR="00623B86" w:rsidRDefault="00623B86" w:rsidP="00F307A2">
            <w:pPr>
              <w:pStyle w:val="TAL"/>
            </w:pPr>
            <w:r>
              <w:t xml:space="preserve">  </w:t>
            </w:r>
            <w:r w:rsidRPr="00971FE6">
              <w:t>fileLocation</w:t>
            </w:r>
            <w:r>
              <w:t xml:space="preserve"> (M)</w:t>
            </w:r>
            <w:r w:rsidRPr="00FF48D5">
              <w:t>,</w:t>
            </w:r>
          </w:p>
          <w:p w14:paraId="25E0FEC3" w14:textId="77777777" w:rsidR="00623B86" w:rsidRPr="00FF48D5" w:rsidRDefault="00623B86" w:rsidP="00F307A2">
            <w:pPr>
              <w:pStyle w:val="TAL"/>
            </w:pPr>
            <w:r>
              <w:t xml:space="preserve">  fileCompression (M),</w:t>
            </w:r>
          </w:p>
          <w:p w14:paraId="439A3D08" w14:textId="77777777" w:rsidR="00623B86" w:rsidRDefault="00623B86" w:rsidP="00F307A2">
            <w:pPr>
              <w:pStyle w:val="TAL"/>
            </w:pPr>
            <w:r>
              <w:t xml:space="preserve">  </w:t>
            </w:r>
            <w:r w:rsidRPr="00971FE6">
              <w:t>fileSize</w:t>
            </w:r>
            <w:r>
              <w:t xml:space="preserve"> (O),</w:t>
            </w:r>
          </w:p>
          <w:p w14:paraId="0F242C9B" w14:textId="77777777" w:rsidR="00623B86" w:rsidRDefault="00623B86" w:rsidP="00F307A2">
            <w:pPr>
              <w:pStyle w:val="TAL"/>
              <w:rPr>
                <w:lang w:eastAsia="zh-CN"/>
              </w:rPr>
            </w:pPr>
            <w:r>
              <w:t xml:space="preserve">  fileDataType (M),</w:t>
            </w:r>
          </w:p>
          <w:p w14:paraId="79D001D5" w14:textId="77777777" w:rsidR="00623B86" w:rsidRPr="00FF48D5" w:rsidRDefault="00623B86" w:rsidP="00F307A2">
            <w:pPr>
              <w:pStyle w:val="TAL"/>
            </w:pPr>
            <w:r>
              <w:t xml:space="preserve">  fileFormat (M),</w:t>
            </w:r>
          </w:p>
          <w:p w14:paraId="3BE34C2E" w14:textId="77777777" w:rsidR="00623B86" w:rsidRPr="00FF48D5" w:rsidRDefault="00623B86" w:rsidP="00F307A2">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307A2">
            <w:pPr>
              <w:pStyle w:val="TAL"/>
            </w:pPr>
            <w:r>
              <w:t xml:space="preserve">  </w:t>
            </w:r>
            <w:r w:rsidRPr="00971FE6">
              <w:t>fileExpirationTime</w:t>
            </w:r>
            <w:r>
              <w:t xml:space="preserve"> (O),</w:t>
            </w:r>
          </w:p>
          <w:p w14:paraId="6540457C" w14:textId="77777777" w:rsidR="00623B86" w:rsidRPr="00FF48D5" w:rsidRDefault="00623B86" w:rsidP="00F307A2">
            <w:pPr>
              <w:pStyle w:val="TAL"/>
              <w:rPr>
                <w:lang w:eastAsia="zh-CN"/>
              </w:rPr>
            </w:pPr>
            <w:r>
              <w:t>…jobId (CO)</w:t>
            </w:r>
          </w:p>
          <w:p w14:paraId="6DB68222" w14:textId="77777777" w:rsidR="00623B86" w:rsidRPr="00FF48D5" w:rsidRDefault="00623B86" w:rsidP="00F307A2">
            <w:pPr>
              <w:pStyle w:val="TAL"/>
              <w:rPr>
                <w:lang w:eastAsia="zh-CN"/>
              </w:rPr>
            </w:pPr>
          </w:p>
          <w:p w14:paraId="0DAB3543" w14:textId="77777777" w:rsidR="00623B86" w:rsidRDefault="00623B86" w:rsidP="00F307A2">
            <w:pPr>
              <w:pStyle w:val="TAL"/>
            </w:pPr>
            <w:r w:rsidRPr="00087D02">
              <w:t>&gt;</w:t>
            </w:r>
          </w:p>
          <w:p w14:paraId="7C26F5D2" w14:textId="77777777" w:rsidR="00623B86" w:rsidRPr="00087D02" w:rsidRDefault="00623B86" w:rsidP="00F307A2">
            <w:pPr>
              <w:pStyle w:val="TAL"/>
            </w:pPr>
          </w:p>
          <w:p w14:paraId="7DB1791D" w14:textId="77777777" w:rsidR="00623B86" w:rsidRPr="00087D02" w:rsidRDefault="00623B86" w:rsidP="00F307A2">
            <w:pPr>
              <w:pStyle w:val="TAL"/>
            </w:pPr>
            <w:r w:rsidRPr="00087D02">
              <w:t>Each element is defined as following:</w:t>
            </w:r>
          </w:p>
          <w:p w14:paraId="1C80493F" w14:textId="77777777" w:rsidR="00623B86" w:rsidRPr="00087D02" w:rsidRDefault="00623B86" w:rsidP="00F307A2">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307A2">
            <w:pPr>
              <w:pStyle w:val="TAL"/>
            </w:pPr>
            <w:r>
              <w:t xml:space="preserve">   "</w:t>
            </w:r>
            <w:hyperlink w:history="1"/>
            <w:r w:rsidRPr="00311DB3">
              <w:t>\\202.112.101.1\D:\user\Files\&lt;xxx&gt;</w:t>
            </w:r>
            <w:r>
              <w:t>",</w:t>
            </w:r>
            <w:r w:rsidRPr="00087D02">
              <w:t xml:space="preserve"> or</w:t>
            </w:r>
          </w:p>
          <w:p w14:paraId="487B2DB3" w14:textId="77777777" w:rsidR="00623B86" w:rsidRDefault="00623B86" w:rsidP="00F307A2">
            <w:pPr>
              <w:pStyle w:val="TAL"/>
            </w:pPr>
            <w:r>
              <w:t xml:space="preserve">   </w:t>
            </w:r>
            <w:r w:rsidRPr="00087D02">
              <w:t>"</w:t>
            </w:r>
            <w:r w:rsidRPr="00971FE6">
              <w:t>ftp://nms.telecom_org.com/datastore/&lt;xxx&gt;</w:t>
            </w:r>
            <w:r w:rsidRPr="00087D02">
              <w:t>,</w:t>
            </w:r>
          </w:p>
          <w:p w14:paraId="38950605" w14:textId="77777777" w:rsidR="00623B86" w:rsidRDefault="00623B86" w:rsidP="00F307A2">
            <w:pPr>
              <w:pStyle w:val="TAL"/>
            </w:pPr>
            <w:r w:rsidRPr="00087D02">
              <w:t>where &lt;xxx&gt; is the filename</w:t>
            </w:r>
            <w:r>
              <w:t>.</w:t>
            </w:r>
          </w:p>
          <w:p w14:paraId="4814B287" w14:textId="77777777" w:rsidR="00623B86" w:rsidRPr="00087D02" w:rsidRDefault="00623B86" w:rsidP="00F307A2">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307A2">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307A2">
            <w:pPr>
              <w:pStyle w:val="TAL"/>
            </w:pPr>
            <w:r>
              <w:rPr>
                <w:lang w:eastAsia="zh-CN"/>
              </w:rPr>
              <w:t>- "</w:t>
            </w:r>
            <w:r>
              <w:rPr>
                <w:rFonts w:cs="Arial"/>
              </w:rPr>
              <w:t>fileDataType":</w:t>
            </w:r>
            <w:r>
              <w:t xml:space="preserve"> Type of the management data stored in the file. Allowed values are</w:t>
            </w:r>
            <w:bookmarkStart w:id="1063" w:name="MCCQCTEMPBM_00000097"/>
            <w:r>
              <w:rPr>
                <w:rFonts w:ascii="Courier New" w:hAnsi="Courier New" w:cs="Courier New"/>
              </w:rPr>
              <w:t>:</w:t>
            </w:r>
          </w:p>
          <w:p w14:paraId="47F808B3" w14:textId="77777777" w:rsidR="00623B86" w:rsidRDefault="00623B86" w:rsidP="00F307A2">
            <w:pPr>
              <w:pStyle w:val="TAL"/>
            </w:pPr>
            <w:r>
              <w:t xml:space="preserve">  - "PERFORMANCE"</w:t>
            </w:r>
          </w:p>
          <w:p w14:paraId="1172A8CD" w14:textId="77777777" w:rsidR="00623B86" w:rsidRDefault="00623B86" w:rsidP="00F307A2">
            <w:pPr>
              <w:pStyle w:val="TAL"/>
            </w:pPr>
            <w:r>
              <w:t xml:space="preserve">  - "TRACE"</w:t>
            </w:r>
          </w:p>
          <w:p w14:paraId="76C277EB" w14:textId="77777777" w:rsidR="00623B86" w:rsidRDefault="00623B86" w:rsidP="00F307A2">
            <w:pPr>
              <w:pStyle w:val="TAL"/>
            </w:pPr>
            <w:r>
              <w:t xml:space="preserve">  - "ANALYTICS"</w:t>
            </w:r>
          </w:p>
          <w:p w14:paraId="1D7F5C19" w14:textId="77777777" w:rsidR="00623B86" w:rsidRDefault="00623B86" w:rsidP="00F307A2">
            <w:pPr>
              <w:pStyle w:val="TAL"/>
            </w:pPr>
            <w:r>
              <w:t xml:space="preserve">  - "PROPRIETARY"</w:t>
            </w:r>
          </w:p>
          <w:p w14:paraId="39FCE9F3" w14:textId="77777777" w:rsidR="00623B86" w:rsidRDefault="00623B86" w:rsidP="00F307A2">
            <w:pPr>
              <w:pStyle w:val="TAL"/>
            </w:pPr>
            <w:r>
              <w:t>The value "PERFORMANCE" refers to measurements and KPIs.</w:t>
            </w:r>
          </w:p>
          <w:p w14:paraId="36A7D1F7" w14:textId="77777777" w:rsidR="00623B86" w:rsidRPr="00087D02" w:rsidRDefault="00623B86" w:rsidP="00F307A2">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307A2">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307A2">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307A2">
            <w:pPr>
              <w:pStyle w:val="TAL"/>
            </w:pPr>
          </w:p>
          <w:p w14:paraId="50D0BD2B" w14:textId="77777777" w:rsidR="00623B86" w:rsidRDefault="00623B86" w:rsidP="00F307A2">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307A2">
            <w:pPr>
              <w:pStyle w:val="TAL"/>
            </w:pPr>
          </w:p>
          <w:p w14:paraId="642B3C72" w14:textId="77777777" w:rsidR="00623B86" w:rsidRDefault="00623B86" w:rsidP="00F307A2">
            <w:pPr>
              <w:pStyle w:val="TAL"/>
            </w:pPr>
          </w:p>
          <w:bookmarkEnd w:id="1063"/>
          <w:p w14:paraId="69BAD5A0" w14:textId="77777777" w:rsidR="00623B86" w:rsidRPr="00087D02" w:rsidRDefault="00623B86" w:rsidP="00F307A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307A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307A2">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307A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64" w:name="_Toc51581002"/>
      <w:bookmarkStart w:id="1065" w:name="_Toc52356265"/>
      <w:bookmarkStart w:id="1066" w:name="_Toc55227835"/>
      <w:bookmarkStart w:id="1067" w:name="_Toc138323389"/>
      <w:bookmarkStart w:id="1068" w:name="_Toc193447746"/>
      <w:r w:rsidRPr="00747535">
        <w:t>11</w:t>
      </w:r>
      <w:r>
        <w:t>.6</w:t>
      </w:r>
      <w:r w:rsidRPr="00747535">
        <w:t>.1.2</w:t>
      </w:r>
      <w:r w:rsidRPr="00747535">
        <w:tab/>
        <w:t xml:space="preserve">Notification </w:t>
      </w:r>
      <w:r w:rsidRPr="00971FE6">
        <w:rPr>
          <w:rFonts w:cs="Arial"/>
        </w:rPr>
        <w:t>notifyFilePreparationError</w:t>
      </w:r>
      <w:bookmarkEnd w:id="1064"/>
      <w:bookmarkEnd w:id="1065"/>
      <w:bookmarkEnd w:id="1066"/>
      <w:bookmarkEnd w:id="1067"/>
      <w:bookmarkEnd w:id="1068"/>
    </w:p>
    <w:p w14:paraId="062B2DD0" w14:textId="77777777" w:rsidR="00623B86" w:rsidRPr="00747535" w:rsidRDefault="00623B86" w:rsidP="00623B86">
      <w:pPr>
        <w:pStyle w:val="Heading5"/>
      </w:pPr>
      <w:bookmarkStart w:id="1069" w:name="_Toc51581003"/>
      <w:bookmarkStart w:id="1070" w:name="_Toc52356266"/>
      <w:bookmarkStart w:id="1071" w:name="_Toc55227836"/>
      <w:bookmarkStart w:id="1072" w:name="_Toc138323390"/>
      <w:bookmarkStart w:id="1073" w:name="_Toc193447747"/>
      <w:r w:rsidRPr="00747535">
        <w:t>11</w:t>
      </w:r>
      <w:r>
        <w:t>.6</w:t>
      </w:r>
      <w:r w:rsidRPr="00747535">
        <w:t>.1.2.1</w:t>
      </w:r>
      <w:r w:rsidRPr="00747535">
        <w:tab/>
        <w:t>Definition</w:t>
      </w:r>
      <w:bookmarkEnd w:id="1069"/>
      <w:bookmarkEnd w:id="1070"/>
      <w:bookmarkEnd w:id="1071"/>
      <w:bookmarkEnd w:id="1072"/>
      <w:bookmarkEnd w:id="1073"/>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074" w:name="_Toc51581004"/>
      <w:bookmarkStart w:id="1075" w:name="_Toc52356267"/>
      <w:bookmarkStart w:id="1076" w:name="_Toc55227837"/>
      <w:bookmarkStart w:id="1077" w:name="_Toc138323391"/>
      <w:bookmarkStart w:id="1078" w:name="_Toc193447748"/>
      <w:r w:rsidRPr="00747535">
        <w:lastRenderedPageBreak/>
        <w:t>11</w:t>
      </w:r>
      <w:r>
        <w:t>.6</w:t>
      </w:r>
      <w:r w:rsidRPr="00747535">
        <w:t>.1.</w:t>
      </w:r>
      <w:r w:rsidRPr="00747535">
        <w:rPr>
          <w:lang w:eastAsia="zh-CN"/>
        </w:rPr>
        <w:t>2.</w:t>
      </w:r>
      <w:r w:rsidRPr="00747535">
        <w:t>2</w:t>
      </w:r>
      <w:r w:rsidRPr="00747535">
        <w:tab/>
      </w:r>
      <w:r>
        <w:t>Input parameters</w:t>
      </w:r>
      <w:bookmarkEnd w:id="1074"/>
      <w:bookmarkEnd w:id="1075"/>
      <w:bookmarkEnd w:id="1076"/>
      <w:bookmarkEnd w:id="1077"/>
      <w:bookmarkEnd w:id="10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307A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F307A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307A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307A2">
            <w:pPr>
              <w:pStyle w:val="TAL"/>
              <w:rPr>
                <w:lang w:val="fr-FR"/>
              </w:rPr>
            </w:pPr>
            <w:r>
              <w:rPr>
                <w:lang w:val="fr-FR"/>
              </w:rPr>
              <w:t>See Table 11.6.1.1.2-1.</w:t>
            </w:r>
          </w:p>
        </w:tc>
      </w:tr>
      <w:tr w:rsidR="00623B86" w14:paraId="78C3D456"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307A2">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307A2">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307A2">
            <w:pPr>
              <w:pStyle w:val="TAL"/>
              <w:rPr>
                <w:lang w:val="fr-FR"/>
              </w:rPr>
            </w:pPr>
          </w:p>
        </w:tc>
      </w:tr>
      <w:tr w:rsidR="00623B86" w14:paraId="4452DA90"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307A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307A2">
            <w:pPr>
              <w:pStyle w:val="TAL"/>
            </w:pPr>
            <w:r w:rsidRPr="00971FE6">
              <w:rPr>
                <w:lang w:val="en-US"/>
              </w:rPr>
              <w:t>Time when the file preparation error occur</w:t>
            </w:r>
            <w:r>
              <w:rPr>
                <w:lang w:val="en-US"/>
              </w:rPr>
              <w:t>ed</w:t>
            </w:r>
          </w:p>
        </w:tc>
      </w:tr>
      <w:tr w:rsidR="00623B86" w14:paraId="1892145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307A2">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307A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307A2">
            <w:pPr>
              <w:pStyle w:val="TAL"/>
              <w:rPr>
                <w:lang w:val="fr-FR"/>
              </w:rPr>
            </w:pPr>
          </w:p>
        </w:tc>
      </w:tr>
      <w:tr w:rsidR="00623B86" w14:paraId="335B88B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307A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307A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307A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307A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307A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307A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307A2">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307A2">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307A2">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307A2">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307A2">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307A2">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307A2">
            <w:pPr>
              <w:pStyle w:val="TAL"/>
              <w:rPr>
                <w:lang w:eastAsia="zh-CN"/>
              </w:rPr>
            </w:pPr>
            <w:r w:rsidRPr="00971FE6">
              <w:rPr>
                <w:lang w:eastAsia="zh-CN"/>
              </w:rPr>
              <w:t>- corruptedFile</w:t>
            </w:r>
          </w:p>
          <w:p w14:paraId="57DD6E90" w14:textId="77777777" w:rsidR="00623B86" w:rsidRPr="00971FE6" w:rsidRDefault="00623B86" w:rsidP="00F307A2">
            <w:pPr>
              <w:pStyle w:val="TAL"/>
              <w:rPr>
                <w:lang w:eastAsia="zh-CN"/>
              </w:rPr>
            </w:pPr>
            <w:r w:rsidRPr="00971FE6">
              <w:rPr>
                <w:lang w:eastAsia="zh-CN"/>
              </w:rPr>
              <w:t>- lowMemory</w:t>
            </w:r>
          </w:p>
          <w:p w14:paraId="64E76D4A" w14:textId="77777777" w:rsidR="00623B86" w:rsidRDefault="00623B86" w:rsidP="00F307A2">
            <w:pPr>
              <w:pStyle w:val="TAL"/>
              <w:rPr>
                <w:lang w:val="fr-FR" w:eastAsia="zh-CN"/>
              </w:rPr>
            </w:pPr>
            <w:r>
              <w:rPr>
                <w:lang w:val="fr-FR" w:eastAsia="zh-CN"/>
              </w:rPr>
              <w:t>- dataNotAvailable</w:t>
            </w:r>
          </w:p>
        </w:tc>
      </w:tr>
      <w:tr w:rsidR="00623B86" w14:paraId="287EE6A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307A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307A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079" w:name="_Toc51581005"/>
      <w:bookmarkStart w:id="1080" w:name="_Toc52356268"/>
      <w:bookmarkStart w:id="1081" w:name="_Toc55227838"/>
      <w:bookmarkStart w:id="1082" w:name="_Toc138323392"/>
      <w:bookmarkStart w:id="1083" w:name="_Toc193447749"/>
      <w:r w:rsidRPr="00747535">
        <w:t>11</w:t>
      </w:r>
      <w:r>
        <w:t>.6</w:t>
      </w:r>
      <w:r w:rsidRPr="00747535">
        <w:t>.1.3</w:t>
      </w:r>
      <w:r w:rsidRPr="00747535">
        <w:tab/>
        <w:t xml:space="preserve">Operation </w:t>
      </w:r>
      <w:r w:rsidRPr="00971FE6">
        <w:rPr>
          <w:rFonts w:cs="Arial"/>
        </w:rPr>
        <w:t>subscribe</w:t>
      </w:r>
      <w:bookmarkEnd w:id="1079"/>
      <w:bookmarkEnd w:id="1080"/>
      <w:bookmarkEnd w:id="1081"/>
      <w:bookmarkEnd w:id="1082"/>
      <w:bookmarkEnd w:id="1083"/>
    </w:p>
    <w:p w14:paraId="180A5B89" w14:textId="77777777" w:rsidR="00623B86" w:rsidRPr="00747535" w:rsidRDefault="00623B86" w:rsidP="00623B86">
      <w:pPr>
        <w:pStyle w:val="Heading5"/>
      </w:pPr>
      <w:bookmarkStart w:id="1084" w:name="_Toc51581006"/>
      <w:bookmarkStart w:id="1085" w:name="_Toc52356269"/>
      <w:bookmarkStart w:id="1086" w:name="_Toc55227839"/>
      <w:bookmarkStart w:id="1087" w:name="_Toc138323393"/>
      <w:bookmarkStart w:id="1088" w:name="_Toc193447750"/>
      <w:r w:rsidRPr="00747535">
        <w:t>11.</w:t>
      </w:r>
      <w:r>
        <w:t>6</w:t>
      </w:r>
      <w:r w:rsidRPr="00747535">
        <w:t>.1.</w:t>
      </w:r>
      <w:r>
        <w:t>3</w:t>
      </w:r>
      <w:r w:rsidRPr="00747535">
        <w:t>.1</w:t>
      </w:r>
      <w:r w:rsidRPr="00747535">
        <w:tab/>
        <w:t>Definition</w:t>
      </w:r>
      <w:bookmarkEnd w:id="1084"/>
      <w:bookmarkEnd w:id="1085"/>
      <w:bookmarkEnd w:id="1086"/>
      <w:bookmarkEnd w:id="1087"/>
      <w:bookmarkEnd w:id="1088"/>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089" w:name="_Toc51581007"/>
      <w:bookmarkStart w:id="1090" w:name="_Toc52356270"/>
      <w:bookmarkStart w:id="1091" w:name="_Toc55227840"/>
      <w:bookmarkStart w:id="1092" w:name="_Toc138323394"/>
      <w:bookmarkStart w:id="1093" w:name="_Toc193447751"/>
      <w:r w:rsidRPr="00747535">
        <w:t>11.</w:t>
      </w:r>
      <w:r>
        <w:t>6</w:t>
      </w:r>
      <w:r w:rsidRPr="00747535">
        <w:t>.1.</w:t>
      </w:r>
      <w:r>
        <w:t>3</w:t>
      </w:r>
      <w:r w:rsidRPr="00747535">
        <w:t>.</w:t>
      </w:r>
      <w:r>
        <w:t>2</w:t>
      </w:r>
      <w:r w:rsidRPr="00747535">
        <w:tab/>
        <w:t>Input parameters</w:t>
      </w:r>
      <w:bookmarkEnd w:id="1089"/>
      <w:bookmarkEnd w:id="1090"/>
      <w:bookmarkEnd w:id="1091"/>
      <w:bookmarkEnd w:id="1092"/>
      <w:bookmarkEnd w:id="10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094" w:name="_Toc51581008"/>
      <w:bookmarkStart w:id="1095" w:name="_Toc52356271"/>
      <w:bookmarkStart w:id="1096" w:name="_Toc55227841"/>
      <w:bookmarkStart w:id="1097" w:name="_Toc138323395"/>
      <w:bookmarkStart w:id="1098" w:name="_Toc193447752"/>
      <w:r w:rsidRPr="000B4A99">
        <w:lastRenderedPageBreak/>
        <w:t>11</w:t>
      </w:r>
      <w:r w:rsidRPr="00747535">
        <w:t>.</w:t>
      </w:r>
      <w:r>
        <w:t>6</w:t>
      </w:r>
      <w:r w:rsidRPr="00747535">
        <w:t>.1.</w:t>
      </w:r>
      <w:r>
        <w:t>3</w:t>
      </w:r>
      <w:r w:rsidRPr="00747535">
        <w:t>.3</w:t>
      </w:r>
      <w:r w:rsidRPr="00747535">
        <w:tab/>
        <w:t>Output parameters</w:t>
      </w:r>
      <w:bookmarkEnd w:id="1094"/>
      <w:bookmarkEnd w:id="1095"/>
      <w:bookmarkEnd w:id="1096"/>
      <w:bookmarkEnd w:id="1097"/>
      <w:bookmarkEnd w:id="10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099" w:name="_Toc51581009"/>
      <w:bookmarkStart w:id="1100" w:name="_Toc52356272"/>
      <w:bookmarkStart w:id="1101" w:name="_Toc55227842"/>
      <w:bookmarkStart w:id="1102" w:name="_Toc138323396"/>
      <w:bookmarkStart w:id="1103" w:name="_Toc193447753"/>
      <w:r w:rsidRPr="00747535">
        <w:t>11.</w:t>
      </w:r>
      <w:r>
        <w:t>6</w:t>
      </w:r>
      <w:r w:rsidRPr="00747535">
        <w:t>.1.</w:t>
      </w:r>
      <w:r>
        <w:t>3</w:t>
      </w:r>
      <w:r w:rsidRPr="00747535">
        <w:t>.4</w:t>
      </w:r>
      <w:r w:rsidRPr="00747535">
        <w:tab/>
        <w:t>Exceptions</w:t>
      </w:r>
      <w:bookmarkEnd w:id="1099"/>
      <w:bookmarkEnd w:id="1100"/>
      <w:bookmarkEnd w:id="1101"/>
      <w:bookmarkEnd w:id="1102"/>
      <w:bookmarkEnd w:id="1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04" w:name="_Toc51581010"/>
      <w:bookmarkStart w:id="1105" w:name="_Toc52356273"/>
      <w:bookmarkStart w:id="1106" w:name="_Toc55227843"/>
      <w:bookmarkStart w:id="1107" w:name="_Toc138323397"/>
      <w:bookmarkStart w:id="1108" w:name="_Toc193447754"/>
      <w:r w:rsidRPr="00747535">
        <w:t>11.</w:t>
      </w:r>
      <w:r>
        <w:t>6</w:t>
      </w:r>
      <w:r w:rsidRPr="00747535">
        <w:t>.1.</w:t>
      </w:r>
      <w:r>
        <w:t>4</w:t>
      </w:r>
      <w:r w:rsidRPr="00747535">
        <w:tab/>
        <w:t xml:space="preserve">Operation </w:t>
      </w:r>
      <w:r w:rsidRPr="00971FE6">
        <w:rPr>
          <w:rFonts w:cs="Arial"/>
        </w:rPr>
        <w:t>unsubscribe</w:t>
      </w:r>
      <w:bookmarkEnd w:id="1104"/>
      <w:bookmarkEnd w:id="1105"/>
      <w:bookmarkEnd w:id="1106"/>
      <w:bookmarkEnd w:id="1107"/>
      <w:bookmarkEnd w:id="1108"/>
    </w:p>
    <w:p w14:paraId="7F1A3659" w14:textId="77777777" w:rsidR="00623B86" w:rsidRPr="00747535" w:rsidRDefault="00623B86" w:rsidP="00623B86">
      <w:pPr>
        <w:pStyle w:val="Heading5"/>
      </w:pPr>
      <w:bookmarkStart w:id="1109" w:name="_Toc51581011"/>
      <w:bookmarkStart w:id="1110" w:name="_Toc52356274"/>
      <w:bookmarkStart w:id="1111" w:name="_Toc55227844"/>
      <w:bookmarkStart w:id="1112" w:name="_Toc138323398"/>
      <w:bookmarkStart w:id="1113" w:name="_Toc193447755"/>
      <w:r w:rsidRPr="00747535">
        <w:t>11.</w:t>
      </w:r>
      <w:r>
        <w:t>6</w:t>
      </w:r>
      <w:r w:rsidRPr="00747535">
        <w:t>.1.</w:t>
      </w:r>
      <w:r>
        <w:t>4</w:t>
      </w:r>
      <w:r w:rsidRPr="00747535">
        <w:t>.1</w:t>
      </w:r>
      <w:r w:rsidRPr="00747535">
        <w:tab/>
        <w:t>Definition</w:t>
      </w:r>
      <w:bookmarkEnd w:id="1109"/>
      <w:bookmarkEnd w:id="1110"/>
      <w:bookmarkEnd w:id="1111"/>
      <w:bookmarkEnd w:id="1112"/>
      <w:bookmarkEnd w:id="1113"/>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14" w:name="_Toc51581012"/>
      <w:bookmarkStart w:id="1115" w:name="_Toc52356275"/>
      <w:bookmarkStart w:id="1116" w:name="_Toc55227845"/>
      <w:bookmarkStart w:id="1117" w:name="_Toc138323399"/>
      <w:bookmarkStart w:id="1118" w:name="_Toc193447756"/>
      <w:r w:rsidRPr="00747535">
        <w:t>11.</w:t>
      </w:r>
      <w:r>
        <w:t>6</w:t>
      </w:r>
      <w:r w:rsidRPr="00747535">
        <w:t>.1.</w:t>
      </w:r>
      <w:r>
        <w:t>4</w:t>
      </w:r>
      <w:r w:rsidRPr="00747535">
        <w:t>.</w:t>
      </w:r>
      <w:r>
        <w:t>2</w:t>
      </w:r>
      <w:r w:rsidRPr="00747535">
        <w:tab/>
        <w:t>Input parameters</w:t>
      </w:r>
      <w:bookmarkEnd w:id="1114"/>
      <w:bookmarkEnd w:id="1115"/>
      <w:bookmarkEnd w:id="1116"/>
      <w:bookmarkEnd w:id="1117"/>
      <w:bookmarkEnd w:id="11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19" w:name="_Toc51581013"/>
      <w:bookmarkStart w:id="1120" w:name="_Toc52356276"/>
      <w:bookmarkStart w:id="1121" w:name="_Toc55227846"/>
      <w:bookmarkStart w:id="1122" w:name="_Toc138323400"/>
      <w:bookmarkStart w:id="1123" w:name="_Toc193447757"/>
      <w:r w:rsidRPr="00747535">
        <w:t>11.</w:t>
      </w:r>
      <w:r>
        <w:t>6</w:t>
      </w:r>
      <w:r w:rsidRPr="00747535">
        <w:t>.1.</w:t>
      </w:r>
      <w:r>
        <w:t>4</w:t>
      </w:r>
      <w:r w:rsidRPr="00747535">
        <w:t>.</w:t>
      </w:r>
      <w:r>
        <w:t>3</w:t>
      </w:r>
      <w:r w:rsidRPr="00747535">
        <w:tab/>
        <w:t>Output parameters</w:t>
      </w:r>
      <w:bookmarkEnd w:id="1119"/>
      <w:bookmarkEnd w:id="1120"/>
      <w:bookmarkEnd w:id="1121"/>
      <w:bookmarkEnd w:id="1122"/>
      <w:bookmarkEnd w:id="1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24" w:name="_Toc51581014"/>
      <w:bookmarkStart w:id="1125" w:name="_Toc52356277"/>
      <w:bookmarkStart w:id="1126" w:name="_Toc55227847"/>
      <w:bookmarkStart w:id="1127" w:name="_Toc138323401"/>
      <w:bookmarkStart w:id="1128" w:name="_Toc193447758"/>
      <w:r w:rsidRPr="00747535">
        <w:t>11.</w:t>
      </w:r>
      <w:r>
        <w:t>6</w:t>
      </w:r>
      <w:r w:rsidRPr="00747535">
        <w:t>.1.</w:t>
      </w:r>
      <w:r>
        <w:t>4</w:t>
      </w:r>
      <w:r w:rsidRPr="00747535">
        <w:t>.</w:t>
      </w:r>
      <w:r>
        <w:t>4</w:t>
      </w:r>
      <w:r w:rsidRPr="00747535">
        <w:tab/>
        <w:t>Exceptions</w:t>
      </w:r>
      <w:bookmarkEnd w:id="1124"/>
      <w:bookmarkEnd w:id="1125"/>
      <w:bookmarkEnd w:id="1126"/>
      <w:bookmarkEnd w:id="1127"/>
      <w:bookmarkEnd w:id="11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29" w:name="_Toc138323402"/>
      <w:bookmarkStart w:id="1130" w:name="_Toc51581015"/>
      <w:bookmarkStart w:id="1131" w:name="_Toc52356278"/>
      <w:bookmarkStart w:id="1132" w:name="_Toc55227848"/>
      <w:bookmarkStart w:id="1133" w:name="_Toc193447759"/>
      <w:r w:rsidRPr="00747535">
        <w:lastRenderedPageBreak/>
        <w:t>11.</w:t>
      </w:r>
      <w:r>
        <w:t>6</w:t>
      </w:r>
      <w:r w:rsidRPr="00747535">
        <w:t>.1.</w:t>
      </w:r>
      <w:r>
        <w:t>5</w:t>
      </w:r>
      <w:r w:rsidRPr="00747535">
        <w:tab/>
        <w:t xml:space="preserve">Operation </w:t>
      </w:r>
      <w:r w:rsidRPr="00971FE6">
        <w:rPr>
          <w:rFonts w:cs="Arial"/>
        </w:rPr>
        <w:t>listAvailableFiles</w:t>
      </w:r>
      <w:bookmarkEnd w:id="1129"/>
      <w:bookmarkEnd w:id="1133"/>
      <w:r w:rsidRPr="00747535">
        <w:t xml:space="preserve"> </w:t>
      </w:r>
      <w:bookmarkEnd w:id="1130"/>
      <w:bookmarkEnd w:id="1131"/>
      <w:bookmarkEnd w:id="1132"/>
    </w:p>
    <w:p w14:paraId="713CDE1A" w14:textId="77777777" w:rsidR="00623B86" w:rsidRPr="00747535" w:rsidRDefault="00623B86" w:rsidP="00623B86">
      <w:pPr>
        <w:pStyle w:val="Heading5"/>
      </w:pPr>
      <w:bookmarkStart w:id="1134" w:name="_Toc51581016"/>
      <w:bookmarkStart w:id="1135" w:name="_Toc52356279"/>
      <w:bookmarkStart w:id="1136" w:name="_Toc55227849"/>
      <w:bookmarkStart w:id="1137" w:name="_Toc138323403"/>
      <w:bookmarkStart w:id="1138" w:name="_Toc193447760"/>
      <w:r w:rsidRPr="00747535">
        <w:t>11.</w:t>
      </w:r>
      <w:r>
        <w:t>6</w:t>
      </w:r>
      <w:r w:rsidRPr="00747535">
        <w:t>.1.</w:t>
      </w:r>
      <w:r>
        <w:t>5</w:t>
      </w:r>
      <w:r w:rsidRPr="00747535">
        <w:t>.1</w:t>
      </w:r>
      <w:r w:rsidRPr="00747535">
        <w:tab/>
        <w:t>Definition</w:t>
      </w:r>
      <w:bookmarkEnd w:id="1134"/>
      <w:bookmarkEnd w:id="1135"/>
      <w:bookmarkEnd w:id="1136"/>
      <w:bookmarkEnd w:id="1137"/>
      <w:bookmarkEnd w:id="1138"/>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39" w:name="_Toc51581017"/>
      <w:bookmarkStart w:id="1140" w:name="_Toc52356280"/>
      <w:bookmarkStart w:id="1141" w:name="_Toc55227850"/>
      <w:bookmarkStart w:id="1142" w:name="_Toc138323404"/>
      <w:bookmarkStart w:id="1143" w:name="_Toc193447761"/>
      <w:r w:rsidRPr="00747535">
        <w:t>11.</w:t>
      </w:r>
      <w:r>
        <w:t>6</w:t>
      </w:r>
      <w:r w:rsidRPr="00747535">
        <w:t>.1.</w:t>
      </w:r>
      <w:r>
        <w:t>5</w:t>
      </w:r>
      <w:r w:rsidRPr="00747535">
        <w:t>.</w:t>
      </w:r>
      <w:r>
        <w:t>2</w:t>
      </w:r>
      <w:r w:rsidRPr="00747535">
        <w:tab/>
        <w:t>Input parameters</w:t>
      </w:r>
      <w:bookmarkEnd w:id="1139"/>
      <w:bookmarkEnd w:id="1140"/>
      <w:bookmarkEnd w:id="1141"/>
      <w:bookmarkEnd w:id="1142"/>
      <w:bookmarkEnd w:id="11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44" w:name="_Toc51581018"/>
      <w:bookmarkStart w:id="1145" w:name="_Toc52356281"/>
      <w:bookmarkStart w:id="1146" w:name="_Toc55227851"/>
      <w:bookmarkStart w:id="1147" w:name="_Toc138323405"/>
      <w:bookmarkStart w:id="1148" w:name="_Toc193447762"/>
      <w:r w:rsidRPr="00747535">
        <w:t>11.</w:t>
      </w:r>
      <w:r>
        <w:t>6</w:t>
      </w:r>
      <w:r w:rsidRPr="00747535">
        <w:t>.1.</w:t>
      </w:r>
      <w:r>
        <w:t>5</w:t>
      </w:r>
      <w:r w:rsidRPr="00747535">
        <w:t>.</w:t>
      </w:r>
      <w:r>
        <w:t>3</w:t>
      </w:r>
      <w:r w:rsidRPr="00747535">
        <w:tab/>
        <w:t>Output parameters</w:t>
      </w:r>
      <w:bookmarkEnd w:id="1144"/>
      <w:bookmarkEnd w:id="1145"/>
      <w:bookmarkEnd w:id="1146"/>
      <w:bookmarkEnd w:id="1147"/>
      <w:bookmarkEnd w:id="11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49" w:name="_Toc51581019"/>
      <w:bookmarkStart w:id="1150" w:name="_Toc52356282"/>
      <w:bookmarkStart w:id="1151" w:name="_Toc55227852"/>
      <w:bookmarkStart w:id="1152" w:name="_Toc138323406"/>
      <w:bookmarkStart w:id="1153" w:name="_Toc193447763"/>
      <w:r w:rsidRPr="00747535">
        <w:t>11.</w:t>
      </w:r>
      <w:r>
        <w:t>6</w:t>
      </w:r>
      <w:r w:rsidRPr="00747535">
        <w:t>.1.</w:t>
      </w:r>
      <w:r>
        <w:t>5</w:t>
      </w:r>
      <w:r w:rsidRPr="00747535">
        <w:t>.</w:t>
      </w:r>
      <w:r>
        <w:t>4</w:t>
      </w:r>
      <w:r w:rsidRPr="00747535">
        <w:tab/>
        <w:t>Exceptions</w:t>
      </w:r>
      <w:bookmarkEnd w:id="1149"/>
      <w:bookmarkEnd w:id="1150"/>
      <w:bookmarkEnd w:id="1151"/>
      <w:bookmarkEnd w:id="1152"/>
      <w:bookmarkEnd w:id="11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154"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54"/>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55" w:name="_Toc138323407"/>
      <w:bookmarkStart w:id="1156" w:name="_Toc193447764"/>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55"/>
      <w:bookmarkEnd w:id="1156"/>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157" w:name="_Toc20494605"/>
      <w:bookmarkStart w:id="1158" w:name="_Toc26975658"/>
      <w:bookmarkStart w:id="1159" w:name="_Toc35856531"/>
      <w:bookmarkStart w:id="1160" w:name="_Toc44001419"/>
      <w:bookmarkStart w:id="1161" w:name="_Toc51581020"/>
      <w:bookmarkStart w:id="1162" w:name="_Toc52356283"/>
      <w:bookmarkStart w:id="1163" w:name="_Toc55227853"/>
      <w:bookmarkStart w:id="1164" w:name="_Toc138323408"/>
      <w:bookmarkStart w:id="1165" w:name="_Toc193447765"/>
      <w:r>
        <w:rPr>
          <w:lang w:eastAsia="zh-CN"/>
        </w:rPr>
        <w:lastRenderedPageBreak/>
        <w:t>12</w:t>
      </w:r>
      <w:r w:rsidRPr="00215D3C">
        <w:tab/>
      </w:r>
      <w:r>
        <w:rPr>
          <w:lang w:eastAsia="zh-CN"/>
        </w:rPr>
        <w:t>Management services – Stage 3</w:t>
      </w:r>
      <w:bookmarkEnd w:id="1157"/>
      <w:bookmarkEnd w:id="1158"/>
      <w:bookmarkEnd w:id="1159"/>
      <w:bookmarkEnd w:id="1160"/>
      <w:bookmarkEnd w:id="1161"/>
      <w:bookmarkEnd w:id="1162"/>
      <w:bookmarkEnd w:id="1163"/>
      <w:bookmarkEnd w:id="1164"/>
      <w:bookmarkEnd w:id="1165"/>
    </w:p>
    <w:p w14:paraId="54531297" w14:textId="77777777" w:rsidR="00623B86" w:rsidRDefault="00623B86" w:rsidP="00623B86">
      <w:pPr>
        <w:pStyle w:val="Heading2"/>
        <w:tabs>
          <w:tab w:val="left" w:pos="1140"/>
        </w:tabs>
        <w:rPr>
          <w:lang w:eastAsia="zh-CN"/>
        </w:rPr>
      </w:pPr>
      <w:bookmarkStart w:id="1166" w:name="_Toc20494606"/>
      <w:bookmarkStart w:id="1167" w:name="_Toc26975659"/>
      <w:bookmarkStart w:id="1168" w:name="_Toc35856532"/>
      <w:bookmarkStart w:id="1169" w:name="_Toc44001420"/>
      <w:bookmarkStart w:id="1170" w:name="_Toc51581021"/>
      <w:bookmarkStart w:id="1171" w:name="_Toc52356284"/>
      <w:bookmarkStart w:id="1172" w:name="_Toc55227854"/>
      <w:bookmarkStart w:id="1173" w:name="_Toc138323409"/>
      <w:bookmarkStart w:id="1174" w:name="_Toc193447766"/>
      <w:r>
        <w:rPr>
          <w:lang w:eastAsia="zh-CN"/>
        </w:rPr>
        <w:t>12.</w:t>
      </w:r>
      <w:r w:rsidRPr="00215D3C">
        <w:rPr>
          <w:lang w:eastAsia="zh-CN"/>
        </w:rPr>
        <w:t>1</w:t>
      </w:r>
      <w:r w:rsidRPr="00215D3C">
        <w:rPr>
          <w:lang w:eastAsia="zh-CN"/>
        </w:rPr>
        <w:tab/>
      </w:r>
      <w:r>
        <w:rPr>
          <w:lang w:eastAsia="zh-CN"/>
        </w:rPr>
        <w:t>Generic provisioning management service</w:t>
      </w:r>
      <w:bookmarkEnd w:id="1166"/>
      <w:bookmarkEnd w:id="1167"/>
      <w:bookmarkEnd w:id="1168"/>
      <w:bookmarkEnd w:id="1169"/>
      <w:bookmarkEnd w:id="1170"/>
      <w:bookmarkEnd w:id="1171"/>
      <w:bookmarkEnd w:id="1172"/>
      <w:bookmarkEnd w:id="1173"/>
      <w:bookmarkEnd w:id="1174"/>
    </w:p>
    <w:p w14:paraId="11FCFB08" w14:textId="77777777" w:rsidR="00623B86" w:rsidRDefault="00623B86" w:rsidP="00623B86">
      <w:pPr>
        <w:pStyle w:val="Heading3"/>
      </w:pPr>
      <w:bookmarkStart w:id="1175" w:name="_Toc20494607"/>
      <w:bookmarkStart w:id="1176" w:name="_Toc26975660"/>
      <w:bookmarkStart w:id="1177" w:name="_Toc35856533"/>
      <w:bookmarkStart w:id="1178" w:name="_Toc44001421"/>
      <w:bookmarkStart w:id="1179" w:name="_Toc51581022"/>
      <w:bookmarkStart w:id="1180" w:name="_Toc52356285"/>
      <w:bookmarkStart w:id="1181" w:name="_Toc55227855"/>
      <w:bookmarkStart w:id="1182" w:name="_Toc138323410"/>
      <w:bookmarkStart w:id="1183" w:name="_Toc193447767"/>
      <w:r>
        <w:t>12.</w:t>
      </w:r>
      <w:r w:rsidRPr="00215D3C">
        <w:rPr>
          <w:rFonts w:hint="eastAsia"/>
        </w:rPr>
        <w:t>1</w:t>
      </w:r>
      <w:r w:rsidRPr="00215D3C">
        <w:t>.1</w:t>
      </w:r>
      <w:r w:rsidRPr="00215D3C">
        <w:tab/>
      </w:r>
      <w:r>
        <w:t>RESTful HTTP-based solution set</w:t>
      </w:r>
      <w:bookmarkEnd w:id="1175"/>
      <w:bookmarkEnd w:id="1176"/>
      <w:bookmarkEnd w:id="1177"/>
      <w:bookmarkEnd w:id="1178"/>
      <w:bookmarkEnd w:id="1179"/>
      <w:bookmarkEnd w:id="1180"/>
      <w:bookmarkEnd w:id="1181"/>
      <w:bookmarkEnd w:id="1182"/>
      <w:bookmarkEnd w:id="1183"/>
    </w:p>
    <w:p w14:paraId="31372305" w14:textId="77777777" w:rsidR="00623B86" w:rsidRPr="00215D3C" w:rsidRDefault="00623B86" w:rsidP="00623B86">
      <w:pPr>
        <w:pStyle w:val="Heading4"/>
      </w:pPr>
      <w:bookmarkStart w:id="1184" w:name="_Toc20494608"/>
      <w:bookmarkStart w:id="1185" w:name="_Toc26975661"/>
      <w:bookmarkStart w:id="1186" w:name="_Toc35856534"/>
      <w:bookmarkStart w:id="1187" w:name="_Toc44001422"/>
      <w:bookmarkStart w:id="1188" w:name="_Toc51581023"/>
      <w:bookmarkStart w:id="1189" w:name="_Toc52356286"/>
      <w:bookmarkStart w:id="1190" w:name="_Toc55227856"/>
      <w:bookmarkStart w:id="1191" w:name="_Toc138323411"/>
      <w:bookmarkStart w:id="1192" w:name="_Toc193447768"/>
      <w:r>
        <w:t>12.1.1</w:t>
      </w:r>
      <w:r w:rsidRPr="00215D3C">
        <w:t>.</w:t>
      </w:r>
      <w:r w:rsidRPr="00215D3C">
        <w:rPr>
          <w:rFonts w:hint="eastAsia"/>
        </w:rPr>
        <w:t>1</w:t>
      </w:r>
      <w:r w:rsidRPr="00215D3C">
        <w:tab/>
        <w:t>Mapping of operations</w:t>
      </w:r>
      <w:bookmarkEnd w:id="1184"/>
      <w:bookmarkEnd w:id="1185"/>
      <w:bookmarkEnd w:id="1186"/>
      <w:bookmarkEnd w:id="1187"/>
      <w:bookmarkEnd w:id="1188"/>
      <w:bookmarkEnd w:id="1189"/>
      <w:bookmarkEnd w:id="1190"/>
      <w:bookmarkEnd w:id="1191"/>
      <w:bookmarkEnd w:id="1192"/>
    </w:p>
    <w:p w14:paraId="2B474ABD" w14:textId="77777777" w:rsidR="00623B86" w:rsidRPr="000D52DF" w:rsidRDefault="00623B86" w:rsidP="00623B86">
      <w:pPr>
        <w:pStyle w:val="Heading5"/>
      </w:pPr>
      <w:bookmarkStart w:id="1193" w:name="_Toc20494609"/>
      <w:bookmarkStart w:id="1194" w:name="_Toc26975662"/>
      <w:bookmarkStart w:id="1195" w:name="_Toc35856535"/>
      <w:bookmarkStart w:id="1196" w:name="_Toc44001423"/>
      <w:bookmarkStart w:id="1197" w:name="_Toc51581024"/>
      <w:bookmarkStart w:id="1198" w:name="_Toc52356287"/>
      <w:bookmarkStart w:id="1199" w:name="_Toc55227857"/>
      <w:bookmarkStart w:id="1200" w:name="_Toc138323412"/>
      <w:bookmarkStart w:id="1201" w:name="_Toc193447769"/>
      <w:r>
        <w:t>12.</w:t>
      </w:r>
      <w:r w:rsidRPr="000D52DF">
        <w:t>1.1.1</w:t>
      </w:r>
      <w:r w:rsidRPr="000D52DF">
        <w:rPr>
          <w:rFonts w:hint="eastAsia"/>
        </w:rPr>
        <w:t>.1</w:t>
      </w:r>
      <w:r w:rsidRPr="000D52DF">
        <w:tab/>
        <w:t>Introduction</w:t>
      </w:r>
      <w:bookmarkEnd w:id="1193"/>
      <w:bookmarkEnd w:id="1194"/>
      <w:bookmarkEnd w:id="1195"/>
      <w:bookmarkEnd w:id="1196"/>
      <w:bookmarkEnd w:id="1197"/>
      <w:bookmarkEnd w:id="1198"/>
      <w:bookmarkEnd w:id="1199"/>
      <w:bookmarkEnd w:id="1200"/>
      <w:bookmarkEnd w:id="1201"/>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shd w:val="clear" w:color="auto" w:fill="auto"/>
          </w:tcPr>
          <w:p w14:paraId="2FB513C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623B86" w:rsidRPr="00807BD7" w:rsidRDefault="00623B86"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shd w:val="clear" w:color="auto" w:fill="auto"/>
          </w:tcPr>
          <w:p w14:paraId="61B089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shd w:val="clear" w:color="auto" w:fill="auto"/>
          </w:tcPr>
          <w:p w14:paraId="4DD844B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shd w:val="clear" w:color="auto" w:fill="auto"/>
          </w:tcPr>
          <w:p w14:paraId="7284578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shd w:val="clear" w:color="auto" w:fill="auto"/>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02" w:name="_Toc20494610"/>
      <w:bookmarkStart w:id="1203" w:name="_Toc26975663"/>
      <w:bookmarkStart w:id="1204" w:name="_Toc35856536"/>
      <w:bookmarkStart w:id="1205" w:name="_Toc44001424"/>
      <w:bookmarkStart w:id="1206" w:name="_Toc51581025"/>
      <w:bookmarkStart w:id="1207" w:name="_Toc52356288"/>
      <w:bookmarkStart w:id="1208" w:name="_Toc55227858"/>
      <w:bookmarkStart w:id="1209" w:name="_Toc138323413"/>
      <w:bookmarkStart w:id="1210" w:name="_Toc193447770"/>
      <w:r>
        <w:t>12.</w:t>
      </w:r>
      <w:r w:rsidRPr="000D52DF">
        <w:t>1.1</w:t>
      </w:r>
      <w:r w:rsidRPr="00215D3C">
        <w:t>.1.2</w:t>
      </w:r>
      <w:r w:rsidRPr="00215D3C">
        <w:tab/>
        <w:t>Operation</w:t>
      </w:r>
      <w:r>
        <w:t xml:space="preserve"> createMOI</w:t>
      </w:r>
      <w:bookmarkEnd w:id="1202"/>
      <w:bookmarkEnd w:id="1203"/>
      <w:bookmarkEnd w:id="1204"/>
      <w:bookmarkEnd w:id="1205"/>
      <w:bookmarkEnd w:id="1206"/>
      <w:bookmarkEnd w:id="1207"/>
      <w:bookmarkEnd w:id="1208"/>
      <w:bookmarkEnd w:id="1209"/>
      <w:bookmarkEnd w:id="1210"/>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211"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11"/>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12" w:name="_Toc20494611"/>
      <w:bookmarkStart w:id="1213" w:name="_Toc26975664"/>
      <w:bookmarkStart w:id="1214" w:name="_Toc35856537"/>
      <w:bookmarkStart w:id="1215" w:name="_Toc44001425"/>
      <w:bookmarkStart w:id="1216" w:name="_Toc51581026"/>
      <w:bookmarkStart w:id="1217" w:name="_Toc52356289"/>
      <w:bookmarkStart w:id="1218" w:name="_Toc55227859"/>
      <w:bookmarkStart w:id="1219" w:name="_Toc138323414"/>
      <w:bookmarkStart w:id="1220" w:name="_Toc193447771"/>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12"/>
      <w:bookmarkEnd w:id="1213"/>
      <w:bookmarkEnd w:id="1214"/>
      <w:bookmarkEnd w:id="1215"/>
      <w:bookmarkEnd w:id="1216"/>
      <w:bookmarkEnd w:id="1217"/>
      <w:bookmarkEnd w:id="1218"/>
      <w:bookmarkEnd w:id="1219"/>
      <w:bookmarkEnd w:id="1220"/>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lastRenderedPageBreak/>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221"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21"/>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222"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22"/>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23" w:name="_Toc20494612"/>
      <w:bookmarkStart w:id="1224" w:name="_Toc26975665"/>
      <w:bookmarkStart w:id="1225" w:name="_Toc35856538"/>
      <w:bookmarkStart w:id="1226" w:name="_Toc44001426"/>
      <w:bookmarkStart w:id="1227" w:name="_Toc51581027"/>
      <w:bookmarkStart w:id="1228" w:name="_Toc52356290"/>
      <w:bookmarkStart w:id="1229" w:name="_Toc55227860"/>
      <w:bookmarkStart w:id="1230" w:name="_Toc138323415"/>
      <w:bookmarkStart w:id="1231" w:name="_Toc193447772"/>
      <w:r>
        <w:t>12.</w:t>
      </w:r>
      <w:r w:rsidRPr="000E62E1">
        <w:t>1.1</w:t>
      </w:r>
      <w:r w:rsidRPr="00215D3C">
        <w:t>.1.4</w:t>
      </w:r>
      <w:r w:rsidRPr="00215D3C">
        <w:tab/>
        <w:t>Operation</w:t>
      </w:r>
      <w:r>
        <w:t xml:space="preserve"> modifyMOIAttributes</w:t>
      </w:r>
      <w:bookmarkEnd w:id="1223"/>
      <w:bookmarkEnd w:id="1224"/>
      <w:bookmarkEnd w:id="1225"/>
      <w:bookmarkEnd w:id="1226"/>
      <w:bookmarkEnd w:id="1227"/>
      <w:bookmarkEnd w:id="1228"/>
      <w:bookmarkEnd w:id="1229"/>
      <w:bookmarkEnd w:id="1230"/>
      <w:bookmarkEnd w:id="1231"/>
    </w:p>
    <w:p w14:paraId="03D58DB9" w14:textId="77777777" w:rsidR="00623B86" w:rsidRDefault="00623B86" w:rsidP="00623B86">
      <w:pPr>
        <w:pStyle w:val="Heading6"/>
      </w:pPr>
      <w:bookmarkStart w:id="1232" w:name="_Toc26975666"/>
      <w:bookmarkStart w:id="1233" w:name="_Toc35856539"/>
      <w:bookmarkStart w:id="1234" w:name="_Toc44001427"/>
      <w:bookmarkStart w:id="1235" w:name="_Toc51581028"/>
      <w:bookmarkStart w:id="1236" w:name="_Toc52356291"/>
      <w:bookmarkStart w:id="1237" w:name="_Toc55227861"/>
      <w:bookmarkStart w:id="1238" w:name="_Toc138323416"/>
      <w:bookmarkStart w:id="1239" w:name="_Toc193447773"/>
      <w:r>
        <w:t>12.</w:t>
      </w:r>
      <w:r w:rsidRPr="000E62E1">
        <w:t>1.1</w:t>
      </w:r>
      <w:r w:rsidRPr="00215D3C">
        <w:t>.1.4</w:t>
      </w:r>
      <w:r>
        <w:t>.1</w:t>
      </w:r>
      <w:r>
        <w:tab/>
        <w:t>Mapping to HTTP PUT</w:t>
      </w:r>
      <w:bookmarkEnd w:id="1232"/>
      <w:bookmarkEnd w:id="1233"/>
      <w:bookmarkEnd w:id="1234"/>
      <w:bookmarkEnd w:id="1235"/>
      <w:bookmarkEnd w:id="1236"/>
      <w:bookmarkEnd w:id="1237"/>
      <w:bookmarkEnd w:id="1238"/>
      <w:bookmarkEnd w:id="1239"/>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240"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0"/>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41" w:name="_Toc26975667"/>
      <w:bookmarkStart w:id="1242" w:name="_Toc35856540"/>
      <w:bookmarkStart w:id="1243" w:name="_Toc44001428"/>
      <w:bookmarkStart w:id="1244" w:name="_Toc51581029"/>
      <w:bookmarkStart w:id="1245" w:name="_Toc52356292"/>
      <w:bookmarkStart w:id="1246" w:name="_Toc55227862"/>
      <w:bookmarkStart w:id="1247" w:name="_Toc138323417"/>
      <w:bookmarkStart w:id="1248" w:name="_Toc193447774"/>
      <w:r>
        <w:t>12.</w:t>
      </w:r>
      <w:r w:rsidRPr="000E62E1">
        <w:t>1.1</w:t>
      </w:r>
      <w:r w:rsidRPr="00215D3C">
        <w:t>.1.4</w:t>
      </w:r>
      <w:r>
        <w:t>.2</w:t>
      </w:r>
      <w:r>
        <w:tab/>
        <w:t>Mapping to HTTP PATCH</w:t>
      </w:r>
      <w:bookmarkEnd w:id="1241"/>
      <w:bookmarkEnd w:id="1242"/>
      <w:bookmarkEnd w:id="1243"/>
      <w:bookmarkEnd w:id="1244"/>
      <w:bookmarkEnd w:id="1245"/>
      <w:bookmarkEnd w:id="1246"/>
      <w:bookmarkEnd w:id="1247"/>
      <w:bookmarkEnd w:id="1248"/>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249"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9"/>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lastRenderedPageBreak/>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50" w:name="_Toc20494613"/>
      <w:bookmarkStart w:id="1251" w:name="_Toc26975668"/>
      <w:bookmarkStart w:id="1252" w:name="_Toc35856541"/>
      <w:bookmarkStart w:id="1253" w:name="_Toc44001429"/>
      <w:bookmarkStart w:id="1254" w:name="_Toc51581030"/>
      <w:bookmarkStart w:id="1255" w:name="_Toc52356293"/>
      <w:bookmarkStart w:id="1256" w:name="_Toc55227863"/>
      <w:bookmarkStart w:id="1257" w:name="_Toc138323418"/>
      <w:bookmarkStart w:id="1258" w:name="_Toc193447775"/>
      <w:r>
        <w:t>12.</w:t>
      </w:r>
      <w:r w:rsidRPr="008A541D">
        <w:t>1.1</w:t>
      </w:r>
      <w:r w:rsidRPr="00215D3C">
        <w:rPr>
          <w:rFonts w:hint="eastAsia"/>
        </w:rPr>
        <w:t>.1</w:t>
      </w:r>
      <w:r w:rsidRPr="00215D3C">
        <w:t>.5</w:t>
      </w:r>
      <w:r w:rsidRPr="00215D3C">
        <w:tab/>
        <w:t>Operation</w:t>
      </w:r>
      <w:r>
        <w:t xml:space="preserve"> deleteMOI</w:t>
      </w:r>
      <w:bookmarkEnd w:id="1250"/>
      <w:bookmarkEnd w:id="1251"/>
      <w:bookmarkEnd w:id="1252"/>
      <w:bookmarkEnd w:id="1253"/>
      <w:bookmarkEnd w:id="1254"/>
      <w:bookmarkEnd w:id="1255"/>
      <w:bookmarkEnd w:id="1256"/>
      <w:bookmarkEnd w:id="1257"/>
      <w:bookmarkEnd w:id="1258"/>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259"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59"/>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60" w:name="_Toc20494614"/>
      <w:bookmarkStart w:id="1261" w:name="_Toc26975669"/>
      <w:bookmarkStart w:id="1262" w:name="_Toc35856542"/>
      <w:bookmarkStart w:id="1263" w:name="_Toc44001430"/>
      <w:bookmarkStart w:id="1264" w:name="_Toc51581031"/>
      <w:bookmarkStart w:id="1265" w:name="_Toc52356294"/>
      <w:bookmarkStart w:id="1266" w:name="_Toc55227864"/>
      <w:bookmarkStart w:id="1267" w:name="_Toc138323419"/>
      <w:bookmarkStart w:id="1268" w:name="_Toc193447776"/>
      <w:r>
        <w:t>12.</w:t>
      </w:r>
      <w:r w:rsidRPr="008A541D">
        <w:t>1.1</w:t>
      </w:r>
      <w:r w:rsidRPr="00215D3C">
        <w:t>.1.</w:t>
      </w:r>
      <w:r>
        <w:rPr>
          <w:lang w:eastAsia="zh-CN"/>
        </w:rPr>
        <w:t>6</w:t>
      </w:r>
      <w:r w:rsidRPr="00215D3C">
        <w:tab/>
      </w:r>
      <w:bookmarkEnd w:id="1260"/>
      <w:bookmarkEnd w:id="1261"/>
      <w:bookmarkEnd w:id="1262"/>
      <w:r>
        <w:t>Void</w:t>
      </w:r>
      <w:bookmarkEnd w:id="1263"/>
      <w:bookmarkEnd w:id="1264"/>
      <w:bookmarkEnd w:id="1265"/>
      <w:bookmarkEnd w:id="1266"/>
      <w:bookmarkEnd w:id="1267"/>
      <w:bookmarkEnd w:id="1268"/>
    </w:p>
    <w:p w14:paraId="26E8A90D" w14:textId="305E5A11" w:rsidR="00623B86" w:rsidRDefault="00623B86" w:rsidP="00623B86">
      <w:pPr>
        <w:pStyle w:val="Heading5"/>
      </w:pPr>
      <w:bookmarkStart w:id="1269" w:name="_Toc20494615"/>
      <w:bookmarkStart w:id="1270" w:name="_Toc26975670"/>
      <w:bookmarkStart w:id="1271" w:name="_Toc35856543"/>
      <w:bookmarkStart w:id="1272" w:name="_Toc44001431"/>
      <w:bookmarkStart w:id="1273" w:name="_Toc51581032"/>
      <w:bookmarkStart w:id="1274" w:name="_Toc52356295"/>
      <w:bookmarkStart w:id="1275" w:name="_Toc55227865"/>
      <w:bookmarkStart w:id="1276" w:name="_Toc138323420"/>
      <w:bookmarkStart w:id="1277" w:name="_Toc193447777"/>
      <w:r>
        <w:t>12.</w:t>
      </w:r>
      <w:r w:rsidRPr="008A541D">
        <w:t>1.1</w:t>
      </w:r>
      <w:r w:rsidRPr="00215D3C">
        <w:t>.1.</w:t>
      </w:r>
      <w:r>
        <w:rPr>
          <w:lang w:eastAsia="zh-CN"/>
        </w:rPr>
        <w:t>7</w:t>
      </w:r>
      <w:r w:rsidRPr="00215D3C">
        <w:tab/>
      </w:r>
      <w:bookmarkEnd w:id="1269"/>
      <w:bookmarkEnd w:id="1270"/>
      <w:bookmarkEnd w:id="1271"/>
      <w:r>
        <w:t>Void</w:t>
      </w:r>
      <w:bookmarkEnd w:id="1272"/>
      <w:bookmarkEnd w:id="1273"/>
      <w:bookmarkEnd w:id="1274"/>
      <w:bookmarkEnd w:id="1275"/>
      <w:bookmarkEnd w:id="1276"/>
      <w:bookmarkEnd w:id="1277"/>
    </w:p>
    <w:p w14:paraId="1DE38009" w14:textId="7FF7E9E7" w:rsidR="0068638C" w:rsidRDefault="0068638C" w:rsidP="0068638C">
      <w:pPr>
        <w:pStyle w:val="Heading5"/>
      </w:pPr>
      <w:bookmarkStart w:id="1278" w:name="_Toc193447778"/>
      <w:r>
        <w:t>12.</w:t>
      </w:r>
      <w:r w:rsidRPr="008A541D">
        <w:t>1.1</w:t>
      </w:r>
      <w:r w:rsidRPr="00215D3C">
        <w:rPr>
          <w:rFonts w:hint="eastAsia"/>
        </w:rPr>
        <w:t>.1</w:t>
      </w:r>
      <w:r w:rsidRPr="00215D3C">
        <w:t>.</w:t>
      </w:r>
      <w:r>
        <w:t>8</w:t>
      </w:r>
      <w:r w:rsidRPr="00215D3C">
        <w:tab/>
        <w:t>Operation</w:t>
      </w:r>
      <w:r>
        <w:t xml:space="preserve"> changeMOIs</w:t>
      </w:r>
      <w:bookmarkEnd w:id="1278"/>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lastRenderedPageBreak/>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279" w:name="_Toc20494616"/>
      <w:bookmarkStart w:id="1280" w:name="_Toc26975671"/>
      <w:bookmarkStart w:id="1281" w:name="_Toc35856544"/>
      <w:bookmarkStart w:id="1282" w:name="_Toc44001432"/>
      <w:bookmarkStart w:id="1283" w:name="_Toc51581033"/>
      <w:bookmarkStart w:id="1284" w:name="_Toc52356296"/>
      <w:bookmarkStart w:id="1285" w:name="_Toc55227866"/>
      <w:bookmarkStart w:id="1286" w:name="_Toc138323421"/>
      <w:bookmarkStart w:id="1287" w:name="_Toc193447779"/>
      <w:r>
        <w:t>12.1.1.2</w:t>
      </w:r>
      <w:r>
        <w:tab/>
        <w:t>Mapping of notifications</w:t>
      </w:r>
      <w:bookmarkEnd w:id="1279"/>
      <w:bookmarkEnd w:id="1280"/>
      <w:bookmarkEnd w:id="1281"/>
      <w:bookmarkEnd w:id="1282"/>
      <w:bookmarkEnd w:id="1283"/>
      <w:bookmarkEnd w:id="1284"/>
      <w:bookmarkEnd w:id="1285"/>
      <w:bookmarkEnd w:id="1286"/>
      <w:bookmarkEnd w:id="1287"/>
    </w:p>
    <w:p w14:paraId="08CF236A" w14:textId="77777777" w:rsidR="00623B86" w:rsidRPr="00603DA9" w:rsidRDefault="00623B86" w:rsidP="00623B86">
      <w:pPr>
        <w:pStyle w:val="Heading5"/>
      </w:pPr>
      <w:bookmarkStart w:id="1288" w:name="_Toc20494617"/>
      <w:bookmarkStart w:id="1289" w:name="_Toc26975672"/>
      <w:bookmarkStart w:id="1290" w:name="_Toc35856545"/>
      <w:bookmarkStart w:id="1291" w:name="_Toc44001433"/>
      <w:bookmarkStart w:id="1292" w:name="_Toc51581034"/>
      <w:bookmarkStart w:id="1293" w:name="_Toc52356297"/>
      <w:bookmarkStart w:id="1294" w:name="_Toc55227867"/>
      <w:bookmarkStart w:id="1295" w:name="_Toc138323422"/>
      <w:bookmarkStart w:id="1296" w:name="_Toc193447780"/>
      <w:r>
        <w:t>12.</w:t>
      </w:r>
      <w:r w:rsidRPr="00A420B8">
        <w:t>1.1</w:t>
      </w:r>
      <w:r>
        <w:t>.2.1</w:t>
      </w:r>
      <w:r>
        <w:tab/>
        <w:t>Introduction</w:t>
      </w:r>
      <w:bookmarkEnd w:id="1288"/>
      <w:bookmarkEnd w:id="1289"/>
      <w:bookmarkEnd w:id="1290"/>
      <w:bookmarkEnd w:id="1291"/>
      <w:bookmarkEnd w:id="1292"/>
      <w:bookmarkEnd w:id="1293"/>
      <w:bookmarkEnd w:id="1294"/>
      <w:bookmarkEnd w:id="1295"/>
      <w:bookmarkEnd w:id="1296"/>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297" w:name="_Toc20494618"/>
      <w:bookmarkStart w:id="1298" w:name="_Toc26975673"/>
      <w:bookmarkStart w:id="1299" w:name="_Toc35856546"/>
      <w:bookmarkStart w:id="1300" w:name="_Toc44001434"/>
      <w:bookmarkStart w:id="1301" w:name="_Toc51581035"/>
      <w:bookmarkStart w:id="1302" w:name="_Toc52356298"/>
      <w:bookmarkStart w:id="1303" w:name="_Toc55227868"/>
      <w:bookmarkStart w:id="1304" w:name="_Toc138323423"/>
      <w:bookmarkStart w:id="1305" w:name="_Toc193447781"/>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297"/>
      <w:bookmarkEnd w:id="1298"/>
      <w:bookmarkEnd w:id="1299"/>
      <w:bookmarkEnd w:id="1300"/>
      <w:bookmarkEnd w:id="1301"/>
      <w:bookmarkEnd w:id="1302"/>
      <w:bookmarkEnd w:id="1303"/>
      <w:bookmarkEnd w:id="1304"/>
      <w:bookmarkEnd w:id="1305"/>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306"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307A2">
        <w:tc>
          <w:tcPr>
            <w:tcW w:w="1205" w:type="pct"/>
            <w:shd w:val="clear" w:color="auto" w:fill="auto"/>
          </w:tcPr>
          <w:p w14:paraId="32854154"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307A2">
        <w:trPr>
          <w:trHeight w:val="98"/>
        </w:trPr>
        <w:tc>
          <w:tcPr>
            <w:tcW w:w="1205" w:type="pct"/>
            <w:shd w:val="clear" w:color="auto" w:fill="auto"/>
          </w:tcPr>
          <w:p w14:paraId="30F2268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307A2">
        <w:trPr>
          <w:trHeight w:val="193"/>
        </w:trPr>
        <w:tc>
          <w:tcPr>
            <w:tcW w:w="1205" w:type="pct"/>
            <w:shd w:val="clear" w:color="auto" w:fill="auto"/>
          </w:tcPr>
          <w:p w14:paraId="68A07E9B"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307A2">
        <w:trPr>
          <w:trHeight w:val="193"/>
        </w:trPr>
        <w:tc>
          <w:tcPr>
            <w:tcW w:w="1205" w:type="pct"/>
            <w:shd w:val="clear" w:color="auto" w:fill="auto"/>
          </w:tcPr>
          <w:p w14:paraId="074A57E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06"/>
    </w:tbl>
    <w:p w14:paraId="749FBBD0" w14:textId="77777777" w:rsidR="00623B86" w:rsidRPr="00215D3C" w:rsidRDefault="00623B86" w:rsidP="00623B86"/>
    <w:p w14:paraId="2EF5082F" w14:textId="77777777" w:rsidR="00623B86" w:rsidRPr="00215D3C" w:rsidRDefault="00623B86" w:rsidP="00623B86">
      <w:pPr>
        <w:pStyle w:val="Heading5"/>
      </w:pPr>
      <w:bookmarkStart w:id="1307" w:name="_Toc20494619"/>
      <w:bookmarkStart w:id="1308" w:name="_Toc26975674"/>
      <w:bookmarkStart w:id="1309" w:name="_Toc35856547"/>
      <w:bookmarkStart w:id="1310" w:name="_Toc44001435"/>
      <w:bookmarkStart w:id="1311" w:name="_Toc51581036"/>
      <w:bookmarkStart w:id="1312" w:name="_Toc52356299"/>
      <w:bookmarkStart w:id="1313" w:name="_Toc55227869"/>
      <w:bookmarkStart w:id="1314" w:name="_Toc138323424"/>
      <w:bookmarkStart w:id="1315" w:name="_Toc193447782"/>
      <w:r>
        <w:t>12.</w:t>
      </w:r>
      <w:r w:rsidRPr="00A420B8">
        <w:t>1.1</w:t>
      </w:r>
      <w:r w:rsidRPr="00215D3C">
        <w:rPr>
          <w:rFonts w:hint="eastAsia"/>
        </w:rPr>
        <w:t>.</w:t>
      </w:r>
      <w:r>
        <w:t>2.3</w:t>
      </w:r>
      <w:r w:rsidRPr="00215D3C">
        <w:tab/>
      </w:r>
      <w:r>
        <w:t>Notification</w:t>
      </w:r>
      <w:r w:rsidRPr="00215D3C">
        <w:t xml:space="preserve"> </w:t>
      </w:r>
      <w:r w:rsidRPr="00645434">
        <w:t>notifyMOIDeletion</w:t>
      </w:r>
      <w:bookmarkEnd w:id="1307"/>
      <w:bookmarkEnd w:id="1308"/>
      <w:bookmarkEnd w:id="1309"/>
      <w:bookmarkEnd w:id="1310"/>
      <w:bookmarkEnd w:id="1311"/>
      <w:bookmarkEnd w:id="1312"/>
      <w:bookmarkEnd w:id="1313"/>
      <w:bookmarkEnd w:id="1314"/>
      <w:bookmarkEnd w:id="1315"/>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316"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307A2">
        <w:trPr>
          <w:trHeight w:val="195"/>
        </w:trPr>
        <w:tc>
          <w:tcPr>
            <w:tcW w:w="1205" w:type="pct"/>
            <w:shd w:val="clear" w:color="auto" w:fill="auto"/>
          </w:tcPr>
          <w:p w14:paraId="27EA3989"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307A2">
        <w:trPr>
          <w:trHeight w:val="98"/>
        </w:trPr>
        <w:tc>
          <w:tcPr>
            <w:tcW w:w="1205" w:type="pct"/>
            <w:shd w:val="clear" w:color="auto" w:fill="auto"/>
          </w:tcPr>
          <w:p w14:paraId="3D0F2214"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307A2">
        <w:trPr>
          <w:trHeight w:val="193"/>
        </w:trPr>
        <w:tc>
          <w:tcPr>
            <w:tcW w:w="1205" w:type="pct"/>
            <w:shd w:val="clear" w:color="auto" w:fill="auto"/>
          </w:tcPr>
          <w:p w14:paraId="55DB75C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307A2">
        <w:tc>
          <w:tcPr>
            <w:tcW w:w="1205" w:type="pct"/>
            <w:shd w:val="clear" w:color="auto" w:fill="auto"/>
          </w:tcPr>
          <w:p w14:paraId="65971D9F"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16"/>
    </w:tbl>
    <w:p w14:paraId="3F374966" w14:textId="77777777" w:rsidR="00623B86" w:rsidRDefault="00623B86" w:rsidP="00623B86"/>
    <w:p w14:paraId="4707AABE" w14:textId="77777777" w:rsidR="00623B86" w:rsidRPr="00215D3C" w:rsidRDefault="00623B86" w:rsidP="00623B86">
      <w:pPr>
        <w:pStyle w:val="Heading5"/>
      </w:pPr>
      <w:bookmarkStart w:id="1317" w:name="_Toc20494620"/>
      <w:bookmarkStart w:id="1318" w:name="_Toc26975675"/>
      <w:bookmarkStart w:id="1319" w:name="_Toc35856548"/>
      <w:bookmarkStart w:id="1320" w:name="_Toc44001436"/>
      <w:bookmarkStart w:id="1321" w:name="_Toc51581037"/>
      <w:bookmarkStart w:id="1322" w:name="_Toc52356300"/>
      <w:bookmarkStart w:id="1323" w:name="_Toc55227870"/>
      <w:bookmarkStart w:id="1324" w:name="_Toc138323425"/>
      <w:bookmarkStart w:id="1325" w:name="_Toc193447783"/>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17"/>
      <w:bookmarkEnd w:id="1318"/>
      <w:bookmarkEnd w:id="1319"/>
      <w:bookmarkEnd w:id="1320"/>
      <w:bookmarkEnd w:id="1321"/>
      <w:bookmarkEnd w:id="1322"/>
      <w:bookmarkEnd w:id="1323"/>
      <w:bookmarkEnd w:id="1324"/>
      <w:bookmarkEnd w:id="1325"/>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326"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307A2">
        <w:trPr>
          <w:trHeight w:val="195"/>
        </w:trPr>
        <w:tc>
          <w:tcPr>
            <w:tcW w:w="1187" w:type="pct"/>
            <w:shd w:val="clear" w:color="auto" w:fill="auto"/>
          </w:tcPr>
          <w:p w14:paraId="7A16818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307A2">
        <w:trPr>
          <w:trHeight w:val="98"/>
        </w:trPr>
        <w:tc>
          <w:tcPr>
            <w:tcW w:w="1187" w:type="pct"/>
            <w:shd w:val="clear" w:color="auto" w:fill="auto"/>
          </w:tcPr>
          <w:p w14:paraId="7F3A33B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307A2">
        <w:trPr>
          <w:trHeight w:val="193"/>
        </w:trPr>
        <w:tc>
          <w:tcPr>
            <w:tcW w:w="1187" w:type="pct"/>
            <w:shd w:val="clear" w:color="auto" w:fill="auto"/>
          </w:tcPr>
          <w:p w14:paraId="26B23307"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307A2">
        <w:tc>
          <w:tcPr>
            <w:tcW w:w="1187" w:type="pct"/>
            <w:shd w:val="clear" w:color="auto" w:fill="auto"/>
          </w:tcPr>
          <w:p w14:paraId="0B60914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1326"/>
    </w:tbl>
    <w:p w14:paraId="64C5681C" w14:textId="77777777" w:rsidR="00623B86" w:rsidRPr="00645434" w:rsidRDefault="00623B86" w:rsidP="00623B86"/>
    <w:p w14:paraId="0437EEB0" w14:textId="77777777" w:rsidR="00623B86" w:rsidRPr="00215D3C" w:rsidRDefault="00623B86" w:rsidP="00623B86">
      <w:pPr>
        <w:pStyle w:val="Heading5"/>
      </w:pPr>
      <w:bookmarkStart w:id="1327" w:name="_Toc44001437"/>
      <w:bookmarkStart w:id="1328" w:name="_Toc51581038"/>
      <w:bookmarkStart w:id="1329" w:name="_Toc52356301"/>
      <w:bookmarkStart w:id="1330" w:name="_Toc55227871"/>
      <w:bookmarkStart w:id="1331" w:name="_Toc138323426"/>
      <w:bookmarkStart w:id="1332" w:name="_Toc193447784"/>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27"/>
      <w:bookmarkEnd w:id="1328"/>
      <w:bookmarkEnd w:id="1329"/>
      <w:bookmarkEnd w:id="1330"/>
      <w:bookmarkEnd w:id="1331"/>
      <w:bookmarkEnd w:id="1332"/>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307A2">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333"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307A2">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307A2">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4D03E9B8"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F307A2">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307A2">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307A2">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307A2">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307A2">
        <w:trPr>
          <w:trHeight w:val="195"/>
        </w:trPr>
        <w:tc>
          <w:tcPr>
            <w:tcW w:w="1205" w:type="pct"/>
            <w:shd w:val="clear" w:color="auto" w:fill="auto"/>
          </w:tcPr>
          <w:p w14:paraId="58C4982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shd w:val="clear" w:color="auto" w:fill="auto"/>
          </w:tcPr>
          <w:p w14:paraId="11F43EC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34" w:name="_Toc139374564"/>
      <w:bookmarkEnd w:id="1333"/>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34"/>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lastRenderedPageBreak/>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2925DB">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2925DB">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2925DB">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03"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2925DB">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2925DB">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2925DB">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2925DB">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2925DB">
        <w:trPr>
          <w:trHeight w:val="195"/>
        </w:trPr>
        <w:tc>
          <w:tcPr>
            <w:tcW w:w="1205" w:type="pct"/>
            <w:shd w:val="clear" w:color="auto" w:fill="auto"/>
          </w:tcPr>
          <w:p w14:paraId="2D2BC3D9" w14:textId="77777777" w:rsidR="00C45B26" w:rsidRPr="005D3704" w:rsidRDefault="00C45B26" w:rsidP="002925DB">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shd w:val="clear" w:color="auto" w:fill="auto"/>
          </w:tcPr>
          <w:p w14:paraId="0C88A36D"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2925DB">
        <w:trPr>
          <w:trHeight w:val="195"/>
        </w:trPr>
        <w:tc>
          <w:tcPr>
            <w:tcW w:w="1205" w:type="pct"/>
            <w:shd w:val="clear" w:color="auto" w:fill="auto"/>
          </w:tcPr>
          <w:p w14:paraId="1ABE917D" w14:textId="77777777" w:rsidR="00C45B26" w:rsidRPr="005D3704" w:rsidRDefault="00C45B26" w:rsidP="002925DB">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2925DB">
            <w:pPr>
              <w:keepNext/>
              <w:keepLines/>
              <w:spacing w:after="0"/>
              <w:rPr>
                <w:rFonts w:ascii="Arial" w:hAnsi="Arial"/>
                <w:sz w:val="18"/>
                <w:szCs w:val="18"/>
                <w:lang w:eastAsia="zh-CN"/>
              </w:rPr>
            </w:pPr>
            <w:r>
              <w:rPr>
                <w:rFonts w:ascii="Arial" w:hAnsi="Arial"/>
                <w:sz w:val="18"/>
                <w:szCs w:val="18"/>
                <w:lang w:eastAsia="zh-CN"/>
              </w:rPr>
              <w:t>string</w:t>
            </w:r>
          </w:p>
        </w:tc>
        <w:tc>
          <w:tcPr>
            <w:tcW w:w="203" w:type="pct"/>
            <w:shd w:val="clear" w:color="auto" w:fill="auto"/>
          </w:tcPr>
          <w:p w14:paraId="1217EE73"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2925DB">
        <w:trPr>
          <w:trHeight w:val="195"/>
        </w:trPr>
        <w:tc>
          <w:tcPr>
            <w:tcW w:w="1205" w:type="pct"/>
            <w:shd w:val="clear" w:color="auto" w:fill="auto"/>
          </w:tcPr>
          <w:p w14:paraId="57AF9332" w14:textId="77777777" w:rsidR="00C45B26" w:rsidRPr="005D3704" w:rsidRDefault="00C45B26" w:rsidP="002925DB">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shd w:val="clear" w:color="auto" w:fill="auto"/>
          </w:tcPr>
          <w:p w14:paraId="500764AF"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35" w:name="_Toc20494621"/>
      <w:bookmarkStart w:id="1336" w:name="_Toc26975676"/>
      <w:bookmarkStart w:id="1337" w:name="_Toc35856549"/>
      <w:bookmarkStart w:id="1338" w:name="_Toc44001438"/>
      <w:bookmarkStart w:id="1339" w:name="_Toc51581039"/>
      <w:bookmarkStart w:id="1340" w:name="_Toc52356302"/>
      <w:bookmarkStart w:id="1341" w:name="_Toc55227872"/>
      <w:bookmarkStart w:id="1342" w:name="_Toc138323427"/>
      <w:bookmarkStart w:id="1343" w:name="_Toc193447785"/>
      <w:r>
        <w:t>12.</w:t>
      </w:r>
      <w:r w:rsidRPr="004A792B">
        <w:t>1.1</w:t>
      </w:r>
      <w:r w:rsidRPr="00215D3C">
        <w:rPr>
          <w:rFonts w:hint="eastAsia"/>
        </w:rPr>
        <w:t>.</w:t>
      </w:r>
      <w:r>
        <w:t>3</w:t>
      </w:r>
      <w:r w:rsidRPr="00215D3C">
        <w:tab/>
        <w:t>Resources</w:t>
      </w:r>
      <w:bookmarkEnd w:id="1335"/>
      <w:bookmarkEnd w:id="1336"/>
      <w:bookmarkEnd w:id="1337"/>
      <w:bookmarkEnd w:id="1338"/>
      <w:bookmarkEnd w:id="1339"/>
      <w:bookmarkEnd w:id="1340"/>
      <w:bookmarkEnd w:id="1341"/>
      <w:bookmarkEnd w:id="1342"/>
      <w:bookmarkEnd w:id="1343"/>
    </w:p>
    <w:p w14:paraId="2C127F80" w14:textId="77777777" w:rsidR="00623B86" w:rsidRDefault="00623B86" w:rsidP="00623B86">
      <w:pPr>
        <w:pStyle w:val="Heading5"/>
      </w:pPr>
      <w:bookmarkStart w:id="1344" w:name="_Toc20494622"/>
      <w:bookmarkStart w:id="1345" w:name="_Toc26975677"/>
      <w:bookmarkStart w:id="1346" w:name="_Toc35856550"/>
      <w:bookmarkStart w:id="1347" w:name="_Toc44001439"/>
      <w:bookmarkStart w:id="1348" w:name="_Toc51581040"/>
      <w:bookmarkStart w:id="1349" w:name="_Toc52356303"/>
      <w:bookmarkStart w:id="1350" w:name="_Toc55227873"/>
      <w:bookmarkStart w:id="1351" w:name="_Toc138323428"/>
      <w:bookmarkStart w:id="1352" w:name="_Toc193447786"/>
      <w:r>
        <w:t>12.</w:t>
      </w:r>
      <w:r w:rsidRPr="004A792B">
        <w:t>1.1</w:t>
      </w:r>
      <w:r>
        <w:t>.3.1</w:t>
      </w:r>
      <w:r>
        <w:tab/>
        <w:t>Resource structure</w:t>
      </w:r>
      <w:bookmarkEnd w:id="1344"/>
      <w:bookmarkEnd w:id="1345"/>
      <w:bookmarkEnd w:id="1346"/>
      <w:bookmarkEnd w:id="1347"/>
      <w:bookmarkEnd w:id="1348"/>
      <w:bookmarkEnd w:id="1349"/>
      <w:bookmarkEnd w:id="1350"/>
      <w:bookmarkEnd w:id="1351"/>
      <w:bookmarkEnd w:id="1352"/>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53" w:name="_Toc138323429"/>
      <w:bookmarkStart w:id="1354" w:name="_Toc193447787"/>
      <w:r>
        <w:t>12.</w:t>
      </w:r>
      <w:r w:rsidRPr="004A792B">
        <w:t>1.1</w:t>
      </w:r>
      <w:r>
        <w:t>.3.1.2</w:t>
      </w:r>
      <w:r>
        <w:tab/>
        <w:t>Resource structure on the MnS consumer</w:t>
      </w:r>
      <w:bookmarkEnd w:id="1353"/>
      <w:bookmarkEnd w:id="1354"/>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55" w:name="_Toc20494623"/>
      <w:bookmarkStart w:id="1356" w:name="_Toc26975678"/>
      <w:bookmarkStart w:id="1357" w:name="_Toc35856551"/>
      <w:bookmarkStart w:id="1358" w:name="_Toc44001440"/>
      <w:bookmarkStart w:id="1359" w:name="_Toc51581041"/>
      <w:bookmarkStart w:id="1360" w:name="_Toc52356304"/>
      <w:bookmarkStart w:id="1361" w:name="_Toc55227874"/>
      <w:bookmarkStart w:id="1362" w:name="_Toc138323430"/>
      <w:bookmarkStart w:id="1363" w:name="_Toc193447788"/>
      <w:r>
        <w:lastRenderedPageBreak/>
        <w:t>12.</w:t>
      </w:r>
      <w:r w:rsidRPr="00FD0716">
        <w:t>1.1</w:t>
      </w:r>
      <w:r w:rsidRPr="00215D3C">
        <w:t>.</w:t>
      </w:r>
      <w:r>
        <w:t>3</w:t>
      </w:r>
      <w:r w:rsidRPr="00215D3C">
        <w:t>.</w:t>
      </w:r>
      <w:r>
        <w:t>2</w:t>
      </w:r>
      <w:r w:rsidRPr="00215D3C">
        <w:tab/>
        <w:t>Resource definitions</w:t>
      </w:r>
      <w:bookmarkEnd w:id="1355"/>
      <w:bookmarkEnd w:id="1356"/>
      <w:bookmarkEnd w:id="1357"/>
      <w:bookmarkEnd w:id="1358"/>
      <w:bookmarkEnd w:id="1359"/>
      <w:bookmarkEnd w:id="1360"/>
      <w:bookmarkEnd w:id="1361"/>
      <w:bookmarkEnd w:id="1362"/>
      <w:bookmarkEnd w:id="1363"/>
    </w:p>
    <w:p w14:paraId="4E866872" w14:textId="77777777" w:rsidR="00623B86" w:rsidRPr="00215D3C" w:rsidRDefault="00623B86" w:rsidP="00623B86">
      <w:pPr>
        <w:pStyle w:val="Heading6"/>
      </w:pPr>
      <w:bookmarkStart w:id="1364" w:name="_Toc20494624"/>
      <w:bookmarkStart w:id="1365" w:name="_Toc26975679"/>
      <w:bookmarkStart w:id="1366" w:name="_Toc35856552"/>
      <w:bookmarkStart w:id="1367" w:name="_Toc44001441"/>
      <w:bookmarkStart w:id="1368" w:name="_Toc51581042"/>
      <w:bookmarkStart w:id="1369" w:name="_Toc52356305"/>
      <w:bookmarkStart w:id="1370" w:name="_Toc55227875"/>
      <w:bookmarkStart w:id="1371" w:name="_Toc138323431"/>
      <w:bookmarkStart w:id="1372" w:name="_Toc193447789"/>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64"/>
      <w:bookmarkEnd w:id="1365"/>
      <w:bookmarkEnd w:id="1366"/>
      <w:bookmarkEnd w:id="1367"/>
      <w:bookmarkEnd w:id="1368"/>
      <w:bookmarkEnd w:id="1369"/>
      <w:bookmarkEnd w:id="1370"/>
      <w:bookmarkEnd w:id="1371"/>
      <w:bookmarkEnd w:id="1372"/>
    </w:p>
    <w:p w14:paraId="1561C348" w14:textId="77777777" w:rsidR="00623B86" w:rsidRPr="00215D3C" w:rsidRDefault="00623B86" w:rsidP="00623B86">
      <w:pPr>
        <w:pStyle w:val="Heading7"/>
        <w:rPr>
          <w:lang w:eastAsia="zh-CN"/>
        </w:rPr>
      </w:pPr>
      <w:bookmarkStart w:id="1373" w:name="_Toc20494625"/>
      <w:bookmarkStart w:id="1374" w:name="_Toc26975680"/>
      <w:bookmarkStart w:id="1375" w:name="_Toc35856553"/>
      <w:bookmarkStart w:id="1376" w:name="_Toc44001442"/>
      <w:bookmarkStart w:id="1377" w:name="_Toc51581043"/>
      <w:bookmarkStart w:id="1378" w:name="_Toc52356306"/>
      <w:bookmarkStart w:id="1379" w:name="_Toc55227876"/>
      <w:bookmarkStart w:id="1380" w:name="_Toc138323432"/>
      <w:bookmarkStart w:id="1381" w:name="_Toc19344779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73"/>
      <w:bookmarkEnd w:id="1374"/>
      <w:bookmarkEnd w:id="1375"/>
      <w:bookmarkEnd w:id="1376"/>
      <w:bookmarkEnd w:id="1377"/>
      <w:bookmarkEnd w:id="1378"/>
      <w:bookmarkEnd w:id="1379"/>
      <w:bookmarkEnd w:id="1380"/>
      <w:bookmarkEnd w:id="1381"/>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382" w:name="_Toc20494626"/>
      <w:bookmarkStart w:id="1383" w:name="_Toc26975681"/>
      <w:bookmarkStart w:id="1384" w:name="_Toc35856554"/>
      <w:bookmarkStart w:id="1385" w:name="_Toc44001443"/>
      <w:bookmarkStart w:id="1386" w:name="_Toc51581044"/>
      <w:bookmarkStart w:id="1387" w:name="_Toc52356307"/>
      <w:bookmarkStart w:id="1388" w:name="_Toc55227877"/>
      <w:bookmarkStart w:id="1389" w:name="_Toc138323433"/>
      <w:bookmarkStart w:id="1390" w:name="_Toc193447791"/>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382"/>
      <w:bookmarkEnd w:id="1383"/>
      <w:bookmarkEnd w:id="1384"/>
      <w:bookmarkEnd w:id="1385"/>
      <w:bookmarkEnd w:id="1386"/>
      <w:bookmarkEnd w:id="1387"/>
      <w:bookmarkEnd w:id="1388"/>
      <w:bookmarkEnd w:id="1389"/>
      <w:bookmarkEnd w:id="1390"/>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391" w:name="_Toc20494627"/>
      <w:bookmarkStart w:id="1392" w:name="_Toc26975682"/>
      <w:bookmarkStart w:id="1393" w:name="_Toc35856555"/>
      <w:bookmarkStart w:id="1394" w:name="_Toc44001444"/>
      <w:bookmarkStart w:id="1395" w:name="_Toc51581045"/>
      <w:bookmarkStart w:id="1396" w:name="_Toc52356308"/>
      <w:bookmarkStart w:id="1397" w:name="_Toc55227878"/>
      <w:bookmarkStart w:id="1398" w:name="_Toc138323434"/>
      <w:bookmarkStart w:id="1399" w:name="_Toc19344779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391"/>
      <w:bookmarkEnd w:id="1392"/>
      <w:bookmarkEnd w:id="1393"/>
      <w:bookmarkEnd w:id="1394"/>
      <w:bookmarkEnd w:id="1395"/>
      <w:bookmarkEnd w:id="1396"/>
      <w:bookmarkEnd w:id="1397"/>
      <w:bookmarkEnd w:id="1398"/>
      <w:bookmarkEnd w:id="1399"/>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lastRenderedPageBreak/>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F307A2">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F307A2">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00" w:name="_Toc20494628"/>
      <w:bookmarkStart w:id="1401" w:name="_Toc26975683"/>
      <w:bookmarkStart w:id="1402" w:name="_Toc35856556"/>
      <w:bookmarkStart w:id="1403" w:name="_Toc44001445"/>
      <w:bookmarkStart w:id="1404" w:name="_Toc51581046"/>
      <w:bookmarkStart w:id="1405" w:name="_Toc52356309"/>
      <w:bookmarkStart w:id="1406" w:name="_Toc55227879"/>
      <w:bookmarkStart w:id="1407" w:name="_Toc138323435"/>
      <w:bookmarkStart w:id="1408" w:name="_Toc193447793"/>
      <w:r>
        <w:lastRenderedPageBreak/>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00"/>
      <w:bookmarkEnd w:id="1401"/>
      <w:bookmarkEnd w:id="1402"/>
      <w:r>
        <w:t>Void</w:t>
      </w:r>
      <w:bookmarkEnd w:id="1403"/>
      <w:bookmarkEnd w:id="1404"/>
      <w:bookmarkEnd w:id="1405"/>
      <w:bookmarkEnd w:id="1406"/>
      <w:bookmarkEnd w:id="1407"/>
      <w:bookmarkEnd w:id="1408"/>
    </w:p>
    <w:p w14:paraId="4BF1A291" w14:textId="77777777" w:rsidR="00623B86" w:rsidRPr="00215D3C" w:rsidRDefault="00623B86" w:rsidP="00623B86">
      <w:pPr>
        <w:pStyle w:val="Heading6"/>
      </w:pPr>
      <w:bookmarkStart w:id="1409" w:name="_Toc20494632"/>
      <w:bookmarkStart w:id="1410" w:name="_Toc26975687"/>
      <w:bookmarkStart w:id="1411" w:name="_Toc35856560"/>
      <w:bookmarkStart w:id="1412" w:name="_Toc44001446"/>
      <w:bookmarkStart w:id="1413" w:name="_Toc51581047"/>
      <w:bookmarkStart w:id="1414" w:name="_Toc52356310"/>
      <w:bookmarkStart w:id="1415" w:name="_Toc55227880"/>
      <w:bookmarkStart w:id="1416" w:name="_Toc138323436"/>
      <w:bookmarkStart w:id="1417" w:name="_Toc193447794"/>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09"/>
      <w:bookmarkEnd w:id="1410"/>
      <w:bookmarkEnd w:id="1411"/>
      <w:r>
        <w:t>Void</w:t>
      </w:r>
      <w:bookmarkEnd w:id="1412"/>
      <w:bookmarkEnd w:id="1413"/>
      <w:bookmarkEnd w:id="1414"/>
      <w:bookmarkEnd w:id="1415"/>
      <w:bookmarkEnd w:id="1416"/>
      <w:bookmarkEnd w:id="1417"/>
    </w:p>
    <w:p w14:paraId="0FF66B5F" w14:textId="77777777" w:rsidR="00623B86" w:rsidRPr="00215D3C" w:rsidRDefault="00623B86" w:rsidP="00623B86">
      <w:pPr>
        <w:pStyle w:val="Heading6"/>
      </w:pPr>
      <w:bookmarkStart w:id="1418" w:name="_Toc138323437"/>
      <w:bookmarkStart w:id="1419" w:name="_Toc19344779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18"/>
      <w:bookmarkEnd w:id="1419"/>
    </w:p>
    <w:p w14:paraId="7B81D50E" w14:textId="77777777" w:rsidR="00623B86" w:rsidRPr="00215D3C" w:rsidRDefault="00623B86" w:rsidP="00623B86">
      <w:pPr>
        <w:pStyle w:val="Heading7"/>
        <w:rPr>
          <w:lang w:eastAsia="zh-CN"/>
        </w:rPr>
      </w:pPr>
      <w:bookmarkStart w:id="1420" w:name="_Toc138323438"/>
      <w:bookmarkStart w:id="1421" w:name="_Toc193447796"/>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20"/>
      <w:bookmarkEnd w:id="1421"/>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22" w:name="_Toc138323439"/>
      <w:bookmarkStart w:id="1423" w:name="_Toc193447797"/>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22"/>
      <w:bookmarkEnd w:id="1423"/>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24" w:name="_Toc138323440"/>
      <w:bookmarkStart w:id="1425" w:name="_Toc193447798"/>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24"/>
      <w:bookmarkEnd w:id="1425"/>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26" w:name="_Toc20494636"/>
      <w:bookmarkStart w:id="1427" w:name="_Toc26975691"/>
      <w:bookmarkStart w:id="1428" w:name="_Toc35856564"/>
      <w:bookmarkStart w:id="1429" w:name="_Toc44001447"/>
      <w:bookmarkStart w:id="1430" w:name="_Toc51581048"/>
      <w:bookmarkStart w:id="1431" w:name="_Toc52356311"/>
      <w:bookmarkStart w:id="1432" w:name="_Toc55227881"/>
      <w:bookmarkStart w:id="1433" w:name="_Toc138323441"/>
      <w:bookmarkStart w:id="1434" w:name="_Toc193447799"/>
      <w:r>
        <w:t>12.</w:t>
      </w:r>
      <w:r w:rsidRPr="00D96584">
        <w:t>1.1</w:t>
      </w:r>
      <w:r w:rsidRPr="00215D3C">
        <w:rPr>
          <w:rFonts w:hint="eastAsia"/>
        </w:rPr>
        <w:t>.</w:t>
      </w:r>
      <w:r>
        <w:t>4</w:t>
      </w:r>
      <w:r w:rsidRPr="00215D3C">
        <w:tab/>
        <w:t>Data type definitions</w:t>
      </w:r>
      <w:bookmarkEnd w:id="1426"/>
      <w:bookmarkEnd w:id="1427"/>
      <w:bookmarkEnd w:id="1428"/>
      <w:bookmarkEnd w:id="1429"/>
      <w:bookmarkEnd w:id="1430"/>
      <w:bookmarkEnd w:id="1431"/>
      <w:bookmarkEnd w:id="1432"/>
      <w:bookmarkEnd w:id="1433"/>
      <w:bookmarkEnd w:id="1434"/>
    </w:p>
    <w:p w14:paraId="276B2A20" w14:textId="77777777" w:rsidR="00623B86" w:rsidRDefault="00623B86" w:rsidP="00623B86">
      <w:pPr>
        <w:pStyle w:val="Heading5"/>
      </w:pPr>
      <w:bookmarkStart w:id="1435" w:name="_Toc20494637"/>
      <w:bookmarkStart w:id="1436" w:name="_Toc26975692"/>
      <w:bookmarkStart w:id="1437" w:name="_Toc35856565"/>
      <w:bookmarkStart w:id="1438" w:name="_Toc44001448"/>
      <w:bookmarkStart w:id="1439" w:name="_Toc51581049"/>
      <w:bookmarkStart w:id="1440" w:name="_Toc52356312"/>
      <w:bookmarkStart w:id="1441" w:name="_Toc55227882"/>
      <w:bookmarkStart w:id="1442" w:name="_Toc138323442"/>
      <w:bookmarkStart w:id="1443" w:name="_Toc193447800"/>
      <w:r>
        <w:t>12.</w:t>
      </w:r>
      <w:r w:rsidRPr="00D96584">
        <w:t>1.1</w:t>
      </w:r>
      <w:r>
        <w:t>.4.1</w:t>
      </w:r>
      <w:r>
        <w:tab/>
        <w:t>General</w:t>
      </w:r>
      <w:bookmarkEnd w:id="1435"/>
      <w:bookmarkEnd w:id="1436"/>
      <w:bookmarkEnd w:id="1437"/>
      <w:bookmarkEnd w:id="1438"/>
      <w:bookmarkEnd w:id="1439"/>
      <w:bookmarkEnd w:id="1440"/>
      <w:bookmarkEnd w:id="1441"/>
      <w:bookmarkEnd w:id="1442"/>
      <w:bookmarkEnd w:id="1443"/>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lastRenderedPageBreak/>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44" w:name="_Toc138323443"/>
      <w:bookmarkStart w:id="1445" w:name="_Toc193447801"/>
      <w:r>
        <w:t>12.1</w:t>
      </w:r>
      <w:r w:rsidRPr="00AF5085">
        <w:t>.1</w:t>
      </w:r>
      <w:r w:rsidRPr="00215D3C">
        <w:t>.4.</w:t>
      </w:r>
      <w:r>
        <w:t>1a</w:t>
      </w:r>
      <w:r w:rsidRPr="00215D3C">
        <w:tab/>
      </w:r>
      <w:r>
        <w:t>Structured</w:t>
      </w:r>
      <w:r w:rsidRPr="00215D3C">
        <w:t xml:space="preserve"> data types</w:t>
      </w:r>
      <w:bookmarkEnd w:id="1444"/>
      <w:bookmarkEnd w:id="1445"/>
    </w:p>
    <w:p w14:paraId="663FEC4F" w14:textId="77777777" w:rsidR="00623B86" w:rsidRPr="00275641" w:rsidRDefault="00623B86" w:rsidP="00623B86">
      <w:pPr>
        <w:pStyle w:val="Heading6"/>
      </w:pPr>
      <w:bookmarkStart w:id="1446" w:name="_Toc138323444"/>
      <w:bookmarkStart w:id="1447" w:name="_Toc19344780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46"/>
      <w:bookmarkEnd w:id="1447"/>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lastRenderedPageBreak/>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48" w:name="_Toc138323445"/>
      <w:bookmarkStart w:id="1449" w:name="_Toc19344780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48"/>
      <w:bookmarkEnd w:id="1449"/>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50" w:name="_Toc138323446"/>
      <w:bookmarkStart w:id="1451" w:name="_Toc19344780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50"/>
      <w:bookmarkEnd w:id="1451"/>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52" w:name="_Toc138323447"/>
      <w:bookmarkStart w:id="1453" w:name="_Toc193447805"/>
      <w:r w:rsidRPr="007B5E64">
        <w:rPr>
          <w:lang w:val="en-US" w:eastAsia="zh-CN"/>
        </w:rPr>
        <w:t>12.1.1.4.1a.</w:t>
      </w:r>
      <w:r>
        <w:rPr>
          <w:lang w:val="en-US" w:eastAsia="zh-CN"/>
        </w:rPr>
        <w:t>4</w:t>
      </w:r>
      <w:r w:rsidRPr="007B5E64">
        <w:rPr>
          <w:lang w:val="en-US"/>
        </w:rPr>
        <w:tab/>
        <w:t>Type MoiChange</w:t>
      </w:r>
      <w:bookmarkEnd w:id="1452"/>
      <w:bookmarkEnd w:id="1453"/>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lastRenderedPageBreak/>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rPr>
          <w:lang w:val="fr-FR"/>
        </w:rPr>
      </w:pPr>
      <w:r w:rsidRPr="00D749F2">
        <w:t xml:space="preserve">  </w:t>
      </w:r>
      <w:r>
        <w:t xml:space="preserve">    </w:t>
      </w:r>
      <w:r w:rsidRPr="00366EA3">
        <w:rPr>
          <w:lang w:val="fr-FR"/>
        </w:rPr>
        <w:t>id: 1,</w:t>
      </w:r>
    </w:p>
    <w:p w14:paraId="716A3072" w14:textId="77777777" w:rsidR="00623B86" w:rsidRPr="00366EA3" w:rsidRDefault="00623B86" w:rsidP="00623B86">
      <w:pPr>
        <w:pStyle w:val="PL"/>
        <w:rPr>
          <w:lang w:val="fr-FR"/>
        </w:rPr>
      </w:pPr>
      <w:r w:rsidRPr="00366EA3">
        <w:rPr>
          <w:lang w:val="fr-FR"/>
        </w:rPr>
        <w:t xml:space="preserve">      objectClass: ClassA,</w:t>
      </w:r>
    </w:p>
    <w:p w14:paraId="11D16A6C" w14:textId="77777777" w:rsidR="00623B86" w:rsidRPr="00366EA3" w:rsidRDefault="00623B86" w:rsidP="00623B86">
      <w:pPr>
        <w:pStyle w:val="PL"/>
        <w:rPr>
          <w:lang w:val="fr-FR"/>
        </w:rPr>
      </w:pPr>
      <w:r w:rsidRPr="00366EA3">
        <w:rPr>
          <w:lang w:val="fr-FR"/>
        </w:rPr>
        <w:t xml:space="preserve">      attributes:</w:t>
      </w:r>
    </w:p>
    <w:p w14:paraId="29EC5F04" w14:textId="77777777" w:rsidR="00623B86" w:rsidRPr="00366EA3" w:rsidRDefault="00623B86" w:rsidP="00623B86">
      <w:pPr>
        <w:pStyle w:val="PL"/>
        <w:rPr>
          <w:lang w:val="fr-FR"/>
        </w:rPr>
      </w:pPr>
      <w:r w:rsidRPr="00366EA3">
        <w:rPr>
          <w:lang w:val="fr-FR"/>
        </w:rPr>
        <w:t xml:space="preserve">        attrA: 123</w:t>
      </w:r>
    </w:p>
    <w:p w14:paraId="6C05F59E" w14:textId="77777777" w:rsidR="00623B86" w:rsidRPr="00366EA3" w:rsidRDefault="00623B86" w:rsidP="00623B86">
      <w:pPr>
        <w:pStyle w:val="PL"/>
        <w:rPr>
          <w:lang w:val="fr-FR"/>
        </w:rPr>
      </w:pPr>
      <w:r w:rsidRPr="00366EA3">
        <w:rPr>
          <w:lang w:val="fr-FR"/>
        </w:rPr>
        <w:t xml:space="preserve">        attrB:</w:t>
      </w:r>
    </w:p>
    <w:p w14:paraId="3BAC8E15" w14:textId="77777777" w:rsidR="00623B86" w:rsidRPr="0097695F" w:rsidRDefault="00623B86" w:rsidP="00623B86">
      <w:pPr>
        <w:pStyle w:val="PL"/>
      </w:pPr>
      <w:r w:rsidRPr="00366EA3">
        <w:rPr>
          <w:lang w:val="fr-FR"/>
        </w:rPr>
        <w:t xml:space="preserve">          </w:t>
      </w:r>
      <w:r w:rsidRPr="0097695F">
        <w:t>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lastRenderedPageBreak/>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rPr>
          <w:lang w:val="fr-FR"/>
        </w:rPr>
      </w:pPr>
      <w:r>
        <w:t xml:space="preserve">    </w:t>
      </w:r>
      <w:r w:rsidRPr="00366EA3">
        <w:rPr>
          <w:lang w:val="fr-FR"/>
        </w:rPr>
        <w:t>op: replace</w:t>
      </w:r>
    </w:p>
    <w:p w14:paraId="71EA1884" w14:textId="77777777" w:rsidR="00623B86" w:rsidRPr="00366EA3" w:rsidRDefault="00623B86" w:rsidP="00623B86">
      <w:pPr>
        <w:pStyle w:val="PL"/>
        <w:rPr>
          <w:lang w:val="fr-FR"/>
        </w:rPr>
      </w:pPr>
      <w:r w:rsidRPr="00366EA3">
        <w:rPr>
          <w:lang w:val="fr-FR"/>
        </w:rPr>
        <w:t xml:space="preserve">    path: /ClassA=1#/attributes/attrA/subAttrB1</w:t>
      </w:r>
    </w:p>
    <w:p w14:paraId="3CBB8720" w14:textId="77777777" w:rsidR="00623B86" w:rsidRPr="007B5E64" w:rsidRDefault="00623B86" w:rsidP="00623B86">
      <w:pPr>
        <w:pStyle w:val="PL"/>
      </w:pPr>
      <w:r w:rsidRPr="00366EA3">
        <w:rPr>
          <w:lang w:val="fr-FR"/>
        </w:rP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lastRenderedPageBreak/>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366EA3" w:rsidRDefault="00623B86" w:rsidP="00623B86">
      <w:pPr>
        <w:pStyle w:val="PL"/>
        <w:rPr>
          <w:lang w:val="fr-FR"/>
        </w:rPr>
      </w:pPr>
      <w:r w:rsidRPr="00366EA3">
        <w:rPr>
          <w:lang w:val="fr-FR"/>
        </w:rPr>
        <w:t xml:space="preserve">[{subItemE1: 11, </w:t>
      </w:r>
      <w:bookmarkStart w:id="1454" w:name="_Hlk102406443"/>
      <w:r w:rsidRPr="00366EA3">
        <w:rPr>
          <w:lang w:val="fr-FR"/>
        </w:rPr>
        <w:t>subItemD2: abc</w:t>
      </w:r>
      <w:bookmarkEnd w:id="1454"/>
      <w:r w:rsidRPr="00366EA3">
        <w:rPr>
          <w:lang w:val="fr-FR"/>
        </w:rPr>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455" w:name="_Toc138323448"/>
      <w:bookmarkStart w:id="1456"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0A65D38F"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924447">
            <w:pPr>
              <w:pStyle w:val="PL"/>
              <w:rPr>
                <w:lang w:val="en-US"/>
              </w:rPr>
            </w:pPr>
          </w:p>
          <w:p w14:paraId="30E078E6" w14:textId="77777777" w:rsidR="00455BC6" w:rsidRDefault="00455BC6" w:rsidP="00924447">
            <w:pPr>
              <w:pStyle w:val="PL"/>
            </w:pPr>
            <w:r>
              <w:t>{</w:t>
            </w:r>
          </w:p>
          <w:p w14:paraId="2E8AEECA" w14:textId="77777777" w:rsidR="00455BC6" w:rsidRDefault="00455BC6" w:rsidP="00924447">
            <w:pPr>
              <w:pStyle w:val="PL"/>
            </w:pPr>
            <w:r>
              <w:t xml:space="preserve">  "href": "http://example.com/3gpp",</w:t>
            </w:r>
          </w:p>
          <w:p w14:paraId="22F7900E" w14:textId="77777777" w:rsidR="00455BC6" w:rsidRDefault="00455BC6" w:rsidP="00924447">
            <w:pPr>
              <w:pStyle w:val="PL"/>
            </w:pPr>
            <w:r>
              <w:t xml:space="preserve">  "notificationId": 123456789,</w:t>
            </w:r>
          </w:p>
          <w:p w14:paraId="7E602FB6" w14:textId="3E2A1695" w:rsidR="007A5148" w:rsidRDefault="007A5148" w:rsidP="007A5148">
            <w:pPr>
              <w:pStyle w:val="PL"/>
            </w:pPr>
            <w:r>
              <w:t xml:space="preserve">  "notificationType": "</w:t>
            </w:r>
            <w:r>
              <w:rPr>
                <w:lang w:val="en-US"/>
              </w:rPr>
              <w:t>notifyMOIChanges</w:t>
            </w:r>
            <w:r>
              <w:t>",</w:t>
            </w:r>
          </w:p>
          <w:p w14:paraId="4B134FE1" w14:textId="6FB1273F" w:rsidR="007A5148" w:rsidRDefault="007A5148" w:rsidP="007A5148">
            <w:pPr>
              <w:pStyle w:val="PL"/>
            </w:pPr>
            <w:r>
              <w:t xml:space="preserve">  "eventTime": "2019-08-06T16:50:26-08:00",</w:t>
            </w:r>
          </w:p>
          <w:p w14:paraId="38010FB9" w14:textId="77777777" w:rsidR="00455BC6" w:rsidRDefault="00455BC6" w:rsidP="00924447">
            <w:pPr>
              <w:pStyle w:val="PL"/>
            </w:pPr>
            <w:r>
              <w:t xml:space="preserve">  "systemDN":"DC=example.com,ManagedElement=ME1,MnsAgent=MA1",</w:t>
            </w:r>
          </w:p>
          <w:p w14:paraId="1BC504C6" w14:textId="77777777" w:rsidR="00455BC6" w:rsidRDefault="00455BC6" w:rsidP="00924447">
            <w:pPr>
              <w:pStyle w:val="PL"/>
            </w:pPr>
            <w:r>
              <w:t xml:space="preserve">  "moiChanges": [</w:t>
            </w:r>
          </w:p>
          <w:p w14:paraId="7054EE3A" w14:textId="77777777" w:rsidR="00455BC6" w:rsidRDefault="00455BC6" w:rsidP="00924447">
            <w:pPr>
              <w:pStyle w:val="PL"/>
            </w:pPr>
            <w:r>
              <w:t xml:space="preserve">    {</w:t>
            </w:r>
          </w:p>
          <w:p w14:paraId="05442029" w14:textId="77777777" w:rsidR="00455BC6" w:rsidRDefault="00455BC6" w:rsidP="00924447">
            <w:pPr>
              <w:pStyle w:val="PL"/>
            </w:pPr>
            <w:r>
              <w:t xml:space="preserve">      "notificationId": 123,</w:t>
            </w:r>
          </w:p>
          <w:p w14:paraId="21926664" w14:textId="77777777" w:rsidR="00455BC6" w:rsidRDefault="00455BC6" w:rsidP="00924447">
            <w:pPr>
              <w:pStyle w:val="PL"/>
            </w:pPr>
            <w:r>
              <w:t xml:space="preserve">      "op": "replace",</w:t>
            </w:r>
          </w:p>
          <w:p w14:paraId="086EC53A" w14:textId="77777777" w:rsidR="00455BC6" w:rsidRDefault="00455BC6" w:rsidP="00924447">
            <w:pPr>
              <w:pStyle w:val="PL"/>
              <w:rPr>
                <w:rStyle w:val="Hyperlink"/>
              </w:rPr>
            </w:pPr>
            <w:r>
              <w:lastRenderedPageBreak/>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924447">
            <w:pPr>
              <w:pStyle w:val="PL"/>
            </w:pPr>
            <w:r>
              <w:rPr>
                <w:rStyle w:val="Hyperlink"/>
              </w:rPr>
              <w:t xml:space="preserve">      "value": {</w:t>
            </w:r>
          </w:p>
          <w:p w14:paraId="7ED59CCA" w14:textId="77777777" w:rsidR="00455BC6" w:rsidRDefault="00455BC6" w:rsidP="00924447">
            <w:pPr>
              <w:pStyle w:val="PL"/>
            </w:pPr>
            <w:r>
              <w:t xml:space="preserve">        "attrA": "newValueAttrA",</w:t>
            </w:r>
          </w:p>
          <w:p w14:paraId="63ECE4B2" w14:textId="77777777" w:rsidR="00455BC6" w:rsidRDefault="00455BC6" w:rsidP="00924447">
            <w:pPr>
              <w:pStyle w:val="PL"/>
            </w:pPr>
            <w:r>
              <w:t xml:space="preserve">        "attrB": "newValueAttrB"</w:t>
            </w:r>
          </w:p>
          <w:p w14:paraId="120E6F7C" w14:textId="77777777" w:rsidR="00455BC6" w:rsidRDefault="00455BC6" w:rsidP="00924447">
            <w:pPr>
              <w:pStyle w:val="PL"/>
            </w:pPr>
            <w:r>
              <w:t xml:space="preserve">      }</w:t>
            </w:r>
          </w:p>
          <w:p w14:paraId="4ED7B453" w14:textId="77777777" w:rsidR="00455BC6" w:rsidRDefault="00455BC6" w:rsidP="00924447">
            <w:pPr>
              <w:pStyle w:val="PL"/>
            </w:pPr>
            <w:r>
              <w:t xml:space="preserve">    }</w:t>
            </w:r>
          </w:p>
          <w:p w14:paraId="442DAA8B" w14:textId="77777777" w:rsidR="00455BC6" w:rsidRDefault="00455BC6" w:rsidP="00924447">
            <w:pPr>
              <w:pStyle w:val="PL"/>
            </w:pPr>
            <w:r>
              <w:t xml:space="preserve">  ]</w:t>
            </w:r>
          </w:p>
          <w:p w14:paraId="26F480E5" w14:textId="77777777" w:rsidR="00455BC6" w:rsidRPr="00E74A5E" w:rsidRDefault="00455BC6" w:rsidP="00924447">
            <w:pPr>
              <w:pStyle w:val="PL"/>
            </w:pPr>
            <w:r>
              <w:t>}</w:t>
            </w:r>
          </w:p>
        </w:tc>
      </w:tr>
    </w:tbl>
    <w:p w14:paraId="13A3A83D" w14:textId="48FD7FAE" w:rsidR="00455BC6" w:rsidRDefault="00455BC6" w:rsidP="00455BC6">
      <w:pPr>
        <w:spacing w:before="180"/>
      </w:pPr>
      <w:r>
        <w:lastRenderedPageBreak/>
        <w:t>Note that clause 4.3 of IETF RFC 6902 [</w:t>
      </w:r>
      <w:r w:rsidR="00DC0C8E">
        <w:t>36</w:t>
      </w:r>
      <w:r>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0879DA18"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924447">
            <w:pPr>
              <w:pStyle w:val="PL"/>
              <w:rPr>
                <w:lang w:val="en-US"/>
              </w:rPr>
            </w:pPr>
          </w:p>
          <w:p w14:paraId="38303678" w14:textId="77777777" w:rsidR="00455BC6" w:rsidRDefault="00455BC6" w:rsidP="00924447">
            <w:pPr>
              <w:pStyle w:val="PL"/>
            </w:pPr>
            <w:r>
              <w:t>{</w:t>
            </w:r>
          </w:p>
          <w:p w14:paraId="2CA65BD5" w14:textId="77777777" w:rsidR="00455BC6" w:rsidRDefault="00455BC6" w:rsidP="00924447">
            <w:pPr>
              <w:pStyle w:val="PL"/>
            </w:pPr>
            <w:r>
              <w:t xml:space="preserve">  "href": "http://example.com/3gpp",</w:t>
            </w:r>
          </w:p>
          <w:p w14:paraId="051DC3BD" w14:textId="77777777" w:rsidR="00455BC6" w:rsidRDefault="00455BC6" w:rsidP="00924447">
            <w:pPr>
              <w:pStyle w:val="PL"/>
            </w:pPr>
            <w:r>
              <w:t xml:space="preserve">  "notificationId": 123456789,</w:t>
            </w:r>
          </w:p>
          <w:p w14:paraId="3337F666" w14:textId="7A3B82E9" w:rsidR="0004468F" w:rsidRDefault="0004468F" w:rsidP="0004468F">
            <w:pPr>
              <w:pStyle w:val="PL"/>
            </w:pPr>
            <w:r>
              <w:t xml:space="preserve">  "notificationType": "</w:t>
            </w:r>
            <w:r>
              <w:rPr>
                <w:lang w:val="en-US"/>
              </w:rPr>
              <w:t>notifyMOIChanges</w:t>
            </w:r>
            <w:r>
              <w:t>",</w:t>
            </w:r>
          </w:p>
          <w:p w14:paraId="04F468C5" w14:textId="581A1B8E" w:rsidR="0004468F" w:rsidRDefault="0004468F" w:rsidP="0004468F">
            <w:pPr>
              <w:pStyle w:val="PL"/>
            </w:pPr>
            <w:r>
              <w:t xml:space="preserve">  "eventTime": "2019-08-06T16:50:26-08:00",</w:t>
            </w:r>
          </w:p>
          <w:p w14:paraId="72213415" w14:textId="77777777" w:rsidR="00455BC6" w:rsidRDefault="00455BC6" w:rsidP="00924447">
            <w:pPr>
              <w:pStyle w:val="PL"/>
            </w:pPr>
            <w:r>
              <w:t xml:space="preserve">  "systemDN":"DC=example.com,ManagedElement=ME1,MnsAgent=MA1",</w:t>
            </w:r>
          </w:p>
          <w:p w14:paraId="7ED8033C" w14:textId="77777777" w:rsidR="00455BC6" w:rsidRDefault="00455BC6" w:rsidP="00924447">
            <w:pPr>
              <w:pStyle w:val="PL"/>
            </w:pPr>
            <w:r>
              <w:t xml:space="preserve">  "moiChanges": [</w:t>
            </w:r>
          </w:p>
          <w:p w14:paraId="40010D82" w14:textId="77777777" w:rsidR="00455BC6" w:rsidRDefault="00455BC6" w:rsidP="00924447">
            <w:pPr>
              <w:pStyle w:val="PL"/>
            </w:pPr>
            <w:r>
              <w:t xml:space="preserve">    {</w:t>
            </w:r>
          </w:p>
          <w:p w14:paraId="036FFFAF" w14:textId="77777777" w:rsidR="00455BC6" w:rsidRDefault="00455BC6" w:rsidP="00924447">
            <w:pPr>
              <w:pStyle w:val="PL"/>
            </w:pPr>
            <w:r>
              <w:t xml:space="preserve">      "notificationId": 123,</w:t>
            </w:r>
          </w:p>
          <w:p w14:paraId="7AB08CAD" w14:textId="77777777" w:rsidR="00455BC6" w:rsidRDefault="00455BC6" w:rsidP="00924447">
            <w:pPr>
              <w:pStyle w:val="PL"/>
            </w:pPr>
            <w:r>
              <w:t xml:space="preserve">      "op": "replace",</w:t>
            </w:r>
          </w:p>
          <w:p w14:paraId="6211BA36" w14:textId="77777777" w:rsidR="00455BC6" w:rsidRDefault="00455BC6" w:rsidP="0092444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924447">
            <w:pPr>
              <w:pStyle w:val="PL"/>
            </w:pPr>
            <w:r>
              <w:rPr>
                <w:rStyle w:val="Hyperlink"/>
              </w:rPr>
              <w:t xml:space="preserve">      "value": {</w:t>
            </w:r>
          </w:p>
          <w:p w14:paraId="6E79FA99" w14:textId="77777777" w:rsidR="00455BC6" w:rsidRDefault="00455BC6" w:rsidP="00924447">
            <w:pPr>
              <w:pStyle w:val="PL"/>
            </w:pPr>
            <w:r>
              <w:t xml:space="preserve">        "attrA": "newValueAttrA",</w:t>
            </w:r>
          </w:p>
          <w:p w14:paraId="588FB299" w14:textId="77777777" w:rsidR="00455BC6" w:rsidRDefault="00455BC6" w:rsidP="00924447">
            <w:pPr>
              <w:pStyle w:val="PL"/>
            </w:pPr>
            <w:r>
              <w:t xml:space="preserve">        "attrB": "oldValueAttrB"</w:t>
            </w:r>
          </w:p>
          <w:p w14:paraId="1BC36A88" w14:textId="77777777" w:rsidR="00455BC6" w:rsidRDefault="00455BC6" w:rsidP="00924447">
            <w:pPr>
              <w:pStyle w:val="PL"/>
            </w:pPr>
            <w:r>
              <w:t xml:space="preserve">      }</w:t>
            </w:r>
          </w:p>
          <w:p w14:paraId="32DA99CE" w14:textId="77777777" w:rsidR="00455BC6" w:rsidRDefault="00455BC6" w:rsidP="00924447">
            <w:pPr>
              <w:pStyle w:val="PL"/>
            </w:pPr>
            <w:r>
              <w:t xml:space="preserve">    }</w:t>
            </w:r>
          </w:p>
          <w:p w14:paraId="074B48BC" w14:textId="77777777" w:rsidR="00455BC6" w:rsidRDefault="00455BC6" w:rsidP="00924447">
            <w:pPr>
              <w:pStyle w:val="PL"/>
            </w:pPr>
            <w:r>
              <w:t xml:space="preserve">  ]</w:t>
            </w:r>
          </w:p>
          <w:p w14:paraId="6E32000D" w14:textId="77777777" w:rsidR="00455BC6" w:rsidRPr="00E74A5E" w:rsidRDefault="00455BC6" w:rsidP="00924447">
            <w:pPr>
              <w:pStyle w:val="PL"/>
            </w:pPr>
            <w:r>
              <w:t>}</w:t>
            </w:r>
          </w:p>
        </w:tc>
      </w:tr>
    </w:tbl>
    <w:p w14:paraId="173F3AAD" w14:textId="77777777" w:rsidR="00455BC6" w:rsidRDefault="00455BC6" w:rsidP="00455BC6">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6FBAAD73"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924447">
            <w:pPr>
              <w:pStyle w:val="PL"/>
              <w:rPr>
                <w:lang w:val="en-US"/>
              </w:rPr>
            </w:pPr>
          </w:p>
          <w:p w14:paraId="70CF045D" w14:textId="77777777" w:rsidR="00455BC6" w:rsidRDefault="00455BC6" w:rsidP="00924447">
            <w:pPr>
              <w:pStyle w:val="PL"/>
            </w:pPr>
            <w:r>
              <w:t>{</w:t>
            </w:r>
          </w:p>
          <w:p w14:paraId="50E75321" w14:textId="77777777" w:rsidR="00455BC6" w:rsidRDefault="00455BC6" w:rsidP="00924447">
            <w:pPr>
              <w:pStyle w:val="PL"/>
            </w:pPr>
            <w:r>
              <w:t xml:space="preserve">  "href": "http://example.com/3gpp",</w:t>
            </w:r>
          </w:p>
          <w:p w14:paraId="556CEFD4" w14:textId="77777777" w:rsidR="00455BC6" w:rsidRDefault="00455BC6" w:rsidP="00924447">
            <w:pPr>
              <w:pStyle w:val="PL"/>
            </w:pPr>
            <w:r>
              <w:t xml:space="preserve">  "notificationId": 123456789,</w:t>
            </w:r>
          </w:p>
          <w:p w14:paraId="5759F511" w14:textId="7C9FFA9D" w:rsidR="009A4640" w:rsidRDefault="009A4640" w:rsidP="009A4640">
            <w:pPr>
              <w:pStyle w:val="PL"/>
            </w:pPr>
            <w:r>
              <w:t xml:space="preserve">  "notificationType": "</w:t>
            </w:r>
            <w:r>
              <w:rPr>
                <w:lang w:val="en-US"/>
              </w:rPr>
              <w:t>notifyMOIChanges</w:t>
            </w:r>
            <w:r>
              <w:t>",</w:t>
            </w:r>
          </w:p>
          <w:p w14:paraId="311B7FBE" w14:textId="205E45AF" w:rsidR="009A4640" w:rsidRDefault="009A4640" w:rsidP="009A4640">
            <w:pPr>
              <w:pStyle w:val="PL"/>
            </w:pPr>
            <w:r>
              <w:t xml:space="preserve">  "eventTime": "2019-08-06T16:50:26-08:00",</w:t>
            </w:r>
          </w:p>
          <w:p w14:paraId="2FD311A2" w14:textId="77777777" w:rsidR="00455BC6" w:rsidRDefault="00455BC6" w:rsidP="00924447">
            <w:pPr>
              <w:pStyle w:val="PL"/>
            </w:pPr>
            <w:r>
              <w:t xml:space="preserve">  "systemDN":"DC=example.com,ManagedElement=ME1,MnsAgent=MA1",</w:t>
            </w:r>
          </w:p>
          <w:p w14:paraId="4F583304" w14:textId="77777777" w:rsidR="00455BC6" w:rsidRDefault="00455BC6" w:rsidP="00924447">
            <w:pPr>
              <w:pStyle w:val="PL"/>
            </w:pPr>
            <w:r>
              <w:t xml:space="preserve">  "moiChanges": [</w:t>
            </w:r>
          </w:p>
          <w:p w14:paraId="05A9FF04" w14:textId="77777777" w:rsidR="00455BC6" w:rsidRDefault="00455BC6" w:rsidP="00924447">
            <w:pPr>
              <w:pStyle w:val="PL"/>
            </w:pPr>
            <w:r>
              <w:t xml:space="preserve">    {</w:t>
            </w:r>
          </w:p>
          <w:p w14:paraId="65A8F8C5" w14:textId="77777777" w:rsidR="00455BC6" w:rsidRDefault="00455BC6" w:rsidP="00924447">
            <w:pPr>
              <w:pStyle w:val="PL"/>
            </w:pPr>
            <w:r>
              <w:t xml:space="preserve">      "notificationId": 123,</w:t>
            </w:r>
          </w:p>
          <w:p w14:paraId="1E5C7FE0" w14:textId="77777777" w:rsidR="00455BC6" w:rsidRDefault="00455BC6" w:rsidP="00924447">
            <w:pPr>
              <w:pStyle w:val="PL"/>
            </w:pPr>
            <w:r>
              <w:t xml:space="preserve">      "op": "replace",</w:t>
            </w:r>
          </w:p>
          <w:p w14:paraId="5DA273D6" w14:textId="77777777" w:rsidR="00455BC6" w:rsidRDefault="00455BC6" w:rsidP="00924447">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924447">
            <w:pPr>
              <w:pStyle w:val="PL"/>
            </w:pPr>
            <w:r>
              <w:rPr>
                <w:rStyle w:val="Hyperlink"/>
              </w:rPr>
              <w:t xml:space="preserve">      "value": {</w:t>
            </w:r>
          </w:p>
          <w:p w14:paraId="6AAC378B" w14:textId="77777777" w:rsidR="00455BC6" w:rsidRDefault="00455BC6" w:rsidP="00924447">
            <w:pPr>
              <w:pStyle w:val="PL"/>
            </w:pPr>
            <w:r>
              <w:t xml:space="preserve">        "attrA": "newValueAttrA",</w:t>
            </w:r>
          </w:p>
          <w:p w14:paraId="6BDBB34C" w14:textId="77777777" w:rsidR="00455BC6" w:rsidRDefault="00455BC6" w:rsidP="00924447">
            <w:pPr>
              <w:pStyle w:val="PL"/>
            </w:pPr>
            <w:r>
              <w:t xml:space="preserve">        "attrB": "oldValueAttrB"</w:t>
            </w:r>
          </w:p>
          <w:p w14:paraId="667A68B6" w14:textId="77777777" w:rsidR="00455BC6" w:rsidRDefault="00455BC6" w:rsidP="00924447">
            <w:pPr>
              <w:pStyle w:val="PL"/>
            </w:pPr>
            <w:r>
              <w:t xml:space="preserve">      },</w:t>
            </w:r>
          </w:p>
          <w:p w14:paraId="011002EF" w14:textId="77777777" w:rsidR="00455BC6" w:rsidRDefault="00455BC6" w:rsidP="00924447">
            <w:pPr>
              <w:pStyle w:val="PL"/>
            </w:pPr>
            <w:r>
              <w:rPr>
                <w:rStyle w:val="Hyperlink"/>
              </w:rPr>
              <w:t xml:space="preserve">      "oldValue": {</w:t>
            </w:r>
          </w:p>
          <w:p w14:paraId="5E4D451E" w14:textId="77777777" w:rsidR="00455BC6" w:rsidRDefault="00455BC6" w:rsidP="00924447">
            <w:pPr>
              <w:pStyle w:val="PL"/>
            </w:pPr>
            <w:r>
              <w:t xml:space="preserve">        "attrA": "oldValueAttrA",</w:t>
            </w:r>
          </w:p>
          <w:p w14:paraId="556175E0" w14:textId="77777777" w:rsidR="00455BC6" w:rsidRDefault="00455BC6" w:rsidP="00924447">
            <w:pPr>
              <w:pStyle w:val="PL"/>
            </w:pPr>
            <w:r>
              <w:t xml:space="preserve">        "attrB": "oldValueAttrB"</w:t>
            </w:r>
          </w:p>
          <w:p w14:paraId="16F3FFD9" w14:textId="77777777" w:rsidR="00455BC6" w:rsidRDefault="00455BC6" w:rsidP="00924447">
            <w:pPr>
              <w:pStyle w:val="PL"/>
            </w:pPr>
            <w:r>
              <w:t xml:space="preserve">    }</w:t>
            </w:r>
          </w:p>
          <w:p w14:paraId="29AAE9C5" w14:textId="77777777" w:rsidR="00455BC6" w:rsidRDefault="00455BC6" w:rsidP="00924447">
            <w:pPr>
              <w:pStyle w:val="PL"/>
            </w:pPr>
            <w:r>
              <w:t xml:space="preserve">  ]</w:t>
            </w:r>
          </w:p>
          <w:p w14:paraId="1CD6FE6A" w14:textId="77777777" w:rsidR="00455BC6" w:rsidRPr="00E74A5E" w:rsidRDefault="00455BC6" w:rsidP="00924447">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57" w:name="_Toc193447806"/>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55"/>
      <w:bookmarkEnd w:id="1457"/>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307A2">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bookmarkEnd w:id="1456"/>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3571D252" w14:textId="77777777" w:rsidR="00623B86" w:rsidRPr="00394089" w:rsidRDefault="00623B86" w:rsidP="00F307A2">
            <w:pPr>
              <w:spacing w:after="0"/>
              <w:rPr>
                <w:rFonts w:ascii="Courier New" w:hAnsi="Courier New" w:cs="Courier New"/>
                <w:sz w:val="16"/>
                <w:szCs w:val="16"/>
                <w:lang w:val="en-US"/>
              </w:rPr>
            </w:pPr>
            <w:bookmarkStart w:id="1458"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307A2">
            <w:pPr>
              <w:pStyle w:val="PL"/>
              <w:rPr>
                <w:lang w:val="en-US"/>
              </w:rPr>
            </w:pPr>
          </w:p>
          <w:p w14:paraId="76375D3C" w14:textId="77777777" w:rsidR="00623B86" w:rsidRDefault="00623B86" w:rsidP="00F307A2">
            <w:pPr>
              <w:pStyle w:val="PL"/>
            </w:pPr>
            <w:r>
              <w:t>{</w:t>
            </w:r>
          </w:p>
          <w:p w14:paraId="4500C341" w14:textId="77777777" w:rsidR="00623B86" w:rsidRDefault="00623B86" w:rsidP="00F307A2">
            <w:pPr>
              <w:pStyle w:val="PL"/>
            </w:pPr>
            <w:r>
              <w:t xml:space="preserve">  "href": "http://example.com/ManagedElement=ME1/ClassA=CA1",</w:t>
            </w:r>
          </w:p>
          <w:p w14:paraId="494F6336" w14:textId="77777777" w:rsidR="00623B86" w:rsidRDefault="00623B86" w:rsidP="00F307A2">
            <w:pPr>
              <w:pStyle w:val="PL"/>
            </w:pPr>
            <w:r>
              <w:t xml:space="preserve">  "notificationId": 123456789,</w:t>
            </w:r>
          </w:p>
          <w:p w14:paraId="059DFD37" w14:textId="77777777" w:rsidR="00623B86" w:rsidRDefault="00623B86" w:rsidP="00F307A2">
            <w:pPr>
              <w:pStyle w:val="PL"/>
            </w:pPr>
            <w:r>
              <w:t xml:space="preserve">  "notificationType": "notifyMOICreation",</w:t>
            </w:r>
          </w:p>
          <w:p w14:paraId="37907F70" w14:textId="45FFC199" w:rsidR="00684AF6" w:rsidRDefault="00684AF6" w:rsidP="00684AF6">
            <w:pPr>
              <w:pStyle w:val="PL"/>
            </w:pPr>
            <w:r>
              <w:t xml:space="preserve">  "eventTime": "2019-08-06T16:50:26-08:00",</w:t>
            </w:r>
          </w:p>
          <w:p w14:paraId="5DEA0573" w14:textId="77777777" w:rsidR="00623B86" w:rsidRDefault="00623B86" w:rsidP="00F307A2">
            <w:pPr>
              <w:pStyle w:val="PL"/>
            </w:pPr>
            <w:r>
              <w:t xml:space="preserve">  "systemDN":"DC=example.com,ManagedElement=ME1,MnsAgent=MA1",</w:t>
            </w:r>
          </w:p>
          <w:p w14:paraId="75DFF60C" w14:textId="77777777" w:rsidR="00623B86" w:rsidRDefault="00623B86" w:rsidP="00F307A2">
            <w:pPr>
              <w:pStyle w:val="PL"/>
            </w:pPr>
            <w:r>
              <w:t xml:space="preserve">  "attributeList":</w:t>
            </w:r>
          </w:p>
          <w:p w14:paraId="2BEF326E" w14:textId="77777777" w:rsidR="00623B86" w:rsidRDefault="00623B86" w:rsidP="00F307A2">
            <w:pPr>
              <w:pStyle w:val="PL"/>
            </w:pPr>
            <w:r>
              <w:t xml:space="preserve">    {</w:t>
            </w:r>
          </w:p>
          <w:p w14:paraId="126E7A69" w14:textId="77777777" w:rsidR="00623B86" w:rsidRDefault="00623B86" w:rsidP="00F307A2">
            <w:pPr>
              <w:pStyle w:val="PL"/>
            </w:pPr>
            <w:r>
              <w:t xml:space="preserve">      "attrA": "valueAttrA",</w:t>
            </w:r>
          </w:p>
          <w:p w14:paraId="335AB675" w14:textId="77777777" w:rsidR="00623B86" w:rsidRDefault="00623B86" w:rsidP="00F307A2">
            <w:pPr>
              <w:pStyle w:val="PL"/>
            </w:pPr>
            <w:r>
              <w:t xml:space="preserve">      "attrB": "valueAttrB"</w:t>
            </w:r>
          </w:p>
          <w:p w14:paraId="3A1675B4" w14:textId="77777777" w:rsidR="00623B86" w:rsidRDefault="00623B86" w:rsidP="00F307A2">
            <w:pPr>
              <w:pStyle w:val="PL"/>
            </w:pPr>
            <w:r>
              <w:t xml:space="preserve">    }</w:t>
            </w:r>
          </w:p>
          <w:p w14:paraId="0AAE5402" w14:textId="77777777" w:rsidR="00623B86" w:rsidRPr="00E74A5E" w:rsidRDefault="00623B86" w:rsidP="00F307A2">
            <w:pPr>
              <w:pStyle w:val="PL"/>
            </w:pPr>
            <w:r>
              <w:t>}</w:t>
            </w:r>
          </w:p>
        </w:tc>
      </w:tr>
    </w:tbl>
    <w:bookmarkEnd w:id="1458"/>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641F0824" w14:textId="77777777" w:rsidR="00623B86" w:rsidRPr="00394089" w:rsidRDefault="00623B86" w:rsidP="00F307A2">
            <w:pPr>
              <w:spacing w:after="0"/>
              <w:rPr>
                <w:rFonts w:ascii="Courier New" w:hAnsi="Courier New" w:cs="Courier New"/>
                <w:sz w:val="16"/>
                <w:szCs w:val="16"/>
                <w:lang w:val="en-US"/>
              </w:rPr>
            </w:pPr>
            <w:bookmarkStart w:id="1459"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307A2">
            <w:pPr>
              <w:pStyle w:val="PL"/>
              <w:rPr>
                <w:lang w:val="en-US"/>
              </w:rPr>
            </w:pPr>
          </w:p>
          <w:p w14:paraId="358C447A" w14:textId="77777777" w:rsidR="00623B86" w:rsidRDefault="00623B86" w:rsidP="00F307A2">
            <w:pPr>
              <w:pStyle w:val="PL"/>
            </w:pPr>
            <w:r>
              <w:t>{</w:t>
            </w:r>
          </w:p>
          <w:p w14:paraId="612BD422" w14:textId="77777777" w:rsidR="00623B86" w:rsidRDefault="00623B86" w:rsidP="00F307A2">
            <w:pPr>
              <w:pStyle w:val="PL"/>
            </w:pPr>
            <w:r>
              <w:t xml:space="preserve">  "href": "http://example.com/ManagedElement=ME1/ClassA=CA1",</w:t>
            </w:r>
          </w:p>
          <w:p w14:paraId="6976180E" w14:textId="77777777" w:rsidR="00623B86" w:rsidRDefault="00623B86" w:rsidP="00F307A2">
            <w:pPr>
              <w:pStyle w:val="PL"/>
            </w:pPr>
            <w:r>
              <w:t xml:space="preserve">  "notificationId": 123456789,</w:t>
            </w:r>
          </w:p>
          <w:p w14:paraId="7285CD04" w14:textId="77777777" w:rsidR="00623B86" w:rsidRDefault="00623B86" w:rsidP="00F307A2">
            <w:pPr>
              <w:pStyle w:val="PL"/>
            </w:pPr>
            <w:r>
              <w:t xml:space="preserve">  "notificationType": "notifyMOICreation",</w:t>
            </w:r>
          </w:p>
          <w:p w14:paraId="268ACE6C" w14:textId="0D502C25" w:rsidR="00912C28" w:rsidRDefault="00912C28" w:rsidP="00912C28">
            <w:pPr>
              <w:pStyle w:val="PL"/>
            </w:pPr>
            <w:r>
              <w:t xml:space="preserve">  "eventTime": "2019-08-06T16:50:26-08:00",</w:t>
            </w:r>
          </w:p>
          <w:p w14:paraId="16F1EE49" w14:textId="77777777" w:rsidR="00623B86" w:rsidRDefault="00623B86" w:rsidP="00F307A2">
            <w:pPr>
              <w:pStyle w:val="PL"/>
            </w:pPr>
            <w:r>
              <w:t xml:space="preserve">  "systemDN":"DC=example.com,ManagedElement=ME1,MnsAgent=MA1",</w:t>
            </w:r>
          </w:p>
          <w:p w14:paraId="5A4F265B" w14:textId="77777777" w:rsidR="00623B86" w:rsidRDefault="00623B86" w:rsidP="00F307A2">
            <w:pPr>
              <w:pStyle w:val="PL"/>
            </w:pPr>
            <w:r>
              <w:t xml:space="preserve">  "attributeList":</w:t>
            </w:r>
          </w:p>
          <w:p w14:paraId="297F67F9" w14:textId="77777777" w:rsidR="00623B86" w:rsidRDefault="00623B86" w:rsidP="00F307A2">
            <w:pPr>
              <w:pStyle w:val="PL"/>
            </w:pPr>
            <w:r>
              <w:t xml:space="preserve">    {</w:t>
            </w:r>
          </w:p>
          <w:p w14:paraId="17C4790D" w14:textId="77777777" w:rsidR="00623B86" w:rsidRDefault="00623B86" w:rsidP="00F307A2">
            <w:pPr>
              <w:pStyle w:val="PL"/>
            </w:pPr>
            <w:r>
              <w:t xml:space="preserve">    }</w:t>
            </w:r>
          </w:p>
          <w:p w14:paraId="6764A709" w14:textId="77777777" w:rsidR="00623B86" w:rsidRPr="00E74A5E" w:rsidRDefault="00623B86" w:rsidP="00F307A2">
            <w:pPr>
              <w:pStyle w:val="PL"/>
            </w:pPr>
            <w:r>
              <w:t>}</w:t>
            </w:r>
          </w:p>
        </w:tc>
      </w:tr>
      <w:bookmarkEnd w:id="1459"/>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60" w:name="_Toc138323449"/>
      <w:bookmarkStart w:id="1461" w:name="_Toc193447807"/>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60"/>
      <w:bookmarkEnd w:id="1461"/>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525AD56B" w14:textId="77777777" w:rsidR="00623B86" w:rsidRPr="00394089" w:rsidRDefault="00623B86" w:rsidP="00F307A2">
            <w:pPr>
              <w:spacing w:after="0"/>
              <w:rPr>
                <w:rFonts w:ascii="Courier New" w:hAnsi="Courier New" w:cs="Courier New"/>
                <w:sz w:val="16"/>
                <w:szCs w:val="16"/>
                <w:lang w:val="en-US"/>
              </w:rPr>
            </w:pPr>
            <w:bookmarkStart w:id="1462"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307A2">
            <w:pPr>
              <w:pStyle w:val="PL"/>
            </w:pPr>
            <w:r>
              <w:t>{</w:t>
            </w:r>
          </w:p>
          <w:p w14:paraId="5CC92E56" w14:textId="77777777" w:rsidR="00623B86" w:rsidRDefault="00623B86" w:rsidP="00F307A2">
            <w:pPr>
              <w:pStyle w:val="PL"/>
            </w:pPr>
            <w:r>
              <w:t xml:space="preserve">  "href": "http://example.com/ManagedElement=ME1/ClassA=CA1",</w:t>
            </w:r>
          </w:p>
          <w:p w14:paraId="2D0386A4" w14:textId="77777777" w:rsidR="00623B86" w:rsidRDefault="00623B86" w:rsidP="00F307A2">
            <w:pPr>
              <w:pStyle w:val="PL"/>
            </w:pPr>
            <w:r>
              <w:t xml:space="preserve">  "notificationId": 123456789,</w:t>
            </w:r>
          </w:p>
          <w:p w14:paraId="7B50FC8B" w14:textId="77777777" w:rsidR="00623B86" w:rsidRDefault="00623B86" w:rsidP="00F307A2">
            <w:pPr>
              <w:pStyle w:val="PL"/>
            </w:pPr>
            <w:r>
              <w:t xml:space="preserve">  "notificationType": "notifyMOIDeletion",</w:t>
            </w:r>
          </w:p>
          <w:p w14:paraId="6CF55ED3" w14:textId="2E3B1AA2" w:rsidR="00623B86" w:rsidRDefault="009732E5" w:rsidP="00F307A2">
            <w:pPr>
              <w:pStyle w:val="PL"/>
            </w:pPr>
            <w:r>
              <w:t xml:space="preserve">  "eventTime": "2019-08-06T16:50:26-08:00",</w:t>
            </w:r>
          </w:p>
          <w:p w14:paraId="1C43A816" w14:textId="77777777" w:rsidR="00623B86" w:rsidRDefault="00623B86" w:rsidP="00F307A2">
            <w:pPr>
              <w:pStyle w:val="PL"/>
            </w:pPr>
            <w:r>
              <w:t xml:space="preserve">  "systemDN":"DC=example.com,ManagedElement=ME1,MnsAgent=MA1"</w:t>
            </w:r>
          </w:p>
          <w:p w14:paraId="6A9408F7" w14:textId="77777777" w:rsidR="00623B86" w:rsidRPr="00E74A5E" w:rsidRDefault="00623B86" w:rsidP="00F307A2">
            <w:pPr>
              <w:pStyle w:val="PL"/>
            </w:pPr>
            <w:r>
              <w:t>}</w:t>
            </w:r>
          </w:p>
        </w:tc>
      </w:tr>
    </w:tbl>
    <w:bookmarkEnd w:id="1462"/>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1AC56500" w14:textId="77777777" w:rsidR="00623B86" w:rsidRPr="00394089" w:rsidRDefault="00623B86" w:rsidP="00F307A2">
            <w:pPr>
              <w:spacing w:after="0"/>
              <w:rPr>
                <w:rFonts w:ascii="Courier New" w:hAnsi="Courier New" w:cs="Courier New"/>
                <w:sz w:val="16"/>
                <w:szCs w:val="16"/>
                <w:lang w:val="en-US"/>
              </w:rPr>
            </w:pPr>
            <w:bookmarkStart w:id="1463"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307A2">
            <w:pPr>
              <w:pStyle w:val="PL"/>
            </w:pPr>
            <w:r>
              <w:t>{</w:t>
            </w:r>
          </w:p>
          <w:p w14:paraId="179C54CA" w14:textId="77777777" w:rsidR="00623B86" w:rsidRDefault="00623B86" w:rsidP="00F307A2">
            <w:pPr>
              <w:pStyle w:val="PL"/>
            </w:pPr>
            <w:r>
              <w:t xml:space="preserve">  "href": "http://example.com/ManagedElement=ME1/ClassA=CA1",</w:t>
            </w:r>
          </w:p>
          <w:p w14:paraId="636D8ACB" w14:textId="77777777" w:rsidR="00623B86" w:rsidRDefault="00623B86" w:rsidP="00F307A2">
            <w:pPr>
              <w:pStyle w:val="PL"/>
            </w:pPr>
            <w:r>
              <w:t xml:space="preserve">  "notificationId": 123456789,</w:t>
            </w:r>
          </w:p>
          <w:p w14:paraId="7C727D89" w14:textId="77777777" w:rsidR="00623B86" w:rsidRDefault="00623B86" w:rsidP="00F307A2">
            <w:pPr>
              <w:pStyle w:val="PL"/>
            </w:pPr>
            <w:r>
              <w:t xml:space="preserve">  "notificationType": "notifyMOIDeletion",</w:t>
            </w:r>
          </w:p>
          <w:p w14:paraId="789AB2A9" w14:textId="06B19B62" w:rsidR="006B0441" w:rsidRDefault="006B0441" w:rsidP="006B0441">
            <w:pPr>
              <w:pStyle w:val="PL"/>
            </w:pPr>
            <w:r>
              <w:t xml:space="preserve">  "eventTime": "2019-08-06T16:50:26-08:00",</w:t>
            </w:r>
          </w:p>
          <w:p w14:paraId="6FA2D1AF" w14:textId="77777777" w:rsidR="00623B86" w:rsidRDefault="00623B86" w:rsidP="00F307A2">
            <w:pPr>
              <w:pStyle w:val="PL"/>
            </w:pPr>
            <w:r>
              <w:t xml:space="preserve">  "systemDN":"DC=example.com,ManagedElement=ME1,MnsAgent=MA1",</w:t>
            </w:r>
          </w:p>
          <w:p w14:paraId="54531CCF" w14:textId="77777777" w:rsidR="00623B86" w:rsidRDefault="00623B86" w:rsidP="00F307A2">
            <w:pPr>
              <w:pStyle w:val="PL"/>
            </w:pPr>
            <w:r>
              <w:t xml:space="preserve">  "attributeList":</w:t>
            </w:r>
          </w:p>
          <w:p w14:paraId="13852351" w14:textId="77777777" w:rsidR="00623B86" w:rsidRDefault="00623B86" w:rsidP="00F307A2">
            <w:pPr>
              <w:pStyle w:val="PL"/>
            </w:pPr>
            <w:r>
              <w:t xml:space="preserve">    {</w:t>
            </w:r>
          </w:p>
          <w:p w14:paraId="75A8A666" w14:textId="77777777" w:rsidR="00623B86" w:rsidRDefault="00623B86" w:rsidP="00F307A2">
            <w:pPr>
              <w:pStyle w:val="PL"/>
            </w:pPr>
            <w:r>
              <w:t xml:space="preserve">      "attrA": "valueAttrA",</w:t>
            </w:r>
          </w:p>
          <w:p w14:paraId="62049E4C" w14:textId="77777777" w:rsidR="00623B86" w:rsidRDefault="00623B86" w:rsidP="00F307A2">
            <w:pPr>
              <w:pStyle w:val="PL"/>
            </w:pPr>
            <w:r>
              <w:t xml:space="preserve">      "attrB": "valueAttrB"</w:t>
            </w:r>
          </w:p>
          <w:p w14:paraId="6639C491" w14:textId="77777777" w:rsidR="00623B86" w:rsidRDefault="00623B86" w:rsidP="00F307A2">
            <w:pPr>
              <w:pStyle w:val="PL"/>
            </w:pPr>
            <w:r>
              <w:t xml:space="preserve">    }</w:t>
            </w:r>
          </w:p>
          <w:p w14:paraId="5136CB49" w14:textId="77777777" w:rsidR="00623B86" w:rsidRPr="00E74A5E" w:rsidRDefault="00623B86" w:rsidP="00F307A2">
            <w:pPr>
              <w:pStyle w:val="PL"/>
            </w:pPr>
            <w:r>
              <w:t>}</w:t>
            </w:r>
          </w:p>
        </w:tc>
      </w:tr>
      <w:bookmarkEnd w:id="1463"/>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64" w:name="_Toc138323450"/>
      <w:bookmarkStart w:id="1465" w:name="_Toc193447808"/>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64"/>
      <w:bookmarkEnd w:id="1465"/>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307A2">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4079A2BC" w14:textId="77777777" w:rsidR="00623B86" w:rsidRPr="00394089" w:rsidRDefault="00623B86" w:rsidP="00F307A2">
            <w:pPr>
              <w:spacing w:after="0"/>
              <w:rPr>
                <w:rFonts w:ascii="Courier New" w:hAnsi="Courier New" w:cs="Courier New"/>
                <w:sz w:val="16"/>
                <w:szCs w:val="16"/>
                <w:lang w:val="en-US"/>
              </w:rPr>
            </w:pPr>
            <w:bookmarkStart w:id="1466"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307A2">
            <w:pPr>
              <w:pStyle w:val="PL"/>
              <w:rPr>
                <w:lang w:val="en-US"/>
              </w:rPr>
            </w:pPr>
          </w:p>
          <w:p w14:paraId="4911329B" w14:textId="77777777" w:rsidR="00623B86" w:rsidRDefault="00623B86" w:rsidP="00F307A2">
            <w:pPr>
              <w:pStyle w:val="PL"/>
            </w:pPr>
            <w:r>
              <w:t>{</w:t>
            </w:r>
          </w:p>
          <w:p w14:paraId="33CF42F2" w14:textId="77777777" w:rsidR="00623B86" w:rsidRDefault="00623B86" w:rsidP="00F307A2">
            <w:pPr>
              <w:pStyle w:val="PL"/>
            </w:pPr>
            <w:r>
              <w:t xml:space="preserve">  "href": "http://example.com/ManagedElement=ME1/ClassA=CA1",</w:t>
            </w:r>
          </w:p>
          <w:p w14:paraId="31480133" w14:textId="77777777" w:rsidR="00623B86" w:rsidRDefault="00623B86" w:rsidP="00F307A2">
            <w:pPr>
              <w:pStyle w:val="PL"/>
            </w:pPr>
            <w:r>
              <w:t xml:space="preserve">  "notificationId": 123456789,</w:t>
            </w:r>
          </w:p>
          <w:p w14:paraId="3262DFB7" w14:textId="77777777" w:rsidR="00623B86" w:rsidRDefault="00623B86" w:rsidP="00F307A2">
            <w:pPr>
              <w:pStyle w:val="PL"/>
            </w:pPr>
            <w:r>
              <w:t xml:space="preserve">  "notificationType": "notifyMOIAttributeValueChanges",</w:t>
            </w:r>
          </w:p>
          <w:p w14:paraId="2E83E498" w14:textId="7FF6EB13" w:rsidR="001F0A8A" w:rsidRDefault="001F0A8A" w:rsidP="001F0A8A">
            <w:pPr>
              <w:pStyle w:val="PL"/>
            </w:pPr>
            <w:r>
              <w:t xml:space="preserve">  "eventTime": "2019-08-06T16:50:26-08:00",</w:t>
            </w:r>
          </w:p>
          <w:p w14:paraId="5E7D2D56" w14:textId="77777777" w:rsidR="00623B86" w:rsidRDefault="00623B86" w:rsidP="00F307A2">
            <w:pPr>
              <w:pStyle w:val="PL"/>
            </w:pPr>
            <w:r>
              <w:t xml:space="preserve">  "systemDN":"DC=example.com,ManagedElement=ME1,MnsAgent=MA1",</w:t>
            </w:r>
          </w:p>
          <w:p w14:paraId="03412033" w14:textId="77777777" w:rsidR="00623B86" w:rsidRDefault="00623B86" w:rsidP="00F307A2">
            <w:pPr>
              <w:pStyle w:val="PL"/>
            </w:pPr>
            <w:r>
              <w:t xml:space="preserve">  "attributeListValueChanges": [</w:t>
            </w:r>
          </w:p>
          <w:p w14:paraId="747D03D7" w14:textId="77777777" w:rsidR="00623B86" w:rsidRDefault="00623B86" w:rsidP="00F307A2">
            <w:pPr>
              <w:pStyle w:val="PL"/>
            </w:pPr>
            <w:r>
              <w:t xml:space="preserve">    {</w:t>
            </w:r>
          </w:p>
          <w:p w14:paraId="7B093B9A" w14:textId="77777777" w:rsidR="00623B86" w:rsidRDefault="00623B86" w:rsidP="00F307A2">
            <w:pPr>
              <w:pStyle w:val="PL"/>
            </w:pPr>
            <w:r>
              <w:t xml:space="preserve">      "attrA": "newValueAttrA",</w:t>
            </w:r>
          </w:p>
          <w:p w14:paraId="2C407477" w14:textId="77777777" w:rsidR="00623B86" w:rsidRDefault="00623B86" w:rsidP="00F307A2">
            <w:pPr>
              <w:pStyle w:val="PL"/>
            </w:pPr>
            <w:r>
              <w:t xml:space="preserve">      "attrB": "newValueAttrB"</w:t>
            </w:r>
          </w:p>
          <w:p w14:paraId="3FC0B3E6" w14:textId="77777777" w:rsidR="00623B86" w:rsidRDefault="00623B86" w:rsidP="00F307A2">
            <w:pPr>
              <w:pStyle w:val="PL"/>
            </w:pPr>
            <w:r>
              <w:t xml:space="preserve">    }</w:t>
            </w:r>
          </w:p>
          <w:p w14:paraId="5EC26102" w14:textId="77777777" w:rsidR="00623B86" w:rsidRDefault="00623B86" w:rsidP="00F307A2">
            <w:pPr>
              <w:pStyle w:val="PL"/>
            </w:pPr>
            <w:r>
              <w:t xml:space="preserve">  ]</w:t>
            </w:r>
          </w:p>
          <w:p w14:paraId="62107D7D" w14:textId="77777777" w:rsidR="00623B86" w:rsidRPr="00E74A5E" w:rsidRDefault="00623B86" w:rsidP="00F307A2">
            <w:pPr>
              <w:pStyle w:val="PL"/>
            </w:pPr>
            <w:r>
              <w:t>}</w:t>
            </w:r>
          </w:p>
        </w:tc>
      </w:tr>
    </w:tbl>
    <w:bookmarkEnd w:id="1466"/>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307A2">
            <w:pPr>
              <w:spacing w:after="0"/>
              <w:rPr>
                <w:rFonts w:ascii="Courier New" w:hAnsi="Courier New" w:cs="Courier New"/>
                <w:sz w:val="16"/>
                <w:szCs w:val="16"/>
                <w:lang w:val="en-US"/>
              </w:rPr>
            </w:pPr>
            <w:bookmarkStart w:id="1467"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307A2">
            <w:pPr>
              <w:pStyle w:val="PL"/>
              <w:rPr>
                <w:lang w:val="en-US"/>
              </w:rPr>
            </w:pPr>
          </w:p>
          <w:p w14:paraId="68B1CEB1" w14:textId="77777777" w:rsidR="00623B86" w:rsidRDefault="00623B86" w:rsidP="00F307A2">
            <w:pPr>
              <w:pStyle w:val="PL"/>
            </w:pPr>
            <w:r>
              <w:t>{</w:t>
            </w:r>
          </w:p>
          <w:p w14:paraId="085350AB" w14:textId="77777777" w:rsidR="00623B86" w:rsidRDefault="00623B86" w:rsidP="00F307A2">
            <w:pPr>
              <w:pStyle w:val="PL"/>
            </w:pPr>
            <w:r>
              <w:t xml:space="preserve">  "href": "http://example.com/ManagedElement=ME1/ClassA=CA1",</w:t>
            </w:r>
          </w:p>
          <w:p w14:paraId="7F4A66F7" w14:textId="77777777" w:rsidR="00623B86" w:rsidRDefault="00623B86" w:rsidP="00F307A2">
            <w:pPr>
              <w:pStyle w:val="PL"/>
            </w:pPr>
            <w:r>
              <w:t xml:space="preserve">  "notificationId": 123456789,</w:t>
            </w:r>
          </w:p>
          <w:p w14:paraId="645D106F" w14:textId="77777777" w:rsidR="00623B86" w:rsidRDefault="00623B86" w:rsidP="00F307A2">
            <w:pPr>
              <w:pStyle w:val="PL"/>
            </w:pPr>
            <w:r>
              <w:t xml:space="preserve">  "notificationType": "notifyMOIAttributeValueChanges",</w:t>
            </w:r>
          </w:p>
          <w:p w14:paraId="0C038F77" w14:textId="24E19EF1" w:rsidR="00393470" w:rsidRDefault="00393470" w:rsidP="00393470">
            <w:pPr>
              <w:pStyle w:val="PL"/>
            </w:pPr>
            <w:r>
              <w:t xml:space="preserve">  "eventTime": "2019-08-06T16:50:26-08:00",</w:t>
            </w:r>
          </w:p>
          <w:p w14:paraId="47F8AE95" w14:textId="77777777" w:rsidR="00623B86" w:rsidRDefault="00623B86" w:rsidP="00F307A2">
            <w:pPr>
              <w:pStyle w:val="PL"/>
            </w:pPr>
            <w:r>
              <w:t xml:space="preserve">  "systemDN":"DC=example.com,ManagedElement=ME1,MnsAgent=MA1",</w:t>
            </w:r>
          </w:p>
          <w:p w14:paraId="2A4E731B" w14:textId="77777777" w:rsidR="00623B86" w:rsidRDefault="00623B86" w:rsidP="00F307A2">
            <w:pPr>
              <w:pStyle w:val="PL"/>
            </w:pPr>
            <w:r>
              <w:t xml:space="preserve">  "attributeListValueChanges": [</w:t>
            </w:r>
          </w:p>
          <w:p w14:paraId="1EA298A5" w14:textId="77777777" w:rsidR="00623B86" w:rsidRDefault="00623B86" w:rsidP="00F307A2">
            <w:pPr>
              <w:pStyle w:val="PL"/>
            </w:pPr>
            <w:r>
              <w:t xml:space="preserve">    {</w:t>
            </w:r>
          </w:p>
          <w:p w14:paraId="5EC6B081" w14:textId="77777777" w:rsidR="00623B86" w:rsidRDefault="00623B86" w:rsidP="00F307A2">
            <w:pPr>
              <w:pStyle w:val="PL"/>
            </w:pPr>
            <w:r>
              <w:t xml:space="preserve">      "attrA": "newValueAttrA",</w:t>
            </w:r>
          </w:p>
          <w:p w14:paraId="076E3868" w14:textId="77777777" w:rsidR="00623B86" w:rsidRDefault="00623B86" w:rsidP="00F307A2">
            <w:pPr>
              <w:pStyle w:val="PL"/>
            </w:pPr>
            <w:r>
              <w:t xml:space="preserve">      "attrB": "newValueAttrB"</w:t>
            </w:r>
          </w:p>
          <w:p w14:paraId="2A76A4B5" w14:textId="77777777" w:rsidR="00623B86" w:rsidRDefault="00623B86" w:rsidP="00F307A2">
            <w:pPr>
              <w:pStyle w:val="PL"/>
            </w:pPr>
            <w:r>
              <w:t xml:space="preserve">    },</w:t>
            </w:r>
          </w:p>
          <w:p w14:paraId="24996CB4" w14:textId="77777777" w:rsidR="00623B86" w:rsidRDefault="00623B86" w:rsidP="00F307A2">
            <w:pPr>
              <w:pStyle w:val="PL"/>
            </w:pPr>
            <w:r>
              <w:t xml:space="preserve">    {</w:t>
            </w:r>
          </w:p>
          <w:p w14:paraId="2CEBEAAB" w14:textId="77777777" w:rsidR="00623B86" w:rsidRDefault="00623B86" w:rsidP="00F307A2">
            <w:pPr>
              <w:pStyle w:val="PL"/>
            </w:pPr>
            <w:r>
              <w:t xml:space="preserve">      "attrA": "oldValueAttrA",</w:t>
            </w:r>
          </w:p>
          <w:p w14:paraId="71965B37" w14:textId="77777777" w:rsidR="00623B86" w:rsidRDefault="00623B86" w:rsidP="00F307A2">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307A2">
            <w:pPr>
              <w:pStyle w:val="PL"/>
            </w:pPr>
            <w:r>
              <w:t xml:space="preserve">  ]</w:t>
            </w:r>
          </w:p>
          <w:p w14:paraId="3175CEAB" w14:textId="77777777" w:rsidR="00623B86" w:rsidRPr="00E74A5E" w:rsidRDefault="00623B86" w:rsidP="00F307A2">
            <w:pPr>
              <w:pStyle w:val="PL"/>
            </w:pPr>
            <w:r>
              <w:t>}</w:t>
            </w:r>
          </w:p>
        </w:tc>
      </w:tr>
    </w:tbl>
    <w:bookmarkEnd w:id="1467"/>
    <w:p w14:paraId="315E0D63" w14:textId="77777777" w:rsidR="00ED57F6" w:rsidRDefault="00ED57F6" w:rsidP="00ED57F6">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lastRenderedPageBreak/>
        <w:t>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75ED5546"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924447">
            <w:pPr>
              <w:pStyle w:val="PL"/>
              <w:rPr>
                <w:lang w:val="en-US"/>
              </w:rPr>
            </w:pPr>
          </w:p>
          <w:p w14:paraId="5BA83762" w14:textId="77777777" w:rsidR="00ED57F6" w:rsidRDefault="00ED57F6" w:rsidP="00924447">
            <w:pPr>
              <w:pStyle w:val="PL"/>
            </w:pPr>
            <w:r>
              <w:t>{</w:t>
            </w:r>
          </w:p>
          <w:p w14:paraId="5F618F27" w14:textId="77777777" w:rsidR="00ED57F6" w:rsidRDefault="00ED57F6" w:rsidP="00924447">
            <w:pPr>
              <w:pStyle w:val="PL"/>
            </w:pPr>
            <w:r>
              <w:t xml:space="preserve">  "href": "http://example.com/ManagedElement=ME1/ClassA=CA1",</w:t>
            </w:r>
          </w:p>
          <w:p w14:paraId="3CBDC23B" w14:textId="77777777" w:rsidR="00ED57F6" w:rsidRDefault="00ED57F6" w:rsidP="00924447">
            <w:pPr>
              <w:pStyle w:val="PL"/>
            </w:pPr>
            <w:r>
              <w:t xml:space="preserve">  "notificationId": 123456789,</w:t>
            </w:r>
          </w:p>
          <w:p w14:paraId="56D11CF6" w14:textId="77777777" w:rsidR="00ED57F6" w:rsidRDefault="00ED57F6" w:rsidP="00924447">
            <w:pPr>
              <w:pStyle w:val="PL"/>
            </w:pPr>
            <w:r>
              <w:t xml:space="preserve">  "notificationType": "notifyMOIAttributeValueChanges",</w:t>
            </w:r>
          </w:p>
          <w:p w14:paraId="41FD88E6" w14:textId="3C177543" w:rsidR="00060363" w:rsidRDefault="00060363" w:rsidP="00060363">
            <w:pPr>
              <w:pStyle w:val="PL"/>
            </w:pPr>
            <w:r>
              <w:t xml:space="preserve">  "eventTime": "2019-08-06T16:50:26-08:00",</w:t>
            </w:r>
          </w:p>
          <w:p w14:paraId="4DB333B8" w14:textId="77777777" w:rsidR="00ED57F6" w:rsidRDefault="00ED57F6" w:rsidP="00924447">
            <w:pPr>
              <w:pStyle w:val="PL"/>
            </w:pPr>
            <w:r>
              <w:t xml:space="preserve">  "systemDN":"DC=example.com,ManagedElement=ME1,MnsAgent=MA1",</w:t>
            </w:r>
          </w:p>
          <w:p w14:paraId="6ED3ED3D" w14:textId="77777777" w:rsidR="00ED57F6" w:rsidRDefault="00ED57F6" w:rsidP="00924447">
            <w:pPr>
              <w:pStyle w:val="PL"/>
            </w:pPr>
            <w:r>
              <w:t xml:space="preserve">  "attributeListValueChanges": [</w:t>
            </w:r>
          </w:p>
          <w:p w14:paraId="53411D5E" w14:textId="77777777" w:rsidR="00ED57F6" w:rsidRDefault="00ED57F6" w:rsidP="00924447">
            <w:pPr>
              <w:pStyle w:val="PL"/>
            </w:pPr>
            <w:r>
              <w:t xml:space="preserve">    {</w:t>
            </w:r>
          </w:p>
          <w:p w14:paraId="041081AF" w14:textId="77777777" w:rsidR="00ED57F6" w:rsidRDefault="00ED57F6" w:rsidP="00924447">
            <w:pPr>
              <w:pStyle w:val="PL"/>
            </w:pPr>
            <w:r>
              <w:t xml:space="preserve">      "attrA": {</w:t>
            </w:r>
          </w:p>
          <w:p w14:paraId="084BC495" w14:textId="77777777" w:rsidR="00ED57F6" w:rsidRDefault="00ED57F6" w:rsidP="00924447">
            <w:pPr>
              <w:pStyle w:val="PL"/>
            </w:pPr>
            <w:r>
              <w:t xml:space="preserve">        "attrFieldAA": "newValueAttrFieldAA",</w:t>
            </w:r>
          </w:p>
          <w:p w14:paraId="5DC14FD5" w14:textId="77777777" w:rsidR="00ED57F6" w:rsidRDefault="00ED57F6" w:rsidP="00924447">
            <w:pPr>
              <w:pStyle w:val="PL"/>
            </w:pPr>
            <w:r>
              <w:t xml:space="preserve">        "attrFieldAB": "oldValueAttrFieldAB"</w:t>
            </w:r>
          </w:p>
          <w:p w14:paraId="5C209810" w14:textId="77777777" w:rsidR="00ED57F6" w:rsidRDefault="00ED57F6" w:rsidP="00924447">
            <w:pPr>
              <w:pStyle w:val="PL"/>
            </w:pPr>
            <w:r>
              <w:t xml:space="preserve">      }</w:t>
            </w:r>
          </w:p>
          <w:p w14:paraId="6976770D" w14:textId="77777777" w:rsidR="00ED57F6" w:rsidRDefault="00ED57F6" w:rsidP="00924447">
            <w:pPr>
              <w:pStyle w:val="PL"/>
            </w:pPr>
            <w:r>
              <w:t xml:space="preserve">    },</w:t>
            </w:r>
          </w:p>
          <w:p w14:paraId="00C21461" w14:textId="77777777" w:rsidR="00ED57F6" w:rsidRDefault="00ED57F6" w:rsidP="00924447">
            <w:pPr>
              <w:pStyle w:val="PL"/>
            </w:pPr>
            <w:r>
              <w:t xml:space="preserve">    {</w:t>
            </w:r>
          </w:p>
          <w:p w14:paraId="30947ADF" w14:textId="77777777" w:rsidR="00ED57F6" w:rsidRDefault="00ED57F6" w:rsidP="00924447">
            <w:pPr>
              <w:pStyle w:val="PL"/>
            </w:pPr>
            <w:r>
              <w:t xml:space="preserve">      "attrA": {</w:t>
            </w:r>
          </w:p>
          <w:p w14:paraId="4B3A883E" w14:textId="77777777" w:rsidR="00ED57F6" w:rsidRDefault="00ED57F6" w:rsidP="00924447">
            <w:pPr>
              <w:pStyle w:val="PL"/>
            </w:pPr>
            <w:r>
              <w:t xml:space="preserve">        "attrFieldAA": "oldValueAttrFieldAA",</w:t>
            </w:r>
          </w:p>
          <w:p w14:paraId="1F897F97" w14:textId="77777777" w:rsidR="00ED57F6" w:rsidRDefault="00ED57F6" w:rsidP="00924447">
            <w:pPr>
              <w:pStyle w:val="PL"/>
            </w:pPr>
            <w:r>
              <w:t xml:space="preserve">        "attrFieldAB": "oldValueAttrFieldAB"</w:t>
            </w:r>
          </w:p>
          <w:p w14:paraId="78F0838B" w14:textId="77777777" w:rsidR="00ED57F6" w:rsidRDefault="00ED57F6" w:rsidP="00924447">
            <w:pPr>
              <w:pStyle w:val="PL"/>
            </w:pPr>
            <w:r>
              <w:t xml:space="preserve">      }</w:t>
            </w:r>
          </w:p>
          <w:p w14:paraId="3DF35479" w14:textId="77777777" w:rsidR="00ED57F6" w:rsidRDefault="00ED57F6" w:rsidP="00924447">
            <w:pPr>
              <w:pStyle w:val="PL"/>
            </w:pPr>
            <w:r>
              <w:t xml:space="preserve">    }</w:t>
            </w:r>
          </w:p>
          <w:p w14:paraId="3AFC6BDE" w14:textId="77777777" w:rsidR="00ED57F6" w:rsidRDefault="00ED57F6" w:rsidP="00924447">
            <w:pPr>
              <w:pStyle w:val="PL"/>
            </w:pPr>
            <w:r>
              <w:t xml:space="preserve">  ]</w:t>
            </w:r>
          </w:p>
          <w:p w14:paraId="00C2E930" w14:textId="77777777" w:rsidR="00ED57F6" w:rsidRPr="00E74A5E" w:rsidRDefault="00ED57F6" w:rsidP="00924447">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68" w:name="_Toc138323451"/>
      <w:bookmarkStart w:id="1469" w:name="_Toc19344780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68"/>
      <w:bookmarkEnd w:id="1469"/>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307A2">
        <w:trPr>
          <w:jc w:val="center"/>
        </w:trPr>
        <w:tc>
          <w:tcPr>
            <w:tcW w:w="1109"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307A2">
        <w:trPr>
          <w:jc w:val="center"/>
        </w:trPr>
        <w:tc>
          <w:tcPr>
            <w:tcW w:w="1109"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307A2">
        <w:trPr>
          <w:jc w:val="center"/>
        </w:trPr>
        <w:tc>
          <w:tcPr>
            <w:tcW w:w="1109"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307A2">
        <w:trPr>
          <w:jc w:val="center"/>
        </w:trPr>
        <w:tc>
          <w:tcPr>
            <w:tcW w:w="1109"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307A2">
        <w:trPr>
          <w:jc w:val="center"/>
        </w:trPr>
        <w:tc>
          <w:tcPr>
            <w:tcW w:w="1109"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307A2">
        <w:trPr>
          <w:jc w:val="center"/>
        </w:trPr>
        <w:tc>
          <w:tcPr>
            <w:tcW w:w="1109"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307A2">
        <w:trPr>
          <w:jc w:val="center"/>
        </w:trPr>
        <w:tc>
          <w:tcPr>
            <w:tcW w:w="1109" w:type="pct"/>
          </w:tcPr>
          <w:p w14:paraId="40145CC5" w14:textId="77777777" w:rsidR="00623B86" w:rsidRPr="00215D3C" w:rsidRDefault="00623B86" w:rsidP="00F307A2">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70" w:name="_Toc138323452"/>
      <w:bookmarkStart w:id="1471" w:name="_Toc193447810"/>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70"/>
      <w:bookmarkEnd w:id="1471"/>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472"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472"/>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2925D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2925DB">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2925D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2925DB">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2925DB">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2925DB">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2925D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6A8EB76A"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2925DB">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6AFA6B52" w:rsidR="00257648" w:rsidRPr="00157CF0" w:rsidRDefault="004528B9"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w:t>
            </w:r>
            <w:r>
              <w:rPr>
                <w:rFonts w:ascii="Courier New" w:hAnsi="Courier New"/>
                <w:sz w:val="16"/>
              </w:rPr>
              <w:t>2019-08-06T16:50:26-08:00</w:t>
            </w:r>
            <w:r w:rsidRPr="00157CF0">
              <w:rPr>
                <w:rFonts w:ascii="Courier New" w:hAnsi="Courier New"/>
                <w:sz w:val="16"/>
              </w:rPr>
              <w:t>",</w:t>
            </w:r>
          </w:p>
          <w:p w14:paraId="13B86CFD" w14:textId="77777777" w:rsidR="00257648"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73" w:name="_Toc20494638"/>
      <w:bookmarkStart w:id="1474" w:name="_Toc26975693"/>
      <w:bookmarkStart w:id="1475" w:name="_Toc35856566"/>
      <w:bookmarkStart w:id="1476" w:name="_Toc44001449"/>
      <w:bookmarkStart w:id="1477" w:name="_Toc51581050"/>
      <w:bookmarkStart w:id="1478" w:name="_Toc52356313"/>
      <w:bookmarkStart w:id="1479" w:name="_Toc55227883"/>
      <w:bookmarkStart w:id="1480" w:name="_Toc138323453"/>
      <w:bookmarkStart w:id="1481" w:name="_Toc193447811"/>
      <w:r>
        <w:t>12.1.1.4</w:t>
      </w:r>
      <w:r w:rsidRPr="00275641">
        <w:t>.2</w:t>
      </w:r>
      <w:r w:rsidRPr="00275641">
        <w:tab/>
      </w:r>
      <w:bookmarkEnd w:id="1473"/>
      <w:bookmarkEnd w:id="1474"/>
      <w:bookmarkEnd w:id="1475"/>
      <w:bookmarkEnd w:id="1476"/>
      <w:bookmarkEnd w:id="1477"/>
      <w:bookmarkEnd w:id="1478"/>
      <w:bookmarkEnd w:id="1479"/>
      <w:r>
        <w:t>Void</w:t>
      </w:r>
      <w:bookmarkEnd w:id="1480"/>
      <w:bookmarkEnd w:id="1481"/>
    </w:p>
    <w:p w14:paraId="19E2C623" w14:textId="77777777" w:rsidR="00623B86" w:rsidRDefault="00623B86" w:rsidP="00623B86">
      <w:pPr>
        <w:pStyle w:val="Heading5"/>
      </w:pPr>
      <w:bookmarkStart w:id="1482" w:name="_Toc20494656"/>
      <w:bookmarkStart w:id="1483" w:name="_Toc26975714"/>
      <w:bookmarkStart w:id="1484" w:name="_Toc35856588"/>
      <w:bookmarkStart w:id="1485" w:name="_Toc44001472"/>
      <w:bookmarkStart w:id="1486" w:name="_Toc51581073"/>
      <w:bookmarkStart w:id="1487" w:name="_Toc52356336"/>
      <w:bookmarkStart w:id="1488" w:name="_Toc55227906"/>
      <w:bookmarkStart w:id="1489" w:name="_Toc138323454"/>
      <w:bookmarkStart w:id="1490" w:name="_Toc193447812"/>
      <w:r>
        <w:t>12.1.1.4</w:t>
      </w:r>
      <w:r w:rsidRPr="00275641">
        <w:t>.3</w:t>
      </w:r>
      <w:r w:rsidRPr="00275641">
        <w:tab/>
      </w:r>
      <w:bookmarkEnd w:id="1482"/>
      <w:bookmarkEnd w:id="1483"/>
      <w:bookmarkEnd w:id="1484"/>
      <w:bookmarkEnd w:id="1485"/>
      <w:bookmarkEnd w:id="1486"/>
      <w:bookmarkEnd w:id="1487"/>
      <w:bookmarkEnd w:id="1488"/>
      <w:r>
        <w:t>Void</w:t>
      </w:r>
      <w:bookmarkEnd w:id="1489"/>
      <w:bookmarkEnd w:id="1490"/>
    </w:p>
    <w:p w14:paraId="2BD7FF70" w14:textId="77777777" w:rsidR="00623B86" w:rsidRPr="00275641" w:rsidRDefault="00623B86" w:rsidP="00623B86">
      <w:pPr>
        <w:pStyle w:val="Heading5"/>
      </w:pPr>
      <w:bookmarkStart w:id="1491" w:name="_Toc20494659"/>
      <w:bookmarkStart w:id="1492" w:name="_Toc26975717"/>
      <w:bookmarkStart w:id="1493" w:name="_Toc35856591"/>
      <w:bookmarkStart w:id="1494" w:name="_Toc44001476"/>
      <w:bookmarkStart w:id="1495" w:name="_Toc51581077"/>
      <w:bookmarkStart w:id="1496" w:name="_Toc52356340"/>
      <w:bookmarkStart w:id="1497" w:name="_Toc55227910"/>
      <w:bookmarkStart w:id="1498" w:name="_Toc138323455"/>
      <w:bookmarkStart w:id="1499" w:name="_Toc193447813"/>
      <w:r>
        <w:t>12.1.1.4</w:t>
      </w:r>
      <w:r w:rsidRPr="00275641">
        <w:t>.4</w:t>
      </w:r>
      <w:r w:rsidRPr="00275641">
        <w:tab/>
        <w:t>Simple data types and enumerations</w:t>
      </w:r>
      <w:bookmarkEnd w:id="1491"/>
      <w:bookmarkEnd w:id="1492"/>
      <w:bookmarkEnd w:id="1493"/>
      <w:bookmarkEnd w:id="1494"/>
      <w:bookmarkEnd w:id="1495"/>
      <w:bookmarkEnd w:id="1496"/>
      <w:bookmarkEnd w:id="1497"/>
      <w:bookmarkEnd w:id="1498"/>
      <w:bookmarkEnd w:id="1499"/>
    </w:p>
    <w:p w14:paraId="186F338C" w14:textId="77777777" w:rsidR="00623B86" w:rsidRPr="00275641" w:rsidRDefault="00623B86" w:rsidP="00623B86">
      <w:pPr>
        <w:pStyle w:val="H6"/>
        <w:rPr>
          <w:lang w:eastAsia="zh-CN"/>
        </w:rPr>
      </w:pPr>
      <w:bookmarkStart w:id="1500"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00"/>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01"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01"/>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02"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02"/>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03" w:name="_Toc20494663"/>
      <w:r>
        <w:rPr>
          <w:lang w:eastAsia="zh-CN"/>
        </w:rPr>
        <w:t>12.1.1.4.4.4</w:t>
      </w:r>
      <w:r>
        <w:rPr>
          <w:lang w:eastAsia="zh-CN"/>
        </w:rPr>
        <w:tab/>
        <w:t>Enumeration SourceIndicator</w:t>
      </w:r>
      <w:bookmarkEnd w:id="1503"/>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04"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04"/>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05" w:name="_Toc44001477"/>
      <w:bookmarkStart w:id="1506" w:name="_Toc51581078"/>
      <w:bookmarkStart w:id="1507" w:name="_Toc52356341"/>
      <w:bookmarkStart w:id="1508"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05"/>
      <w:bookmarkEnd w:id="1506"/>
      <w:bookmarkEnd w:id="1507"/>
      <w:bookmarkEnd w:id="1508"/>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09" w:name="_Toc138323456"/>
      <w:bookmarkStart w:id="1510" w:name="_Toc193447814"/>
      <w:r>
        <w:rPr>
          <w:lang w:eastAsia="zh-CN"/>
        </w:rPr>
        <w:lastRenderedPageBreak/>
        <w:t>12.1.1.4.4.7</w:t>
      </w:r>
      <w:r w:rsidRPr="002466BB">
        <w:rPr>
          <w:lang w:eastAsia="zh-CN"/>
        </w:rPr>
        <w:tab/>
        <w:t>Enumer</w:t>
      </w:r>
      <w:r w:rsidRPr="00A55B7B">
        <w:rPr>
          <w:lang w:eastAsia="zh-CN"/>
        </w:rPr>
        <w:t xml:space="preserve">ation </w:t>
      </w:r>
      <w:r>
        <w:rPr>
          <w:lang w:eastAsia="zh-CN"/>
        </w:rPr>
        <w:t>PatchOperation</w:t>
      </w:r>
      <w:bookmarkEnd w:id="1509"/>
      <w:bookmarkEnd w:id="1510"/>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11" w:name="_Toc26975719"/>
      <w:bookmarkStart w:id="1512" w:name="_Toc35856592"/>
      <w:bookmarkStart w:id="1513" w:name="_Toc44001478"/>
      <w:bookmarkStart w:id="1514" w:name="_Toc51581079"/>
      <w:bookmarkStart w:id="1515" w:name="_Toc52356342"/>
      <w:bookmarkStart w:id="1516" w:name="_Toc55227912"/>
      <w:bookmarkStart w:id="1517" w:name="_Toc138323457"/>
      <w:bookmarkStart w:id="1518" w:name="_Toc193447815"/>
      <w:r w:rsidRPr="00EF5A96">
        <w:t>12.1.</w:t>
      </w:r>
      <w:r>
        <w:t>2</w:t>
      </w:r>
      <w:r w:rsidRPr="00EF5A96">
        <w:tab/>
        <w:t>RESTful HTTP-based solution set for integration with ONAP VES API</w:t>
      </w:r>
      <w:bookmarkEnd w:id="1511"/>
      <w:bookmarkEnd w:id="1512"/>
      <w:bookmarkEnd w:id="1513"/>
      <w:bookmarkEnd w:id="1514"/>
      <w:bookmarkEnd w:id="1515"/>
      <w:bookmarkEnd w:id="1516"/>
      <w:bookmarkEnd w:id="1517"/>
      <w:bookmarkEnd w:id="1518"/>
    </w:p>
    <w:p w14:paraId="0016DC8F" w14:textId="77777777" w:rsidR="00623B86" w:rsidRPr="00EF5A96" w:rsidRDefault="00623B86" w:rsidP="00623B86">
      <w:pPr>
        <w:pStyle w:val="Heading4"/>
      </w:pPr>
      <w:bookmarkStart w:id="1519" w:name="_Toc26975720"/>
      <w:bookmarkStart w:id="1520" w:name="_Toc35856593"/>
      <w:bookmarkStart w:id="1521" w:name="_Toc44001479"/>
      <w:bookmarkStart w:id="1522" w:name="_Toc51581080"/>
      <w:bookmarkStart w:id="1523" w:name="_Toc52356343"/>
      <w:bookmarkStart w:id="1524" w:name="_Toc55227913"/>
      <w:bookmarkStart w:id="1525" w:name="_Toc138323458"/>
      <w:bookmarkStart w:id="1526" w:name="_Toc193447816"/>
      <w:r w:rsidRPr="00EF5A96">
        <w:t>12.1.</w:t>
      </w:r>
      <w:r>
        <w:t>2</w:t>
      </w:r>
      <w:r w:rsidRPr="00EF5A96">
        <w:t>.1</w:t>
      </w:r>
      <w:r w:rsidRPr="00EF5A96">
        <w:tab/>
        <w:t>Mapping of operations</w:t>
      </w:r>
      <w:bookmarkEnd w:id="1519"/>
      <w:bookmarkEnd w:id="1520"/>
      <w:bookmarkEnd w:id="1521"/>
      <w:bookmarkEnd w:id="1522"/>
      <w:bookmarkEnd w:id="1523"/>
      <w:bookmarkEnd w:id="1524"/>
      <w:bookmarkEnd w:id="1525"/>
      <w:bookmarkEnd w:id="1526"/>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27" w:name="_Toc26975721"/>
      <w:bookmarkStart w:id="1528" w:name="_Toc35856594"/>
      <w:bookmarkStart w:id="1529" w:name="_Toc44001480"/>
      <w:bookmarkStart w:id="1530" w:name="_Toc51581081"/>
      <w:bookmarkStart w:id="1531" w:name="_Toc52356344"/>
      <w:bookmarkStart w:id="1532" w:name="_Toc55227914"/>
      <w:bookmarkStart w:id="1533" w:name="_Toc138323459"/>
      <w:bookmarkStart w:id="1534" w:name="_Toc193447817"/>
      <w:r w:rsidRPr="00EF5A96">
        <w:t>12.1.</w:t>
      </w:r>
      <w:r>
        <w:t>2</w:t>
      </w:r>
      <w:r w:rsidRPr="00EF5A96">
        <w:t>.2</w:t>
      </w:r>
      <w:r w:rsidRPr="00EF5A96">
        <w:tab/>
        <w:t>Mapping of notifications</w:t>
      </w:r>
      <w:bookmarkEnd w:id="1527"/>
      <w:bookmarkEnd w:id="1528"/>
      <w:bookmarkEnd w:id="1529"/>
      <w:bookmarkEnd w:id="1530"/>
      <w:bookmarkEnd w:id="1531"/>
      <w:bookmarkEnd w:id="1532"/>
      <w:bookmarkEnd w:id="1533"/>
      <w:bookmarkEnd w:id="1534"/>
    </w:p>
    <w:p w14:paraId="21F286DC" w14:textId="77777777" w:rsidR="00623B86" w:rsidRPr="00EF5A96" w:rsidRDefault="00623B86" w:rsidP="00623B86">
      <w:pPr>
        <w:pStyle w:val="Heading5"/>
      </w:pPr>
      <w:bookmarkStart w:id="1535" w:name="_Toc26975722"/>
      <w:bookmarkStart w:id="1536" w:name="_Toc35856595"/>
      <w:bookmarkStart w:id="1537" w:name="_Toc44001481"/>
      <w:bookmarkStart w:id="1538" w:name="_Toc51581082"/>
      <w:bookmarkStart w:id="1539" w:name="_Toc52356345"/>
      <w:bookmarkStart w:id="1540" w:name="_Toc55227915"/>
      <w:bookmarkStart w:id="1541" w:name="_Toc138323460"/>
      <w:bookmarkStart w:id="1542" w:name="_Toc193447818"/>
      <w:r w:rsidRPr="00EF5A96">
        <w:t>12.1.</w:t>
      </w:r>
      <w:r>
        <w:t>2</w:t>
      </w:r>
      <w:r w:rsidRPr="00EF5A96">
        <w:t>.2.1</w:t>
      </w:r>
      <w:r w:rsidRPr="00EF5A96">
        <w:tab/>
        <w:t>Introduction</w:t>
      </w:r>
      <w:bookmarkEnd w:id="1535"/>
      <w:bookmarkEnd w:id="1536"/>
      <w:bookmarkEnd w:id="1537"/>
      <w:bookmarkEnd w:id="1538"/>
      <w:bookmarkEnd w:id="1539"/>
      <w:bookmarkEnd w:id="1540"/>
      <w:bookmarkEnd w:id="1541"/>
      <w:bookmarkEnd w:id="1542"/>
    </w:p>
    <w:p w14:paraId="702C76EB" w14:textId="77777777" w:rsidR="00623B86" w:rsidRPr="00EF5A96" w:rsidRDefault="00623B86" w:rsidP="00623B86">
      <w:pPr>
        <w:pStyle w:val="Heading6"/>
      </w:pPr>
      <w:bookmarkStart w:id="1543" w:name="_Toc26975723"/>
      <w:bookmarkStart w:id="1544" w:name="_Toc35856596"/>
      <w:bookmarkStart w:id="1545" w:name="_Toc44001482"/>
      <w:bookmarkStart w:id="1546" w:name="_Toc51581083"/>
      <w:bookmarkStart w:id="1547" w:name="_Toc52356346"/>
      <w:bookmarkStart w:id="1548" w:name="_Toc55227916"/>
      <w:bookmarkStart w:id="1549" w:name="_Toc138323461"/>
      <w:bookmarkStart w:id="1550" w:name="_Toc193447819"/>
      <w:r w:rsidRPr="00EF5A96">
        <w:t>12.1.</w:t>
      </w:r>
      <w:r>
        <w:t>2</w:t>
      </w:r>
      <w:r w:rsidRPr="00EF5A96">
        <w:t>.2.1.1</w:t>
      </w:r>
      <w:r w:rsidRPr="00EF5A96">
        <w:tab/>
        <w:t>General</w:t>
      </w:r>
      <w:bookmarkEnd w:id="1543"/>
      <w:bookmarkEnd w:id="1544"/>
      <w:bookmarkEnd w:id="1545"/>
      <w:bookmarkEnd w:id="1546"/>
      <w:bookmarkEnd w:id="1547"/>
      <w:bookmarkEnd w:id="1548"/>
      <w:bookmarkEnd w:id="1549"/>
      <w:bookmarkEnd w:id="1550"/>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51" w:name="_Toc26975724"/>
      <w:bookmarkStart w:id="1552" w:name="_Toc35856597"/>
      <w:bookmarkStart w:id="1553" w:name="_Toc44001483"/>
      <w:bookmarkStart w:id="1554" w:name="_Toc51581084"/>
      <w:bookmarkStart w:id="1555" w:name="_Toc52356347"/>
      <w:bookmarkStart w:id="1556" w:name="_Toc55227917"/>
      <w:bookmarkStart w:id="1557" w:name="_Toc138323462"/>
      <w:bookmarkStart w:id="1558" w:name="_Toc193447820"/>
      <w:r w:rsidRPr="00EF5A96">
        <w:t>12.1.</w:t>
      </w:r>
      <w:r>
        <w:t>2</w:t>
      </w:r>
      <w:r w:rsidRPr="00EF5A96">
        <w:t>.2.1.2</w:t>
      </w:r>
      <w:r w:rsidRPr="00EF5A96">
        <w:tab/>
      </w:r>
      <w:bookmarkEnd w:id="1551"/>
      <w:bookmarkEnd w:id="1552"/>
      <w:r>
        <w:t>Void</w:t>
      </w:r>
      <w:bookmarkEnd w:id="1553"/>
      <w:bookmarkEnd w:id="1554"/>
      <w:bookmarkEnd w:id="1555"/>
      <w:bookmarkEnd w:id="1556"/>
      <w:bookmarkEnd w:id="1557"/>
      <w:bookmarkEnd w:id="1558"/>
    </w:p>
    <w:p w14:paraId="5EF3EF14" w14:textId="77777777" w:rsidR="00623B86" w:rsidRPr="00EF5A96" w:rsidRDefault="00623B86" w:rsidP="00623B86">
      <w:pPr>
        <w:pStyle w:val="Heading5"/>
      </w:pPr>
      <w:bookmarkStart w:id="1559" w:name="_Toc26975725"/>
      <w:bookmarkStart w:id="1560" w:name="_Toc35856598"/>
      <w:bookmarkStart w:id="1561" w:name="_Toc44001484"/>
      <w:bookmarkStart w:id="1562" w:name="_Toc51581085"/>
      <w:bookmarkStart w:id="1563" w:name="_Toc52356348"/>
      <w:bookmarkStart w:id="1564" w:name="_Toc55227918"/>
      <w:bookmarkStart w:id="1565" w:name="_Toc138323463"/>
      <w:bookmarkStart w:id="1566" w:name="_Toc193447821"/>
      <w:r w:rsidRPr="00EF5A96">
        <w:t>12.1.</w:t>
      </w:r>
      <w:r>
        <w:t>2</w:t>
      </w:r>
      <w:r w:rsidRPr="00EF5A96">
        <w:t>.2.2</w:t>
      </w:r>
      <w:r w:rsidRPr="00EF5A96">
        <w:tab/>
        <w:t>Notification notifyMOICreation</w:t>
      </w:r>
      <w:bookmarkEnd w:id="1559"/>
      <w:bookmarkEnd w:id="1560"/>
      <w:bookmarkEnd w:id="1561"/>
      <w:bookmarkEnd w:id="1562"/>
      <w:bookmarkEnd w:id="1563"/>
      <w:bookmarkEnd w:id="1564"/>
      <w:bookmarkEnd w:id="1565"/>
      <w:bookmarkEnd w:id="1566"/>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67" w:name="_Toc26975726"/>
      <w:bookmarkStart w:id="1568" w:name="_Toc35856599"/>
      <w:bookmarkStart w:id="1569" w:name="_Toc44001485"/>
      <w:bookmarkStart w:id="1570" w:name="_Toc51581086"/>
      <w:bookmarkStart w:id="1571" w:name="_Toc52356349"/>
      <w:bookmarkStart w:id="1572" w:name="_Toc55227919"/>
      <w:bookmarkStart w:id="1573" w:name="_Toc138323464"/>
      <w:bookmarkStart w:id="1574" w:name="_Toc193447822"/>
      <w:r w:rsidRPr="00EF5A96">
        <w:t>12.1.</w:t>
      </w:r>
      <w:r>
        <w:t>2</w:t>
      </w:r>
      <w:r w:rsidRPr="00EF5A96">
        <w:t>.2.3</w:t>
      </w:r>
      <w:r w:rsidRPr="00EF5A96">
        <w:tab/>
        <w:t>Notification notifyMOIDeletion</w:t>
      </w:r>
      <w:bookmarkEnd w:id="1567"/>
      <w:bookmarkEnd w:id="1568"/>
      <w:bookmarkEnd w:id="1569"/>
      <w:bookmarkEnd w:id="1570"/>
      <w:bookmarkEnd w:id="1571"/>
      <w:bookmarkEnd w:id="1572"/>
      <w:bookmarkEnd w:id="1573"/>
      <w:bookmarkEnd w:id="1574"/>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75" w:name="_Toc26975727"/>
      <w:bookmarkStart w:id="1576" w:name="_Toc35856600"/>
      <w:bookmarkStart w:id="1577" w:name="_Toc44001486"/>
      <w:bookmarkStart w:id="1578" w:name="_Toc51581087"/>
      <w:bookmarkStart w:id="1579" w:name="_Toc52356350"/>
      <w:bookmarkStart w:id="1580" w:name="_Toc55227920"/>
      <w:bookmarkStart w:id="1581" w:name="_Toc138323465"/>
      <w:bookmarkStart w:id="1582" w:name="_Toc193447823"/>
      <w:r w:rsidRPr="00EF5A96">
        <w:lastRenderedPageBreak/>
        <w:t>12.1.</w:t>
      </w:r>
      <w:r>
        <w:t>2</w:t>
      </w:r>
      <w:r w:rsidRPr="00EF5A96">
        <w:t>.2.4</w:t>
      </w:r>
      <w:r w:rsidRPr="00EF5A96">
        <w:tab/>
        <w:t>Notification notifyMOIAttributeValueChange</w:t>
      </w:r>
      <w:bookmarkEnd w:id="1575"/>
      <w:bookmarkEnd w:id="1576"/>
      <w:bookmarkEnd w:id="1577"/>
      <w:bookmarkEnd w:id="1578"/>
      <w:bookmarkEnd w:id="1579"/>
      <w:bookmarkEnd w:id="1580"/>
      <w:bookmarkEnd w:id="1581"/>
      <w:bookmarkEnd w:id="1582"/>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83" w:name="_Toc138323466"/>
      <w:bookmarkStart w:id="1584" w:name="_Toc193447824"/>
      <w:r w:rsidRPr="00EF5A96">
        <w:t>12.1.</w:t>
      </w:r>
      <w:r>
        <w:t>2</w:t>
      </w:r>
      <w:r w:rsidRPr="00EF5A96">
        <w:t>.2.</w:t>
      </w:r>
      <w:r>
        <w:t>5</w:t>
      </w:r>
      <w:r w:rsidRPr="00EF5A96">
        <w:tab/>
        <w:t>Notification notifyMOIChange</w:t>
      </w:r>
      <w:r>
        <w:t>s</w:t>
      </w:r>
      <w:bookmarkEnd w:id="1583"/>
      <w:bookmarkEnd w:id="1584"/>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85" w:name="_Toc139374602"/>
      <w:bookmarkStart w:id="1586" w:name="_Toc193447825"/>
      <w:r w:rsidRPr="00EF5A96">
        <w:t>12.1.</w:t>
      </w:r>
      <w:r>
        <w:t>2</w:t>
      </w:r>
      <w:r w:rsidRPr="00EF5A96">
        <w:t>.2.</w:t>
      </w:r>
      <w:r>
        <w:t>6</w:t>
      </w:r>
      <w:r w:rsidRPr="00EF5A96">
        <w:tab/>
        <w:t>Notification notify</w:t>
      </w:r>
      <w:bookmarkEnd w:id="1585"/>
      <w:r>
        <w:t>Event</w:t>
      </w:r>
      <w:bookmarkEnd w:id="1586"/>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87" w:name="_Toc26975728"/>
      <w:bookmarkStart w:id="1588" w:name="_Toc35856601"/>
      <w:bookmarkStart w:id="1589" w:name="_Toc44001487"/>
      <w:bookmarkStart w:id="1590" w:name="_Toc51581088"/>
      <w:bookmarkStart w:id="1591" w:name="_Toc52356351"/>
      <w:bookmarkStart w:id="1592" w:name="_Toc55227921"/>
      <w:bookmarkStart w:id="1593" w:name="_Toc138323467"/>
      <w:bookmarkStart w:id="1594" w:name="_Toc193447826"/>
      <w:r w:rsidRPr="00EF5A96">
        <w:t>12.1.</w:t>
      </w:r>
      <w:r>
        <w:t>2</w:t>
      </w:r>
      <w:r w:rsidRPr="00EF5A96">
        <w:t>.3</w:t>
      </w:r>
      <w:r w:rsidRPr="00EF5A96">
        <w:tab/>
        <w:t>Resources</w:t>
      </w:r>
      <w:bookmarkEnd w:id="1587"/>
      <w:bookmarkEnd w:id="1588"/>
      <w:bookmarkEnd w:id="1589"/>
      <w:bookmarkEnd w:id="1590"/>
      <w:bookmarkEnd w:id="1591"/>
      <w:bookmarkEnd w:id="1592"/>
      <w:bookmarkEnd w:id="1593"/>
      <w:bookmarkEnd w:id="1594"/>
    </w:p>
    <w:p w14:paraId="78EA1B19" w14:textId="77777777" w:rsidR="00623B86" w:rsidRPr="00EF5A96" w:rsidRDefault="00623B86" w:rsidP="00623B86">
      <w:pPr>
        <w:pStyle w:val="Heading5"/>
      </w:pPr>
      <w:bookmarkStart w:id="1595" w:name="_Toc26975729"/>
      <w:bookmarkStart w:id="1596" w:name="_Toc35856602"/>
      <w:bookmarkStart w:id="1597" w:name="_Toc44001488"/>
      <w:bookmarkStart w:id="1598" w:name="_Toc51581089"/>
      <w:bookmarkStart w:id="1599" w:name="_Toc52356352"/>
      <w:bookmarkStart w:id="1600" w:name="_Toc55227922"/>
      <w:bookmarkStart w:id="1601" w:name="_Toc138323468"/>
      <w:bookmarkStart w:id="1602" w:name="_Toc193447827"/>
      <w:r w:rsidRPr="00EF5A96">
        <w:t>12.1.</w:t>
      </w:r>
      <w:r>
        <w:t>2</w:t>
      </w:r>
      <w:r w:rsidRPr="00EF5A96">
        <w:t>.3.1</w:t>
      </w:r>
      <w:r w:rsidRPr="00EF5A96">
        <w:tab/>
        <w:t>Resource structure</w:t>
      </w:r>
      <w:bookmarkEnd w:id="1595"/>
      <w:bookmarkEnd w:id="1596"/>
      <w:bookmarkEnd w:id="1597"/>
      <w:bookmarkEnd w:id="1598"/>
      <w:bookmarkEnd w:id="1599"/>
      <w:bookmarkEnd w:id="1600"/>
      <w:bookmarkEnd w:id="1601"/>
      <w:bookmarkEnd w:id="1602"/>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03" w:name="_Toc26975730"/>
      <w:bookmarkStart w:id="1604" w:name="_Toc35856603"/>
      <w:bookmarkStart w:id="1605" w:name="_Toc44001489"/>
      <w:bookmarkStart w:id="1606" w:name="_Toc51581090"/>
      <w:bookmarkStart w:id="1607" w:name="_Toc52356353"/>
      <w:bookmarkStart w:id="1608" w:name="_Toc55227923"/>
      <w:bookmarkStart w:id="1609" w:name="_Toc138323469"/>
      <w:bookmarkStart w:id="1610" w:name="_Toc193447828"/>
      <w:r w:rsidRPr="00EF5A96">
        <w:t>12.1.</w:t>
      </w:r>
      <w:r>
        <w:t>2</w:t>
      </w:r>
      <w:r w:rsidRPr="00EF5A96">
        <w:t>.3.2</w:t>
      </w:r>
      <w:r w:rsidRPr="00EF5A96">
        <w:tab/>
        <w:t>Resource definitions</w:t>
      </w:r>
      <w:bookmarkEnd w:id="1603"/>
      <w:bookmarkEnd w:id="1604"/>
      <w:bookmarkEnd w:id="1605"/>
      <w:bookmarkEnd w:id="1606"/>
      <w:bookmarkEnd w:id="1607"/>
      <w:bookmarkEnd w:id="1608"/>
      <w:bookmarkEnd w:id="1609"/>
      <w:bookmarkEnd w:id="1610"/>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11" w:name="_Toc26975731"/>
      <w:bookmarkStart w:id="1612" w:name="_Toc35856604"/>
      <w:bookmarkStart w:id="1613" w:name="_Toc44001490"/>
      <w:bookmarkStart w:id="1614" w:name="_Toc51581091"/>
      <w:bookmarkStart w:id="1615" w:name="_Toc52356354"/>
      <w:bookmarkStart w:id="1616" w:name="_Toc55227924"/>
      <w:bookmarkStart w:id="1617" w:name="_Toc138323470"/>
      <w:bookmarkStart w:id="1618" w:name="_Toc193447829"/>
      <w:r w:rsidRPr="00EF5A96">
        <w:t>12.1.</w:t>
      </w:r>
      <w:r>
        <w:t>2</w:t>
      </w:r>
      <w:r w:rsidRPr="00EF5A96">
        <w:t>.4</w:t>
      </w:r>
      <w:r w:rsidRPr="00EF5A96">
        <w:tab/>
        <w:t>Data type definitions</w:t>
      </w:r>
      <w:bookmarkEnd w:id="1611"/>
      <w:bookmarkEnd w:id="1612"/>
      <w:bookmarkEnd w:id="1613"/>
      <w:bookmarkEnd w:id="1614"/>
      <w:bookmarkEnd w:id="1615"/>
      <w:bookmarkEnd w:id="1616"/>
      <w:bookmarkEnd w:id="1617"/>
      <w:bookmarkEnd w:id="1618"/>
    </w:p>
    <w:p w14:paraId="0E0C7A08" w14:textId="77777777" w:rsidR="00623B86" w:rsidRDefault="00623B86" w:rsidP="00623B86">
      <w:r>
        <w:t>See clause 12.1.1.4.</w:t>
      </w:r>
    </w:p>
    <w:p w14:paraId="0FB22BCC" w14:textId="77777777" w:rsidR="00623B86" w:rsidRDefault="00623B86" w:rsidP="00623B86">
      <w:pPr>
        <w:pStyle w:val="Heading3"/>
      </w:pPr>
      <w:bookmarkStart w:id="1619" w:name="_Toc11244599"/>
      <w:bookmarkStart w:id="1620" w:name="_Toc35856605"/>
      <w:bookmarkStart w:id="1621" w:name="_Toc44001491"/>
      <w:bookmarkStart w:id="1622" w:name="_Toc51581092"/>
      <w:bookmarkStart w:id="1623" w:name="_Toc52356355"/>
      <w:bookmarkStart w:id="1624" w:name="_Toc55227925"/>
      <w:bookmarkStart w:id="1625" w:name="_Toc138323471"/>
      <w:bookmarkStart w:id="1626" w:name="_Toc11244600"/>
      <w:bookmarkStart w:id="1627" w:name="_Hlk23433710"/>
      <w:bookmarkStart w:id="1628" w:name="_Toc193447830"/>
      <w:r w:rsidRPr="00CA32DA">
        <w:t>12.1.</w:t>
      </w:r>
      <w:r>
        <w:t>3</w:t>
      </w:r>
      <w:r w:rsidRPr="00CA32DA">
        <w:tab/>
        <w:t>YANG/Netconf-based solution set</w:t>
      </w:r>
      <w:bookmarkEnd w:id="1619"/>
      <w:bookmarkEnd w:id="1620"/>
      <w:bookmarkEnd w:id="1621"/>
      <w:bookmarkEnd w:id="1622"/>
      <w:bookmarkEnd w:id="1623"/>
      <w:bookmarkEnd w:id="1624"/>
      <w:bookmarkEnd w:id="1625"/>
      <w:bookmarkEnd w:id="1628"/>
    </w:p>
    <w:p w14:paraId="4146EF00" w14:textId="77777777" w:rsidR="00623B86" w:rsidRPr="00CA32DA" w:rsidRDefault="00623B86" w:rsidP="00623B86">
      <w:pPr>
        <w:pStyle w:val="Heading4"/>
      </w:pPr>
      <w:bookmarkStart w:id="1629" w:name="_Toc35856606"/>
      <w:bookmarkStart w:id="1630" w:name="_Toc44001492"/>
      <w:bookmarkStart w:id="1631" w:name="_Toc51581093"/>
      <w:bookmarkStart w:id="1632" w:name="_Toc52356356"/>
      <w:bookmarkStart w:id="1633" w:name="_Toc55227926"/>
      <w:bookmarkStart w:id="1634" w:name="_Toc138323472"/>
      <w:bookmarkStart w:id="1635" w:name="_Toc193447831"/>
      <w:r w:rsidRPr="00CA32DA">
        <w:t>12.1.</w:t>
      </w:r>
      <w:r>
        <w:t>3</w:t>
      </w:r>
      <w:r w:rsidRPr="00CA32DA">
        <w:t>.1</w:t>
      </w:r>
      <w:r w:rsidRPr="00CA32DA">
        <w:tab/>
        <w:t>Mapping of operations</w:t>
      </w:r>
      <w:bookmarkEnd w:id="1626"/>
      <w:bookmarkEnd w:id="1629"/>
      <w:bookmarkEnd w:id="1630"/>
      <w:bookmarkEnd w:id="1631"/>
      <w:bookmarkEnd w:id="1632"/>
      <w:bookmarkEnd w:id="1633"/>
      <w:bookmarkEnd w:id="1634"/>
      <w:bookmarkEnd w:id="1635"/>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36" w:name="_Toc35856607"/>
      <w:bookmarkStart w:id="1637" w:name="_Toc44001493"/>
      <w:bookmarkStart w:id="1638" w:name="_Toc51581094"/>
      <w:bookmarkStart w:id="1639" w:name="_Toc52356357"/>
      <w:bookmarkStart w:id="1640" w:name="_Toc55227927"/>
      <w:bookmarkStart w:id="1641" w:name="_Toc138323473"/>
      <w:bookmarkStart w:id="1642" w:name="_Toc193447832"/>
      <w:r>
        <w:t>12.</w:t>
      </w:r>
      <w:r w:rsidRPr="000D52DF">
        <w:t>1.</w:t>
      </w:r>
      <w:r>
        <w:t>3</w:t>
      </w:r>
      <w:r w:rsidRPr="000D52DF">
        <w:t>.1</w:t>
      </w:r>
      <w:r w:rsidRPr="000D52DF">
        <w:rPr>
          <w:rFonts w:hint="eastAsia"/>
        </w:rPr>
        <w:t>.1</w:t>
      </w:r>
      <w:r w:rsidRPr="000D52DF">
        <w:tab/>
        <w:t>Introduction</w:t>
      </w:r>
      <w:bookmarkEnd w:id="1636"/>
      <w:bookmarkEnd w:id="1637"/>
      <w:bookmarkEnd w:id="1638"/>
      <w:bookmarkEnd w:id="1639"/>
      <w:bookmarkEnd w:id="1640"/>
      <w:bookmarkEnd w:id="1641"/>
      <w:bookmarkEnd w:id="1642"/>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lastRenderedPageBreak/>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43" w:name="_Hlk20828920"/>
      <w:bookmarkStart w:id="1644" w:name="_Toc35856608"/>
      <w:bookmarkStart w:id="1645" w:name="_Toc44001494"/>
      <w:bookmarkStart w:id="1646" w:name="_Toc51581095"/>
      <w:bookmarkStart w:id="1647" w:name="_Toc52356358"/>
      <w:bookmarkStart w:id="1648" w:name="_Toc55227928"/>
      <w:bookmarkStart w:id="1649" w:name="_Toc138323474"/>
      <w:bookmarkStart w:id="1650" w:name="_Toc193447833"/>
      <w:r w:rsidRPr="00E40818">
        <w:t>12.1.</w:t>
      </w:r>
      <w:r>
        <w:t>3</w:t>
      </w:r>
      <w:r w:rsidRPr="00E40818">
        <w:t>.1.2</w:t>
      </w:r>
      <w:bookmarkEnd w:id="1643"/>
      <w:r w:rsidRPr="00E40818">
        <w:tab/>
        <w:t xml:space="preserve">Operation </w:t>
      </w:r>
      <w:bookmarkStart w:id="1651" w:name="MCCQCTEMPBM_00000105"/>
      <w:r w:rsidRPr="00506269">
        <w:rPr>
          <w:rFonts w:ascii="Courier New" w:hAnsi="Courier New" w:cs="Courier New"/>
        </w:rPr>
        <w:t>createMOI</w:t>
      </w:r>
      <w:bookmarkEnd w:id="1644"/>
      <w:bookmarkEnd w:id="1645"/>
      <w:bookmarkEnd w:id="1646"/>
      <w:bookmarkEnd w:id="1647"/>
      <w:bookmarkEnd w:id="1648"/>
      <w:bookmarkEnd w:id="1649"/>
      <w:bookmarkEnd w:id="1650"/>
      <w:bookmarkEnd w:id="1651"/>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52"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53" w:name="MCCQCTEMPBM_00000106"/>
      <w:r w:rsidRPr="00D8237F">
        <w:rPr>
          <w:rFonts w:ascii="Courier New" w:hAnsi="Courier New" w:cs="Courier New"/>
          <w:lang w:eastAsia="zh-CN"/>
        </w:rPr>
        <w:t>createMOI</w:t>
      </w:r>
      <w:bookmarkEnd w:id="1653"/>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52"/>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54" w:name="_Hlk21682885"/>
      <w:r>
        <w:rPr>
          <w:lang w:eastAsia="zh-CN"/>
        </w:rPr>
        <w:t>12.1.3.1.2-2</w:t>
      </w:r>
      <w:bookmarkEnd w:id="1654"/>
      <w:r>
        <w:rPr>
          <w:lang w:eastAsia="zh-CN"/>
        </w:rPr>
        <w:t xml:space="preserve">: </w:t>
      </w:r>
      <w:r w:rsidRPr="00253B2C">
        <w:rPr>
          <w:lang w:eastAsia="zh-CN"/>
        </w:rPr>
        <w:t xml:space="preserve">Mapping from IS </w:t>
      </w:r>
      <w:bookmarkStart w:id="1655" w:name="MCCQCTEMPBM_00000107"/>
      <w:r w:rsidRPr="00D8237F">
        <w:rPr>
          <w:rFonts w:ascii="Courier New" w:hAnsi="Courier New" w:cs="Courier New"/>
          <w:lang w:eastAsia="zh-CN"/>
        </w:rPr>
        <w:t>createMOI</w:t>
      </w:r>
      <w:bookmarkEnd w:id="1655"/>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656" w:name="OLE_LINK11"/>
            <w:bookmarkStart w:id="1657"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56"/>
            <w:bookmarkEnd w:id="1657"/>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58" w:name="_Hlk16869974"/>
      <w:bookmarkStart w:id="1659" w:name="MCCQCTEMPBM_00000108"/>
      <w:r w:rsidRPr="00506269">
        <w:rPr>
          <w:rFonts w:ascii="Courier New" w:hAnsi="Courier New" w:cs="Courier New"/>
        </w:rPr>
        <w:t>ManagedElement</w:t>
      </w:r>
      <w:bookmarkEnd w:id="1658"/>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59"/>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lastRenderedPageBreak/>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60" w:name="_Toc35856609"/>
      <w:bookmarkStart w:id="1661" w:name="_Toc44001495"/>
      <w:bookmarkStart w:id="1662" w:name="_Toc51581096"/>
      <w:bookmarkStart w:id="1663" w:name="_Toc52356359"/>
      <w:bookmarkStart w:id="1664" w:name="_Toc55227929"/>
      <w:bookmarkStart w:id="1665" w:name="_Toc138323475"/>
      <w:bookmarkStart w:id="1666" w:name="_Toc193447834"/>
      <w:r>
        <w:t>12.</w:t>
      </w:r>
      <w:r w:rsidRPr="000E62E1">
        <w:t>1.</w:t>
      </w:r>
      <w:r>
        <w:t>3</w:t>
      </w:r>
      <w:r w:rsidRPr="00215D3C">
        <w:t>.1</w:t>
      </w:r>
      <w:r w:rsidRPr="00215D3C">
        <w:rPr>
          <w:rFonts w:hint="eastAsia"/>
        </w:rPr>
        <w:t>.</w:t>
      </w:r>
      <w:r w:rsidRPr="00215D3C">
        <w:t>3</w:t>
      </w:r>
      <w:r w:rsidRPr="00215D3C">
        <w:tab/>
        <w:t xml:space="preserve">Operation </w:t>
      </w:r>
      <w:bookmarkStart w:id="1667" w:name="MCCQCTEMPBM_00000109"/>
      <w:r w:rsidRPr="00506269">
        <w:rPr>
          <w:rFonts w:ascii="Courier New" w:hAnsi="Courier New" w:cs="Courier New"/>
        </w:rPr>
        <w:t>getMOIAttributes</w:t>
      </w:r>
      <w:bookmarkEnd w:id="1660"/>
      <w:bookmarkEnd w:id="1661"/>
      <w:bookmarkEnd w:id="1662"/>
      <w:bookmarkEnd w:id="1663"/>
      <w:bookmarkEnd w:id="1664"/>
      <w:bookmarkEnd w:id="1665"/>
      <w:bookmarkEnd w:id="1666"/>
      <w:bookmarkEnd w:id="1667"/>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68" w:name="MCCQCTEMPBM_00000110"/>
      <w:r w:rsidRPr="00506269">
        <w:rPr>
          <w:rFonts w:ascii="Courier New" w:hAnsi="Courier New" w:cs="Courier New"/>
        </w:rPr>
        <w:t>baseObjectInstance</w:t>
      </w:r>
      <w:bookmarkEnd w:id="1668"/>
      <w:r w:rsidRPr="00977A00">
        <w:t xml:space="preserve"> , </w:t>
      </w:r>
      <w:r>
        <w:t>(</w:t>
      </w:r>
      <w:bookmarkStart w:id="1669"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69"/>
      <w:r w:rsidRPr="00977A00">
        <w:t xml:space="preserve">, </w:t>
      </w:r>
      <w:bookmarkStart w:id="1670" w:name="MCCQCTEMPBM_00000112"/>
      <w:r w:rsidRPr="00506269">
        <w:rPr>
          <w:rFonts w:ascii="Courier New" w:hAnsi="Courier New" w:cs="Courier New"/>
        </w:rPr>
        <w:t>scope</w:t>
      </w:r>
      <w:bookmarkEnd w:id="1670"/>
      <w:r w:rsidRPr="00977A00">
        <w:t xml:space="preserve">, </w:t>
      </w:r>
      <w:bookmarkStart w:id="1671" w:name="MCCQCTEMPBM_00000113"/>
      <w:r w:rsidRPr="00506269">
        <w:rPr>
          <w:rFonts w:ascii="Courier New" w:hAnsi="Courier New" w:cs="Courier New"/>
        </w:rPr>
        <w:t>level</w:t>
      </w:r>
      <w:bookmarkEnd w:id="1671"/>
      <w:r w:rsidR="00EF6A30">
        <w:rPr>
          <w:rFonts w:ascii="Courier New" w:hAnsi="Courier New" w:cs="Courier New"/>
        </w:rPr>
        <w:t>, dataNodeSelector</w:t>
      </w:r>
      <w:r w:rsidRPr="00977A00">
        <w:t xml:space="preserve">  and </w:t>
      </w:r>
      <w:bookmarkStart w:id="1672" w:name="MCCQCTEMPBM_00000114"/>
      <w:r w:rsidRPr="00506269">
        <w:rPr>
          <w:rFonts w:ascii="Courier New" w:hAnsi="Courier New" w:cs="Courier New"/>
        </w:rPr>
        <w:t>attributeListIn</w:t>
      </w:r>
      <w:bookmarkEnd w:id="1672"/>
      <w:r w:rsidRPr="00977A00">
        <w:t xml:space="preserve"> are all combined </w:t>
      </w:r>
      <w:r>
        <w:t xml:space="preserve">and mapped </w:t>
      </w:r>
      <w:r w:rsidRPr="00977A00">
        <w:t xml:space="preserve">into the Netconf-filter element. The scopes </w:t>
      </w:r>
      <w:bookmarkStart w:id="1673" w:name="MCCQCTEMPBM_00000115"/>
      <w:r w:rsidRPr="00506269">
        <w:rPr>
          <w:rFonts w:ascii="Courier New" w:hAnsi="Courier New" w:cs="Courier New"/>
        </w:rPr>
        <w:t>BASE_ONLY</w:t>
      </w:r>
      <w:bookmarkEnd w:id="1673"/>
      <w:r w:rsidRPr="00977A00">
        <w:t xml:space="preserve"> and </w:t>
      </w:r>
      <w:bookmarkStart w:id="1674" w:name="MCCQCTEMPBM_00000116"/>
      <w:r w:rsidRPr="00506269">
        <w:rPr>
          <w:rFonts w:ascii="Courier New" w:hAnsi="Courier New" w:cs="Courier New"/>
        </w:rPr>
        <w:t>BASE_ALL</w:t>
      </w:r>
      <w:bookmarkEnd w:id="1674"/>
      <w:r w:rsidRPr="00977A00">
        <w:t xml:space="preserve"> can be </w:t>
      </w:r>
      <w:r>
        <w:t>mapped to</w:t>
      </w:r>
      <w:r w:rsidRPr="00977A00">
        <w:t xml:space="preserve"> both subtree and Xpath filtering. The scopes </w:t>
      </w:r>
      <w:bookmarkStart w:id="1675" w:name="MCCQCTEMPBM_00000117"/>
      <w:r w:rsidRPr="00506269">
        <w:rPr>
          <w:rFonts w:ascii="Courier New" w:hAnsi="Courier New" w:cs="Courier New"/>
        </w:rPr>
        <w:t>BASE_NTH_LEVEL</w:t>
      </w:r>
      <w:bookmarkEnd w:id="1675"/>
      <w:r w:rsidRPr="00977A00">
        <w:t xml:space="preserve"> and </w:t>
      </w:r>
      <w:bookmarkStart w:id="1676" w:name="MCCQCTEMPBM_00000118"/>
      <w:r w:rsidRPr="00506269">
        <w:rPr>
          <w:rFonts w:ascii="Courier New" w:hAnsi="Courier New" w:cs="Courier New"/>
        </w:rPr>
        <w:t>BASE_SUBTREE</w:t>
      </w:r>
      <w:bookmarkEnd w:id="1676"/>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677" w:name="MCCQCTEMPBM_00000119"/>
      <w:r w:rsidRPr="00D8237F">
        <w:rPr>
          <w:rFonts w:ascii="Courier New" w:hAnsi="Courier New" w:cs="Courier New"/>
        </w:rPr>
        <w:t>getMOIAttributes</w:t>
      </w:r>
      <w:bookmarkEnd w:id="1677"/>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307A2">
            <w:pPr>
              <w:keepNext/>
              <w:keepLines/>
              <w:spacing w:after="0"/>
              <w:rPr>
                <w:rFonts w:ascii="Arial" w:hAnsi="Arial" w:cs="Arial"/>
                <w:sz w:val="18"/>
                <w:szCs w:val="18"/>
                <w:lang w:eastAsia="zh-CN"/>
              </w:rPr>
            </w:pPr>
            <w:bookmarkStart w:id="1678"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78"/>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307A2">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307A2">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79" w:name="MCCQCTEMPBM_00000120"/>
      <w:r w:rsidRPr="00D8237F">
        <w:rPr>
          <w:rFonts w:ascii="Courier New" w:hAnsi="Courier New" w:cs="Courier New"/>
        </w:rPr>
        <w:t>getMOIAttributes</w:t>
      </w:r>
      <w:bookmarkEnd w:id="1679"/>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680"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80"/>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81" w:name="MCCQCTEMPBM_00000121"/>
      <w:r w:rsidRPr="00AA0BEE">
        <w:rPr>
          <w:rFonts w:ascii="Courier New" w:hAnsi="Courier New" w:cs="Courier New"/>
        </w:rPr>
        <w:t>getMOIAttributes</w:t>
      </w:r>
      <w:bookmarkEnd w:id="1681"/>
      <w:r>
        <w:t xml:space="preserve"> for base object </w:t>
      </w:r>
      <w:bookmarkStart w:id="1682"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82"/>
      <w:r>
        <w:t>is mapped into the following &lt;get-config&gt; operation -</w:t>
      </w:r>
    </w:p>
    <w:p w14:paraId="491917E0" w14:textId="77777777" w:rsidR="00623B86" w:rsidRPr="00AA0BEE" w:rsidRDefault="00623B86" w:rsidP="00623B86">
      <w:pPr>
        <w:pStyle w:val="PL"/>
        <w:rPr>
          <w:sz w:val="18"/>
          <w:szCs w:val="18"/>
        </w:rPr>
      </w:pPr>
      <w:bookmarkStart w:id="1683" w:name="MCCQCTEMPBM_00000123"/>
      <w:r w:rsidRPr="00FC407B">
        <w:rPr>
          <w:rFonts w:cs="Courier New"/>
        </w:rPr>
        <w:t xml:space="preserve">     </w:t>
      </w:r>
      <w:bookmarkEnd w:id="1683"/>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lastRenderedPageBreak/>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84" w:name="MCCQCTEMPBM_00000124"/>
      <w:r w:rsidRPr="00AA0BEE">
        <w:rPr>
          <w:rFonts w:ascii="Courier New" w:hAnsi="Courier New" w:cs="Courier New"/>
        </w:rPr>
        <w:t>getMOIAttributes</w:t>
      </w:r>
      <w:bookmarkEnd w:id="1684"/>
      <w:r>
        <w:t xml:space="preserve"> for base object </w:t>
      </w:r>
      <w:bookmarkStart w:id="1685" w:name="MCCQCTEMPBM_00000125"/>
      <w:r w:rsidRPr="00AA0BEE">
        <w:rPr>
          <w:rFonts w:ascii="Courier New" w:hAnsi="Courier New" w:cs="Courier New"/>
        </w:rPr>
        <w:t>ManagedElement=myNode, scope = BASE_ALL, filter=, MeasurementControl.</w:t>
      </w:r>
      <w:bookmarkStart w:id="1686" w:name="_Hlk17128137"/>
      <w:r w:rsidRPr="00AA0BEE">
        <w:rPr>
          <w:rFonts w:ascii="Courier New" w:hAnsi="Courier New" w:cs="Courier New"/>
        </w:rPr>
        <w:t>pMAdministrativeState</w:t>
      </w:r>
      <w:bookmarkEnd w:id="1686"/>
      <w:r w:rsidRPr="00AA0BEE">
        <w:rPr>
          <w:rFonts w:ascii="Courier New" w:hAnsi="Courier New" w:cs="Courier New"/>
        </w:rPr>
        <w:t>=</w:t>
      </w:r>
      <w:bookmarkStart w:id="1687" w:name="_Hlk17128240"/>
      <w:r w:rsidRPr="00AA0BEE">
        <w:rPr>
          <w:rFonts w:ascii="Courier New" w:hAnsi="Courier New" w:cs="Courier New"/>
        </w:rPr>
        <w:t>UNLOCKED</w:t>
      </w:r>
      <w:bookmarkEnd w:id="1687"/>
      <w:r w:rsidRPr="00AA0BEE">
        <w:rPr>
          <w:rFonts w:ascii="Courier New" w:hAnsi="Courier New" w:cs="Courier New"/>
        </w:rPr>
        <w:t>, attributesListIn=empty</w:t>
      </w:r>
      <w:bookmarkEnd w:id="1685"/>
      <w:r>
        <w:t xml:space="preserve">. </w:t>
      </w:r>
    </w:p>
    <w:p w14:paraId="7ED21621" w14:textId="77777777" w:rsidR="00623B86" w:rsidRPr="00AA0BEE" w:rsidRDefault="00623B86" w:rsidP="00623B86">
      <w:pPr>
        <w:pStyle w:val="PL"/>
        <w:rPr>
          <w:rFonts w:cs="Courier New"/>
          <w:sz w:val="18"/>
          <w:szCs w:val="18"/>
        </w:rPr>
      </w:pPr>
      <w:bookmarkStart w:id="1688"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688"/>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689" w:name="MCCQCTEMPBM_00000127"/>
      <w:r w:rsidRPr="00AA0BEE">
        <w:rPr>
          <w:rFonts w:ascii="Courier New" w:hAnsi="Courier New" w:cs="Courier New"/>
        </w:rPr>
        <w:t>getMOIAttributes</w:t>
      </w:r>
      <w:bookmarkEnd w:id="1689"/>
      <w:r>
        <w:t xml:space="preserve"> for base object </w:t>
      </w:r>
      <w:bookmarkStart w:id="1690"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690"/>
      <w:r>
        <w:t xml:space="preserve">. </w:t>
      </w:r>
    </w:p>
    <w:p w14:paraId="0B35AA89" w14:textId="77777777" w:rsidR="00623B86" w:rsidRPr="00AA0BEE" w:rsidRDefault="00623B86" w:rsidP="00623B86">
      <w:pPr>
        <w:pStyle w:val="PL"/>
        <w:rPr>
          <w:rFonts w:cs="Courier New"/>
          <w:sz w:val="18"/>
        </w:rPr>
      </w:pPr>
      <w:bookmarkStart w:id="1691"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691"/>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lastRenderedPageBreak/>
        <w:t xml:space="preserve">A </w:t>
      </w:r>
      <w:bookmarkStart w:id="1692" w:name="MCCQCTEMPBM_00000130"/>
      <w:r w:rsidRPr="00AA0BEE">
        <w:rPr>
          <w:rFonts w:ascii="Courier New" w:hAnsi="Courier New" w:cs="Courier New"/>
        </w:rPr>
        <w:t xml:space="preserve">getMOIAttributes </w:t>
      </w:r>
      <w:bookmarkEnd w:id="1692"/>
      <w:r>
        <w:t xml:space="preserve">for base object </w:t>
      </w:r>
      <w:bookmarkStart w:id="1693" w:name="MCCQCTEMPBM_00000131"/>
      <w:r w:rsidRPr="00AA0BEE">
        <w:rPr>
          <w:rFonts w:ascii="Courier New" w:hAnsi="Courier New" w:cs="Courier New"/>
        </w:rPr>
        <w:t>ManagedElement=myNode, scope = BASE_NTH_LEVEL, level=2, filter=none, attributesListIn=empty</w:t>
      </w:r>
      <w:bookmarkEnd w:id="1693"/>
      <w:r>
        <w:t xml:space="preserve">. </w:t>
      </w:r>
    </w:p>
    <w:p w14:paraId="1C8F41DB" w14:textId="77777777" w:rsidR="00623B86" w:rsidRPr="00AA0BEE" w:rsidRDefault="00623B86" w:rsidP="00623B86">
      <w:pPr>
        <w:pStyle w:val="PL"/>
        <w:rPr>
          <w:rFonts w:cs="Courier New"/>
          <w:sz w:val="18"/>
        </w:rPr>
      </w:pPr>
      <w:bookmarkStart w:id="1694"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694"/>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695" w:name="_Toc35856610"/>
      <w:bookmarkStart w:id="1696" w:name="_Toc44001496"/>
      <w:bookmarkStart w:id="1697" w:name="_Toc51581097"/>
      <w:bookmarkStart w:id="1698" w:name="_Toc52356360"/>
      <w:bookmarkStart w:id="1699" w:name="_Toc55227930"/>
      <w:bookmarkStart w:id="1700" w:name="_Toc138323476"/>
      <w:bookmarkStart w:id="1701" w:name="_Toc193447835"/>
      <w:r w:rsidRPr="00DA2CEE">
        <w:t>12.1.</w:t>
      </w:r>
      <w:r>
        <w:t>3</w:t>
      </w:r>
      <w:r w:rsidRPr="00DA2CEE">
        <w:t>.1.4</w:t>
      </w:r>
      <w:r w:rsidRPr="00DA2CEE">
        <w:tab/>
        <w:t xml:space="preserve">Operation </w:t>
      </w:r>
      <w:bookmarkStart w:id="1702" w:name="MCCQCTEMPBM_00000133"/>
      <w:r w:rsidRPr="00AA0BEE">
        <w:rPr>
          <w:rFonts w:ascii="Courier New" w:hAnsi="Courier New" w:cs="Courier New"/>
        </w:rPr>
        <w:t>modifyMOIAttributes</w:t>
      </w:r>
      <w:bookmarkEnd w:id="1695"/>
      <w:bookmarkEnd w:id="1696"/>
      <w:bookmarkEnd w:id="1697"/>
      <w:bookmarkEnd w:id="1698"/>
      <w:bookmarkEnd w:id="1699"/>
      <w:bookmarkEnd w:id="1700"/>
      <w:bookmarkEnd w:id="1701"/>
      <w:bookmarkEnd w:id="1702"/>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03" w:name="MCCQCTEMPBM_00000134"/>
      <w:r w:rsidRPr="00D8237F">
        <w:rPr>
          <w:rFonts w:ascii="Courier New" w:hAnsi="Courier New" w:cs="Courier New"/>
        </w:rPr>
        <w:t>modifyMOIAttributes</w:t>
      </w:r>
      <w:bookmarkEnd w:id="1703"/>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04" w:name="_Hlk21681673"/>
      <w:r>
        <w:t>12.1.3.1.4-2</w:t>
      </w:r>
      <w:bookmarkEnd w:id="1704"/>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05" w:name="_Toc35856611"/>
      <w:bookmarkStart w:id="1706" w:name="_Toc44001497"/>
      <w:bookmarkStart w:id="1707" w:name="_Toc51581098"/>
      <w:bookmarkStart w:id="1708" w:name="_Toc52356361"/>
      <w:bookmarkStart w:id="1709" w:name="_Toc55227931"/>
      <w:bookmarkStart w:id="1710" w:name="_Toc138323477"/>
      <w:bookmarkStart w:id="1711" w:name="_Toc193447836"/>
      <w:r>
        <w:t>12.1.3.1.4a</w:t>
      </w:r>
      <w:r>
        <w:tab/>
        <w:t xml:space="preserve">Operation </w:t>
      </w:r>
      <w:bookmarkStart w:id="1712" w:name="_Hlk147669262"/>
      <w:r>
        <w:rPr>
          <w:rFonts w:ascii="Courier New" w:hAnsi="Courier New" w:cs="Courier New"/>
        </w:rPr>
        <w:t>changeMOIs</w:t>
      </w:r>
      <w:bookmarkEnd w:id="1711"/>
      <w:bookmarkEnd w:id="1712"/>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lastRenderedPageBreak/>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13" w:name="_Toc193447837"/>
      <w:r w:rsidRPr="00F05F7B">
        <w:t>12.1.</w:t>
      </w:r>
      <w:r>
        <w:t>3</w:t>
      </w:r>
      <w:r w:rsidRPr="00F05F7B">
        <w:rPr>
          <w:rFonts w:hint="eastAsia"/>
        </w:rPr>
        <w:t>.1</w:t>
      </w:r>
      <w:r w:rsidRPr="00F05F7B">
        <w:t>.5</w:t>
      </w:r>
      <w:r w:rsidRPr="00F05F7B">
        <w:tab/>
        <w:t xml:space="preserve">Operation </w:t>
      </w:r>
      <w:bookmarkStart w:id="1714" w:name="MCCQCTEMPBM_00000135"/>
      <w:r w:rsidRPr="00AA0BEE">
        <w:rPr>
          <w:rFonts w:ascii="Courier New" w:hAnsi="Courier New" w:cs="Courier New"/>
        </w:rPr>
        <w:t>deleteMOI</w:t>
      </w:r>
      <w:bookmarkEnd w:id="1705"/>
      <w:bookmarkEnd w:id="1706"/>
      <w:bookmarkEnd w:id="1707"/>
      <w:bookmarkEnd w:id="1708"/>
      <w:bookmarkEnd w:id="1709"/>
      <w:bookmarkEnd w:id="1710"/>
      <w:bookmarkEnd w:id="1713"/>
      <w:bookmarkEnd w:id="1714"/>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15" w:name="MCCQCTEMPBM_00000136"/>
      <w:r w:rsidRPr="00D8237F">
        <w:rPr>
          <w:rFonts w:ascii="Courier New" w:hAnsi="Courier New" w:cs="Courier New"/>
        </w:rPr>
        <w:t>deleteMOI</w:t>
      </w:r>
      <w:bookmarkEnd w:id="1715"/>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lastRenderedPageBreak/>
        <w:t xml:space="preserve">Table </w:t>
      </w:r>
      <w:bookmarkStart w:id="1716" w:name="_Hlk21682386"/>
      <w:r>
        <w:t>12.1.3.1.5-2</w:t>
      </w:r>
      <w:bookmarkEnd w:id="1716"/>
      <w:r>
        <w:t xml:space="preserve">: Mapping of IS </w:t>
      </w:r>
      <w:bookmarkStart w:id="1717" w:name="MCCQCTEMPBM_00000137"/>
      <w:r w:rsidRPr="00D8237F">
        <w:rPr>
          <w:rFonts w:ascii="Courier New" w:hAnsi="Courier New" w:cs="Courier New"/>
        </w:rPr>
        <w:t>deleteMOI</w:t>
      </w:r>
      <w:bookmarkEnd w:id="1717"/>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1718" w:name="_Hlk31808864"/>
            <w:r w:rsidRPr="00AF18E4">
              <w:rPr>
                <w:rFonts w:ascii="Arial" w:hAnsi="Arial" w:cs="Arial"/>
                <w:sz w:val="18"/>
                <w:szCs w:val="18"/>
                <w:lang w:eastAsia="zh-CN"/>
              </w:rPr>
              <w:t>deletionList</w:t>
            </w:r>
            <w:bookmarkEnd w:id="1718"/>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19" w:name="_Toc138323478"/>
      <w:bookmarkStart w:id="1720" w:name="_Toc193447838"/>
      <w:bookmarkEnd w:id="1627"/>
      <w:r w:rsidRPr="007E0ADD">
        <w:t>12.1.3.</w:t>
      </w:r>
      <w:r>
        <w:t>2</w:t>
      </w:r>
      <w:r w:rsidRPr="007E0ADD">
        <w:tab/>
        <w:t>Mapping of notifications</w:t>
      </w:r>
      <w:bookmarkEnd w:id="1719"/>
      <w:bookmarkEnd w:id="1720"/>
    </w:p>
    <w:p w14:paraId="7694ABD9" w14:textId="77777777" w:rsidR="00623B86" w:rsidRPr="007E0ADD" w:rsidRDefault="00623B86" w:rsidP="00623B86">
      <w:pPr>
        <w:pStyle w:val="Heading5"/>
      </w:pPr>
      <w:bookmarkStart w:id="1721" w:name="_Toc138323479"/>
      <w:bookmarkStart w:id="1722" w:name="_Toc193447839"/>
      <w:r w:rsidRPr="007E0ADD">
        <w:t>12.1.3.</w:t>
      </w:r>
      <w:r>
        <w:t>2</w:t>
      </w:r>
      <w:r w:rsidRPr="007E0ADD">
        <w:t>.1</w:t>
      </w:r>
      <w:r w:rsidRPr="007E0ADD">
        <w:tab/>
        <w:t>Introduction</w:t>
      </w:r>
      <w:bookmarkEnd w:id="1721"/>
      <w:bookmarkEnd w:id="1722"/>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23"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23"/>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24"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24"/>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25"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25"/>
    </w:p>
    <w:p w14:paraId="2E20B2A4" w14:textId="77777777" w:rsidR="00623B86" w:rsidRPr="004A750A" w:rsidRDefault="00623B86" w:rsidP="00623B86">
      <w:pPr>
        <w:rPr>
          <w:lang w:eastAsia="zh-CN"/>
        </w:rPr>
      </w:pPr>
      <w:bookmarkStart w:id="1726"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27" w:name="_Toc138323480"/>
      <w:bookmarkStart w:id="1728" w:name="_Toc193447840"/>
      <w:r>
        <w:t>12.1.3.2</w:t>
      </w:r>
      <w:r w:rsidRPr="00EF5A96">
        <w:t>.</w:t>
      </w:r>
      <w:r>
        <w:t>5</w:t>
      </w:r>
      <w:r w:rsidRPr="00EF5A96">
        <w:tab/>
        <w:t>Notification notifyMOIChange</w:t>
      </w:r>
      <w:r>
        <w:t>s</w:t>
      </w:r>
      <w:bookmarkEnd w:id="1726"/>
      <w:bookmarkEnd w:id="1727"/>
      <w:bookmarkEnd w:id="1728"/>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252B5DA3" w14:textId="77777777" w:rsidR="00623B86" w:rsidRDefault="00623B86" w:rsidP="00623B86">
      <w:pPr>
        <w:pStyle w:val="B10"/>
      </w:pPr>
      <w:r>
        <w:t>- The value of "href" shall be set to the FQDN or IP address identifying the NETCONF server.</w:t>
      </w:r>
    </w:p>
    <w:p w14:paraId="0BB40B90" w14:textId="078858C2"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lastRenderedPageBreak/>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1729"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Pr="000114C7" w:rsidRDefault="00623B86" w:rsidP="00623B86">
      <w:pPr>
        <w:pStyle w:val="PL"/>
        <w:rPr>
          <w:noProof/>
          <w:lang w:val="nl-BE"/>
        </w:rPr>
      </w:pPr>
      <w:r w:rsidRPr="000114C7">
        <w:rPr>
          <w:noProof/>
          <w:lang w:val="nl-BE"/>
        </w:rPr>
        <w:t>href: node1</w:t>
      </w:r>
      <w:r w:rsidRPr="000114C7">
        <w:rPr>
          <w:lang w:val="nl-BE"/>
        </w:rPr>
        <w:t>.</w:t>
      </w:r>
      <w:r w:rsidRPr="000114C7">
        <w:rPr>
          <w:noProof/>
          <w:lang w:val="nl-BE"/>
        </w:rPr>
        <w:t>lichtenberg.de</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30" w:name="MCCQCTEMPBM_00000138"/>
      <w:bookmarkEnd w:id="1729"/>
    </w:p>
    <w:p w14:paraId="078C6751" w14:textId="77777777" w:rsidR="00623B86" w:rsidRDefault="00623B86" w:rsidP="00623B86">
      <w:pPr>
        <w:rPr>
          <w:noProof/>
          <w:lang w:val="en-US" w:eastAsia="zh-CN"/>
        </w:rPr>
      </w:pPr>
      <w:bookmarkStart w:id="1731" w:name="_Hlk90482509"/>
      <w:bookmarkEnd w:id="1730"/>
    </w:p>
    <w:p w14:paraId="306442F4" w14:textId="77777777" w:rsidR="00623B86" w:rsidRDefault="00623B86" w:rsidP="00623B86">
      <w:pPr>
        <w:rPr>
          <w:noProof/>
          <w:lang w:val="en-US" w:eastAsia="zh-CN"/>
        </w:rPr>
      </w:pPr>
      <w:r>
        <w:rPr>
          <w:noProof/>
          <w:lang w:val="en-US" w:eastAsia="zh-CN"/>
        </w:rPr>
        <w:t>Case 2: Deletion of an MOI is reported with:</w:t>
      </w:r>
    </w:p>
    <w:bookmarkEnd w:id="1731"/>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32"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lastRenderedPageBreak/>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lastRenderedPageBreak/>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33" w:name="_Hlk102577696"/>
    </w:p>
    <w:p w14:paraId="0643FA16" w14:textId="77777777" w:rsidR="00623B86" w:rsidRDefault="00623B86" w:rsidP="00623B86">
      <w:pPr>
        <w:pStyle w:val="PL"/>
      </w:pPr>
      <w:r>
        <w:t>notificationId: 123456008</w:t>
      </w:r>
    </w:p>
    <w:p w14:paraId="00B4BFFD" w14:textId="75F0288D" w:rsidR="00E61023" w:rsidRDefault="00623B86" w:rsidP="00623B86">
      <w:pPr>
        <w:pStyle w:val="PL"/>
      </w:pPr>
      <w:r>
        <w:t xml:space="preserve">path: </w:t>
      </w:r>
      <w:r w:rsidR="001E2C2B" w:rsidRPr="001E2C2B">
        <w:t>/</w:t>
      </w:r>
      <w:r w:rsidR="005C22B1" w:rsidRPr="005C22B1">
        <w:t>_3gpp-</w:t>
      </w:r>
      <w:r>
        <w:t>common-managed-</w:t>
      </w:r>
      <w:r w:rsidR="004233A2" w:rsidRPr="004233A2">
        <w:t>e</w:t>
      </w:r>
      <w:r>
        <w:t>lement:ManagedElement=node3/ThresholdMonitor=job1/attributes/</w:t>
      </w:r>
    </w:p>
    <w:p w14:paraId="78DDC746" w14:textId="361FE584" w:rsidR="00623B86" w:rsidRDefault="00623B86" w:rsidP="00623B86">
      <w:pPr>
        <w:pStyle w:val="PL"/>
      </w:pPr>
      <w:r>
        <w:t>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33"/>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34" w:name="_Hlk102157877"/>
      <w:bookmarkStart w:id="1735"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34"/>
    </w:p>
    <w:p w14:paraId="1D87F261" w14:textId="77777777" w:rsidR="00623B86" w:rsidRDefault="00623B86" w:rsidP="00623B86">
      <w:pPr>
        <w:pStyle w:val="PL"/>
      </w:pPr>
      <w:r>
        <w:t>notificationId: 123456009</w:t>
      </w:r>
    </w:p>
    <w:p w14:paraId="0A11283D" w14:textId="47CDFD58" w:rsidR="00C077A8" w:rsidRDefault="00623B86" w:rsidP="00623B86">
      <w:pPr>
        <w:pStyle w:val="PL"/>
      </w:pPr>
      <w:r>
        <w:t xml:space="preserve">path: </w:t>
      </w:r>
      <w:r w:rsidR="00B75C49" w:rsidRPr="00B75C49">
        <w:t>/_</w:t>
      </w:r>
      <w:r>
        <w:t>3gpp-common-managed-</w:t>
      </w:r>
      <w:r w:rsidR="00CB7AE1" w:rsidRPr="00CB7AE1">
        <w:t>e</w:t>
      </w:r>
      <w:r>
        <w:t>lement:ManagedElement=node3/ThresholdMonitor=job1/attributes/</w:t>
      </w:r>
    </w:p>
    <w:p w14:paraId="036A3315" w14:textId="3E48CDEF" w:rsidR="00623B86" w:rsidRDefault="00623B86" w:rsidP="00623B86">
      <w:pPr>
        <w:pStyle w:val="PL"/>
      </w:pPr>
      <w:r>
        <w:t>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1735"/>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lastRenderedPageBreak/>
        <w:t>notificationId: 123456010</w:t>
      </w:r>
    </w:p>
    <w:p w14:paraId="2819B167" w14:textId="06CF7425" w:rsidR="00E724B2" w:rsidRDefault="00623B86" w:rsidP="00623B86">
      <w:pPr>
        <w:pStyle w:val="PL"/>
      </w:pPr>
      <w:r>
        <w:t xml:space="preserve">path: </w:t>
      </w:r>
      <w:r w:rsidR="0027084D" w:rsidRPr="0027084D">
        <w:t>/_</w:t>
      </w:r>
      <w:r>
        <w:t>3gpp-common-managed-</w:t>
      </w:r>
      <w:r w:rsidR="00804334" w:rsidRPr="00804334">
        <w:t>e</w:t>
      </w:r>
      <w:r>
        <w:t>lement:ManagedElement=node3/ThresholdMonitor=job1/attributes/</w:t>
      </w:r>
    </w:p>
    <w:p w14:paraId="496EABDC" w14:textId="75827043" w:rsidR="00623B86" w:rsidRDefault="00623B86" w:rsidP="00623B86">
      <w:pPr>
        <w:pStyle w:val="PL"/>
      </w:pPr>
      <w:r>
        <w:t>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32"/>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36" w:name="_Toc122452394"/>
      <w:bookmarkStart w:id="1737" w:name="_Toc138323481"/>
      <w:bookmarkStart w:id="1738" w:name="_Toc193447841"/>
      <w:r w:rsidRPr="005E3C9D">
        <w:t>12.1.3.</w:t>
      </w:r>
      <w:r>
        <w:t>3</w:t>
      </w:r>
      <w:r w:rsidRPr="005E3C9D">
        <w:tab/>
      </w:r>
      <w:bookmarkEnd w:id="1736"/>
      <w:r w:rsidRPr="005E3C9D">
        <w:t>Netconf Server behavior</w:t>
      </w:r>
      <w:bookmarkEnd w:id="1737"/>
      <w:bookmarkEnd w:id="1738"/>
    </w:p>
    <w:p w14:paraId="4BA091CB" w14:textId="77777777" w:rsidR="00623B86" w:rsidRPr="005E3C9D" w:rsidRDefault="00623B86" w:rsidP="00623B86">
      <w:pPr>
        <w:pStyle w:val="Heading5"/>
      </w:pPr>
      <w:bookmarkStart w:id="1739" w:name="_Toc122452395"/>
      <w:bookmarkStart w:id="1740" w:name="_Toc138323482"/>
      <w:bookmarkStart w:id="1741" w:name="_Toc193447842"/>
      <w:r w:rsidRPr="005E3C9D">
        <w:t>12.1.3.</w:t>
      </w:r>
      <w:r>
        <w:t>3</w:t>
      </w:r>
      <w:r w:rsidRPr="005E3C9D">
        <w:t>.1</w:t>
      </w:r>
      <w:r w:rsidRPr="005E3C9D">
        <w:tab/>
        <w:t>Introduction</w:t>
      </w:r>
      <w:bookmarkEnd w:id="1739"/>
      <w:bookmarkEnd w:id="1740"/>
      <w:bookmarkEnd w:id="1741"/>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42" w:name="_Toc138323483"/>
      <w:bookmarkStart w:id="1743" w:name="_Toc193447843"/>
      <w:r w:rsidRPr="005E3C9D">
        <w:t>12.1.3.</w:t>
      </w:r>
      <w:r>
        <w:t>3</w:t>
      </w:r>
      <w:r w:rsidRPr="005E3C9D">
        <w:t>.</w:t>
      </w:r>
      <w:r>
        <w:t>2</w:t>
      </w:r>
      <w:r w:rsidRPr="005E3C9D">
        <w:tab/>
        <w:t>Implement IETF RFC 6243: “With-defaults Capability for NETCONF”</w:t>
      </w:r>
      <w:bookmarkEnd w:id="1742"/>
      <w:bookmarkEnd w:id="1743"/>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44" w:name="_Toc20494664"/>
      <w:bookmarkStart w:id="1745" w:name="_Toc26975732"/>
      <w:bookmarkStart w:id="1746" w:name="_Toc35856612"/>
      <w:bookmarkStart w:id="1747" w:name="_Toc44001498"/>
      <w:bookmarkStart w:id="1748" w:name="_Toc51581099"/>
      <w:bookmarkStart w:id="1749" w:name="_Toc52356362"/>
      <w:bookmarkStart w:id="1750" w:name="_Toc55227932"/>
      <w:bookmarkStart w:id="1751" w:name="_Toc138323484"/>
      <w:bookmarkStart w:id="1752" w:name="_Toc193447844"/>
      <w:r>
        <w:rPr>
          <w:lang w:eastAsia="zh-CN"/>
        </w:rPr>
        <w:t>12.2</w:t>
      </w:r>
      <w:r w:rsidRPr="00215D3C">
        <w:rPr>
          <w:lang w:eastAsia="zh-CN"/>
        </w:rPr>
        <w:tab/>
      </w:r>
      <w:r w:rsidR="00BA788F">
        <w:rPr>
          <w:lang w:eastAsia="zh-CN"/>
        </w:rPr>
        <w:t>Void</w:t>
      </w:r>
      <w:bookmarkEnd w:id="1744"/>
      <w:bookmarkEnd w:id="1745"/>
      <w:bookmarkEnd w:id="1746"/>
      <w:bookmarkEnd w:id="1747"/>
      <w:bookmarkEnd w:id="1748"/>
      <w:bookmarkEnd w:id="1749"/>
      <w:bookmarkEnd w:id="1750"/>
      <w:bookmarkEnd w:id="1751"/>
      <w:bookmarkEnd w:id="1752"/>
    </w:p>
    <w:p w14:paraId="2F1480D8" w14:textId="77777777" w:rsidR="00623B86" w:rsidRDefault="00623B86" w:rsidP="00623B86">
      <w:pPr>
        <w:pStyle w:val="Heading2"/>
        <w:tabs>
          <w:tab w:val="left" w:pos="1140"/>
        </w:tabs>
        <w:rPr>
          <w:lang w:eastAsia="zh-CN"/>
        </w:rPr>
      </w:pPr>
      <w:bookmarkStart w:id="1753" w:name="_Toc20494793"/>
      <w:bookmarkStart w:id="1754" w:name="_Toc26975861"/>
      <w:bookmarkStart w:id="1755" w:name="_Toc35856741"/>
      <w:bookmarkStart w:id="1756" w:name="_Toc44001615"/>
      <w:bookmarkStart w:id="1757" w:name="_Toc51581216"/>
      <w:bookmarkStart w:id="1758" w:name="_Toc52356479"/>
      <w:bookmarkStart w:id="1759" w:name="_Toc55228049"/>
      <w:bookmarkStart w:id="1760" w:name="_Toc138323604"/>
      <w:bookmarkStart w:id="1761" w:name="_Toc193447845"/>
      <w:r>
        <w:rPr>
          <w:lang w:eastAsia="zh-CN"/>
        </w:rPr>
        <w:t>12.3</w:t>
      </w:r>
      <w:r w:rsidRPr="00215D3C">
        <w:rPr>
          <w:lang w:eastAsia="zh-CN"/>
        </w:rPr>
        <w:tab/>
      </w:r>
      <w:r>
        <w:rPr>
          <w:lang w:eastAsia="zh-CN"/>
        </w:rPr>
        <w:t>Generic performance assurance management service</w:t>
      </w:r>
      <w:bookmarkEnd w:id="1753"/>
      <w:bookmarkEnd w:id="1754"/>
      <w:bookmarkEnd w:id="1755"/>
      <w:bookmarkEnd w:id="1756"/>
      <w:bookmarkEnd w:id="1757"/>
      <w:bookmarkEnd w:id="1758"/>
      <w:bookmarkEnd w:id="1759"/>
      <w:bookmarkEnd w:id="1760"/>
      <w:bookmarkEnd w:id="1761"/>
    </w:p>
    <w:p w14:paraId="409FB17D" w14:textId="77777777" w:rsidR="00623B86" w:rsidRPr="00215D3C" w:rsidRDefault="00623B86" w:rsidP="00623B86">
      <w:pPr>
        <w:pStyle w:val="Heading3"/>
      </w:pPr>
      <w:bookmarkStart w:id="1762" w:name="_Toc20494794"/>
      <w:bookmarkStart w:id="1763" w:name="_Toc26975862"/>
      <w:bookmarkStart w:id="1764" w:name="_Toc35856742"/>
      <w:bookmarkStart w:id="1765" w:name="_Toc44001616"/>
      <w:bookmarkStart w:id="1766" w:name="_Toc51581217"/>
      <w:bookmarkStart w:id="1767" w:name="_Toc52356480"/>
      <w:bookmarkStart w:id="1768" w:name="_Toc55228050"/>
      <w:bookmarkStart w:id="1769" w:name="_Toc138323605"/>
      <w:bookmarkStart w:id="1770" w:name="_Toc193447846"/>
      <w:r>
        <w:t>12.3</w:t>
      </w:r>
      <w:r w:rsidRPr="00215D3C">
        <w:t>.1</w:t>
      </w:r>
      <w:r w:rsidRPr="00215D3C">
        <w:tab/>
      </w:r>
      <w:r>
        <w:t>RESTful HTTP-based solution set</w:t>
      </w:r>
      <w:bookmarkEnd w:id="1762"/>
      <w:bookmarkEnd w:id="1763"/>
      <w:bookmarkEnd w:id="1764"/>
      <w:bookmarkEnd w:id="1765"/>
      <w:bookmarkEnd w:id="1766"/>
      <w:bookmarkEnd w:id="1767"/>
      <w:bookmarkEnd w:id="1768"/>
      <w:bookmarkEnd w:id="1769"/>
      <w:bookmarkEnd w:id="1770"/>
    </w:p>
    <w:p w14:paraId="4968EC24" w14:textId="77777777" w:rsidR="00623B86" w:rsidRPr="00151328" w:rsidRDefault="00623B86" w:rsidP="00623B86">
      <w:pPr>
        <w:pStyle w:val="Heading4"/>
        <w:rPr>
          <w:lang w:eastAsia="zh-CN"/>
        </w:rPr>
      </w:pPr>
      <w:bookmarkStart w:id="1771" w:name="_Toc20494795"/>
      <w:bookmarkStart w:id="1772" w:name="_Toc26975863"/>
      <w:bookmarkStart w:id="1773" w:name="_Toc35856743"/>
      <w:bookmarkStart w:id="1774" w:name="_Toc44001617"/>
      <w:bookmarkStart w:id="1775" w:name="_Toc51581218"/>
      <w:bookmarkStart w:id="1776" w:name="_Toc52356481"/>
      <w:bookmarkStart w:id="1777" w:name="_Toc55228051"/>
      <w:bookmarkStart w:id="1778" w:name="_Toc138323606"/>
      <w:bookmarkStart w:id="1779" w:name="_Toc193447847"/>
      <w:r>
        <w:rPr>
          <w:lang w:eastAsia="zh-CN"/>
        </w:rPr>
        <w:t>12.3.1.1</w:t>
      </w:r>
      <w:r w:rsidRPr="00151328">
        <w:tab/>
      </w:r>
      <w:bookmarkEnd w:id="1771"/>
      <w:bookmarkEnd w:id="1772"/>
      <w:bookmarkEnd w:id="1773"/>
      <w:bookmarkEnd w:id="1774"/>
      <w:r>
        <w:t>Void</w:t>
      </w:r>
      <w:bookmarkEnd w:id="1775"/>
      <w:bookmarkEnd w:id="1776"/>
      <w:bookmarkEnd w:id="1777"/>
      <w:bookmarkEnd w:id="1778"/>
      <w:bookmarkEnd w:id="1779"/>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780" w:name="_Toc20494830"/>
      <w:bookmarkStart w:id="1781" w:name="_Toc26975898"/>
      <w:bookmarkStart w:id="1782" w:name="_Toc35856778"/>
      <w:bookmarkStart w:id="1783" w:name="_Toc44001652"/>
      <w:bookmarkStart w:id="1784" w:name="_Toc51581219"/>
      <w:bookmarkStart w:id="1785" w:name="_Toc52356482"/>
      <w:bookmarkStart w:id="1786" w:name="_Toc55228052"/>
      <w:bookmarkStart w:id="1787" w:name="_Toc138323607"/>
      <w:bookmarkStart w:id="1788" w:name="_Toc193447848"/>
      <w:r>
        <w:rPr>
          <w:lang w:eastAsia="zh-CN"/>
        </w:rPr>
        <w:t>12.3.1.2</w:t>
      </w:r>
      <w:r w:rsidRPr="00151328">
        <w:tab/>
      </w:r>
      <w:r>
        <w:t>Performance threshold monitoring service</w:t>
      </w:r>
      <w:bookmarkEnd w:id="1780"/>
      <w:bookmarkEnd w:id="1781"/>
      <w:bookmarkEnd w:id="1782"/>
      <w:bookmarkEnd w:id="1783"/>
      <w:bookmarkEnd w:id="1784"/>
      <w:bookmarkEnd w:id="1785"/>
      <w:bookmarkEnd w:id="1786"/>
      <w:bookmarkEnd w:id="1787"/>
      <w:bookmarkEnd w:id="1788"/>
    </w:p>
    <w:p w14:paraId="6415019D" w14:textId="77777777" w:rsidR="00623B86" w:rsidRDefault="00623B86" w:rsidP="00623B86">
      <w:pPr>
        <w:pStyle w:val="Heading5"/>
      </w:pPr>
      <w:bookmarkStart w:id="1789" w:name="_Toc20494831"/>
      <w:bookmarkStart w:id="1790" w:name="_Toc26975899"/>
      <w:bookmarkStart w:id="1791" w:name="_Toc35856779"/>
      <w:bookmarkStart w:id="1792" w:name="_Toc44001653"/>
      <w:bookmarkStart w:id="1793" w:name="_Toc51581220"/>
      <w:bookmarkStart w:id="1794" w:name="_Toc52356483"/>
      <w:bookmarkStart w:id="1795" w:name="_Toc55228053"/>
      <w:bookmarkStart w:id="1796" w:name="_Toc138323608"/>
      <w:bookmarkStart w:id="1797" w:name="_Toc193447849"/>
      <w:r>
        <w:rPr>
          <w:lang w:eastAsia="zh-CN"/>
        </w:rPr>
        <w:t>12.3.1.2.1</w:t>
      </w:r>
      <w:r w:rsidRPr="00151328">
        <w:tab/>
        <w:t>Mapping of operations</w:t>
      </w:r>
      <w:bookmarkEnd w:id="1789"/>
      <w:bookmarkEnd w:id="1790"/>
      <w:bookmarkEnd w:id="1791"/>
      <w:bookmarkEnd w:id="1792"/>
      <w:bookmarkEnd w:id="1793"/>
      <w:bookmarkEnd w:id="1794"/>
      <w:bookmarkEnd w:id="1795"/>
      <w:bookmarkEnd w:id="1796"/>
      <w:bookmarkEnd w:id="1797"/>
    </w:p>
    <w:p w14:paraId="14EBD1A8" w14:textId="77777777" w:rsidR="00623B86" w:rsidRPr="00E027A9" w:rsidRDefault="00623B86" w:rsidP="00623B86">
      <w:r>
        <w:t>None.</w:t>
      </w:r>
    </w:p>
    <w:p w14:paraId="35D6E9E8" w14:textId="77777777" w:rsidR="00623B86" w:rsidRDefault="00623B86" w:rsidP="00623B86">
      <w:pPr>
        <w:pStyle w:val="Heading5"/>
      </w:pPr>
      <w:bookmarkStart w:id="1798" w:name="_Toc20494832"/>
      <w:bookmarkStart w:id="1799" w:name="_Toc26975900"/>
      <w:bookmarkStart w:id="1800" w:name="_Toc35856780"/>
      <w:bookmarkStart w:id="1801" w:name="_Toc44001654"/>
      <w:bookmarkStart w:id="1802" w:name="_Toc51581221"/>
      <w:bookmarkStart w:id="1803" w:name="_Toc52356484"/>
      <w:bookmarkStart w:id="1804" w:name="_Toc55228054"/>
      <w:bookmarkStart w:id="1805" w:name="_Toc138323609"/>
      <w:bookmarkStart w:id="1806" w:name="_Toc193447850"/>
      <w:r>
        <w:rPr>
          <w:lang w:eastAsia="zh-CN"/>
        </w:rPr>
        <w:t>12.3.1.2.2</w:t>
      </w:r>
      <w:r w:rsidRPr="00151328">
        <w:tab/>
      </w:r>
      <w:r w:rsidRPr="00092693">
        <w:t>Mapping</w:t>
      </w:r>
      <w:r>
        <w:t xml:space="preserve"> of notifications</w:t>
      </w:r>
      <w:bookmarkEnd w:id="1798"/>
      <w:bookmarkEnd w:id="1799"/>
      <w:bookmarkEnd w:id="1800"/>
      <w:bookmarkEnd w:id="1801"/>
      <w:bookmarkEnd w:id="1802"/>
      <w:bookmarkEnd w:id="1803"/>
      <w:bookmarkEnd w:id="1804"/>
      <w:bookmarkEnd w:id="1805"/>
      <w:bookmarkEnd w:id="1806"/>
    </w:p>
    <w:p w14:paraId="10D834E3" w14:textId="77777777" w:rsidR="00623B86" w:rsidRPr="00603DA9" w:rsidRDefault="00623B86" w:rsidP="00623B86">
      <w:pPr>
        <w:pStyle w:val="Heading6"/>
      </w:pPr>
      <w:bookmarkStart w:id="1807" w:name="_Toc20494833"/>
      <w:bookmarkStart w:id="1808" w:name="_Toc26975901"/>
      <w:bookmarkStart w:id="1809" w:name="_Toc35856781"/>
      <w:bookmarkStart w:id="1810" w:name="_Toc44001655"/>
      <w:bookmarkStart w:id="1811" w:name="_Toc51581222"/>
      <w:bookmarkStart w:id="1812" w:name="_Toc52356485"/>
      <w:bookmarkStart w:id="1813" w:name="_Toc55228055"/>
      <w:bookmarkStart w:id="1814" w:name="_Toc138323610"/>
      <w:bookmarkStart w:id="1815" w:name="_Toc193447851"/>
      <w:r>
        <w:t>12.3.1.2.2.1</w:t>
      </w:r>
      <w:r w:rsidRPr="00151328">
        <w:tab/>
      </w:r>
      <w:r>
        <w:t>Introduction</w:t>
      </w:r>
      <w:bookmarkEnd w:id="1807"/>
      <w:bookmarkEnd w:id="1808"/>
      <w:bookmarkEnd w:id="1809"/>
      <w:bookmarkEnd w:id="1810"/>
      <w:bookmarkEnd w:id="1811"/>
      <w:bookmarkEnd w:id="1812"/>
      <w:bookmarkEnd w:id="1813"/>
      <w:bookmarkEnd w:id="1814"/>
      <w:bookmarkEnd w:id="1815"/>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16" w:name="_Toc20494834"/>
      <w:bookmarkStart w:id="1817" w:name="_Toc26975902"/>
      <w:bookmarkStart w:id="1818" w:name="_Toc35856782"/>
      <w:bookmarkStart w:id="1819" w:name="_Toc44001656"/>
      <w:bookmarkStart w:id="1820" w:name="_Toc51581223"/>
      <w:bookmarkStart w:id="1821" w:name="_Toc52356486"/>
      <w:bookmarkStart w:id="1822" w:name="_Toc55228056"/>
      <w:bookmarkStart w:id="1823" w:name="_Toc138323611"/>
      <w:bookmarkStart w:id="1824" w:name="_Toc193447852"/>
      <w:r>
        <w:lastRenderedPageBreak/>
        <w:t>12.3.1.2.2.2</w:t>
      </w:r>
      <w:r w:rsidRPr="00151328">
        <w:tab/>
      </w:r>
      <w:r>
        <w:t>Notification</w:t>
      </w:r>
      <w:r w:rsidRPr="00215D3C">
        <w:t xml:space="preserve"> </w:t>
      </w:r>
      <w:r w:rsidRPr="00311DB3">
        <w:rPr>
          <w:rFonts w:cs="Arial"/>
        </w:rPr>
        <w:t>notifyThresholdCrossing</w:t>
      </w:r>
      <w:bookmarkEnd w:id="1816"/>
      <w:bookmarkEnd w:id="1817"/>
      <w:bookmarkEnd w:id="1818"/>
      <w:bookmarkEnd w:id="1819"/>
      <w:bookmarkEnd w:id="1820"/>
      <w:bookmarkEnd w:id="1821"/>
      <w:bookmarkEnd w:id="1822"/>
      <w:bookmarkEnd w:id="1823"/>
      <w:bookmarkEnd w:id="1824"/>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1825"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307A2">
        <w:tc>
          <w:tcPr>
            <w:tcW w:w="1278" w:type="pct"/>
            <w:shd w:val="clear" w:color="auto" w:fill="auto"/>
          </w:tcPr>
          <w:p w14:paraId="037A2D9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307A2">
        <w:tc>
          <w:tcPr>
            <w:tcW w:w="1278" w:type="pct"/>
            <w:shd w:val="clear" w:color="auto" w:fill="auto"/>
          </w:tcPr>
          <w:p w14:paraId="6DAB1AC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307A2">
        <w:tc>
          <w:tcPr>
            <w:tcW w:w="1278" w:type="pct"/>
            <w:shd w:val="clear" w:color="auto" w:fill="auto"/>
          </w:tcPr>
          <w:p w14:paraId="2B7AE24D"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307A2">
        <w:tc>
          <w:tcPr>
            <w:tcW w:w="1278" w:type="pct"/>
            <w:shd w:val="clear" w:color="auto" w:fill="auto"/>
          </w:tcPr>
          <w:p w14:paraId="316E945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307A2">
        <w:tc>
          <w:tcPr>
            <w:tcW w:w="1278" w:type="pct"/>
            <w:shd w:val="clear" w:color="auto" w:fill="auto"/>
          </w:tcPr>
          <w:p w14:paraId="2C9B23B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307A2">
        <w:tc>
          <w:tcPr>
            <w:tcW w:w="1278" w:type="pct"/>
            <w:shd w:val="clear" w:color="auto" w:fill="auto"/>
          </w:tcPr>
          <w:p w14:paraId="556446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307A2">
        <w:trPr>
          <w:trHeight w:val="98"/>
        </w:trPr>
        <w:tc>
          <w:tcPr>
            <w:tcW w:w="1278" w:type="pct"/>
            <w:shd w:val="clear" w:color="auto" w:fill="auto"/>
          </w:tcPr>
          <w:p w14:paraId="661744C1"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307A2">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825"/>
    </w:tbl>
    <w:p w14:paraId="206696B5" w14:textId="77777777" w:rsidR="00623B86" w:rsidRDefault="00623B86" w:rsidP="00623B86"/>
    <w:p w14:paraId="1AB06144" w14:textId="77777777" w:rsidR="00623B86" w:rsidRDefault="00623B86" w:rsidP="00623B86">
      <w:pPr>
        <w:pStyle w:val="Heading5"/>
      </w:pPr>
      <w:bookmarkStart w:id="1826" w:name="_Toc20494835"/>
      <w:bookmarkStart w:id="1827" w:name="_Toc26975903"/>
      <w:bookmarkStart w:id="1828" w:name="_Toc35856783"/>
      <w:bookmarkStart w:id="1829" w:name="_Toc44001657"/>
      <w:bookmarkStart w:id="1830" w:name="_Toc51581224"/>
      <w:bookmarkStart w:id="1831" w:name="_Toc52356487"/>
      <w:bookmarkStart w:id="1832" w:name="_Toc55228057"/>
      <w:bookmarkStart w:id="1833" w:name="_Toc138323612"/>
      <w:bookmarkStart w:id="1834" w:name="_Toc193447853"/>
      <w:r>
        <w:rPr>
          <w:lang w:eastAsia="zh-CN"/>
        </w:rPr>
        <w:t>12.3.1.2.3</w:t>
      </w:r>
      <w:r w:rsidRPr="00151328">
        <w:tab/>
        <w:t>Resources</w:t>
      </w:r>
      <w:bookmarkEnd w:id="1826"/>
      <w:bookmarkEnd w:id="1827"/>
      <w:bookmarkEnd w:id="1828"/>
      <w:bookmarkEnd w:id="1829"/>
      <w:bookmarkEnd w:id="1830"/>
      <w:bookmarkEnd w:id="1831"/>
      <w:bookmarkEnd w:id="1832"/>
      <w:bookmarkEnd w:id="1833"/>
      <w:bookmarkEnd w:id="1834"/>
    </w:p>
    <w:p w14:paraId="7B903A6D" w14:textId="77777777" w:rsidR="00623B86" w:rsidRDefault="00623B86" w:rsidP="00623B86">
      <w:pPr>
        <w:pStyle w:val="Heading6"/>
      </w:pPr>
      <w:bookmarkStart w:id="1835" w:name="_Toc20494836"/>
      <w:bookmarkStart w:id="1836" w:name="_Toc26975904"/>
      <w:bookmarkStart w:id="1837" w:name="_Toc35856784"/>
      <w:bookmarkStart w:id="1838" w:name="_Toc44001658"/>
      <w:bookmarkStart w:id="1839" w:name="_Toc51581225"/>
      <w:bookmarkStart w:id="1840" w:name="_Toc52356488"/>
      <w:bookmarkStart w:id="1841" w:name="_Toc55228058"/>
      <w:bookmarkStart w:id="1842" w:name="_Toc138323613"/>
      <w:bookmarkStart w:id="1843" w:name="_Toc193447854"/>
      <w:r>
        <w:rPr>
          <w:lang w:eastAsia="zh-CN"/>
        </w:rPr>
        <w:t>12.3.1.2.3.</w:t>
      </w:r>
      <w:r>
        <w:t>1</w:t>
      </w:r>
      <w:r>
        <w:tab/>
        <w:t>Resource structure</w:t>
      </w:r>
      <w:bookmarkEnd w:id="1835"/>
      <w:bookmarkEnd w:id="1836"/>
      <w:bookmarkEnd w:id="1837"/>
      <w:bookmarkEnd w:id="1838"/>
      <w:bookmarkEnd w:id="1839"/>
      <w:bookmarkEnd w:id="1840"/>
      <w:bookmarkEnd w:id="1841"/>
      <w:bookmarkEnd w:id="1842"/>
      <w:bookmarkEnd w:id="1843"/>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44" w:name="_Toc20494837"/>
      <w:bookmarkStart w:id="1845" w:name="_Toc26975905"/>
      <w:bookmarkStart w:id="1846" w:name="_Toc35856785"/>
      <w:bookmarkStart w:id="1847" w:name="_Toc44001659"/>
      <w:bookmarkStart w:id="1848" w:name="_Toc51581226"/>
      <w:bookmarkStart w:id="1849" w:name="_Toc52356489"/>
      <w:bookmarkStart w:id="1850" w:name="_Toc55228059"/>
      <w:bookmarkStart w:id="1851" w:name="_Toc138323614"/>
      <w:bookmarkStart w:id="1852" w:name="_Toc193447855"/>
      <w:r>
        <w:rPr>
          <w:lang w:eastAsia="zh-CN"/>
        </w:rPr>
        <w:t>12.3.1.2.3.</w:t>
      </w:r>
      <w:r>
        <w:t>2</w:t>
      </w:r>
      <w:r w:rsidRPr="00151328">
        <w:tab/>
        <w:t>Resource definitions</w:t>
      </w:r>
      <w:bookmarkEnd w:id="1844"/>
      <w:bookmarkEnd w:id="1845"/>
      <w:bookmarkEnd w:id="1846"/>
      <w:bookmarkEnd w:id="1847"/>
      <w:bookmarkEnd w:id="1848"/>
      <w:bookmarkEnd w:id="1849"/>
      <w:bookmarkEnd w:id="1850"/>
      <w:bookmarkEnd w:id="1851"/>
      <w:bookmarkEnd w:id="1852"/>
    </w:p>
    <w:p w14:paraId="384F4C41" w14:textId="77777777" w:rsidR="00623B86" w:rsidRPr="00215D3C" w:rsidRDefault="00623B86" w:rsidP="00623B86">
      <w:pPr>
        <w:pStyle w:val="Heading7"/>
      </w:pPr>
      <w:bookmarkStart w:id="1853" w:name="_Toc20494838"/>
      <w:bookmarkStart w:id="1854" w:name="_Toc26975906"/>
      <w:bookmarkStart w:id="1855" w:name="_Toc35856786"/>
      <w:bookmarkStart w:id="1856" w:name="_Toc44001660"/>
      <w:bookmarkStart w:id="1857" w:name="_Toc51581227"/>
      <w:bookmarkStart w:id="1858" w:name="_Toc52356490"/>
      <w:bookmarkStart w:id="1859" w:name="_Toc55228060"/>
      <w:bookmarkStart w:id="1860" w:name="_Toc138323615"/>
      <w:bookmarkStart w:id="1861" w:name="_Toc193447856"/>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53"/>
      <w:bookmarkEnd w:id="1854"/>
      <w:bookmarkEnd w:id="1855"/>
      <w:bookmarkEnd w:id="1856"/>
      <w:bookmarkEnd w:id="1857"/>
      <w:bookmarkEnd w:id="1858"/>
      <w:bookmarkEnd w:id="1859"/>
      <w:bookmarkEnd w:id="1860"/>
      <w:bookmarkEnd w:id="1861"/>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lastRenderedPageBreak/>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62" w:name="_Toc20494839"/>
      <w:bookmarkStart w:id="1863" w:name="_Toc26975907"/>
      <w:bookmarkStart w:id="1864" w:name="_Toc35856787"/>
      <w:bookmarkStart w:id="1865" w:name="_Toc44001661"/>
      <w:bookmarkStart w:id="1866" w:name="_Toc51581228"/>
      <w:bookmarkStart w:id="1867" w:name="_Toc52356491"/>
      <w:bookmarkStart w:id="1868" w:name="_Toc55228061"/>
      <w:bookmarkStart w:id="1869" w:name="_Toc138323616"/>
      <w:bookmarkStart w:id="1870" w:name="_Toc193447857"/>
      <w:r>
        <w:rPr>
          <w:lang w:eastAsia="zh-CN"/>
        </w:rPr>
        <w:t>12.3.1.2.4</w:t>
      </w:r>
      <w:r w:rsidRPr="00151328">
        <w:tab/>
        <w:t>Data type definitions</w:t>
      </w:r>
      <w:bookmarkEnd w:id="1862"/>
      <w:bookmarkEnd w:id="1863"/>
      <w:bookmarkEnd w:id="1864"/>
      <w:bookmarkEnd w:id="1865"/>
      <w:bookmarkEnd w:id="1866"/>
      <w:bookmarkEnd w:id="1867"/>
      <w:bookmarkEnd w:id="1868"/>
      <w:bookmarkEnd w:id="1869"/>
      <w:bookmarkEnd w:id="1870"/>
    </w:p>
    <w:p w14:paraId="461C396D" w14:textId="77777777" w:rsidR="00623B86" w:rsidRPr="00151328" w:rsidRDefault="00623B86" w:rsidP="00623B86">
      <w:pPr>
        <w:pStyle w:val="Heading6"/>
        <w:rPr>
          <w:lang w:eastAsia="zh-CN"/>
        </w:rPr>
      </w:pPr>
      <w:bookmarkStart w:id="1871" w:name="_Toc20494840"/>
      <w:bookmarkStart w:id="1872" w:name="_Toc26975908"/>
      <w:bookmarkStart w:id="1873" w:name="_Toc35856788"/>
      <w:bookmarkStart w:id="1874" w:name="_Toc44001662"/>
      <w:bookmarkStart w:id="1875" w:name="_Toc51581229"/>
      <w:bookmarkStart w:id="1876" w:name="_Toc52356492"/>
      <w:bookmarkStart w:id="1877" w:name="_Toc55228062"/>
      <w:bookmarkStart w:id="1878" w:name="_Toc138323617"/>
      <w:bookmarkStart w:id="1879" w:name="_Toc193447858"/>
      <w:r>
        <w:rPr>
          <w:lang w:eastAsia="zh-CN"/>
        </w:rPr>
        <w:t>12.3.1.2.4</w:t>
      </w:r>
      <w:r w:rsidRPr="00151328">
        <w:rPr>
          <w:lang w:eastAsia="zh-CN"/>
        </w:rPr>
        <w:t>.1</w:t>
      </w:r>
      <w:r w:rsidRPr="00151328">
        <w:rPr>
          <w:lang w:eastAsia="zh-CN"/>
        </w:rPr>
        <w:tab/>
      </w:r>
      <w:r w:rsidRPr="00151328">
        <w:t>General</w:t>
      </w:r>
      <w:bookmarkEnd w:id="1871"/>
      <w:bookmarkEnd w:id="1872"/>
      <w:bookmarkEnd w:id="1873"/>
      <w:bookmarkEnd w:id="1874"/>
      <w:bookmarkEnd w:id="1875"/>
      <w:bookmarkEnd w:id="1876"/>
      <w:bookmarkEnd w:id="1877"/>
      <w:bookmarkEnd w:id="1878"/>
      <w:bookmarkEnd w:id="1879"/>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880" w:name="_Toc20494841"/>
      <w:bookmarkStart w:id="1881" w:name="_Toc26975909"/>
      <w:bookmarkStart w:id="1882" w:name="_Toc35856789"/>
      <w:bookmarkStart w:id="1883" w:name="_Toc44001663"/>
      <w:bookmarkStart w:id="1884" w:name="_Toc51581230"/>
      <w:bookmarkStart w:id="1885" w:name="_Toc52356493"/>
      <w:bookmarkStart w:id="1886" w:name="_Toc55228063"/>
      <w:bookmarkStart w:id="1887" w:name="_Toc138323618"/>
      <w:bookmarkStart w:id="1888" w:name="_Toc193447859"/>
      <w:r>
        <w:rPr>
          <w:lang w:eastAsia="zh-CN"/>
        </w:rPr>
        <w:t>12.3.1.2.4.2</w:t>
      </w:r>
      <w:r>
        <w:rPr>
          <w:lang w:eastAsia="zh-CN"/>
        </w:rPr>
        <w:tab/>
      </w:r>
      <w:r>
        <w:t>Structured</w:t>
      </w:r>
      <w:r>
        <w:rPr>
          <w:lang w:eastAsia="zh-CN"/>
        </w:rPr>
        <w:t xml:space="preserve"> </w:t>
      </w:r>
      <w:r>
        <w:t>data types</w:t>
      </w:r>
      <w:bookmarkEnd w:id="1880"/>
      <w:bookmarkEnd w:id="1881"/>
      <w:bookmarkEnd w:id="1882"/>
      <w:bookmarkEnd w:id="1883"/>
      <w:bookmarkEnd w:id="1884"/>
      <w:bookmarkEnd w:id="1885"/>
      <w:bookmarkEnd w:id="1886"/>
      <w:bookmarkEnd w:id="1887"/>
      <w:bookmarkEnd w:id="1888"/>
    </w:p>
    <w:p w14:paraId="595823D6" w14:textId="77777777" w:rsidR="00623B86" w:rsidRDefault="00623B86" w:rsidP="00623B86">
      <w:pPr>
        <w:pStyle w:val="Heading7"/>
      </w:pPr>
      <w:bookmarkStart w:id="1889" w:name="_Toc138323619"/>
      <w:bookmarkStart w:id="1890" w:name="_Toc193447860"/>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889"/>
      <w:bookmarkEnd w:id="1890"/>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307A2">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307A2">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307A2">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307A2">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307A2">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307A2">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307A2">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307A2">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307A2">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307A2">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307A2">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307A2">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307A2">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307A2">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307A2">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307A2">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307A2">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307A2">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307A2">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307A2">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307A2">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307A2">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891" w:name="_Toc20494842"/>
      <w:bookmarkStart w:id="1892" w:name="_Toc26975910"/>
      <w:bookmarkStart w:id="1893" w:name="_Toc35856790"/>
      <w:bookmarkStart w:id="1894" w:name="_Toc44001664"/>
      <w:bookmarkStart w:id="1895" w:name="_Toc51581231"/>
      <w:bookmarkStart w:id="1896" w:name="_Toc52356494"/>
      <w:bookmarkStart w:id="1897" w:name="_Toc55228064"/>
      <w:r>
        <w:rPr>
          <w:lang w:eastAsia="zh-CN"/>
        </w:rPr>
        <w:lastRenderedPageBreak/>
        <w:t>12.3.1.2.4.3</w:t>
      </w:r>
      <w:r>
        <w:rPr>
          <w:lang w:eastAsia="zh-CN"/>
        </w:rPr>
        <w:tab/>
      </w:r>
      <w:bookmarkEnd w:id="1891"/>
      <w:bookmarkEnd w:id="1892"/>
      <w:bookmarkEnd w:id="1893"/>
      <w:bookmarkEnd w:id="1894"/>
      <w:bookmarkEnd w:id="1895"/>
      <w:bookmarkEnd w:id="1896"/>
      <w:bookmarkEnd w:id="1897"/>
      <w:r>
        <w:t>Void</w:t>
      </w:r>
    </w:p>
    <w:p w14:paraId="39724DC1" w14:textId="77777777" w:rsidR="00623B86" w:rsidRDefault="00623B86" w:rsidP="00623B86"/>
    <w:p w14:paraId="711DC026" w14:textId="77777777" w:rsidR="00623B86" w:rsidRDefault="00623B86" w:rsidP="00623B86">
      <w:pPr>
        <w:pStyle w:val="Heading6"/>
      </w:pPr>
      <w:bookmarkStart w:id="1898" w:name="_Toc20494843"/>
      <w:bookmarkStart w:id="1899" w:name="_Toc26975911"/>
      <w:bookmarkStart w:id="1900" w:name="_Toc35856791"/>
      <w:bookmarkStart w:id="1901" w:name="_Toc44001665"/>
      <w:bookmarkStart w:id="1902" w:name="_Toc51581232"/>
      <w:bookmarkStart w:id="1903" w:name="_Toc52356495"/>
      <w:bookmarkStart w:id="1904" w:name="_Toc55228065"/>
      <w:bookmarkStart w:id="1905" w:name="_Toc138323620"/>
      <w:bookmarkStart w:id="1906" w:name="_Toc193447861"/>
      <w:r>
        <w:rPr>
          <w:lang w:eastAsia="zh-CN"/>
        </w:rPr>
        <w:t>12.3.1.2.4.4</w:t>
      </w:r>
      <w:r>
        <w:rPr>
          <w:lang w:eastAsia="zh-CN"/>
        </w:rPr>
        <w:tab/>
      </w:r>
      <w:bookmarkEnd w:id="1898"/>
      <w:bookmarkEnd w:id="1899"/>
      <w:bookmarkEnd w:id="1900"/>
      <w:bookmarkEnd w:id="1901"/>
      <w:bookmarkEnd w:id="1902"/>
      <w:bookmarkEnd w:id="1903"/>
      <w:bookmarkEnd w:id="1904"/>
      <w:r>
        <w:t>Void</w:t>
      </w:r>
      <w:bookmarkEnd w:id="1905"/>
      <w:bookmarkEnd w:id="1906"/>
    </w:p>
    <w:p w14:paraId="1D61663F" w14:textId="77777777" w:rsidR="00623B86" w:rsidRDefault="00623B86" w:rsidP="00623B86"/>
    <w:p w14:paraId="3C9C3CDA" w14:textId="77777777" w:rsidR="00623B86" w:rsidRDefault="00623B86" w:rsidP="00623B86">
      <w:pPr>
        <w:pStyle w:val="Heading6"/>
      </w:pPr>
      <w:bookmarkStart w:id="1907" w:name="_Toc20494845"/>
      <w:bookmarkStart w:id="1908" w:name="_Toc26975913"/>
      <w:bookmarkStart w:id="1909" w:name="_Toc35856793"/>
      <w:bookmarkStart w:id="1910" w:name="_Toc44001667"/>
      <w:bookmarkStart w:id="1911" w:name="_Toc51581234"/>
      <w:bookmarkStart w:id="1912" w:name="_Toc52356497"/>
      <w:bookmarkStart w:id="1913" w:name="_Toc55228067"/>
      <w:bookmarkStart w:id="1914" w:name="_Toc138323621"/>
      <w:bookmarkStart w:id="1915" w:name="_Toc193447862"/>
      <w:r>
        <w:rPr>
          <w:lang w:eastAsia="zh-CN"/>
        </w:rPr>
        <w:t>12.3.1.2.4.5</w:t>
      </w:r>
      <w:r>
        <w:rPr>
          <w:lang w:eastAsia="zh-CN"/>
        </w:rPr>
        <w:tab/>
      </w:r>
      <w:bookmarkEnd w:id="1907"/>
      <w:bookmarkEnd w:id="1908"/>
      <w:bookmarkEnd w:id="1909"/>
      <w:bookmarkEnd w:id="1910"/>
      <w:bookmarkEnd w:id="1911"/>
      <w:bookmarkEnd w:id="1912"/>
      <w:bookmarkEnd w:id="1913"/>
      <w:r>
        <w:t>Void</w:t>
      </w:r>
      <w:bookmarkEnd w:id="1914"/>
      <w:bookmarkEnd w:id="1915"/>
    </w:p>
    <w:p w14:paraId="50D7595A" w14:textId="77777777" w:rsidR="00623B86" w:rsidRDefault="00623B86" w:rsidP="00623B86"/>
    <w:p w14:paraId="708BA995" w14:textId="77777777" w:rsidR="00623B86" w:rsidRDefault="00623B86" w:rsidP="00623B86">
      <w:pPr>
        <w:pStyle w:val="Heading6"/>
      </w:pPr>
      <w:bookmarkStart w:id="1916" w:name="_Toc20494847"/>
      <w:bookmarkStart w:id="1917" w:name="_Toc26975915"/>
      <w:bookmarkStart w:id="1918" w:name="_Toc35856795"/>
      <w:bookmarkStart w:id="1919" w:name="_Toc44001669"/>
      <w:bookmarkStart w:id="1920" w:name="_Toc51581236"/>
      <w:bookmarkStart w:id="1921" w:name="_Toc52356499"/>
      <w:bookmarkStart w:id="1922" w:name="_Toc55228069"/>
      <w:bookmarkStart w:id="1923" w:name="_Toc138323622"/>
      <w:bookmarkStart w:id="1924" w:name="_Toc193447863"/>
      <w:r>
        <w:rPr>
          <w:lang w:eastAsia="zh-CN"/>
        </w:rPr>
        <w:t>12.3.1.2.4.6</w:t>
      </w:r>
      <w:r>
        <w:rPr>
          <w:lang w:eastAsia="zh-CN"/>
        </w:rPr>
        <w:tab/>
      </w:r>
      <w:r>
        <w:t>Simple data types and enumerations</w:t>
      </w:r>
      <w:bookmarkEnd w:id="1916"/>
      <w:bookmarkEnd w:id="1917"/>
      <w:bookmarkEnd w:id="1918"/>
      <w:bookmarkEnd w:id="1919"/>
      <w:bookmarkEnd w:id="1920"/>
      <w:bookmarkEnd w:id="1921"/>
      <w:bookmarkEnd w:id="1922"/>
      <w:bookmarkEnd w:id="1923"/>
      <w:bookmarkEnd w:id="1924"/>
    </w:p>
    <w:p w14:paraId="38F5BBCE" w14:textId="77777777" w:rsidR="00623B86" w:rsidRDefault="00623B86" w:rsidP="00623B86">
      <w:pPr>
        <w:pStyle w:val="Heading7"/>
        <w:rPr>
          <w:lang w:eastAsia="zh-CN"/>
        </w:rPr>
      </w:pPr>
      <w:bookmarkStart w:id="1925" w:name="_Toc20494848"/>
      <w:bookmarkStart w:id="1926" w:name="_Toc26975916"/>
      <w:bookmarkStart w:id="1927" w:name="_Toc35856796"/>
      <w:bookmarkStart w:id="1928" w:name="_Toc44001670"/>
      <w:bookmarkStart w:id="1929" w:name="_Toc51581237"/>
      <w:bookmarkStart w:id="1930" w:name="_Toc52356500"/>
      <w:bookmarkStart w:id="1931" w:name="_Toc55228070"/>
      <w:bookmarkStart w:id="1932" w:name="_Toc138323623"/>
      <w:bookmarkStart w:id="1933" w:name="_Toc193447864"/>
      <w:r>
        <w:rPr>
          <w:lang w:eastAsia="zh-CN"/>
        </w:rPr>
        <w:t>12.3.1.2.4.6.1</w:t>
      </w:r>
      <w:r>
        <w:rPr>
          <w:lang w:eastAsia="zh-CN"/>
        </w:rPr>
        <w:tab/>
      </w:r>
      <w:r>
        <w:t>General</w:t>
      </w:r>
      <w:bookmarkEnd w:id="1925"/>
      <w:bookmarkEnd w:id="1926"/>
      <w:bookmarkEnd w:id="1927"/>
      <w:bookmarkEnd w:id="1928"/>
      <w:bookmarkEnd w:id="1929"/>
      <w:bookmarkEnd w:id="1930"/>
      <w:bookmarkEnd w:id="1931"/>
      <w:bookmarkEnd w:id="1932"/>
      <w:bookmarkEnd w:id="1933"/>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34" w:name="_Toc20494849"/>
      <w:bookmarkStart w:id="1935" w:name="_Toc26975917"/>
      <w:bookmarkStart w:id="1936" w:name="_Toc35856797"/>
      <w:bookmarkStart w:id="1937" w:name="_Toc44001671"/>
      <w:bookmarkStart w:id="1938" w:name="_Toc51581238"/>
      <w:bookmarkStart w:id="1939" w:name="_Toc52356501"/>
      <w:bookmarkStart w:id="1940" w:name="_Toc55228071"/>
      <w:bookmarkStart w:id="1941" w:name="_Toc138323624"/>
      <w:bookmarkStart w:id="1942" w:name="_Toc193447865"/>
      <w:r>
        <w:rPr>
          <w:lang w:eastAsia="zh-CN"/>
        </w:rPr>
        <w:t>12.3.1.2.4.6.2</w:t>
      </w:r>
      <w:r>
        <w:rPr>
          <w:lang w:eastAsia="zh-CN"/>
        </w:rPr>
        <w:tab/>
        <w:t>Simple data types</w:t>
      </w:r>
      <w:bookmarkEnd w:id="1934"/>
      <w:bookmarkEnd w:id="1935"/>
      <w:bookmarkEnd w:id="1936"/>
      <w:bookmarkEnd w:id="1937"/>
      <w:bookmarkEnd w:id="1938"/>
      <w:bookmarkEnd w:id="1939"/>
      <w:bookmarkEnd w:id="1940"/>
      <w:bookmarkEnd w:id="1941"/>
      <w:bookmarkEnd w:id="1942"/>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43" w:name="_Toc20494850"/>
      <w:bookmarkStart w:id="1944" w:name="_Toc26975918"/>
      <w:bookmarkStart w:id="1945" w:name="_Toc35856798"/>
      <w:bookmarkStart w:id="1946" w:name="_Toc44001672"/>
      <w:bookmarkStart w:id="1947" w:name="_Toc51581239"/>
      <w:bookmarkStart w:id="1948" w:name="_Toc52356502"/>
      <w:bookmarkStart w:id="1949" w:name="_Toc55228072"/>
      <w:bookmarkStart w:id="1950" w:name="_Toc138323625"/>
      <w:bookmarkStart w:id="1951" w:name="_Toc193447866"/>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43"/>
      <w:bookmarkEnd w:id="1944"/>
      <w:bookmarkEnd w:id="1945"/>
      <w:bookmarkEnd w:id="1946"/>
      <w:bookmarkEnd w:id="1947"/>
      <w:bookmarkEnd w:id="1948"/>
      <w:bookmarkEnd w:id="1949"/>
      <w:bookmarkEnd w:id="1950"/>
      <w:bookmarkEnd w:id="1951"/>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52" w:name="_Toc138323626"/>
      <w:bookmarkStart w:id="1953" w:name="_Toc193447867"/>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52"/>
      <w:bookmarkEnd w:id="1953"/>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54" w:name="_Toc44001673"/>
      <w:bookmarkStart w:id="1955" w:name="_Toc51581240"/>
      <w:bookmarkStart w:id="1956" w:name="_Toc52356503"/>
      <w:bookmarkStart w:id="1957" w:name="_Toc55228073"/>
      <w:bookmarkStart w:id="1958" w:name="_Toc138323627"/>
      <w:bookmarkStart w:id="1959" w:name="_Toc193447868"/>
      <w:r w:rsidRPr="00971FE6">
        <w:t>12.3.2</w:t>
      </w:r>
      <w:r w:rsidRPr="00971FE6">
        <w:tab/>
      </w:r>
      <w:r>
        <w:t xml:space="preserve">Performance data </w:t>
      </w:r>
      <w:r w:rsidRPr="00971FE6">
        <w:t>XML file format definition</w:t>
      </w:r>
      <w:bookmarkEnd w:id="1954"/>
      <w:bookmarkEnd w:id="1955"/>
      <w:bookmarkEnd w:id="1956"/>
      <w:bookmarkEnd w:id="1957"/>
      <w:bookmarkEnd w:id="1958"/>
      <w:bookmarkEnd w:id="1959"/>
    </w:p>
    <w:p w14:paraId="04E77A25" w14:textId="77777777" w:rsidR="00623B86" w:rsidRPr="00971FE6" w:rsidRDefault="00623B86" w:rsidP="00623B86">
      <w:pPr>
        <w:pStyle w:val="Heading4"/>
      </w:pPr>
      <w:bookmarkStart w:id="1960" w:name="_Toc44001674"/>
      <w:bookmarkStart w:id="1961" w:name="_Toc51581241"/>
      <w:bookmarkStart w:id="1962" w:name="_Toc52356504"/>
      <w:bookmarkStart w:id="1963" w:name="_Toc55228074"/>
      <w:bookmarkStart w:id="1964" w:name="_Toc138323628"/>
      <w:bookmarkStart w:id="1965" w:name="_Toc193447869"/>
      <w:r w:rsidRPr="00971FE6">
        <w:t>12.3.2.1</w:t>
      </w:r>
      <w:r w:rsidRPr="00971FE6">
        <w:tab/>
        <w:t>Introduction</w:t>
      </w:r>
      <w:bookmarkEnd w:id="1960"/>
      <w:bookmarkEnd w:id="1961"/>
      <w:bookmarkEnd w:id="1962"/>
      <w:bookmarkEnd w:id="1963"/>
      <w:bookmarkEnd w:id="1964"/>
      <w:bookmarkEnd w:id="1965"/>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66" w:name="_Toc44001675"/>
      <w:bookmarkStart w:id="1967" w:name="_Toc51581242"/>
      <w:bookmarkStart w:id="1968" w:name="_Toc52356505"/>
      <w:bookmarkStart w:id="1969" w:name="_Toc55228075"/>
      <w:bookmarkStart w:id="1970" w:name="_Toc138323629"/>
      <w:bookmarkStart w:id="1971" w:name="_Toc193447870"/>
      <w:r>
        <w:t>12.3.2.2</w:t>
      </w:r>
      <w:r>
        <w:tab/>
        <w:t>Mapping table</w:t>
      </w:r>
      <w:bookmarkEnd w:id="1966"/>
      <w:bookmarkEnd w:id="1967"/>
      <w:bookmarkEnd w:id="1968"/>
      <w:bookmarkEnd w:id="1969"/>
      <w:bookmarkEnd w:id="1970"/>
      <w:bookmarkEnd w:id="1971"/>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lastRenderedPageBreak/>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lastRenderedPageBreak/>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72" w:name="_Toc44001676"/>
      <w:bookmarkStart w:id="1973" w:name="_Toc51581243"/>
      <w:bookmarkStart w:id="1974" w:name="_Toc52356506"/>
      <w:bookmarkStart w:id="1975" w:name="_Toc55228076"/>
      <w:bookmarkStart w:id="1976" w:name="_Toc138323630"/>
      <w:bookmarkStart w:id="1977" w:name="_Toc193447871"/>
      <w:r>
        <w:t>12.3.2.3</w:t>
      </w:r>
      <w:r>
        <w:tab/>
      </w:r>
      <w:bookmarkEnd w:id="1972"/>
      <w:bookmarkEnd w:id="1973"/>
      <w:bookmarkEnd w:id="1974"/>
      <w:bookmarkEnd w:id="1975"/>
      <w:r>
        <w:t>Void</w:t>
      </w:r>
      <w:bookmarkEnd w:id="1976"/>
      <w:bookmarkEnd w:id="1977"/>
    </w:p>
    <w:p w14:paraId="3779ECB9" w14:textId="77777777" w:rsidR="00623B86" w:rsidRPr="00DA6951" w:rsidRDefault="00623B86" w:rsidP="00623B86"/>
    <w:p w14:paraId="5B7B5676" w14:textId="77777777" w:rsidR="00623B86" w:rsidRDefault="00623B86" w:rsidP="00623B86">
      <w:pPr>
        <w:pStyle w:val="Heading5"/>
      </w:pPr>
      <w:bookmarkStart w:id="1978" w:name="_Toc44001677"/>
      <w:bookmarkStart w:id="1979" w:name="_Toc51581244"/>
      <w:bookmarkStart w:id="1980" w:name="_Toc52356507"/>
      <w:bookmarkStart w:id="1981" w:name="_Toc55228077"/>
      <w:bookmarkStart w:id="1982" w:name="_Toc138323631"/>
      <w:bookmarkStart w:id="1983" w:name="_Toc193447872"/>
      <w:r>
        <w:t>12.3.2.3.1</w:t>
      </w:r>
      <w:r>
        <w:tab/>
      </w:r>
      <w:bookmarkEnd w:id="1978"/>
      <w:bookmarkEnd w:id="1979"/>
      <w:bookmarkEnd w:id="1980"/>
      <w:bookmarkEnd w:id="1981"/>
      <w:r>
        <w:t>Void</w:t>
      </w:r>
      <w:bookmarkEnd w:id="1982"/>
      <w:bookmarkEnd w:id="1983"/>
    </w:p>
    <w:p w14:paraId="25B0E43B" w14:textId="77777777" w:rsidR="00623B86" w:rsidRDefault="00623B86" w:rsidP="00623B86">
      <w:pPr>
        <w:pStyle w:val="PL"/>
      </w:pPr>
    </w:p>
    <w:p w14:paraId="0E306C7A" w14:textId="77777777" w:rsidR="00623B86" w:rsidRDefault="00623B86" w:rsidP="00623B86">
      <w:pPr>
        <w:pStyle w:val="Heading5"/>
      </w:pPr>
      <w:bookmarkStart w:id="1984" w:name="_Toc44001678"/>
      <w:bookmarkStart w:id="1985" w:name="_Toc51581245"/>
      <w:bookmarkStart w:id="1986" w:name="_Toc52356508"/>
      <w:bookmarkStart w:id="1987" w:name="_Toc55228078"/>
      <w:bookmarkStart w:id="1988" w:name="_Toc138323632"/>
      <w:bookmarkStart w:id="1989" w:name="_Toc193447873"/>
      <w:r>
        <w:t>12.3.2.3.2</w:t>
      </w:r>
      <w:r>
        <w:tab/>
      </w:r>
      <w:bookmarkEnd w:id="1984"/>
      <w:bookmarkEnd w:id="1985"/>
      <w:bookmarkEnd w:id="1986"/>
      <w:bookmarkEnd w:id="1987"/>
      <w:r>
        <w:t>Void</w:t>
      </w:r>
      <w:bookmarkEnd w:id="1988"/>
      <w:bookmarkEnd w:id="1989"/>
    </w:p>
    <w:p w14:paraId="72BE2AE8" w14:textId="77777777" w:rsidR="00623B86" w:rsidRDefault="00623B86" w:rsidP="00623B86">
      <w:pPr>
        <w:pStyle w:val="Heading4"/>
      </w:pPr>
      <w:bookmarkStart w:id="1990" w:name="_Toc138323633"/>
      <w:bookmarkStart w:id="1991" w:name="_Toc193447874"/>
      <w:r>
        <w:t>12.3.2.4</w:t>
      </w:r>
      <w:r>
        <w:tab/>
        <w:t>XML schema</w:t>
      </w:r>
      <w:bookmarkEnd w:id="1990"/>
      <w:bookmarkEnd w:id="1991"/>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lastRenderedPageBreak/>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lastRenderedPageBreak/>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1992" w:name="_Toc26975919"/>
      <w:bookmarkStart w:id="1993" w:name="_Toc35856799"/>
      <w:bookmarkStart w:id="1994" w:name="_Toc44001679"/>
      <w:bookmarkStart w:id="1995" w:name="_Toc51581246"/>
      <w:bookmarkStart w:id="1996" w:name="_Toc52356509"/>
      <w:bookmarkStart w:id="1997" w:name="_Toc55228079"/>
      <w:bookmarkStart w:id="1998" w:name="_Toc138323634"/>
      <w:bookmarkStart w:id="1999" w:name="_Toc193447875"/>
      <w:r>
        <w:rPr>
          <w:lang w:eastAsia="zh-CN"/>
        </w:rPr>
        <w:t>12.4</w:t>
      </w:r>
      <w:r w:rsidRPr="00215D3C">
        <w:rPr>
          <w:lang w:eastAsia="zh-CN"/>
        </w:rPr>
        <w:tab/>
      </w:r>
      <w:r>
        <w:rPr>
          <w:lang w:eastAsia="zh-CN"/>
        </w:rPr>
        <w:t>Heartbeat</w:t>
      </w:r>
      <w:bookmarkEnd w:id="1992"/>
      <w:bookmarkEnd w:id="1993"/>
      <w:bookmarkEnd w:id="1994"/>
      <w:bookmarkEnd w:id="1995"/>
      <w:bookmarkEnd w:id="1996"/>
      <w:bookmarkEnd w:id="1997"/>
      <w:bookmarkEnd w:id="1998"/>
      <w:bookmarkEnd w:id="1999"/>
    </w:p>
    <w:p w14:paraId="28DCB37E" w14:textId="77777777" w:rsidR="00623B86" w:rsidRDefault="00623B86" w:rsidP="00623B86">
      <w:pPr>
        <w:pStyle w:val="Heading3"/>
      </w:pPr>
      <w:bookmarkStart w:id="2000" w:name="_Toc532541830"/>
      <w:bookmarkStart w:id="2001" w:name="_Toc26975920"/>
      <w:bookmarkStart w:id="2002" w:name="_Toc35856800"/>
      <w:bookmarkStart w:id="2003" w:name="_Toc44001680"/>
      <w:bookmarkStart w:id="2004" w:name="_Toc51581247"/>
      <w:bookmarkStart w:id="2005" w:name="_Toc52356510"/>
      <w:bookmarkStart w:id="2006" w:name="_Toc55228080"/>
      <w:bookmarkStart w:id="2007" w:name="_Toc138323635"/>
      <w:bookmarkStart w:id="2008" w:name="_Toc193447876"/>
      <w:r>
        <w:t>12.4</w:t>
      </w:r>
      <w:r w:rsidRPr="00215D3C">
        <w:t>.1</w:t>
      </w:r>
      <w:r w:rsidRPr="00215D3C">
        <w:tab/>
      </w:r>
      <w:bookmarkEnd w:id="2000"/>
      <w:r>
        <w:t>RESTful HTTP-based solution set</w:t>
      </w:r>
      <w:bookmarkEnd w:id="2001"/>
      <w:bookmarkEnd w:id="2002"/>
      <w:bookmarkEnd w:id="2003"/>
      <w:bookmarkEnd w:id="2004"/>
      <w:bookmarkEnd w:id="2005"/>
      <w:bookmarkEnd w:id="2006"/>
      <w:bookmarkEnd w:id="2007"/>
      <w:bookmarkEnd w:id="2008"/>
    </w:p>
    <w:p w14:paraId="35DEC0D1" w14:textId="77777777" w:rsidR="00623B86" w:rsidRPr="00215D3C" w:rsidRDefault="00623B86" w:rsidP="00623B86">
      <w:pPr>
        <w:pStyle w:val="Heading4"/>
      </w:pPr>
      <w:bookmarkStart w:id="2009" w:name="_Toc532542013"/>
      <w:bookmarkStart w:id="2010" w:name="_Toc26975921"/>
      <w:bookmarkStart w:id="2011" w:name="_Toc35856801"/>
      <w:bookmarkStart w:id="2012" w:name="_Toc44001681"/>
      <w:bookmarkStart w:id="2013" w:name="_Toc51581248"/>
      <w:bookmarkStart w:id="2014" w:name="_Toc52356511"/>
      <w:bookmarkStart w:id="2015" w:name="_Toc55228081"/>
      <w:bookmarkStart w:id="2016" w:name="_Toc138323636"/>
      <w:bookmarkStart w:id="2017" w:name="_Toc193447877"/>
      <w:r>
        <w:t>12.4.1</w:t>
      </w:r>
      <w:r w:rsidRPr="00215D3C">
        <w:t>.</w:t>
      </w:r>
      <w:r w:rsidRPr="00215D3C">
        <w:rPr>
          <w:rFonts w:hint="eastAsia"/>
        </w:rPr>
        <w:t>1</w:t>
      </w:r>
      <w:r w:rsidRPr="00215D3C">
        <w:tab/>
        <w:t>Mapping of operations</w:t>
      </w:r>
      <w:bookmarkEnd w:id="2009"/>
      <w:bookmarkEnd w:id="2010"/>
      <w:bookmarkEnd w:id="2011"/>
      <w:bookmarkEnd w:id="2012"/>
      <w:bookmarkEnd w:id="2013"/>
      <w:bookmarkEnd w:id="2014"/>
      <w:bookmarkEnd w:id="2015"/>
      <w:bookmarkEnd w:id="2016"/>
      <w:bookmarkEnd w:id="2017"/>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18" w:name="_Toc532542022"/>
      <w:bookmarkStart w:id="2019" w:name="_Toc26975922"/>
      <w:bookmarkStart w:id="2020" w:name="_Toc35856802"/>
      <w:bookmarkStart w:id="2021" w:name="_Toc44001682"/>
      <w:bookmarkStart w:id="2022" w:name="_Toc51581249"/>
      <w:bookmarkStart w:id="2023" w:name="_Toc52356512"/>
      <w:bookmarkStart w:id="2024" w:name="_Toc55228082"/>
      <w:bookmarkStart w:id="2025" w:name="_Toc138323637"/>
      <w:bookmarkStart w:id="2026" w:name="_Toc193447878"/>
      <w:r>
        <w:t>12.4.1.2</w:t>
      </w:r>
      <w:r>
        <w:tab/>
        <w:t>Mapping of notifications</w:t>
      </w:r>
      <w:bookmarkEnd w:id="2018"/>
      <w:bookmarkEnd w:id="2019"/>
      <w:bookmarkEnd w:id="2020"/>
      <w:bookmarkEnd w:id="2021"/>
      <w:bookmarkEnd w:id="2022"/>
      <w:bookmarkEnd w:id="2023"/>
      <w:bookmarkEnd w:id="2024"/>
      <w:bookmarkEnd w:id="2025"/>
      <w:bookmarkEnd w:id="2026"/>
    </w:p>
    <w:p w14:paraId="5FD12BCC" w14:textId="77777777" w:rsidR="00623B86" w:rsidRPr="00603DA9" w:rsidRDefault="00623B86" w:rsidP="00623B86">
      <w:pPr>
        <w:pStyle w:val="Heading5"/>
      </w:pPr>
      <w:bookmarkStart w:id="2027" w:name="_Toc532542023"/>
      <w:bookmarkStart w:id="2028" w:name="_Toc26975923"/>
      <w:bookmarkStart w:id="2029" w:name="_Toc35856803"/>
      <w:bookmarkStart w:id="2030" w:name="_Toc44001683"/>
      <w:bookmarkStart w:id="2031" w:name="_Toc51581250"/>
      <w:bookmarkStart w:id="2032" w:name="_Toc52356513"/>
      <w:bookmarkStart w:id="2033" w:name="_Toc55228083"/>
      <w:bookmarkStart w:id="2034" w:name="_Toc138323638"/>
      <w:bookmarkStart w:id="2035" w:name="_Toc193447879"/>
      <w:r>
        <w:t>12.4</w:t>
      </w:r>
      <w:r w:rsidRPr="00A420B8">
        <w:t>.1</w:t>
      </w:r>
      <w:r>
        <w:t>.2.1</w:t>
      </w:r>
      <w:r>
        <w:tab/>
        <w:t>Introduction</w:t>
      </w:r>
      <w:bookmarkEnd w:id="2027"/>
      <w:bookmarkEnd w:id="2028"/>
      <w:bookmarkEnd w:id="2029"/>
      <w:bookmarkEnd w:id="2030"/>
      <w:bookmarkEnd w:id="2031"/>
      <w:bookmarkEnd w:id="2032"/>
      <w:bookmarkEnd w:id="2033"/>
      <w:bookmarkEnd w:id="2034"/>
      <w:bookmarkEnd w:id="2035"/>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36" w:name="_Toc532542024"/>
      <w:bookmarkStart w:id="2037" w:name="_Toc26975924"/>
      <w:bookmarkStart w:id="2038" w:name="_Toc35856804"/>
      <w:bookmarkStart w:id="2039" w:name="_Toc44001684"/>
      <w:bookmarkStart w:id="2040" w:name="_Toc51581251"/>
      <w:bookmarkStart w:id="2041" w:name="_Toc52356514"/>
      <w:bookmarkStart w:id="2042" w:name="_Toc55228084"/>
      <w:bookmarkStart w:id="2043" w:name="_Toc138323639"/>
      <w:bookmarkStart w:id="2044" w:name="_Toc193447880"/>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36"/>
      <w:bookmarkEnd w:id="2037"/>
      <w:bookmarkEnd w:id="2038"/>
      <w:bookmarkEnd w:id="2039"/>
      <w:bookmarkEnd w:id="2040"/>
      <w:bookmarkEnd w:id="2041"/>
      <w:bookmarkEnd w:id="2042"/>
      <w:bookmarkEnd w:id="2043"/>
      <w:bookmarkEnd w:id="2044"/>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045"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307A2">
        <w:tc>
          <w:tcPr>
            <w:tcW w:w="1056" w:type="pct"/>
            <w:shd w:val="clear" w:color="auto" w:fill="auto"/>
          </w:tcPr>
          <w:p w14:paraId="0F94ACC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2045"/>
    </w:tbl>
    <w:p w14:paraId="36CFAE61" w14:textId="77777777" w:rsidR="00623B86" w:rsidRDefault="00623B86" w:rsidP="00623B86"/>
    <w:p w14:paraId="5861A0B8" w14:textId="77777777" w:rsidR="00623B86" w:rsidRDefault="00623B86" w:rsidP="00623B86">
      <w:pPr>
        <w:pStyle w:val="Heading4"/>
      </w:pPr>
      <w:bookmarkStart w:id="2046" w:name="_Toc138323640"/>
      <w:bookmarkStart w:id="2047" w:name="_Toc193447881"/>
      <w:r>
        <w:t>12.4.1.3</w:t>
      </w:r>
      <w:r>
        <w:tab/>
        <w:t>Usage of HTTP</w:t>
      </w:r>
      <w:bookmarkEnd w:id="2046"/>
      <w:bookmarkEnd w:id="2047"/>
    </w:p>
    <w:p w14:paraId="345F98BF" w14:textId="77777777" w:rsidR="00623B86" w:rsidRPr="00C824F1" w:rsidRDefault="00623B86" w:rsidP="00623B86">
      <w:r>
        <w:t>N/A.</w:t>
      </w:r>
    </w:p>
    <w:p w14:paraId="5273B26C" w14:textId="77777777" w:rsidR="00623B86" w:rsidRDefault="00623B86" w:rsidP="00623B86">
      <w:pPr>
        <w:pStyle w:val="Heading4"/>
      </w:pPr>
      <w:bookmarkStart w:id="2048" w:name="_Toc138323641"/>
      <w:bookmarkStart w:id="2049" w:name="_Toc193447882"/>
      <w:r>
        <w:lastRenderedPageBreak/>
        <w:t>12.4.1.4</w:t>
      </w:r>
      <w:r>
        <w:tab/>
        <w:t>Resources</w:t>
      </w:r>
      <w:bookmarkEnd w:id="2048"/>
      <w:bookmarkEnd w:id="2049"/>
    </w:p>
    <w:p w14:paraId="3B90CDAC" w14:textId="77777777" w:rsidR="00623B86" w:rsidRPr="00C824F1" w:rsidRDefault="00623B86" w:rsidP="00623B86">
      <w:r>
        <w:t>N/A.</w:t>
      </w:r>
    </w:p>
    <w:p w14:paraId="3D2F23AA" w14:textId="77777777" w:rsidR="00623B86" w:rsidRDefault="00623B86" w:rsidP="00623B86">
      <w:pPr>
        <w:pStyle w:val="Heading4"/>
      </w:pPr>
      <w:bookmarkStart w:id="2050" w:name="_Toc138323642"/>
      <w:bookmarkStart w:id="2051" w:name="_Toc193447883"/>
      <w:r>
        <w:t>12.4.1.5</w:t>
      </w:r>
      <w:r>
        <w:tab/>
        <w:t>Data type definitions</w:t>
      </w:r>
      <w:bookmarkEnd w:id="2050"/>
      <w:bookmarkEnd w:id="2051"/>
    </w:p>
    <w:p w14:paraId="547804FA" w14:textId="77777777" w:rsidR="00623B86" w:rsidRDefault="00623B86" w:rsidP="00623B86">
      <w:pPr>
        <w:pStyle w:val="Heading5"/>
      </w:pPr>
      <w:bookmarkStart w:id="2052" w:name="_Toc138323643"/>
      <w:bookmarkStart w:id="2053" w:name="_Toc193447884"/>
      <w:r>
        <w:t>12.4.1.5.1</w:t>
      </w:r>
      <w:r>
        <w:tab/>
        <w:t>General</w:t>
      </w:r>
      <w:bookmarkEnd w:id="2052"/>
      <w:bookmarkEnd w:id="2053"/>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54" w:name="_Toc138323644"/>
      <w:bookmarkStart w:id="2055" w:name="_Toc193447885"/>
      <w:r>
        <w:t>12.4.1.5.2</w:t>
      </w:r>
      <w:r>
        <w:tab/>
        <w:t>Structured data types</w:t>
      </w:r>
      <w:bookmarkEnd w:id="2054"/>
      <w:bookmarkEnd w:id="2055"/>
    </w:p>
    <w:p w14:paraId="3D1E63A3" w14:textId="77777777" w:rsidR="00623B86" w:rsidRPr="00632AF1" w:rsidRDefault="00623B86" w:rsidP="00623B86">
      <w:r>
        <w:t>None.</w:t>
      </w:r>
    </w:p>
    <w:p w14:paraId="51E13D74" w14:textId="77777777" w:rsidR="00623B86" w:rsidRDefault="00623B86" w:rsidP="00623B86">
      <w:pPr>
        <w:pStyle w:val="Heading5"/>
      </w:pPr>
      <w:bookmarkStart w:id="2056" w:name="_Toc138323645"/>
      <w:bookmarkStart w:id="2057" w:name="_Toc193447886"/>
      <w:r>
        <w:t>12.4.1.5.3</w:t>
      </w:r>
      <w:r>
        <w:tab/>
        <w:t>Simple data types and enumerations</w:t>
      </w:r>
      <w:bookmarkEnd w:id="2056"/>
      <w:bookmarkEnd w:id="2057"/>
    </w:p>
    <w:p w14:paraId="48FF71CB" w14:textId="77777777" w:rsidR="00623B86" w:rsidRPr="00592A06" w:rsidRDefault="00623B86" w:rsidP="00623B86">
      <w:pPr>
        <w:pStyle w:val="Heading6"/>
      </w:pPr>
      <w:bookmarkStart w:id="2058" w:name="_Toc138323646"/>
      <w:bookmarkStart w:id="2059" w:name="_Toc193447887"/>
      <w:r>
        <w:t>12.4.1.5.3.1</w:t>
      </w:r>
      <w:r>
        <w:tab/>
        <w:t>General</w:t>
      </w:r>
      <w:bookmarkEnd w:id="2058"/>
      <w:bookmarkEnd w:id="2059"/>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060" w:name="_Toc138323647"/>
      <w:bookmarkStart w:id="2061" w:name="_Toc193447888"/>
      <w:r>
        <w:t>12.4.1.5.3.2</w:t>
      </w:r>
      <w:r>
        <w:tab/>
        <w:t>Simple data types</w:t>
      </w:r>
      <w:bookmarkEnd w:id="2060"/>
      <w:bookmarkEnd w:id="2061"/>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062"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062"/>
    </w:tbl>
    <w:p w14:paraId="17F99D09" w14:textId="77777777" w:rsidR="00623B86" w:rsidRDefault="00623B86" w:rsidP="00623B86"/>
    <w:p w14:paraId="5E0A282D" w14:textId="77777777" w:rsidR="00623B86" w:rsidRDefault="00623B86" w:rsidP="00623B86">
      <w:pPr>
        <w:pStyle w:val="Heading6"/>
      </w:pPr>
      <w:bookmarkStart w:id="2063" w:name="_Toc138323648"/>
      <w:bookmarkStart w:id="2064" w:name="_Toc193447889"/>
      <w:r>
        <w:t>12.4.1.5.3.3</w:t>
      </w:r>
      <w:r>
        <w:tab/>
        <w:t xml:space="preserve">Enumeration </w:t>
      </w:r>
      <w:r>
        <w:rPr>
          <w:lang w:val="en" w:eastAsia="zh-CN"/>
        </w:rPr>
        <w:t>HeartbeatNotificationTypes</w:t>
      </w:r>
      <w:bookmarkEnd w:id="2063"/>
      <w:bookmarkEnd w:id="2064"/>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65" w:name="_Toc26975925"/>
      <w:bookmarkStart w:id="2066" w:name="_Toc35856805"/>
      <w:bookmarkStart w:id="2067" w:name="_Toc44001685"/>
      <w:bookmarkStart w:id="2068" w:name="_Toc51581252"/>
      <w:bookmarkStart w:id="2069" w:name="_Toc52356515"/>
      <w:bookmarkStart w:id="2070" w:name="_Toc55228085"/>
      <w:bookmarkStart w:id="2071" w:name="_Toc138323649"/>
      <w:bookmarkStart w:id="2072" w:name="_Toc193447890"/>
      <w:r>
        <w:t>12.4</w:t>
      </w:r>
      <w:r w:rsidRPr="00215D3C">
        <w:t>.</w:t>
      </w:r>
      <w:r>
        <w:t>2</w:t>
      </w:r>
      <w:r w:rsidRPr="00215D3C">
        <w:tab/>
      </w:r>
      <w:r>
        <w:t>RESTful HTTP-based solution set for integration with ONAP VES API</w:t>
      </w:r>
      <w:bookmarkEnd w:id="2065"/>
      <w:bookmarkEnd w:id="2066"/>
      <w:bookmarkEnd w:id="2067"/>
      <w:bookmarkEnd w:id="2068"/>
      <w:bookmarkEnd w:id="2069"/>
      <w:bookmarkEnd w:id="2070"/>
      <w:bookmarkEnd w:id="2071"/>
      <w:bookmarkEnd w:id="2072"/>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73" w:name="_Toc35856806"/>
      <w:bookmarkStart w:id="2074" w:name="_Toc44001686"/>
      <w:bookmarkStart w:id="2075" w:name="_Toc51581253"/>
      <w:bookmarkStart w:id="2076" w:name="_Toc52356516"/>
      <w:bookmarkStart w:id="2077" w:name="_Toc55228086"/>
      <w:bookmarkStart w:id="2078" w:name="_Toc138323650"/>
      <w:bookmarkStart w:id="2079" w:name="_Toc193447891"/>
      <w:r>
        <w:t>12.4.2</w:t>
      </w:r>
      <w:r w:rsidRPr="00215D3C">
        <w:t>.</w:t>
      </w:r>
      <w:r>
        <w:t>1</w:t>
      </w:r>
      <w:r w:rsidRPr="00215D3C">
        <w:tab/>
      </w:r>
      <w:r>
        <w:t>Mapping of operations</w:t>
      </w:r>
      <w:bookmarkEnd w:id="2073"/>
      <w:bookmarkEnd w:id="2074"/>
      <w:bookmarkEnd w:id="2075"/>
      <w:bookmarkEnd w:id="2076"/>
      <w:bookmarkEnd w:id="2077"/>
      <w:bookmarkEnd w:id="2078"/>
      <w:bookmarkEnd w:id="2079"/>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080" w:name="_Toc35856807"/>
      <w:bookmarkStart w:id="2081" w:name="_Toc44001687"/>
      <w:bookmarkStart w:id="2082" w:name="_Toc51581254"/>
      <w:bookmarkStart w:id="2083" w:name="_Toc52356517"/>
      <w:bookmarkStart w:id="2084" w:name="_Toc55228087"/>
      <w:bookmarkStart w:id="2085" w:name="_Toc138323651"/>
      <w:bookmarkStart w:id="2086" w:name="_Toc193447892"/>
      <w:r>
        <w:lastRenderedPageBreak/>
        <w:t>12.4.2</w:t>
      </w:r>
      <w:r w:rsidRPr="00215D3C">
        <w:t>.</w:t>
      </w:r>
      <w:r>
        <w:t>2</w:t>
      </w:r>
      <w:r w:rsidRPr="00215D3C">
        <w:tab/>
        <w:t>Mapping of notifications</w:t>
      </w:r>
      <w:bookmarkEnd w:id="2080"/>
      <w:bookmarkEnd w:id="2081"/>
      <w:bookmarkEnd w:id="2082"/>
      <w:bookmarkEnd w:id="2083"/>
      <w:bookmarkEnd w:id="2084"/>
      <w:bookmarkEnd w:id="2085"/>
      <w:bookmarkEnd w:id="2086"/>
    </w:p>
    <w:p w14:paraId="176A66FD" w14:textId="77777777" w:rsidR="00623B86" w:rsidRDefault="00623B86" w:rsidP="00623B86">
      <w:pPr>
        <w:pStyle w:val="Heading5"/>
      </w:pPr>
      <w:bookmarkStart w:id="2087" w:name="_Toc35856808"/>
      <w:bookmarkStart w:id="2088" w:name="_Toc44001688"/>
      <w:bookmarkStart w:id="2089" w:name="_Toc51581255"/>
      <w:bookmarkStart w:id="2090" w:name="_Toc52356518"/>
      <w:bookmarkStart w:id="2091" w:name="_Toc55228088"/>
      <w:bookmarkStart w:id="2092" w:name="_Toc138323652"/>
      <w:bookmarkStart w:id="2093" w:name="_Toc193447893"/>
      <w:r>
        <w:t>12.4.2</w:t>
      </w:r>
      <w:r w:rsidRPr="00215D3C">
        <w:t>.</w:t>
      </w:r>
      <w:r>
        <w:t>2</w:t>
      </w:r>
      <w:r w:rsidRPr="00215D3C">
        <w:t>.1</w:t>
      </w:r>
      <w:r w:rsidRPr="00215D3C">
        <w:tab/>
        <w:t>Introduction</w:t>
      </w:r>
      <w:bookmarkEnd w:id="2087"/>
      <w:bookmarkEnd w:id="2088"/>
      <w:bookmarkEnd w:id="2089"/>
      <w:bookmarkEnd w:id="2090"/>
      <w:bookmarkEnd w:id="2091"/>
      <w:bookmarkEnd w:id="2092"/>
      <w:bookmarkEnd w:id="2093"/>
    </w:p>
    <w:p w14:paraId="67FDAC82" w14:textId="77777777" w:rsidR="00623B86" w:rsidRPr="000E2A8D" w:rsidRDefault="00623B86" w:rsidP="00623B86">
      <w:pPr>
        <w:pStyle w:val="Heading6"/>
      </w:pPr>
      <w:bookmarkStart w:id="2094" w:name="_Toc35856809"/>
      <w:bookmarkStart w:id="2095" w:name="_Toc44001689"/>
      <w:bookmarkStart w:id="2096" w:name="_Toc51581256"/>
      <w:bookmarkStart w:id="2097" w:name="_Toc52356519"/>
      <w:bookmarkStart w:id="2098" w:name="_Toc55228089"/>
      <w:bookmarkStart w:id="2099" w:name="_Toc138323653"/>
      <w:bookmarkStart w:id="2100" w:name="_Toc193447894"/>
      <w:r>
        <w:t>12.4.</w:t>
      </w:r>
      <w:r w:rsidRPr="000E2A8D">
        <w:t>2.2.1.1</w:t>
      </w:r>
      <w:r w:rsidRPr="000E2A8D">
        <w:tab/>
        <w:t>General</w:t>
      </w:r>
      <w:bookmarkEnd w:id="2094"/>
      <w:bookmarkEnd w:id="2095"/>
      <w:bookmarkEnd w:id="2096"/>
      <w:bookmarkEnd w:id="2097"/>
      <w:bookmarkEnd w:id="2098"/>
      <w:bookmarkEnd w:id="2099"/>
      <w:bookmarkEnd w:id="2100"/>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01" w:name="_Toc35856810"/>
      <w:bookmarkStart w:id="2102" w:name="_Toc44001690"/>
      <w:bookmarkStart w:id="2103" w:name="_Toc51581257"/>
      <w:bookmarkStart w:id="2104" w:name="_Toc52356520"/>
      <w:bookmarkStart w:id="2105" w:name="_Toc55228090"/>
      <w:bookmarkStart w:id="2106" w:name="_Toc138323654"/>
      <w:bookmarkStart w:id="2107" w:name="_Toc193447895"/>
      <w:r>
        <w:t>12.4.2.2.1.2</w:t>
      </w:r>
      <w:r>
        <w:tab/>
        <w:t>Notification parameter mapping principles</w:t>
      </w:r>
      <w:bookmarkEnd w:id="2101"/>
      <w:bookmarkEnd w:id="2102"/>
      <w:bookmarkEnd w:id="2103"/>
      <w:bookmarkEnd w:id="2104"/>
      <w:bookmarkEnd w:id="2105"/>
      <w:bookmarkEnd w:id="2106"/>
      <w:bookmarkEnd w:id="2107"/>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08" w:name="_Toc35856811"/>
      <w:bookmarkStart w:id="2109" w:name="_Toc44001691"/>
      <w:bookmarkStart w:id="2110" w:name="_Toc51581258"/>
      <w:bookmarkStart w:id="2111" w:name="_Toc52356521"/>
      <w:bookmarkStart w:id="2112" w:name="_Toc55228091"/>
      <w:bookmarkStart w:id="2113" w:name="_Toc138323655"/>
      <w:bookmarkStart w:id="2114" w:name="_Toc193447896"/>
      <w:r>
        <w:t>12.4.2.2.2</w:t>
      </w:r>
      <w:r w:rsidRPr="00215D3C">
        <w:tab/>
        <w:t>Notification notify</w:t>
      </w:r>
      <w:r>
        <w:t>Heartbeat</w:t>
      </w:r>
      <w:bookmarkEnd w:id="2108"/>
      <w:bookmarkEnd w:id="2109"/>
      <w:bookmarkEnd w:id="2110"/>
      <w:bookmarkEnd w:id="2111"/>
      <w:bookmarkEnd w:id="2112"/>
      <w:bookmarkEnd w:id="2113"/>
      <w:bookmarkEnd w:id="2114"/>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15" w:name="_Toc44001692"/>
      <w:bookmarkStart w:id="2116" w:name="_Toc51581259"/>
      <w:bookmarkStart w:id="2117" w:name="_Toc52356522"/>
      <w:bookmarkStart w:id="2118" w:name="_Toc55228092"/>
      <w:bookmarkStart w:id="2119" w:name="_Toc138323656"/>
      <w:bookmarkStart w:id="2120" w:name="_Toc193447897"/>
      <w:r>
        <w:rPr>
          <w:lang w:eastAsia="de-DE"/>
        </w:rPr>
        <w:t>12.5</w:t>
      </w:r>
      <w:r>
        <w:rPr>
          <w:lang w:eastAsia="de-DE"/>
        </w:rPr>
        <w:tab/>
        <w:t>Streaming data reporting service</w:t>
      </w:r>
      <w:bookmarkEnd w:id="2115"/>
      <w:bookmarkEnd w:id="2116"/>
      <w:bookmarkEnd w:id="2117"/>
      <w:bookmarkEnd w:id="2118"/>
      <w:bookmarkEnd w:id="2119"/>
      <w:bookmarkEnd w:id="2120"/>
    </w:p>
    <w:p w14:paraId="5A426107" w14:textId="77777777" w:rsidR="00623B86" w:rsidRDefault="00623B86" w:rsidP="00623B86">
      <w:pPr>
        <w:pStyle w:val="Heading3"/>
        <w:rPr>
          <w:lang w:eastAsia="de-DE"/>
        </w:rPr>
      </w:pPr>
      <w:bookmarkStart w:id="2121" w:name="_Toc44001693"/>
      <w:bookmarkStart w:id="2122" w:name="_Toc51581260"/>
      <w:bookmarkStart w:id="2123" w:name="_Toc52356523"/>
      <w:bookmarkStart w:id="2124" w:name="_Toc55228093"/>
      <w:bookmarkStart w:id="2125" w:name="_Toc138323657"/>
      <w:bookmarkStart w:id="2126" w:name="_Toc193447898"/>
      <w:r>
        <w:rPr>
          <w:lang w:eastAsia="de-DE"/>
        </w:rPr>
        <w:t>12.5.1</w:t>
      </w:r>
      <w:r>
        <w:rPr>
          <w:lang w:eastAsia="de-DE"/>
        </w:rPr>
        <w:tab/>
        <w:t>RESTful HTTP-based solution set</w:t>
      </w:r>
      <w:bookmarkEnd w:id="2121"/>
      <w:bookmarkEnd w:id="2122"/>
      <w:bookmarkEnd w:id="2123"/>
      <w:bookmarkEnd w:id="2124"/>
      <w:bookmarkEnd w:id="2125"/>
      <w:bookmarkEnd w:id="2126"/>
    </w:p>
    <w:p w14:paraId="3F913331" w14:textId="77777777" w:rsidR="00623B86" w:rsidRDefault="00623B86" w:rsidP="00623B86">
      <w:pPr>
        <w:pStyle w:val="Heading4"/>
        <w:rPr>
          <w:lang w:eastAsia="de-DE"/>
        </w:rPr>
      </w:pPr>
      <w:bookmarkStart w:id="2127" w:name="_Toc44001694"/>
      <w:bookmarkStart w:id="2128" w:name="_Toc51581261"/>
      <w:bookmarkStart w:id="2129" w:name="_Toc52356524"/>
      <w:bookmarkStart w:id="2130" w:name="_Toc55228094"/>
      <w:bookmarkStart w:id="2131" w:name="_Toc138323658"/>
      <w:bookmarkStart w:id="2132" w:name="_Toc193447899"/>
      <w:r>
        <w:rPr>
          <w:lang w:eastAsia="de-DE"/>
        </w:rPr>
        <w:t>12.5.1.1</w:t>
      </w:r>
      <w:r>
        <w:rPr>
          <w:lang w:eastAsia="de-DE"/>
        </w:rPr>
        <w:tab/>
        <w:t>Mapping of operations</w:t>
      </w:r>
      <w:bookmarkEnd w:id="2127"/>
      <w:bookmarkEnd w:id="2128"/>
      <w:bookmarkEnd w:id="2129"/>
      <w:bookmarkEnd w:id="2130"/>
      <w:bookmarkEnd w:id="2131"/>
      <w:bookmarkEnd w:id="2132"/>
    </w:p>
    <w:p w14:paraId="4065BCFC" w14:textId="77777777" w:rsidR="00623B86" w:rsidRDefault="00623B86" w:rsidP="00623B86">
      <w:pPr>
        <w:pStyle w:val="Heading5"/>
        <w:rPr>
          <w:lang w:eastAsia="de-DE"/>
        </w:rPr>
      </w:pPr>
      <w:bookmarkStart w:id="2133" w:name="_Toc44001695"/>
      <w:bookmarkStart w:id="2134" w:name="_Toc51581262"/>
      <w:bookmarkStart w:id="2135" w:name="_Toc52356525"/>
      <w:bookmarkStart w:id="2136" w:name="_Toc55228095"/>
      <w:bookmarkStart w:id="2137" w:name="_Toc138323659"/>
      <w:bookmarkStart w:id="2138" w:name="_Toc193447900"/>
      <w:r>
        <w:rPr>
          <w:lang w:eastAsia="de-DE"/>
        </w:rPr>
        <w:t>12.5.1.1.1</w:t>
      </w:r>
      <w:r>
        <w:rPr>
          <w:lang w:eastAsia="de-DE"/>
        </w:rPr>
        <w:tab/>
        <w:t>Introduction</w:t>
      </w:r>
      <w:bookmarkEnd w:id="2133"/>
      <w:bookmarkEnd w:id="2134"/>
      <w:bookmarkEnd w:id="2135"/>
      <w:bookmarkEnd w:id="2136"/>
      <w:bookmarkEnd w:id="2137"/>
      <w:bookmarkEnd w:id="2138"/>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139"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140"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39"/>
      <w:bookmarkEnd w:id="2140"/>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41" w:name="_Toc44001696"/>
      <w:bookmarkStart w:id="2142" w:name="_Toc51581263"/>
      <w:bookmarkStart w:id="2143" w:name="_Toc52356526"/>
      <w:bookmarkStart w:id="2144" w:name="_Toc55228096"/>
      <w:bookmarkStart w:id="2145" w:name="_Toc138323660"/>
      <w:bookmarkStart w:id="2146" w:name="_Toc193447901"/>
      <w:r>
        <w:rPr>
          <w:lang w:eastAsia="de-DE"/>
        </w:rPr>
        <w:t>12.5.1.1.2</w:t>
      </w:r>
      <w:r>
        <w:rPr>
          <w:lang w:eastAsia="de-DE"/>
        </w:rPr>
        <w:tab/>
        <w:t>Operation "establishStreamingConnection"</w:t>
      </w:r>
      <w:bookmarkEnd w:id="2141"/>
      <w:bookmarkEnd w:id="2142"/>
      <w:bookmarkEnd w:id="2143"/>
      <w:bookmarkEnd w:id="2144"/>
      <w:bookmarkEnd w:id="2145"/>
      <w:bookmarkEnd w:id="2146"/>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147"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47"/>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lastRenderedPageBreak/>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48" w:name="_Toc44001697"/>
      <w:bookmarkStart w:id="2149" w:name="_Toc51581264"/>
      <w:bookmarkStart w:id="2150" w:name="_Toc52356527"/>
      <w:bookmarkStart w:id="2151" w:name="_Toc55228097"/>
      <w:bookmarkStart w:id="2152" w:name="_Toc138323661"/>
      <w:bookmarkStart w:id="2153" w:name="_Toc193447902"/>
      <w:r>
        <w:rPr>
          <w:lang w:eastAsia="de-DE"/>
        </w:rPr>
        <w:t>12.5.1.1.3</w:t>
      </w:r>
      <w:r>
        <w:rPr>
          <w:lang w:eastAsia="de-DE"/>
        </w:rPr>
        <w:tab/>
        <w:t>Operation "terminateStreamingConnection"</w:t>
      </w:r>
      <w:bookmarkEnd w:id="2148"/>
      <w:bookmarkEnd w:id="2149"/>
      <w:bookmarkEnd w:id="2150"/>
      <w:bookmarkEnd w:id="2151"/>
      <w:bookmarkEnd w:id="2152"/>
      <w:bookmarkEnd w:id="2153"/>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54" w:name="_Toc44001698"/>
      <w:bookmarkStart w:id="2155" w:name="_Toc51581265"/>
      <w:bookmarkStart w:id="2156" w:name="_Toc52356528"/>
      <w:bookmarkStart w:id="2157" w:name="_Toc55228098"/>
      <w:bookmarkStart w:id="2158" w:name="_Toc138323662"/>
      <w:bookmarkStart w:id="2159" w:name="_Toc193447903"/>
      <w:r>
        <w:rPr>
          <w:lang w:eastAsia="de-DE"/>
        </w:rPr>
        <w:t>12.5.1.1.4</w:t>
      </w:r>
      <w:r>
        <w:rPr>
          <w:lang w:eastAsia="de-DE"/>
        </w:rPr>
        <w:tab/>
        <w:t>Operation "reportStreamData"</w:t>
      </w:r>
      <w:bookmarkEnd w:id="2154"/>
      <w:bookmarkEnd w:id="2155"/>
      <w:bookmarkEnd w:id="2156"/>
      <w:bookmarkEnd w:id="2157"/>
      <w:bookmarkEnd w:id="2158"/>
      <w:bookmarkEnd w:id="2159"/>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lastRenderedPageBreak/>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160" w:name="_Toc44001699"/>
      <w:bookmarkStart w:id="2161" w:name="_Toc51581266"/>
      <w:bookmarkStart w:id="2162" w:name="_Toc52356529"/>
      <w:bookmarkStart w:id="2163" w:name="_Toc55228099"/>
      <w:bookmarkStart w:id="2164" w:name="_Toc138323663"/>
      <w:bookmarkStart w:id="2165" w:name="_Toc193447904"/>
      <w:r>
        <w:rPr>
          <w:lang w:eastAsia="de-DE"/>
        </w:rPr>
        <w:t>12.5.1.1.5</w:t>
      </w:r>
      <w:r>
        <w:rPr>
          <w:lang w:eastAsia="de-DE"/>
        </w:rPr>
        <w:tab/>
        <w:t>Operation "addStream"</w:t>
      </w:r>
      <w:bookmarkEnd w:id="2160"/>
      <w:bookmarkEnd w:id="2161"/>
      <w:bookmarkEnd w:id="2162"/>
      <w:bookmarkEnd w:id="2163"/>
      <w:bookmarkEnd w:id="2164"/>
      <w:bookmarkEnd w:id="2165"/>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66" w:name="_Toc44001700"/>
      <w:bookmarkStart w:id="2167" w:name="_Toc51581267"/>
      <w:bookmarkStart w:id="2168" w:name="_Toc52356530"/>
      <w:bookmarkStart w:id="2169" w:name="_Toc55228100"/>
      <w:bookmarkStart w:id="2170" w:name="_Toc138323664"/>
      <w:bookmarkStart w:id="2171" w:name="_Toc193447905"/>
      <w:r>
        <w:rPr>
          <w:lang w:eastAsia="de-DE"/>
        </w:rPr>
        <w:t>12.5.1.1.6</w:t>
      </w:r>
      <w:r>
        <w:rPr>
          <w:lang w:eastAsia="de-DE"/>
        </w:rPr>
        <w:tab/>
        <w:t>Operation "deleteStream"</w:t>
      </w:r>
      <w:bookmarkEnd w:id="2166"/>
      <w:bookmarkEnd w:id="2167"/>
      <w:bookmarkEnd w:id="2168"/>
      <w:bookmarkEnd w:id="2169"/>
      <w:bookmarkEnd w:id="2170"/>
      <w:bookmarkEnd w:id="2171"/>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72" w:name="_Toc44001701"/>
      <w:bookmarkStart w:id="2173" w:name="_Toc51581268"/>
      <w:bookmarkStart w:id="2174" w:name="_Toc52356531"/>
      <w:bookmarkStart w:id="2175" w:name="_Toc55228101"/>
      <w:bookmarkStart w:id="2176" w:name="_Toc138323665"/>
      <w:bookmarkStart w:id="2177" w:name="_Toc193447906"/>
      <w:r>
        <w:rPr>
          <w:lang w:eastAsia="de-DE"/>
        </w:rPr>
        <w:t>12.5.1.1.7</w:t>
      </w:r>
      <w:r>
        <w:rPr>
          <w:lang w:eastAsia="de-DE"/>
        </w:rPr>
        <w:tab/>
        <w:t>Operation "getConnectionInfo"</w:t>
      </w:r>
      <w:bookmarkEnd w:id="2172"/>
      <w:bookmarkEnd w:id="2173"/>
      <w:bookmarkEnd w:id="2174"/>
      <w:bookmarkEnd w:id="2175"/>
      <w:bookmarkEnd w:id="2176"/>
      <w:bookmarkEnd w:id="2177"/>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78" w:name="_Toc44001702"/>
      <w:bookmarkStart w:id="2179" w:name="_Toc51581269"/>
      <w:bookmarkStart w:id="2180" w:name="_Toc52356532"/>
      <w:bookmarkStart w:id="2181" w:name="_Toc55228102"/>
      <w:bookmarkStart w:id="2182" w:name="_Toc138323666"/>
      <w:bookmarkStart w:id="2183" w:name="_Toc193447907"/>
      <w:r>
        <w:rPr>
          <w:lang w:eastAsia="de-DE"/>
        </w:rPr>
        <w:t>12.5.1.1.8</w:t>
      </w:r>
      <w:r>
        <w:rPr>
          <w:lang w:eastAsia="de-DE"/>
        </w:rPr>
        <w:tab/>
        <w:t>Operation "getStreamInfo"</w:t>
      </w:r>
      <w:bookmarkEnd w:id="2178"/>
      <w:bookmarkEnd w:id="2179"/>
      <w:bookmarkEnd w:id="2180"/>
      <w:bookmarkEnd w:id="2181"/>
      <w:bookmarkEnd w:id="2182"/>
      <w:bookmarkEnd w:id="2183"/>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184" w:name="_Toc44001703"/>
      <w:bookmarkStart w:id="2185" w:name="_Toc51581270"/>
      <w:bookmarkStart w:id="2186" w:name="_Toc52356533"/>
      <w:bookmarkStart w:id="2187" w:name="_Toc55228103"/>
      <w:bookmarkStart w:id="2188" w:name="_Toc138323667"/>
      <w:bookmarkStart w:id="2189" w:name="_Toc193447908"/>
      <w:r>
        <w:rPr>
          <w:lang w:eastAsia="de-DE"/>
        </w:rPr>
        <w:t>12.5.1.2</w:t>
      </w:r>
      <w:r>
        <w:rPr>
          <w:lang w:eastAsia="de-DE"/>
        </w:rPr>
        <w:tab/>
        <w:t>Mapping of notifications</w:t>
      </w:r>
      <w:bookmarkEnd w:id="2184"/>
      <w:bookmarkEnd w:id="2185"/>
      <w:bookmarkEnd w:id="2186"/>
      <w:bookmarkEnd w:id="2187"/>
      <w:bookmarkEnd w:id="2188"/>
      <w:bookmarkEnd w:id="2189"/>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190" w:name="_Toc44001704"/>
      <w:bookmarkStart w:id="2191" w:name="_Toc51581271"/>
      <w:bookmarkStart w:id="2192" w:name="_Toc52356534"/>
      <w:bookmarkStart w:id="2193" w:name="_Toc55228104"/>
      <w:bookmarkStart w:id="2194" w:name="_Toc138323668"/>
      <w:bookmarkStart w:id="2195" w:name="_Toc193447909"/>
      <w:r>
        <w:rPr>
          <w:lang w:eastAsia="de-DE"/>
        </w:rPr>
        <w:lastRenderedPageBreak/>
        <w:t>12.5.1.3</w:t>
      </w:r>
      <w:r>
        <w:rPr>
          <w:lang w:eastAsia="de-DE"/>
        </w:rPr>
        <w:tab/>
        <w:t>Resources</w:t>
      </w:r>
      <w:bookmarkEnd w:id="2190"/>
      <w:bookmarkEnd w:id="2191"/>
      <w:bookmarkEnd w:id="2192"/>
      <w:bookmarkEnd w:id="2193"/>
      <w:bookmarkEnd w:id="2194"/>
      <w:bookmarkEnd w:id="2195"/>
    </w:p>
    <w:p w14:paraId="77AB7AFA" w14:textId="77777777" w:rsidR="00623B86" w:rsidRDefault="00623B86" w:rsidP="00623B86">
      <w:pPr>
        <w:pStyle w:val="Heading5"/>
        <w:rPr>
          <w:lang w:eastAsia="de-DE"/>
        </w:rPr>
      </w:pPr>
      <w:bookmarkStart w:id="2196" w:name="_Toc44001705"/>
      <w:bookmarkStart w:id="2197" w:name="_Toc51581272"/>
      <w:bookmarkStart w:id="2198" w:name="_Toc52356535"/>
      <w:bookmarkStart w:id="2199" w:name="_Toc55228105"/>
      <w:bookmarkStart w:id="2200" w:name="_Toc138323669"/>
      <w:bookmarkStart w:id="2201" w:name="_Toc193447910"/>
      <w:r>
        <w:rPr>
          <w:lang w:eastAsia="de-DE"/>
        </w:rPr>
        <w:t>12.5.1.3.1</w:t>
      </w:r>
      <w:r>
        <w:rPr>
          <w:lang w:eastAsia="de-DE"/>
        </w:rPr>
        <w:tab/>
        <w:t>Resources structure</w:t>
      </w:r>
      <w:bookmarkEnd w:id="2196"/>
      <w:bookmarkEnd w:id="2197"/>
      <w:bookmarkEnd w:id="2198"/>
      <w:bookmarkEnd w:id="2199"/>
      <w:bookmarkEnd w:id="2200"/>
      <w:bookmarkEnd w:id="2201"/>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02" w:name="_MON_1700634637"/>
    <w:bookmarkEnd w:id="2202"/>
    <w:p w14:paraId="0DD047CB" w14:textId="77777777" w:rsidR="00623B86" w:rsidRDefault="00623B86" w:rsidP="00623B86">
      <w:pPr>
        <w:pStyle w:val="TH"/>
        <w:jc w:val="both"/>
      </w:pPr>
      <w:r>
        <w:object w:dxaOrig="9026" w:dyaOrig="3361" w14:anchorId="77E38D2C">
          <v:shape id="_x0000_i1027" type="#_x0000_t75" style="width:453.5pt;height:166pt" o:ole="">
            <v:imagedata r:id="rId27" o:title=""/>
          </v:shape>
          <o:OLEObject Type="Embed" ProgID="Word.Document.12" ShapeID="_x0000_i1027" DrawAspect="Content" ObjectID="_1804060503"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203"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203"/>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04" w:name="_Toc44001706"/>
      <w:bookmarkStart w:id="2205" w:name="_Toc51581273"/>
      <w:bookmarkStart w:id="2206" w:name="_Toc52356536"/>
      <w:bookmarkStart w:id="2207" w:name="_Toc55228106"/>
      <w:bookmarkStart w:id="2208" w:name="_Toc138323670"/>
      <w:bookmarkStart w:id="2209" w:name="_Toc193447911"/>
      <w:r>
        <w:rPr>
          <w:lang w:eastAsia="de-DE"/>
        </w:rPr>
        <w:t>12.5.1.3.2</w:t>
      </w:r>
      <w:r>
        <w:rPr>
          <w:lang w:eastAsia="de-DE"/>
        </w:rPr>
        <w:tab/>
        <w:t>Resources definitions</w:t>
      </w:r>
      <w:bookmarkEnd w:id="2204"/>
      <w:bookmarkEnd w:id="2205"/>
      <w:bookmarkEnd w:id="2206"/>
      <w:bookmarkEnd w:id="2207"/>
      <w:bookmarkEnd w:id="2208"/>
      <w:bookmarkEnd w:id="2209"/>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10" w:name="MCCQCTEMPBM_00000141"/>
      <w:r w:rsidRPr="005B50B9">
        <w:rPr>
          <w:rFonts w:ascii="Courier New" w:hAnsi="Courier New" w:cs="Courier New"/>
          <w:lang w:eastAsia="de-DE"/>
        </w:rPr>
        <w:t>/connections</w:t>
      </w:r>
      <w:bookmarkEnd w:id="2210"/>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211"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1"/>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12" w:name="MCCQCTEMPBM_00000142"/>
      <w:r w:rsidRPr="00FD3AAE">
        <w:rPr>
          <w:rFonts w:ascii="Courier New" w:hAnsi="Courier New" w:cs="Courier New"/>
          <w:lang w:eastAsia="de-DE"/>
        </w:rPr>
        <w:t>/connections/{connectionId}</w:t>
      </w:r>
      <w:bookmarkEnd w:id="2212"/>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213" w:name="MCCQCTEMPBM_00000143"/>
      <w:r w:rsidRPr="00FD3AAE">
        <w:rPr>
          <w:rFonts w:ascii="Courier New" w:hAnsi="Courier New" w:cs="Courier New"/>
          <w:lang w:eastAsia="de-DE"/>
        </w:rPr>
        <w:t>/connections/{connectionId}/streams</w:t>
      </w:r>
      <w:bookmarkEnd w:id="2213"/>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214"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4"/>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215"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5"/>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16" w:name="_Toc44001707"/>
      <w:bookmarkStart w:id="2217" w:name="_Toc51581274"/>
      <w:bookmarkStart w:id="2218" w:name="_Toc52356537"/>
      <w:bookmarkStart w:id="2219" w:name="_Toc55228107"/>
      <w:bookmarkStart w:id="2220" w:name="_Toc138323671"/>
      <w:bookmarkStart w:id="2221" w:name="_Toc193447912"/>
      <w:r>
        <w:rPr>
          <w:lang w:eastAsia="de-DE"/>
        </w:rPr>
        <w:lastRenderedPageBreak/>
        <w:t>12.5.1.4</w:t>
      </w:r>
      <w:r>
        <w:rPr>
          <w:lang w:eastAsia="de-DE"/>
        </w:rPr>
        <w:tab/>
        <w:t>Data type definitions</w:t>
      </w:r>
      <w:bookmarkEnd w:id="2216"/>
      <w:bookmarkEnd w:id="2217"/>
      <w:bookmarkEnd w:id="2218"/>
      <w:bookmarkEnd w:id="2219"/>
      <w:bookmarkEnd w:id="2220"/>
      <w:bookmarkEnd w:id="2221"/>
    </w:p>
    <w:p w14:paraId="0ED10254" w14:textId="77777777" w:rsidR="00623B86" w:rsidRDefault="00623B86" w:rsidP="00623B86">
      <w:pPr>
        <w:pStyle w:val="Heading5"/>
        <w:rPr>
          <w:lang w:eastAsia="de-DE"/>
        </w:rPr>
      </w:pPr>
      <w:bookmarkStart w:id="2222" w:name="_Toc44001708"/>
      <w:bookmarkStart w:id="2223" w:name="_Toc51581275"/>
      <w:bookmarkStart w:id="2224" w:name="_Toc52356538"/>
      <w:bookmarkStart w:id="2225" w:name="_Toc55228108"/>
      <w:bookmarkStart w:id="2226" w:name="_Toc138323672"/>
      <w:bookmarkStart w:id="2227" w:name="_Toc193447913"/>
      <w:r>
        <w:rPr>
          <w:lang w:eastAsia="de-DE"/>
        </w:rPr>
        <w:t>12.5.1.4.1</w:t>
      </w:r>
      <w:r>
        <w:rPr>
          <w:lang w:eastAsia="de-DE"/>
        </w:rPr>
        <w:tab/>
        <w:t>General</w:t>
      </w:r>
      <w:bookmarkEnd w:id="2222"/>
      <w:bookmarkEnd w:id="2223"/>
      <w:bookmarkEnd w:id="2224"/>
      <w:bookmarkEnd w:id="2225"/>
      <w:bookmarkEnd w:id="2226"/>
      <w:bookmarkEnd w:id="2227"/>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28" w:name="_Toc44001709"/>
      <w:bookmarkStart w:id="2229" w:name="_Toc51581276"/>
      <w:bookmarkStart w:id="2230" w:name="_Toc52356539"/>
      <w:bookmarkStart w:id="2231" w:name="_Toc55228109"/>
      <w:bookmarkStart w:id="2232" w:name="_Toc138323673"/>
      <w:bookmarkStart w:id="2233" w:name="_Toc193447914"/>
      <w:r>
        <w:rPr>
          <w:lang w:eastAsia="de-DE"/>
        </w:rPr>
        <w:lastRenderedPageBreak/>
        <w:t>12.5.1.4.2</w:t>
      </w:r>
      <w:r>
        <w:rPr>
          <w:lang w:eastAsia="de-DE"/>
        </w:rPr>
        <w:tab/>
        <w:t>Query, message body and resource data types</w:t>
      </w:r>
      <w:bookmarkEnd w:id="2228"/>
      <w:bookmarkEnd w:id="2229"/>
      <w:bookmarkEnd w:id="2230"/>
      <w:bookmarkEnd w:id="2231"/>
      <w:bookmarkEnd w:id="2232"/>
      <w:bookmarkEnd w:id="2233"/>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34" w:name="_Toc44001710"/>
      <w:bookmarkStart w:id="2235" w:name="_Toc51581277"/>
      <w:bookmarkStart w:id="2236" w:name="_Toc52356540"/>
      <w:bookmarkStart w:id="2237" w:name="_Toc55228110"/>
      <w:bookmarkStart w:id="2238" w:name="_Toc138323674"/>
      <w:bookmarkStart w:id="2239" w:name="_Toc193447915"/>
      <w:r>
        <w:rPr>
          <w:lang w:eastAsia="de-DE"/>
        </w:rPr>
        <w:t>12.5.1.4.3</w:t>
      </w:r>
      <w:r>
        <w:rPr>
          <w:lang w:eastAsia="de-DE"/>
        </w:rPr>
        <w:tab/>
        <w:t>Simple data types and enumerations</w:t>
      </w:r>
      <w:bookmarkEnd w:id="2234"/>
      <w:bookmarkEnd w:id="2235"/>
      <w:bookmarkEnd w:id="2236"/>
      <w:bookmarkEnd w:id="2237"/>
      <w:bookmarkEnd w:id="2238"/>
      <w:bookmarkEnd w:id="2239"/>
    </w:p>
    <w:p w14:paraId="57043286" w14:textId="77777777" w:rsidR="00623B86" w:rsidRDefault="00623B86" w:rsidP="00623B86">
      <w:pPr>
        <w:pStyle w:val="H6"/>
        <w:rPr>
          <w:lang w:eastAsia="zh-CN"/>
        </w:rPr>
      </w:pPr>
      <w:bookmarkStart w:id="2240" w:name="_Toc19894185"/>
      <w:bookmarkStart w:id="2241" w:name="_Toc27411402"/>
      <w:bookmarkStart w:id="2242" w:name="_Toc35938384"/>
      <w:r>
        <w:rPr>
          <w:lang w:eastAsia="de-DE"/>
        </w:rPr>
        <w:t>12.5.1.4.3</w:t>
      </w:r>
      <w:r>
        <w:rPr>
          <w:lang w:eastAsia="zh-CN"/>
        </w:rPr>
        <w:t>.1</w:t>
      </w:r>
      <w:r>
        <w:rPr>
          <w:lang w:eastAsia="zh-CN"/>
        </w:rPr>
        <w:tab/>
        <w:t>General</w:t>
      </w:r>
      <w:bookmarkEnd w:id="2240"/>
      <w:bookmarkEnd w:id="2241"/>
      <w:bookmarkEnd w:id="2242"/>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43" w:name="_Toc19894186"/>
      <w:bookmarkStart w:id="2244" w:name="_Toc27411403"/>
      <w:bookmarkStart w:id="2245" w:name="_Toc35938385"/>
      <w:r>
        <w:rPr>
          <w:lang w:eastAsia="de-DE"/>
        </w:rPr>
        <w:t>12.5.1.4.3</w:t>
      </w:r>
      <w:r>
        <w:rPr>
          <w:lang w:eastAsia="zh-CN"/>
        </w:rPr>
        <w:t>.2</w:t>
      </w:r>
      <w:r>
        <w:rPr>
          <w:lang w:eastAsia="zh-CN"/>
        </w:rPr>
        <w:tab/>
        <w:t>Simple data types</w:t>
      </w:r>
      <w:bookmarkEnd w:id="2243"/>
      <w:bookmarkEnd w:id="2244"/>
      <w:bookmarkEnd w:id="2245"/>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46" w:name="_Toc51581278"/>
      <w:bookmarkStart w:id="2247" w:name="_Toc52356541"/>
      <w:bookmarkStart w:id="2248" w:name="_Toc55228111"/>
      <w:bookmarkStart w:id="2249" w:name="_Toc138323675"/>
      <w:bookmarkStart w:id="2250" w:name="_Toc193447916"/>
      <w:r>
        <w:rPr>
          <w:lang w:eastAsia="zh-CN"/>
        </w:rPr>
        <w:lastRenderedPageBreak/>
        <w:t>12.6</w:t>
      </w:r>
      <w:r>
        <w:tab/>
        <w:t>File data reporting service</w:t>
      </w:r>
      <w:bookmarkEnd w:id="2246"/>
      <w:bookmarkEnd w:id="2247"/>
      <w:bookmarkEnd w:id="2248"/>
      <w:bookmarkEnd w:id="2249"/>
      <w:bookmarkEnd w:id="2250"/>
    </w:p>
    <w:p w14:paraId="6EA7CADF" w14:textId="77777777" w:rsidR="00623B86" w:rsidRDefault="00623B86" w:rsidP="00623B86">
      <w:pPr>
        <w:pStyle w:val="Heading3"/>
        <w:rPr>
          <w:lang w:eastAsia="de-DE"/>
        </w:rPr>
      </w:pPr>
      <w:bookmarkStart w:id="2251" w:name="_Toc51581279"/>
      <w:bookmarkStart w:id="2252" w:name="_Toc52356542"/>
      <w:bookmarkStart w:id="2253" w:name="_Toc55228112"/>
      <w:bookmarkStart w:id="2254" w:name="_Toc138323676"/>
      <w:bookmarkStart w:id="2255" w:name="_Toc193447917"/>
      <w:r>
        <w:rPr>
          <w:lang w:eastAsia="zh-CN"/>
        </w:rPr>
        <w:t>12.6.1</w:t>
      </w:r>
      <w:r>
        <w:tab/>
      </w:r>
      <w:r>
        <w:rPr>
          <w:lang w:eastAsia="de-DE"/>
        </w:rPr>
        <w:t>RESTful HTTP-based solution set</w:t>
      </w:r>
      <w:bookmarkEnd w:id="2251"/>
      <w:bookmarkEnd w:id="2252"/>
      <w:bookmarkEnd w:id="2253"/>
      <w:bookmarkEnd w:id="2254"/>
      <w:bookmarkEnd w:id="2255"/>
    </w:p>
    <w:p w14:paraId="361EBFBA" w14:textId="77777777" w:rsidR="00623B86" w:rsidRPr="00FE5F5D" w:rsidRDefault="00623B86" w:rsidP="00623B86">
      <w:pPr>
        <w:pStyle w:val="Heading4"/>
        <w:rPr>
          <w:lang w:eastAsia="de-DE"/>
        </w:rPr>
      </w:pPr>
      <w:bookmarkStart w:id="2256" w:name="_Toc51581280"/>
      <w:bookmarkStart w:id="2257" w:name="_Toc52356543"/>
      <w:bookmarkStart w:id="2258" w:name="_Toc55228113"/>
      <w:bookmarkStart w:id="2259" w:name="_Toc138323677"/>
      <w:bookmarkStart w:id="2260" w:name="_Toc193447918"/>
      <w:r>
        <w:rPr>
          <w:lang w:eastAsia="de-DE"/>
        </w:rPr>
        <w:t>12.6.1.1</w:t>
      </w:r>
      <w:r>
        <w:rPr>
          <w:lang w:eastAsia="de-DE"/>
        </w:rPr>
        <w:tab/>
        <w:t>Mapping of operations</w:t>
      </w:r>
      <w:bookmarkEnd w:id="2256"/>
      <w:bookmarkEnd w:id="2257"/>
      <w:bookmarkEnd w:id="2258"/>
      <w:bookmarkEnd w:id="2259"/>
      <w:bookmarkEnd w:id="2260"/>
    </w:p>
    <w:p w14:paraId="54AE2001" w14:textId="77777777" w:rsidR="00623B86" w:rsidRDefault="00623B86" w:rsidP="00623B86">
      <w:pPr>
        <w:pStyle w:val="Heading5"/>
      </w:pPr>
      <w:bookmarkStart w:id="2261" w:name="_Toc51581281"/>
      <w:bookmarkStart w:id="2262" w:name="_Toc52356544"/>
      <w:bookmarkStart w:id="2263" w:name="_Toc55228114"/>
      <w:bookmarkStart w:id="2264" w:name="_Toc138323678"/>
      <w:bookmarkStart w:id="2265" w:name="_Toc193447919"/>
      <w:r>
        <w:rPr>
          <w:lang w:eastAsia="zh-CN"/>
        </w:rPr>
        <w:t>12.6.1.1.1</w:t>
      </w:r>
      <w:r>
        <w:tab/>
        <w:t>Introduction</w:t>
      </w:r>
      <w:bookmarkEnd w:id="2261"/>
      <w:bookmarkEnd w:id="2262"/>
      <w:bookmarkEnd w:id="2263"/>
      <w:bookmarkEnd w:id="2264"/>
      <w:bookmarkEnd w:id="2265"/>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266" w:name="_Toc51581282"/>
      <w:bookmarkStart w:id="2267" w:name="_Toc52356545"/>
      <w:bookmarkStart w:id="2268" w:name="_Toc55228115"/>
      <w:bookmarkStart w:id="2269" w:name="_Toc138323679"/>
      <w:bookmarkStart w:id="2270" w:name="_Toc193447920"/>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66"/>
      <w:bookmarkEnd w:id="2267"/>
      <w:bookmarkEnd w:id="2268"/>
      <w:bookmarkEnd w:id="2269"/>
      <w:bookmarkEnd w:id="2270"/>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71" w:name="OLE_LINK5"/>
      <w:bookmarkStart w:id="2272" w:name="OLE_LINK6"/>
      <w:r>
        <w:rPr>
          <w:lang w:eastAsia="zh-CN"/>
        </w:rPr>
        <w:t xml:space="preserve">Table </w:t>
      </w:r>
      <w:r>
        <w:t>12.6.1.1.2</w:t>
      </w:r>
      <w:r>
        <w:rPr>
          <w:lang w:eastAsia="zh-CN"/>
        </w:rPr>
        <w:t>-1</w:t>
      </w:r>
      <w:bookmarkEnd w:id="2271"/>
      <w:bookmarkEnd w:id="2272"/>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273"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73"/>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274" w:name="_Toc51581283"/>
      <w:bookmarkStart w:id="2275" w:name="_Toc52356546"/>
      <w:bookmarkStart w:id="2276" w:name="_Toc55228116"/>
      <w:bookmarkStart w:id="2277" w:name="_Toc138323680"/>
      <w:bookmarkStart w:id="2278" w:name="_Toc193447921"/>
      <w:r>
        <w:lastRenderedPageBreak/>
        <w:t>12.6.1.1.3</w:t>
      </w:r>
      <w:r>
        <w:tab/>
        <w:t xml:space="preserve">Operation </w:t>
      </w:r>
      <w:r w:rsidRPr="00971FE6">
        <w:rPr>
          <w:rFonts w:cs="Arial"/>
        </w:rPr>
        <w:t>subscribe</w:t>
      </w:r>
      <w:bookmarkEnd w:id="2274"/>
      <w:bookmarkEnd w:id="2275"/>
      <w:bookmarkEnd w:id="2276"/>
      <w:bookmarkEnd w:id="2277"/>
      <w:bookmarkEnd w:id="2278"/>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279" w:name="_Toc51581284"/>
      <w:bookmarkStart w:id="2280" w:name="_Toc52356547"/>
      <w:bookmarkStart w:id="2281" w:name="_Toc55228117"/>
      <w:bookmarkStart w:id="2282" w:name="_Toc138323681"/>
      <w:bookmarkStart w:id="2283" w:name="_Toc193447922"/>
      <w:r>
        <w:t>12.6.1.1.4</w:t>
      </w:r>
      <w:r>
        <w:tab/>
        <w:t xml:space="preserve">Operation </w:t>
      </w:r>
      <w:r w:rsidRPr="00971FE6">
        <w:rPr>
          <w:rFonts w:cs="Arial"/>
        </w:rPr>
        <w:t>unsubscribe</w:t>
      </w:r>
      <w:bookmarkEnd w:id="2279"/>
      <w:bookmarkEnd w:id="2280"/>
      <w:bookmarkEnd w:id="2281"/>
      <w:bookmarkEnd w:id="2282"/>
      <w:bookmarkEnd w:id="2283"/>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284" w:name="_Toc51581285"/>
      <w:bookmarkStart w:id="2285" w:name="_Toc52356548"/>
      <w:bookmarkStart w:id="2286" w:name="_Toc55228118"/>
      <w:bookmarkStart w:id="2287" w:name="_Toc138323682"/>
      <w:bookmarkStart w:id="2288" w:name="_Toc193447923"/>
      <w:r>
        <w:rPr>
          <w:lang w:eastAsia="zh-CN"/>
        </w:rPr>
        <w:t>12.6.1.2</w:t>
      </w:r>
      <w:r>
        <w:tab/>
        <w:t>Mapping of notifications</w:t>
      </w:r>
      <w:bookmarkEnd w:id="2284"/>
      <w:bookmarkEnd w:id="2285"/>
      <w:bookmarkEnd w:id="2286"/>
      <w:bookmarkEnd w:id="2287"/>
      <w:bookmarkEnd w:id="2288"/>
    </w:p>
    <w:p w14:paraId="6E91AFED" w14:textId="77777777" w:rsidR="00623B86" w:rsidRDefault="00623B86" w:rsidP="00623B86">
      <w:pPr>
        <w:pStyle w:val="Heading5"/>
      </w:pPr>
      <w:bookmarkStart w:id="2289" w:name="_Toc51581286"/>
      <w:bookmarkStart w:id="2290" w:name="_Toc52356549"/>
      <w:bookmarkStart w:id="2291" w:name="_Toc55228119"/>
      <w:bookmarkStart w:id="2292" w:name="_Toc138323683"/>
      <w:bookmarkStart w:id="2293" w:name="_Toc193447924"/>
      <w:r>
        <w:t>12.6.1.2.1</w:t>
      </w:r>
      <w:r>
        <w:tab/>
        <w:t>Introduction</w:t>
      </w:r>
      <w:bookmarkEnd w:id="2289"/>
      <w:bookmarkEnd w:id="2290"/>
      <w:bookmarkEnd w:id="2291"/>
      <w:bookmarkEnd w:id="2292"/>
      <w:bookmarkEnd w:id="2293"/>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294" w:name="_Toc51581287"/>
      <w:bookmarkStart w:id="2295" w:name="_Toc52356550"/>
      <w:bookmarkStart w:id="2296" w:name="_Toc55228120"/>
      <w:bookmarkStart w:id="2297" w:name="_Toc138323684"/>
      <w:bookmarkStart w:id="2298" w:name="_Toc193447925"/>
      <w:r>
        <w:t>12.6.1.2.2</w:t>
      </w:r>
      <w:r>
        <w:tab/>
        <w:t xml:space="preserve">Notification </w:t>
      </w:r>
      <w:r w:rsidRPr="00971FE6">
        <w:rPr>
          <w:rFonts w:cs="Arial"/>
        </w:rPr>
        <w:t>notifyFileReady</w:t>
      </w:r>
      <w:bookmarkEnd w:id="2294"/>
      <w:bookmarkEnd w:id="2295"/>
      <w:bookmarkEnd w:id="2296"/>
      <w:bookmarkEnd w:id="2297"/>
      <w:bookmarkEnd w:id="2298"/>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299"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99"/>
    </w:tbl>
    <w:p w14:paraId="00B7C1A0" w14:textId="77777777" w:rsidR="00623B86" w:rsidRDefault="00623B86" w:rsidP="00623B86"/>
    <w:p w14:paraId="248BD0D2" w14:textId="77777777" w:rsidR="00623B86" w:rsidRPr="006B51F6" w:rsidRDefault="00623B86" w:rsidP="00623B86">
      <w:pPr>
        <w:pStyle w:val="Heading5"/>
      </w:pPr>
      <w:bookmarkStart w:id="2300" w:name="_Toc51581288"/>
      <w:bookmarkStart w:id="2301" w:name="_Toc52356551"/>
      <w:bookmarkStart w:id="2302" w:name="_Toc55228121"/>
      <w:bookmarkStart w:id="2303" w:name="_Toc138323685"/>
      <w:bookmarkStart w:id="2304" w:name="_Toc193447926"/>
      <w:r>
        <w:t>12.6.1.2.3</w:t>
      </w:r>
      <w:r w:rsidRPr="006B51F6">
        <w:tab/>
        <w:t xml:space="preserve">Notification </w:t>
      </w:r>
      <w:r w:rsidRPr="00971FE6">
        <w:rPr>
          <w:rFonts w:cs="Arial"/>
        </w:rPr>
        <w:t>notifyFilePreparationError</w:t>
      </w:r>
      <w:bookmarkEnd w:id="2300"/>
      <w:bookmarkEnd w:id="2301"/>
      <w:bookmarkEnd w:id="2302"/>
      <w:bookmarkEnd w:id="2303"/>
      <w:bookmarkEnd w:id="2304"/>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305"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307A2">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307A2">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307A2">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05"/>
    </w:tbl>
    <w:p w14:paraId="69D9C4FC" w14:textId="77777777" w:rsidR="00623B86" w:rsidRDefault="00623B86" w:rsidP="00623B86"/>
    <w:p w14:paraId="6266E5EA" w14:textId="77777777" w:rsidR="00623B86" w:rsidRDefault="00623B86" w:rsidP="00623B86">
      <w:pPr>
        <w:pStyle w:val="Heading4"/>
      </w:pPr>
      <w:bookmarkStart w:id="2306" w:name="_Toc51581289"/>
      <w:bookmarkStart w:id="2307" w:name="_Toc52356552"/>
      <w:bookmarkStart w:id="2308" w:name="_Toc55228122"/>
      <w:bookmarkStart w:id="2309" w:name="_Toc138323686"/>
      <w:bookmarkStart w:id="2310" w:name="_Toc193447927"/>
      <w:r>
        <w:rPr>
          <w:lang w:eastAsia="zh-CN"/>
        </w:rPr>
        <w:lastRenderedPageBreak/>
        <w:t>12.6.1.3</w:t>
      </w:r>
      <w:r>
        <w:tab/>
        <w:t>Resources</w:t>
      </w:r>
      <w:bookmarkEnd w:id="2306"/>
      <w:bookmarkEnd w:id="2307"/>
      <w:bookmarkEnd w:id="2308"/>
      <w:bookmarkEnd w:id="2309"/>
      <w:bookmarkEnd w:id="2310"/>
    </w:p>
    <w:p w14:paraId="208F3134" w14:textId="77777777" w:rsidR="00623B86" w:rsidRDefault="00623B86" w:rsidP="00623B86">
      <w:pPr>
        <w:pStyle w:val="Heading5"/>
      </w:pPr>
      <w:bookmarkStart w:id="2311" w:name="_Toc51581290"/>
      <w:bookmarkStart w:id="2312" w:name="_Toc52356553"/>
      <w:bookmarkStart w:id="2313" w:name="_Toc55228123"/>
      <w:bookmarkStart w:id="2314" w:name="_Toc138323687"/>
      <w:bookmarkStart w:id="2315" w:name="_Toc193447928"/>
      <w:r>
        <w:rPr>
          <w:lang w:eastAsia="zh-CN"/>
        </w:rPr>
        <w:t>12.6.1.3.</w:t>
      </w:r>
      <w:r>
        <w:t>1</w:t>
      </w:r>
      <w:r>
        <w:tab/>
        <w:t>Resource structure</w:t>
      </w:r>
      <w:bookmarkEnd w:id="2311"/>
      <w:bookmarkEnd w:id="2312"/>
      <w:bookmarkEnd w:id="2313"/>
      <w:bookmarkEnd w:id="2314"/>
      <w:bookmarkEnd w:id="2315"/>
    </w:p>
    <w:p w14:paraId="305F60A6" w14:textId="77777777" w:rsidR="00623B86" w:rsidRPr="00851E6D" w:rsidRDefault="00623B86" w:rsidP="00623B86">
      <w:pPr>
        <w:pStyle w:val="Heading6"/>
      </w:pPr>
      <w:bookmarkStart w:id="2316" w:name="_Toc138323688"/>
      <w:bookmarkStart w:id="2317" w:name="_Toc193447929"/>
      <w:r>
        <w:t>12.6.1.3.1.1</w:t>
      </w:r>
      <w:r>
        <w:tab/>
        <w:t>Resource structure on the MnS producer</w:t>
      </w:r>
      <w:bookmarkEnd w:id="2316"/>
      <w:bookmarkEnd w:id="2317"/>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18" w:name="_Toc138323689"/>
      <w:bookmarkStart w:id="2319" w:name="_Toc193447930"/>
      <w:r>
        <w:rPr>
          <w:lang w:eastAsia="zh-CN"/>
        </w:rPr>
        <w:t>12.6.1.3.</w:t>
      </w:r>
      <w:r>
        <w:t>1.2</w:t>
      </w:r>
      <w:r>
        <w:tab/>
        <w:t>Resource structure on the MnS consumer</w:t>
      </w:r>
      <w:bookmarkEnd w:id="2318"/>
      <w:bookmarkEnd w:id="2319"/>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20" w:name="_Toc51581291"/>
      <w:bookmarkStart w:id="2321" w:name="_Toc52356554"/>
      <w:bookmarkStart w:id="2322" w:name="_Toc55228124"/>
      <w:bookmarkStart w:id="2323" w:name="_Toc138323690"/>
      <w:bookmarkStart w:id="2324" w:name="_Toc193447931"/>
      <w:r w:rsidRPr="006F72D1">
        <w:rPr>
          <w:lang w:eastAsia="zh-CN"/>
        </w:rPr>
        <w:t>12.6</w:t>
      </w:r>
      <w:r w:rsidRPr="00820A1B">
        <w:rPr>
          <w:lang w:eastAsia="zh-CN"/>
        </w:rPr>
        <w:t>.1.3.</w:t>
      </w:r>
      <w:r w:rsidRPr="00820A1B">
        <w:t>2</w:t>
      </w:r>
      <w:r w:rsidRPr="00820A1B">
        <w:tab/>
        <w:t>Resource definitions</w:t>
      </w:r>
      <w:bookmarkEnd w:id="2320"/>
      <w:bookmarkEnd w:id="2321"/>
      <w:bookmarkEnd w:id="2322"/>
      <w:bookmarkEnd w:id="2323"/>
      <w:bookmarkEnd w:id="2324"/>
    </w:p>
    <w:p w14:paraId="226BD9FF" w14:textId="77777777" w:rsidR="00623B86" w:rsidRPr="00820A1B" w:rsidRDefault="00623B86" w:rsidP="00623B86">
      <w:pPr>
        <w:pStyle w:val="H6"/>
      </w:pPr>
      <w:bookmarkStart w:id="2325" w:name="_Toc51581292"/>
      <w:bookmarkStart w:id="2326" w:name="_Toc52356555"/>
      <w:bookmarkStart w:id="2327" w:name="_Toc55228125"/>
      <w:r w:rsidRPr="00820A1B">
        <w:rPr>
          <w:lang w:eastAsia="zh-CN"/>
        </w:rPr>
        <w:t>12.6.1.3</w:t>
      </w:r>
      <w:r w:rsidRPr="00820A1B">
        <w:t>.2.1</w:t>
      </w:r>
      <w:r w:rsidRPr="00820A1B">
        <w:tab/>
        <w:t>Resource "…/</w:t>
      </w:r>
      <w:r w:rsidRPr="006F72D1">
        <w:t>f</w:t>
      </w:r>
      <w:r w:rsidRPr="00971FE6">
        <w:t>iles</w:t>
      </w:r>
      <w:r w:rsidRPr="00820A1B">
        <w:t>"</w:t>
      </w:r>
      <w:bookmarkEnd w:id="2325"/>
      <w:bookmarkEnd w:id="2326"/>
      <w:bookmarkEnd w:id="2327"/>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28" w:name="_Toc51581293"/>
      <w:bookmarkStart w:id="2329" w:name="_Toc52356556"/>
      <w:bookmarkStart w:id="2330"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28"/>
      <w:bookmarkEnd w:id="2329"/>
      <w:bookmarkEnd w:id="2330"/>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31" w:name="_Toc51581294"/>
      <w:bookmarkStart w:id="2332" w:name="_Toc52356557"/>
      <w:bookmarkStart w:id="2333"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31"/>
      <w:bookmarkEnd w:id="2332"/>
      <w:bookmarkEnd w:id="2333"/>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34" w:name="OLE_LINK7"/>
      <w:r>
        <w:rPr>
          <w:lang w:eastAsia="zh-CN"/>
        </w:rPr>
        <w:t>12.6.1.3</w:t>
      </w:r>
      <w:r>
        <w:t>.2.3</w:t>
      </w:r>
      <w:r>
        <w:rPr>
          <w:lang w:eastAsia="zh-CN"/>
        </w:rPr>
        <w:t>.2</w:t>
      </w:r>
      <w:bookmarkEnd w:id="2334"/>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lastRenderedPageBreak/>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35" w:name="_Toc51581295"/>
      <w:bookmarkStart w:id="2336" w:name="_Toc52356558"/>
      <w:bookmarkStart w:id="2337"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35"/>
      <w:bookmarkEnd w:id="2336"/>
      <w:bookmarkEnd w:id="2337"/>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38" w:name="_Toc51581296"/>
      <w:bookmarkStart w:id="2339" w:name="_Toc52356559"/>
      <w:bookmarkStart w:id="2340" w:name="_Toc55228129"/>
      <w:bookmarkStart w:id="2341" w:name="_Toc138323691"/>
      <w:bookmarkStart w:id="2342" w:name="_Toc193447932"/>
      <w:r>
        <w:rPr>
          <w:lang w:eastAsia="zh-CN"/>
        </w:rPr>
        <w:t>12.6.1.4</w:t>
      </w:r>
      <w:r>
        <w:tab/>
        <w:t>Data type definitions</w:t>
      </w:r>
      <w:bookmarkEnd w:id="2338"/>
      <w:bookmarkEnd w:id="2339"/>
      <w:bookmarkEnd w:id="2340"/>
      <w:bookmarkEnd w:id="2341"/>
      <w:bookmarkEnd w:id="2342"/>
    </w:p>
    <w:p w14:paraId="3BF38258" w14:textId="77777777" w:rsidR="00623B86" w:rsidRDefault="00623B86" w:rsidP="00623B86">
      <w:pPr>
        <w:pStyle w:val="Heading5"/>
        <w:rPr>
          <w:lang w:eastAsia="zh-CN"/>
        </w:rPr>
      </w:pPr>
      <w:bookmarkStart w:id="2343" w:name="_Toc51581297"/>
      <w:bookmarkStart w:id="2344" w:name="_Toc52356560"/>
      <w:bookmarkStart w:id="2345" w:name="_Toc55228130"/>
      <w:bookmarkStart w:id="2346" w:name="_Toc138323692"/>
      <w:bookmarkStart w:id="2347" w:name="_Toc193447933"/>
      <w:r>
        <w:rPr>
          <w:lang w:eastAsia="zh-CN"/>
        </w:rPr>
        <w:t>12.6.1.4.1</w:t>
      </w:r>
      <w:r>
        <w:rPr>
          <w:lang w:eastAsia="zh-CN"/>
        </w:rPr>
        <w:tab/>
      </w:r>
      <w:r>
        <w:t>General</w:t>
      </w:r>
      <w:bookmarkEnd w:id="2343"/>
      <w:bookmarkEnd w:id="2344"/>
      <w:bookmarkEnd w:id="2345"/>
      <w:bookmarkEnd w:id="2346"/>
      <w:bookmarkEnd w:id="2347"/>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48" w:name="_Toc51581298"/>
      <w:bookmarkStart w:id="2349" w:name="_Toc52356561"/>
      <w:bookmarkStart w:id="2350" w:name="_Toc55228131"/>
      <w:bookmarkStart w:id="2351" w:name="_Toc138323693"/>
      <w:bookmarkStart w:id="2352" w:name="_Toc193447934"/>
      <w:r>
        <w:rPr>
          <w:lang w:eastAsia="zh-CN"/>
        </w:rPr>
        <w:t>12.6.1.4.2</w:t>
      </w:r>
      <w:r>
        <w:rPr>
          <w:lang w:eastAsia="zh-CN"/>
        </w:rPr>
        <w:tab/>
      </w:r>
      <w:r>
        <w:t>Structured</w:t>
      </w:r>
      <w:r>
        <w:rPr>
          <w:lang w:eastAsia="zh-CN"/>
        </w:rPr>
        <w:t xml:space="preserve"> </w:t>
      </w:r>
      <w:r>
        <w:t>data types</w:t>
      </w:r>
      <w:bookmarkEnd w:id="2348"/>
      <w:bookmarkEnd w:id="2349"/>
      <w:bookmarkEnd w:id="2350"/>
      <w:bookmarkEnd w:id="2351"/>
      <w:bookmarkEnd w:id="2352"/>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307A2">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307A2">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307A2">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307A2">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307A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307A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307A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307A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53" w:name="_Toc51581299"/>
      <w:bookmarkStart w:id="2354" w:name="_Toc52356562"/>
      <w:bookmarkStart w:id="2355" w:name="_Toc55228132"/>
      <w:bookmarkStart w:id="2356" w:name="_Toc138323694"/>
      <w:bookmarkStart w:id="2357" w:name="_Toc193447935"/>
      <w:r>
        <w:rPr>
          <w:lang w:eastAsia="zh-CN"/>
        </w:rPr>
        <w:t>12.6.1.4.3</w:t>
      </w:r>
      <w:r>
        <w:rPr>
          <w:lang w:eastAsia="zh-CN"/>
        </w:rPr>
        <w:tab/>
      </w:r>
      <w:bookmarkEnd w:id="2353"/>
      <w:bookmarkEnd w:id="2354"/>
      <w:bookmarkEnd w:id="2355"/>
      <w:r>
        <w:t>Void</w:t>
      </w:r>
      <w:bookmarkEnd w:id="2356"/>
      <w:bookmarkEnd w:id="2357"/>
    </w:p>
    <w:p w14:paraId="28BE4318" w14:textId="77777777" w:rsidR="00623B86" w:rsidRDefault="00623B86" w:rsidP="00623B86"/>
    <w:p w14:paraId="2620C823" w14:textId="77777777" w:rsidR="00623B86" w:rsidRDefault="00623B86" w:rsidP="00623B86">
      <w:pPr>
        <w:pStyle w:val="Heading5"/>
      </w:pPr>
      <w:bookmarkStart w:id="2358" w:name="_Toc51581300"/>
      <w:bookmarkStart w:id="2359" w:name="_Toc52356563"/>
      <w:bookmarkStart w:id="2360" w:name="_Toc55228133"/>
      <w:bookmarkStart w:id="2361" w:name="_Toc138323695"/>
      <w:bookmarkStart w:id="2362" w:name="_Toc193447936"/>
      <w:r>
        <w:rPr>
          <w:lang w:eastAsia="zh-CN"/>
        </w:rPr>
        <w:t>12.6.1.4.4</w:t>
      </w:r>
      <w:r>
        <w:rPr>
          <w:lang w:eastAsia="zh-CN"/>
        </w:rPr>
        <w:tab/>
      </w:r>
      <w:bookmarkEnd w:id="2358"/>
      <w:bookmarkEnd w:id="2359"/>
      <w:bookmarkEnd w:id="2360"/>
      <w:r>
        <w:t>Void</w:t>
      </w:r>
      <w:bookmarkEnd w:id="2361"/>
      <w:bookmarkEnd w:id="2362"/>
    </w:p>
    <w:p w14:paraId="52AAA714" w14:textId="77777777" w:rsidR="00623B86" w:rsidRDefault="00623B86" w:rsidP="00623B86"/>
    <w:p w14:paraId="77D8853A" w14:textId="77777777" w:rsidR="00623B86" w:rsidRDefault="00623B86" w:rsidP="00623B86">
      <w:pPr>
        <w:pStyle w:val="Heading5"/>
      </w:pPr>
      <w:bookmarkStart w:id="2363" w:name="_Toc51581307"/>
      <w:bookmarkStart w:id="2364" w:name="_Toc52356570"/>
      <w:bookmarkStart w:id="2365" w:name="_Toc55228140"/>
      <w:bookmarkStart w:id="2366" w:name="_Toc138323696"/>
      <w:bookmarkStart w:id="2367" w:name="_Toc193447937"/>
      <w:r>
        <w:rPr>
          <w:lang w:eastAsia="zh-CN"/>
        </w:rPr>
        <w:t>12.6.1.4.5</w:t>
      </w:r>
      <w:r>
        <w:rPr>
          <w:lang w:eastAsia="zh-CN"/>
        </w:rPr>
        <w:tab/>
      </w:r>
      <w:bookmarkEnd w:id="2363"/>
      <w:bookmarkEnd w:id="2364"/>
      <w:bookmarkEnd w:id="2365"/>
      <w:r>
        <w:t>Void</w:t>
      </w:r>
      <w:bookmarkEnd w:id="2366"/>
      <w:bookmarkEnd w:id="2367"/>
    </w:p>
    <w:p w14:paraId="487BEF8A" w14:textId="77777777" w:rsidR="00623B86" w:rsidRDefault="00623B86" w:rsidP="00623B86"/>
    <w:p w14:paraId="55A16982" w14:textId="77777777" w:rsidR="00623B86" w:rsidRDefault="00623B86" w:rsidP="00623B86">
      <w:pPr>
        <w:pStyle w:val="Heading5"/>
      </w:pPr>
      <w:bookmarkStart w:id="2368" w:name="_Toc51581309"/>
      <w:bookmarkStart w:id="2369" w:name="_Toc52356572"/>
      <w:bookmarkStart w:id="2370" w:name="_Toc55228142"/>
      <w:bookmarkStart w:id="2371" w:name="_Toc138323697"/>
      <w:bookmarkStart w:id="2372" w:name="_Toc193447938"/>
      <w:r>
        <w:rPr>
          <w:lang w:eastAsia="zh-CN"/>
        </w:rPr>
        <w:t>12.6.1.4.6</w:t>
      </w:r>
      <w:r>
        <w:rPr>
          <w:lang w:eastAsia="zh-CN"/>
        </w:rPr>
        <w:tab/>
      </w:r>
      <w:r>
        <w:t>Simple data types and enumerations</w:t>
      </w:r>
      <w:bookmarkEnd w:id="2368"/>
      <w:bookmarkEnd w:id="2369"/>
      <w:bookmarkEnd w:id="2370"/>
      <w:bookmarkEnd w:id="2371"/>
      <w:bookmarkEnd w:id="2372"/>
    </w:p>
    <w:p w14:paraId="2C597B0B" w14:textId="77777777" w:rsidR="00623B86" w:rsidRDefault="00623B86" w:rsidP="00623B86">
      <w:pPr>
        <w:pStyle w:val="H6"/>
        <w:rPr>
          <w:lang w:eastAsia="zh-CN"/>
        </w:rPr>
      </w:pPr>
      <w:bookmarkStart w:id="2373" w:name="_Toc51581310"/>
      <w:bookmarkStart w:id="2374" w:name="_Toc52356573"/>
      <w:bookmarkStart w:id="2375" w:name="_Toc55228143"/>
      <w:r>
        <w:rPr>
          <w:lang w:eastAsia="zh-CN"/>
        </w:rPr>
        <w:t>12.6.1.4.6.1</w:t>
      </w:r>
      <w:r>
        <w:rPr>
          <w:lang w:eastAsia="zh-CN"/>
        </w:rPr>
        <w:tab/>
      </w:r>
      <w:r>
        <w:t>General</w:t>
      </w:r>
      <w:bookmarkEnd w:id="2373"/>
      <w:bookmarkEnd w:id="2374"/>
      <w:bookmarkEnd w:id="2375"/>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76" w:name="_Toc51581311"/>
      <w:bookmarkStart w:id="2377" w:name="_Toc52356574"/>
      <w:bookmarkStart w:id="2378" w:name="_Toc55228144"/>
      <w:r>
        <w:rPr>
          <w:lang w:eastAsia="zh-CN"/>
        </w:rPr>
        <w:t>12.6.1.4.6.2</w:t>
      </w:r>
      <w:r>
        <w:rPr>
          <w:lang w:eastAsia="zh-CN"/>
        </w:rPr>
        <w:tab/>
        <w:t>Simple data types</w:t>
      </w:r>
      <w:bookmarkEnd w:id="2376"/>
      <w:bookmarkEnd w:id="2377"/>
      <w:bookmarkEnd w:id="2378"/>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79" w:name="_Toc51581312"/>
      <w:bookmarkStart w:id="2380" w:name="_Toc52356575"/>
      <w:bookmarkStart w:id="2381" w:name="_Toc55228145"/>
      <w:r>
        <w:rPr>
          <w:lang w:eastAsia="zh-CN"/>
        </w:rPr>
        <w:lastRenderedPageBreak/>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79"/>
      <w:bookmarkEnd w:id="2380"/>
      <w:bookmarkEnd w:id="2381"/>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382" w:name="_Toc51581313"/>
      <w:bookmarkStart w:id="2383" w:name="_Toc52356576"/>
      <w:bookmarkStart w:id="2384" w:name="_Toc55228146"/>
      <w:r>
        <w:rPr>
          <w:lang w:eastAsia="zh-CN"/>
        </w:rPr>
        <w:t>12.6.1.4.6.4</w:t>
      </w:r>
      <w:r>
        <w:rPr>
          <w:lang w:eastAsia="zh-CN"/>
        </w:rPr>
        <w:tab/>
        <w:t>Enumeration FileNotificationType</w:t>
      </w:r>
      <w:bookmarkEnd w:id="2382"/>
      <w:bookmarkEnd w:id="2383"/>
      <w:bookmarkEnd w:id="2384"/>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385" w:name="_Toc20494851"/>
      <w:bookmarkStart w:id="2386" w:name="_Toc26975926"/>
      <w:bookmarkStart w:id="2387" w:name="_Toc35856812"/>
      <w:bookmarkStart w:id="2388" w:name="_Toc44001711"/>
      <w:bookmarkStart w:id="2389" w:name="_Toc51581314"/>
      <w:bookmarkStart w:id="2390" w:name="_Toc52356577"/>
      <w:bookmarkStart w:id="2391" w:name="_Toc55228147"/>
      <w:bookmarkStart w:id="2392" w:name="_Toc138323698"/>
      <w:bookmarkStart w:id="2393" w:name="_Toc193447939"/>
      <w:r w:rsidRPr="00215D3C">
        <w:lastRenderedPageBreak/>
        <w:t>Annex A (normative):</w:t>
      </w:r>
      <w:r w:rsidRPr="00215D3C">
        <w:br/>
      </w:r>
      <w:r w:rsidRPr="00215D3C">
        <w:rPr>
          <w:rFonts w:cs="Arial"/>
          <w:szCs w:val="36"/>
        </w:rPr>
        <w:t>OpenAPI specification</w:t>
      </w:r>
      <w:bookmarkEnd w:id="2385"/>
      <w:bookmarkEnd w:id="2386"/>
      <w:bookmarkEnd w:id="2387"/>
      <w:bookmarkEnd w:id="2388"/>
      <w:bookmarkEnd w:id="2389"/>
      <w:bookmarkEnd w:id="2390"/>
      <w:bookmarkEnd w:id="2391"/>
      <w:bookmarkEnd w:id="2392"/>
      <w:bookmarkEnd w:id="2393"/>
    </w:p>
    <w:p w14:paraId="4BF3A484" w14:textId="77777777" w:rsidR="00623B86" w:rsidRPr="00131C35" w:rsidRDefault="00623B86" w:rsidP="00623B86">
      <w:pPr>
        <w:pStyle w:val="Heading1"/>
      </w:pPr>
      <w:bookmarkStart w:id="2394" w:name="_Toc20494852"/>
      <w:bookmarkStart w:id="2395" w:name="_Toc26975927"/>
      <w:bookmarkStart w:id="2396" w:name="_Toc35856813"/>
      <w:bookmarkStart w:id="2397" w:name="_Toc44001712"/>
      <w:bookmarkStart w:id="2398" w:name="_Toc51581315"/>
      <w:bookmarkStart w:id="2399" w:name="_Toc52356578"/>
      <w:bookmarkStart w:id="2400" w:name="_Toc55228148"/>
      <w:bookmarkStart w:id="2401" w:name="_Toc138323699"/>
      <w:bookmarkStart w:id="2402" w:name="_Toc193447940"/>
      <w:r>
        <w:rPr>
          <w:lang w:eastAsia="de-DE"/>
        </w:rPr>
        <w:t>A.0</w:t>
      </w:r>
      <w:r>
        <w:rPr>
          <w:lang w:eastAsia="de-DE"/>
        </w:rPr>
        <w:tab/>
        <w:t>Introduction</w:t>
      </w:r>
      <w:bookmarkEnd w:id="2394"/>
      <w:bookmarkEnd w:id="2395"/>
      <w:bookmarkEnd w:id="2396"/>
      <w:bookmarkEnd w:id="2397"/>
      <w:bookmarkEnd w:id="2398"/>
      <w:bookmarkEnd w:id="2399"/>
      <w:bookmarkEnd w:id="2400"/>
      <w:bookmarkEnd w:id="2401"/>
      <w:bookmarkEnd w:id="2402"/>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03" w:name="_Toc20494853"/>
      <w:bookmarkStart w:id="2404" w:name="_Toc26975928"/>
      <w:bookmarkStart w:id="2405" w:name="_Toc35856814"/>
      <w:bookmarkStart w:id="2406" w:name="_Toc44001713"/>
      <w:bookmarkStart w:id="2407" w:name="_Toc51581316"/>
      <w:bookmarkStart w:id="2408" w:name="_Toc52356579"/>
      <w:bookmarkStart w:id="2409" w:name="_Toc55228149"/>
      <w:bookmarkStart w:id="2410" w:name="_Toc138323700"/>
      <w:bookmarkStart w:id="2411" w:name="_Toc193447941"/>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03"/>
      <w:bookmarkEnd w:id="2404"/>
      <w:bookmarkEnd w:id="2405"/>
      <w:bookmarkEnd w:id="2406"/>
      <w:bookmarkEnd w:id="2407"/>
      <w:bookmarkEnd w:id="2408"/>
      <w:bookmarkEnd w:id="2409"/>
      <w:bookmarkEnd w:id="2410"/>
      <w:bookmarkEnd w:id="2411"/>
    </w:p>
    <w:p w14:paraId="227C6E1A" w14:textId="77777777" w:rsidR="00623B86" w:rsidRDefault="00623B86" w:rsidP="00623B86">
      <w:pPr>
        <w:pStyle w:val="Heading2"/>
        <w:rPr>
          <w:lang w:eastAsia="de-DE"/>
        </w:rPr>
      </w:pPr>
      <w:bookmarkStart w:id="2412" w:name="_Toc35856815"/>
      <w:bookmarkStart w:id="2413" w:name="_Toc44001714"/>
      <w:bookmarkStart w:id="2414" w:name="_Toc51581317"/>
      <w:bookmarkStart w:id="2415" w:name="_Toc52356580"/>
      <w:bookmarkStart w:id="2416" w:name="_Toc55228150"/>
      <w:bookmarkStart w:id="2417" w:name="_Toc138323701"/>
      <w:bookmarkStart w:id="2418" w:name="_Toc193447942"/>
      <w:r>
        <w:rPr>
          <w:lang w:eastAsia="de-DE"/>
        </w:rPr>
        <w:t>A.1.0</w:t>
      </w:r>
      <w:r>
        <w:rPr>
          <w:lang w:eastAsia="de-DE"/>
        </w:rPr>
        <w:tab/>
        <w:t>Introduction</w:t>
      </w:r>
      <w:bookmarkEnd w:id="2412"/>
      <w:bookmarkEnd w:id="2413"/>
      <w:bookmarkEnd w:id="2414"/>
      <w:bookmarkEnd w:id="2415"/>
      <w:bookmarkEnd w:id="2416"/>
      <w:bookmarkEnd w:id="2417"/>
      <w:bookmarkEnd w:id="2418"/>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19" w:name="_Toc26975929"/>
      <w:bookmarkStart w:id="2420" w:name="_Toc35856816"/>
      <w:bookmarkStart w:id="2421" w:name="_Toc44001715"/>
      <w:bookmarkStart w:id="2422" w:name="_Toc51581318"/>
      <w:bookmarkStart w:id="2423" w:name="_Toc52356581"/>
      <w:bookmarkStart w:id="2424" w:name="_Toc55228151"/>
      <w:bookmarkStart w:id="2425" w:name="_Toc138323702"/>
      <w:bookmarkStart w:id="2426" w:name="_Toc139374840"/>
      <w:bookmarkStart w:id="2427" w:name="_Toc26975930"/>
      <w:bookmarkStart w:id="2428" w:name="_Toc35856817"/>
      <w:bookmarkStart w:id="2429" w:name="_Toc44001716"/>
      <w:bookmarkStart w:id="2430" w:name="_Toc51581319"/>
      <w:bookmarkStart w:id="2431" w:name="_Toc52356582"/>
      <w:bookmarkStart w:id="2432" w:name="_Toc55228152"/>
      <w:bookmarkStart w:id="2433" w:name="_Toc138323703"/>
      <w:bookmarkStart w:id="2434" w:name="_Toc193447943"/>
      <w:r>
        <w:t>A.1.1</w:t>
      </w:r>
      <w:r>
        <w:tab/>
      </w:r>
      <w:r>
        <w:rPr>
          <w:lang w:eastAsia="de-DE"/>
        </w:rPr>
        <w:t>OpenAPI document "</w:t>
      </w:r>
      <w:r w:rsidRPr="00BF35D2">
        <w:rPr>
          <w:lang w:eastAsia="de-DE"/>
        </w:rPr>
        <w:t>TS28532_P</w:t>
      </w:r>
      <w:r>
        <w:rPr>
          <w:lang w:eastAsia="de-DE"/>
        </w:rPr>
        <w:t>rovMnS.yaml"</w:t>
      </w:r>
      <w:bookmarkEnd w:id="2419"/>
      <w:bookmarkEnd w:id="2420"/>
      <w:bookmarkEnd w:id="2421"/>
      <w:bookmarkEnd w:id="2422"/>
      <w:bookmarkEnd w:id="2423"/>
      <w:bookmarkEnd w:id="2424"/>
      <w:bookmarkEnd w:id="2425"/>
      <w:bookmarkEnd w:id="2426"/>
      <w:bookmarkEnd w:id="2434"/>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35" w:name="_Toc193447944"/>
      <w:r w:rsidRPr="000826DD">
        <w:t>A.1.</w:t>
      </w:r>
      <w:r>
        <w:t>2</w:t>
      </w:r>
      <w:r w:rsidRPr="000826DD">
        <w:tab/>
      </w:r>
      <w:r>
        <w:rPr>
          <w:lang w:eastAsia="de-DE"/>
        </w:rPr>
        <w:t>I</w:t>
      </w:r>
      <w:r w:rsidRPr="000826DD">
        <w:rPr>
          <w:lang w:eastAsia="de-DE"/>
        </w:rPr>
        <w:t>ntegration with ONAP VES</w:t>
      </w:r>
      <w:bookmarkEnd w:id="2427"/>
      <w:bookmarkEnd w:id="2428"/>
      <w:bookmarkEnd w:id="2429"/>
      <w:bookmarkEnd w:id="2430"/>
      <w:bookmarkEnd w:id="2431"/>
      <w:bookmarkEnd w:id="2432"/>
      <w:bookmarkEnd w:id="2433"/>
      <w:bookmarkEnd w:id="2435"/>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36" w:name="_Toc20494854"/>
      <w:bookmarkStart w:id="2437" w:name="_Toc26975931"/>
      <w:bookmarkStart w:id="2438" w:name="_Toc35856818"/>
      <w:bookmarkStart w:id="2439" w:name="_Toc44001717"/>
      <w:bookmarkStart w:id="2440" w:name="_Toc51581320"/>
      <w:bookmarkStart w:id="2441" w:name="_Toc52356583"/>
      <w:bookmarkStart w:id="2442" w:name="_Toc55228153"/>
      <w:bookmarkStart w:id="2443" w:name="_Toc138323704"/>
      <w:bookmarkStart w:id="2444" w:name="_Toc193447945"/>
      <w:r>
        <w:t>A.2</w:t>
      </w:r>
      <w:r>
        <w:tab/>
      </w:r>
      <w:r w:rsidR="00BA788F">
        <w:t>Void</w:t>
      </w:r>
      <w:bookmarkEnd w:id="2436"/>
      <w:bookmarkEnd w:id="2437"/>
      <w:bookmarkEnd w:id="2438"/>
      <w:bookmarkEnd w:id="2439"/>
      <w:bookmarkEnd w:id="2440"/>
      <w:bookmarkEnd w:id="2441"/>
      <w:bookmarkEnd w:id="2442"/>
      <w:bookmarkEnd w:id="2443"/>
      <w:bookmarkEnd w:id="2444"/>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45" w:name="_Toc20494857"/>
      <w:bookmarkStart w:id="2446" w:name="_Toc26975934"/>
      <w:bookmarkStart w:id="2447" w:name="_Toc35856822"/>
      <w:bookmarkStart w:id="2448" w:name="_Toc44001721"/>
      <w:bookmarkStart w:id="2449" w:name="_Toc51581324"/>
      <w:bookmarkStart w:id="2450" w:name="_Toc52356587"/>
      <w:bookmarkStart w:id="2451" w:name="_Toc55228157"/>
      <w:bookmarkStart w:id="2452" w:name="_Toc138323708"/>
      <w:bookmarkStart w:id="2453" w:name="_Toc193447946"/>
      <w:r>
        <w:t>A.3</w:t>
      </w:r>
      <w:r>
        <w:tab/>
      </w:r>
      <w:r>
        <w:rPr>
          <w:lang w:eastAsia="de-DE"/>
        </w:rPr>
        <w:t>Void</w:t>
      </w:r>
      <w:bookmarkEnd w:id="2445"/>
      <w:bookmarkEnd w:id="2446"/>
      <w:bookmarkEnd w:id="2447"/>
      <w:bookmarkEnd w:id="2448"/>
      <w:bookmarkEnd w:id="2449"/>
      <w:bookmarkEnd w:id="2450"/>
      <w:bookmarkEnd w:id="2451"/>
      <w:bookmarkEnd w:id="2452"/>
      <w:bookmarkEnd w:id="2453"/>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54" w:name="_Toc20494858"/>
      <w:bookmarkStart w:id="2455" w:name="_Toc26975935"/>
      <w:bookmarkStart w:id="2456" w:name="_Toc35856823"/>
      <w:bookmarkStart w:id="2457" w:name="_Toc44001722"/>
      <w:bookmarkStart w:id="2458" w:name="_Toc51581325"/>
      <w:bookmarkStart w:id="2459" w:name="_Toc52356588"/>
      <w:bookmarkStart w:id="2460" w:name="_Toc55228158"/>
      <w:bookmarkStart w:id="2461" w:name="_Toc138323709"/>
      <w:bookmarkStart w:id="2462" w:name="_Toc193447947"/>
      <w:r>
        <w:lastRenderedPageBreak/>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54"/>
      <w:bookmarkEnd w:id="2455"/>
      <w:bookmarkEnd w:id="2456"/>
      <w:bookmarkEnd w:id="2457"/>
      <w:bookmarkEnd w:id="2458"/>
      <w:bookmarkEnd w:id="2459"/>
      <w:bookmarkEnd w:id="2460"/>
      <w:bookmarkEnd w:id="2461"/>
      <w:bookmarkEnd w:id="2462"/>
    </w:p>
    <w:p w14:paraId="4AE3F08D" w14:textId="77777777" w:rsidR="00623B86" w:rsidRPr="004B1DB9" w:rsidRDefault="00623B86" w:rsidP="00623B86">
      <w:pPr>
        <w:pStyle w:val="Heading2"/>
        <w:rPr>
          <w:lang w:eastAsia="de-DE"/>
        </w:rPr>
      </w:pPr>
      <w:bookmarkStart w:id="2463" w:name="_Toc20494859"/>
      <w:bookmarkStart w:id="2464" w:name="_Toc26975936"/>
      <w:bookmarkStart w:id="2465" w:name="_Toc35856824"/>
      <w:bookmarkStart w:id="2466" w:name="_Toc44001723"/>
      <w:bookmarkStart w:id="2467" w:name="_Toc51581326"/>
      <w:bookmarkStart w:id="2468" w:name="_Toc52356589"/>
      <w:bookmarkStart w:id="2469" w:name="_Toc55228159"/>
      <w:bookmarkStart w:id="2470" w:name="_Toc138323710"/>
      <w:bookmarkStart w:id="2471" w:name="_Toc193447948"/>
      <w:r>
        <w:rPr>
          <w:lang w:eastAsia="de-DE"/>
        </w:rPr>
        <w:t>A.4.1</w:t>
      </w:r>
      <w:r>
        <w:rPr>
          <w:lang w:eastAsia="de-DE"/>
        </w:rPr>
        <w:tab/>
      </w:r>
      <w:bookmarkEnd w:id="2463"/>
      <w:bookmarkEnd w:id="2464"/>
      <w:bookmarkEnd w:id="2465"/>
      <w:bookmarkEnd w:id="2466"/>
      <w:r>
        <w:t>Void</w:t>
      </w:r>
      <w:bookmarkEnd w:id="2467"/>
      <w:bookmarkEnd w:id="2468"/>
      <w:bookmarkEnd w:id="2469"/>
      <w:bookmarkEnd w:id="2470"/>
      <w:bookmarkEnd w:id="2471"/>
    </w:p>
    <w:p w14:paraId="6F490857" w14:textId="77777777" w:rsidR="001E666D" w:rsidRPr="004B1DB9" w:rsidRDefault="001E666D" w:rsidP="001E666D">
      <w:pPr>
        <w:pStyle w:val="Heading2"/>
        <w:rPr>
          <w:lang w:eastAsia="de-DE"/>
        </w:rPr>
      </w:pPr>
      <w:bookmarkStart w:id="2472" w:name="_Toc20494860"/>
      <w:bookmarkStart w:id="2473" w:name="_Toc26975937"/>
      <w:bookmarkStart w:id="2474" w:name="_Toc35856825"/>
      <w:bookmarkStart w:id="2475" w:name="_Toc44001724"/>
      <w:bookmarkStart w:id="2476" w:name="_Toc51581327"/>
      <w:bookmarkStart w:id="2477" w:name="_Toc52356590"/>
      <w:bookmarkStart w:id="2478" w:name="_Toc55228160"/>
      <w:bookmarkStart w:id="2479" w:name="_Toc138323711"/>
      <w:bookmarkStart w:id="2480" w:name="_Toc139374849"/>
      <w:bookmarkStart w:id="2481" w:name="_Toc138323712"/>
      <w:bookmarkStart w:id="2482" w:name="_Toc193447949"/>
      <w:r>
        <w:rPr>
          <w:lang w:eastAsia="de-DE"/>
        </w:rPr>
        <w:t>A.4.2</w:t>
      </w:r>
      <w:r>
        <w:rPr>
          <w:lang w:eastAsia="de-DE"/>
        </w:rPr>
        <w:tab/>
        <w:t>OpenAPI document "</w:t>
      </w:r>
      <w:r w:rsidRPr="004E6FEB">
        <w:rPr>
          <w:lang w:eastAsia="de-DE"/>
        </w:rPr>
        <w:t>TS28532_P</w:t>
      </w:r>
      <w:r>
        <w:rPr>
          <w:lang w:eastAsia="de-DE"/>
        </w:rPr>
        <w:t>erfMnS.yaml"</w:t>
      </w:r>
      <w:bookmarkEnd w:id="2472"/>
      <w:bookmarkEnd w:id="2473"/>
      <w:bookmarkEnd w:id="2474"/>
      <w:bookmarkEnd w:id="2475"/>
      <w:bookmarkEnd w:id="2476"/>
      <w:bookmarkEnd w:id="2477"/>
      <w:bookmarkEnd w:id="2478"/>
      <w:bookmarkEnd w:id="2479"/>
      <w:bookmarkEnd w:id="2480"/>
      <w:bookmarkEnd w:id="2482"/>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483" w:name="_Toc193447950"/>
      <w:r>
        <w:t>A.4.3</w:t>
      </w:r>
      <w:r>
        <w:tab/>
      </w:r>
      <w:r>
        <w:rPr>
          <w:lang w:eastAsia="de-DE"/>
        </w:rPr>
        <w:t>Integration with ONAP VES</w:t>
      </w:r>
      <w:bookmarkEnd w:id="2481"/>
      <w:bookmarkEnd w:id="2483"/>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484" w:name="_Toc532542181"/>
      <w:bookmarkStart w:id="2485" w:name="_Toc26975938"/>
      <w:bookmarkStart w:id="2486" w:name="_Toc35856826"/>
      <w:bookmarkStart w:id="2487" w:name="_Toc44001725"/>
      <w:bookmarkStart w:id="2488" w:name="_Toc51581328"/>
      <w:bookmarkStart w:id="2489" w:name="_Toc52356591"/>
      <w:bookmarkStart w:id="2490" w:name="_Toc55228161"/>
      <w:bookmarkStart w:id="2491" w:name="_Toc138323713"/>
      <w:bookmarkStart w:id="2492" w:name="_Toc193447951"/>
      <w:r>
        <w:t>A.5</w:t>
      </w:r>
      <w:r>
        <w:tab/>
        <w:t>Heartbeat</w:t>
      </w:r>
      <w:bookmarkEnd w:id="2484"/>
      <w:bookmarkEnd w:id="2485"/>
      <w:bookmarkEnd w:id="2486"/>
      <w:bookmarkEnd w:id="2487"/>
      <w:bookmarkEnd w:id="2488"/>
      <w:bookmarkEnd w:id="2489"/>
      <w:bookmarkEnd w:id="2490"/>
      <w:bookmarkEnd w:id="2491"/>
      <w:bookmarkEnd w:id="2492"/>
    </w:p>
    <w:p w14:paraId="771AA2A9" w14:textId="77777777" w:rsidR="00623B86" w:rsidRDefault="00623B86" w:rsidP="00623B86">
      <w:pPr>
        <w:pStyle w:val="Heading3"/>
        <w:rPr>
          <w:lang w:eastAsia="de-DE"/>
        </w:rPr>
      </w:pPr>
      <w:bookmarkStart w:id="2493" w:name="_Toc35856827"/>
      <w:bookmarkStart w:id="2494" w:name="_Toc44001726"/>
      <w:bookmarkStart w:id="2495" w:name="_Toc51581329"/>
      <w:bookmarkStart w:id="2496" w:name="_Toc52356592"/>
      <w:bookmarkStart w:id="2497" w:name="_Toc55228162"/>
      <w:bookmarkStart w:id="2498" w:name="_Toc138323714"/>
      <w:bookmarkStart w:id="2499" w:name="MCCQCTEMPBM_00000149"/>
      <w:bookmarkStart w:id="2500" w:name="_Toc193447952"/>
      <w:r>
        <w:rPr>
          <w:lang w:eastAsia="de-DE"/>
        </w:rPr>
        <w:t>A.5.0</w:t>
      </w:r>
      <w:r>
        <w:rPr>
          <w:lang w:eastAsia="de-DE"/>
        </w:rPr>
        <w:tab/>
        <w:t>Introduction</w:t>
      </w:r>
      <w:bookmarkEnd w:id="2493"/>
      <w:bookmarkEnd w:id="2494"/>
      <w:bookmarkEnd w:id="2495"/>
      <w:bookmarkEnd w:id="2496"/>
      <w:bookmarkEnd w:id="2497"/>
      <w:bookmarkEnd w:id="2498"/>
      <w:bookmarkEnd w:id="2500"/>
    </w:p>
    <w:bookmarkEnd w:id="2499"/>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01" w:name="_Toc26975939"/>
      <w:bookmarkStart w:id="2502" w:name="_Toc35856828"/>
      <w:bookmarkStart w:id="2503" w:name="_Toc44001727"/>
      <w:bookmarkStart w:id="2504" w:name="_Toc51581330"/>
      <w:bookmarkStart w:id="2505" w:name="_Toc52356593"/>
      <w:bookmarkStart w:id="2506" w:name="_Toc55228163"/>
      <w:bookmarkStart w:id="2507" w:name="_Toc138323715"/>
      <w:bookmarkStart w:id="2508" w:name="_Toc139374853"/>
      <w:bookmarkStart w:id="2509" w:name="_Toc26975940"/>
      <w:bookmarkStart w:id="2510" w:name="_Toc35856829"/>
      <w:bookmarkStart w:id="2511" w:name="_Toc44001728"/>
      <w:bookmarkStart w:id="2512" w:name="_Toc51581331"/>
      <w:bookmarkStart w:id="2513" w:name="_Toc52356594"/>
      <w:bookmarkStart w:id="2514" w:name="_Toc55228164"/>
      <w:bookmarkStart w:id="2515" w:name="_Toc138323716"/>
      <w:bookmarkStart w:id="2516" w:name="_Toc193447953"/>
      <w:r>
        <w:rPr>
          <w:lang w:eastAsia="de-DE"/>
        </w:rPr>
        <w:t>A.5.1</w:t>
      </w:r>
      <w:r>
        <w:rPr>
          <w:lang w:eastAsia="de-DE"/>
        </w:rPr>
        <w:tab/>
        <w:t>OpenAPI document "</w:t>
      </w:r>
      <w:r w:rsidRPr="004E6FEB">
        <w:rPr>
          <w:lang w:eastAsia="de-DE"/>
        </w:rPr>
        <w:t>TS28532_H</w:t>
      </w:r>
      <w:r>
        <w:rPr>
          <w:lang w:eastAsia="de-DE"/>
        </w:rPr>
        <w:t>eartbeatNtf.yaml"</w:t>
      </w:r>
      <w:bookmarkEnd w:id="2501"/>
      <w:bookmarkEnd w:id="2502"/>
      <w:bookmarkEnd w:id="2503"/>
      <w:bookmarkEnd w:id="2504"/>
      <w:bookmarkEnd w:id="2505"/>
      <w:bookmarkEnd w:id="2506"/>
      <w:bookmarkEnd w:id="2507"/>
      <w:bookmarkEnd w:id="2508"/>
      <w:bookmarkEnd w:id="2516"/>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17" w:name="_Toc193447954"/>
      <w:r>
        <w:rPr>
          <w:lang w:eastAsia="de-DE"/>
        </w:rPr>
        <w:t>A.5.2</w:t>
      </w:r>
      <w:r>
        <w:rPr>
          <w:lang w:eastAsia="de-DE"/>
        </w:rPr>
        <w:tab/>
        <w:t>Integration with ONAP VES</w:t>
      </w:r>
      <w:bookmarkEnd w:id="2509"/>
      <w:bookmarkEnd w:id="2510"/>
      <w:bookmarkEnd w:id="2511"/>
      <w:bookmarkEnd w:id="2512"/>
      <w:bookmarkEnd w:id="2513"/>
      <w:bookmarkEnd w:id="2514"/>
      <w:bookmarkEnd w:id="2515"/>
      <w:bookmarkEnd w:id="2517"/>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18" w:name="_Toc44001729"/>
      <w:bookmarkStart w:id="2519" w:name="_Toc51581332"/>
      <w:bookmarkStart w:id="2520" w:name="_Toc52356595"/>
      <w:bookmarkStart w:id="2521" w:name="_Toc55228165"/>
      <w:bookmarkStart w:id="2522" w:name="_Toc138323717"/>
      <w:bookmarkStart w:id="2523" w:name="_Toc193447955"/>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18"/>
      <w:bookmarkEnd w:id="2519"/>
      <w:bookmarkEnd w:id="2520"/>
      <w:bookmarkEnd w:id="2521"/>
      <w:bookmarkEnd w:id="2522"/>
      <w:bookmarkEnd w:id="2523"/>
    </w:p>
    <w:p w14:paraId="7F888BFE" w14:textId="77777777" w:rsidR="00623B86" w:rsidRDefault="00623B86" w:rsidP="00623B86">
      <w:pPr>
        <w:pStyle w:val="Heading2"/>
        <w:rPr>
          <w:lang w:eastAsia="de-DE"/>
        </w:rPr>
      </w:pPr>
      <w:bookmarkStart w:id="2524" w:name="_Toc44001730"/>
      <w:bookmarkStart w:id="2525" w:name="_Toc51581333"/>
      <w:bookmarkStart w:id="2526" w:name="_Toc52356596"/>
      <w:bookmarkStart w:id="2527" w:name="_Toc55228166"/>
      <w:bookmarkStart w:id="2528" w:name="_Toc138323718"/>
      <w:bookmarkStart w:id="2529" w:name="_Toc193447956"/>
      <w:r>
        <w:rPr>
          <w:lang w:eastAsia="de-DE"/>
        </w:rPr>
        <w:t>A.6.1</w:t>
      </w:r>
      <w:r>
        <w:rPr>
          <w:lang w:eastAsia="de-DE"/>
        </w:rPr>
        <w:tab/>
        <w:t>Introduction</w:t>
      </w:r>
      <w:bookmarkEnd w:id="2524"/>
      <w:bookmarkEnd w:id="2525"/>
      <w:bookmarkEnd w:id="2526"/>
      <w:bookmarkEnd w:id="2527"/>
      <w:bookmarkEnd w:id="2528"/>
      <w:bookmarkEnd w:id="2529"/>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30" w:name="_Toc44001731"/>
      <w:bookmarkStart w:id="2531" w:name="_Toc51581334"/>
      <w:bookmarkStart w:id="2532" w:name="_Toc52356597"/>
      <w:bookmarkStart w:id="2533" w:name="_Toc55228167"/>
      <w:bookmarkStart w:id="2534" w:name="_Toc138323719"/>
      <w:bookmarkStart w:id="2535" w:name="_Toc139374857"/>
      <w:bookmarkStart w:id="2536" w:name="_Toc193447957"/>
      <w:r>
        <w:t>A.6.2</w:t>
      </w:r>
      <w:r>
        <w:tab/>
      </w:r>
      <w:r>
        <w:rPr>
          <w:lang w:eastAsia="de-DE"/>
        </w:rPr>
        <w:t>OpenAPI document "</w:t>
      </w:r>
      <w:r w:rsidRPr="004E6FEB">
        <w:rPr>
          <w:lang w:eastAsia="de-DE"/>
        </w:rPr>
        <w:t>TS28532_S</w:t>
      </w:r>
      <w:r>
        <w:rPr>
          <w:lang w:eastAsia="de-DE"/>
        </w:rPr>
        <w:t>treamingDataMnS.yaml"</w:t>
      </w:r>
      <w:bookmarkEnd w:id="2530"/>
      <w:bookmarkEnd w:id="2531"/>
      <w:bookmarkEnd w:id="2532"/>
      <w:bookmarkEnd w:id="2533"/>
      <w:bookmarkEnd w:id="2534"/>
      <w:bookmarkEnd w:id="2535"/>
      <w:bookmarkEnd w:id="2536"/>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537" w:name="_Toc51581335"/>
      <w:bookmarkStart w:id="2538" w:name="_Toc52356598"/>
      <w:bookmarkStart w:id="2539" w:name="_Toc55228168"/>
      <w:bookmarkStart w:id="2540" w:name="_Toc138323720"/>
      <w:bookmarkStart w:id="2541" w:name="_Toc193447958"/>
      <w:r>
        <w:lastRenderedPageBreak/>
        <w:t>A.7</w:t>
      </w:r>
      <w:r>
        <w:tab/>
      </w:r>
      <w:r>
        <w:rPr>
          <w:lang w:eastAsia="de-DE"/>
        </w:rPr>
        <w:t>File data reporting management service</w:t>
      </w:r>
      <w:bookmarkEnd w:id="2537"/>
      <w:bookmarkEnd w:id="2538"/>
      <w:bookmarkEnd w:id="2539"/>
      <w:bookmarkEnd w:id="2540"/>
      <w:bookmarkEnd w:id="2541"/>
    </w:p>
    <w:p w14:paraId="03F26C90" w14:textId="77777777" w:rsidR="00623B86" w:rsidRDefault="00623B86" w:rsidP="00623B86">
      <w:pPr>
        <w:pStyle w:val="Heading2"/>
        <w:rPr>
          <w:lang w:eastAsia="de-DE"/>
        </w:rPr>
      </w:pPr>
      <w:bookmarkStart w:id="2542" w:name="_Toc51581336"/>
      <w:bookmarkStart w:id="2543" w:name="_Toc52356599"/>
      <w:bookmarkStart w:id="2544" w:name="_Toc55228169"/>
      <w:bookmarkStart w:id="2545" w:name="_Toc138323721"/>
      <w:bookmarkStart w:id="2546" w:name="_Toc193447959"/>
      <w:r>
        <w:rPr>
          <w:lang w:eastAsia="de-DE"/>
        </w:rPr>
        <w:t>A.7.1</w:t>
      </w:r>
      <w:r>
        <w:rPr>
          <w:lang w:eastAsia="de-DE"/>
        </w:rPr>
        <w:tab/>
        <w:t>Introduction</w:t>
      </w:r>
      <w:bookmarkEnd w:id="2542"/>
      <w:bookmarkEnd w:id="2543"/>
      <w:bookmarkEnd w:id="2544"/>
      <w:bookmarkEnd w:id="2545"/>
      <w:bookmarkEnd w:id="2546"/>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47" w:name="_Toc51581337"/>
      <w:bookmarkStart w:id="2548" w:name="_Toc52356600"/>
      <w:bookmarkStart w:id="2549"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50" w:name="_Toc138323722"/>
      <w:bookmarkStart w:id="2551" w:name="_Toc139374860"/>
      <w:bookmarkStart w:id="2552" w:name="_Toc138323723"/>
      <w:bookmarkStart w:id="2553" w:name="_Toc193447960"/>
      <w:bookmarkEnd w:id="2547"/>
      <w:bookmarkEnd w:id="2548"/>
      <w:bookmarkEnd w:id="2549"/>
      <w:r>
        <w:t>A.7.2</w:t>
      </w:r>
      <w:r>
        <w:tab/>
      </w:r>
      <w:r>
        <w:rPr>
          <w:lang w:eastAsia="de-DE"/>
        </w:rPr>
        <w:t>OpenAPI document "</w:t>
      </w:r>
      <w:r w:rsidRPr="004E6FEB">
        <w:rPr>
          <w:lang w:eastAsia="de-DE"/>
        </w:rPr>
        <w:t>TS28532_F</w:t>
      </w:r>
      <w:r>
        <w:rPr>
          <w:lang w:eastAsia="de-DE"/>
        </w:rPr>
        <w:t>ileDataReportingMnS.yaml"</w:t>
      </w:r>
      <w:bookmarkEnd w:id="2550"/>
      <w:bookmarkEnd w:id="2551"/>
      <w:bookmarkEnd w:id="2553"/>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54" w:name="_Toc193447961"/>
      <w:r>
        <w:t>A.7.3</w:t>
      </w:r>
      <w:r>
        <w:tab/>
      </w:r>
      <w:r>
        <w:rPr>
          <w:lang w:eastAsia="de-DE"/>
        </w:rPr>
        <w:t>Integration with ONAP VES</w:t>
      </w:r>
      <w:bookmarkEnd w:id="2552"/>
      <w:bookmarkEnd w:id="2554"/>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55" w:name="_Toc35856830"/>
      <w:bookmarkStart w:id="2556" w:name="_Toc44001732"/>
      <w:bookmarkStart w:id="2557" w:name="_Toc51581338"/>
      <w:bookmarkStart w:id="2558" w:name="_Toc52356601"/>
      <w:bookmarkStart w:id="2559" w:name="_Toc55228171"/>
      <w:bookmarkStart w:id="2560" w:name="_Toc138323724"/>
      <w:bookmarkStart w:id="2561" w:name="_Toc193447962"/>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55"/>
      <w:bookmarkEnd w:id="2556"/>
      <w:bookmarkEnd w:id="2557"/>
      <w:bookmarkEnd w:id="2558"/>
      <w:bookmarkEnd w:id="2559"/>
      <w:bookmarkEnd w:id="2560"/>
      <w:bookmarkEnd w:id="2561"/>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562" w:name="historyclause"/>
      <w:r w:rsidRPr="00215D3C">
        <w:br w:type="page"/>
      </w:r>
      <w:bookmarkStart w:id="2563" w:name="_Toc20494861"/>
      <w:bookmarkStart w:id="2564" w:name="_Toc26975941"/>
      <w:bookmarkStart w:id="2565" w:name="_Toc35856831"/>
      <w:bookmarkStart w:id="2566" w:name="_Toc44001733"/>
      <w:bookmarkStart w:id="2567" w:name="_Toc51581339"/>
      <w:bookmarkStart w:id="2568" w:name="_Toc52356602"/>
      <w:bookmarkStart w:id="2569" w:name="_Toc55228172"/>
      <w:bookmarkStart w:id="2570" w:name="_Toc138323725"/>
      <w:bookmarkStart w:id="2571" w:name="_Toc193447963"/>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563"/>
      <w:bookmarkEnd w:id="2564"/>
      <w:bookmarkEnd w:id="2565"/>
      <w:bookmarkEnd w:id="2566"/>
      <w:bookmarkEnd w:id="2567"/>
      <w:bookmarkEnd w:id="2568"/>
      <w:bookmarkEnd w:id="2569"/>
      <w:bookmarkEnd w:id="2570"/>
      <w:bookmarkEnd w:id="25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2562"/>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lastRenderedPageBreak/>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000000" w:rsidP="00623B86">
            <w:pPr>
              <w:pStyle w:val="TAL"/>
              <w:keepNext w:val="0"/>
              <w:rPr>
                <w:noProof/>
              </w:rPr>
            </w:pPr>
            <w:fldSimple w:instr=" DOCPROPERTY  CrTitle  \* MERGEFORMAT ">
              <w:r w:rsidR="00623B86">
                <w:t>Add streaming data reporting service stage 3 resources</w:t>
              </w:r>
            </w:fldSimple>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000000" w:rsidP="00623B86">
            <w:pPr>
              <w:pStyle w:val="TAL"/>
              <w:keepNext w:val="0"/>
            </w:pPr>
            <w:fldSimple w:instr=" DOCPROPERTY  CrTitle  \* MERGEFORMAT ">
              <w:r w:rsidR="00623B86">
                <w:t>Add streaming data reporting service stage 3 data types</w:t>
              </w:r>
            </w:fldSimple>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000000" w:rsidP="00623B86">
            <w:pPr>
              <w:pStyle w:val="TAL"/>
              <w:keepNext w:val="0"/>
            </w:pPr>
            <w:fldSimple w:instr=" DOCPROPERTY  CrTitle  \* MERGEFORMAT ">
              <w:r w:rsidR="00623B86">
                <w:t>Correct definitions for the File MnS (stage 2)</w:t>
              </w:r>
            </w:fldSimple>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lastRenderedPageBreak/>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000000" w:rsidP="00623B86">
            <w:pPr>
              <w:pStyle w:val="TAL"/>
              <w:keepNext w:val="0"/>
            </w:pPr>
            <w:fldSimple w:instr=" DOCPROPERTY  CrTitle  \* MERGEFORMAT ">
              <w:r w:rsidR="00623B86">
                <w:t>Correct definitions for performance assurance (stage 2 and 3)</w:t>
              </w:r>
            </w:fldSimple>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lastRenderedPageBreak/>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000000" w:rsidP="005C6F0C">
            <w:pPr>
              <w:pStyle w:val="TAL"/>
              <w:keepNext w:val="0"/>
            </w:pPr>
            <w:fldSimple w:instr=" DOCPROPERTY  CrTitle  \* MERGEFORMAT ">
              <w:r w:rsidR="005C6F0C">
                <w:t>Deprecate FM subscribe-unsubscribe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000000" w:rsidP="0029026B">
            <w:pPr>
              <w:pStyle w:val="TAL"/>
              <w:keepNext w:val="0"/>
              <w:rPr>
                <w:rFonts w:cs="Arial"/>
                <w:color w:val="000000"/>
                <w:szCs w:val="18"/>
              </w:rPr>
            </w:pPr>
            <w:fldSimple w:instr=" DOCPROPERTY  CrTitle  \* MERGEFORMAT ">
              <w:r w:rsidR="0029026B">
                <w:t>notifyEvent stage 3</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000000" w:rsidP="00EE0D34">
            <w:pPr>
              <w:pStyle w:val="TAL"/>
              <w:keepNext w:val="0"/>
              <w:rPr>
                <w:rFonts w:cs="Arial"/>
                <w:color w:val="000000"/>
                <w:szCs w:val="18"/>
              </w:rPr>
            </w:pPr>
            <w:fldSimple w:instr=" DOCPROPERTY  CrTitle  \* MERGEFORMAT ">
              <w:r w:rsidR="00EE0D34">
                <w:t>Add new HTTP error response format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000000" w:rsidP="00EE0D34">
            <w:pPr>
              <w:pStyle w:val="TAL"/>
              <w:keepNext w:val="0"/>
            </w:pPr>
            <w:fldSimple w:instr=" DOCPROPERTY  CrTitle  \* MERGEFORMAT ">
              <w:r w:rsidR="00EE0D34">
                <w:t>Add dataNodeSelector to getMOIAttributes (stage 2, REST SS)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0114C7">
              <w:rPr>
                <w:noProof/>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Default="00EE42BC" w:rsidP="00EE42BC">
            <w:pPr>
              <w:pStyle w:val="TAL"/>
              <w:keepNext w:val="0"/>
              <w:rPr>
                <w:rFonts w:cs="Arial"/>
                <w:noProof/>
                <w:szCs w:val="18"/>
              </w:rPr>
            </w:pPr>
            <w:r w:rsidRPr="0095580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E920CB" w:rsidRDefault="00EE42BC" w:rsidP="00EE42BC">
            <w:pPr>
              <w:pStyle w:val="TAL"/>
              <w:keepNext w:val="0"/>
              <w:rPr>
                <w:rFonts w:cs="Arial"/>
                <w:noProof/>
                <w:szCs w:val="18"/>
              </w:rPr>
            </w:pPr>
            <w:r w:rsidRPr="0095580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2E3751" w14:textId="78171BD3" w:rsidR="00EE42BC" w:rsidRPr="00E920CB" w:rsidRDefault="00EE42BC" w:rsidP="00EE42BC">
            <w:pPr>
              <w:pStyle w:val="TAL"/>
              <w:keepNext w:val="0"/>
              <w:rPr>
                <w:rFonts w:cs="Arial"/>
                <w:color w:val="000000"/>
                <w:szCs w:val="18"/>
              </w:rPr>
            </w:pPr>
            <w:r w:rsidRPr="0095580E">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0CF0A0" w14:textId="299353EE" w:rsidR="00EE42BC" w:rsidRDefault="00EE42BC" w:rsidP="00EE42BC">
            <w:pPr>
              <w:pStyle w:val="TAL"/>
              <w:keepNext w:val="0"/>
              <w:rPr>
                <w:rFonts w:cs="Arial"/>
                <w:color w:val="000000"/>
                <w:szCs w:val="18"/>
                <w:lang w:eastAsia="zh-CN"/>
              </w:rPr>
            </w:pPr>
            <w:r w:rsidRPr="0095580E">
              <w:t>0323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277E791" w14:textId="77777777" w:rsidR="00EE42BC" w:rsidRDefault="00EE42BC" w:rsidP="00EE42BC">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FB7D6B" w14:textId="1407A90E" w:rsidR="00EE42BC" w:rsidRDefault="00EE42BC" w:rsidP="00EE42BC">
            <w:pPr>
              <w:pStyle w:val="TAL"/>
              <w:keepNext w:val="0"/>
              <w:rPr>
                <w:rFonts w:cs="Arial"/>
                <w:color w:val="000000"/>
                <w:szCs w:val="18"/>
                <w:lang w:val="en-US"/>
              </w:rPr>
            </w:pPr>
            <w:r w:rsidRPr="0095580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75741" w14:textId="04ED3E87" w:rsidR="00EE42BC" w:rsidRDefault="00EE42BC" w:rsidP="00EE42BC">
            <w:pPr>
              <w:pStyle w:val="TAL"/>
              <w:keepNext w:val="0"/>
            </w:pPr>
            <w:r w:rsidRPr="0095580E">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A57B85" w:rsidRDefault="00EE42BC" w:rsidP="00EE42BC">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95580E" w:rsidRDefault="00D21464" w:rsidP="00D21464">
            <w:pPr>
              <w:pStyle w:val="TAL"/>
              <w:keepNext w:val="0"/>
            </w:pPr>
            <w:r w:rsidRPr="00DA03D2">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95580E" w:rsidRDefault="00D21464" w:rsidP="00D21464">
            <w:pPr>
              <w:pStyle w:val="TAL"/>
              <w:keepNext w:val="0"/>
            </w:pPr>
            <w:r w:rsidRPr="00DA03D2">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B91D14E" w14:textId="62D5AA43" w:rsidR="00D21464" w:rsidRPr="0095580E" w:rsidRDefault="00D21464" w:rsidP="00D21464">
            <w:pPr>
              <w:pStyle w:val="TAL"/>
              <w:keepNext w:val="0"/>
            </w:pPr>
            <w:r w:rsidRPr="00DA03D2">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1757A1" w14:textId="39F1AAE6" w:rsidR="00D21464" w:rsidRPr="0095580E" w:rsidRDefault="00D21464" w:rsidP="00D21464">
            <w:pPr>
              <w:pStyle w:val="TAL"/>
              <w:keepNext w:val="0"/>
            </w:pPr>
            <w:r w:rsidRPr="00DA03D2">
              <w:t>0325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89A177" w14:textId="77777777" w:rsidR="00D21464" w:rsidRDefault="00D21464" w:rsidP="00D2146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43450" w14:textId="07361C3D" w:rsidR="00D21464" w:rsidRPr="0095580E" w:rsidRDefault="00D21464" w:rsidP="00D21464">
            <w:pPr>
              <w:pStyle w:val="TAL"/>
              <w:keepNext w:val="0"/>
            </w:pPr>
            <w:r w:rsidRPr="00DA03D2">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57B1FC" w14:textId="41E60C1A" w:rsidR="00D21464" w:rsidRPr="0095580E" w:rsidRDefault="00D21464" w:rsidP="00D21464">
            <w:pPr>
              <w:pStyle w:val="TAL"/>
              <w:keepNext w:val="0"/>
            </w:pPr>
            <w:r w:rsidRPr="00DA03D2">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A57B85" w:rsidRDefault="00D21464" w:rsidP="00D21464">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DA03D2" w:rsidRDefault="00E8077A" w:rsidP="00E8077A">
            <w:pPr>
              <w:pStyle w:val="TAL"/>
              <w:keepNext w:val="0"/>
            </w:pPr>
            <w:r w:rsidRPr="00171AA1">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DA03D2" w:rsidRDefault="00E8077A" w:rsidP="00E8077A">
            <w:pPr>
              <w:pStyle w:val="TAL"/>
              <w:keepNext w:val="0"/>
            </w:pPr>
            <w:r w:rsidRPr="00171AA1">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18AD8" w14:textId="08FE85AC" w:rsidR="00E8077A" w:rsidRPr="00DA03D2" w:rsidRDefault="00E8077A" w:rsidP="00E8077A">
            <w:pPr>
              <w:pStyle w:val="TAL"/>
              <w:keepNext w:val="0"/>
            </w:pPr>
            <w:r w:rsidRPr="00171AA1">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78603A" w14:textId="275AC8DD" w:rsidR="00E8077A" w:rsidRPr="00DA03D2" w:rsidRDefault="00E8077A" w:rsidP="00E8077A">
            <w:pPr>
              <w:pStyle w:val="TAL"/>
              <w:keepNext w:val="0"/>
            </w:pPr>
            <w:r w:rsidRPr="00171AA1">
              <w:t>0328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107027" w14:textId="77777777" w:rsidR="00E8077A" w:rsidRDefault="00E8077A" w:rsidP="00E8077A">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AB7544" w14:textId="60D894A9" w:rsidR="00E8077A" w:rsidRPr="00DA03D2" w:rsidRDefault="00E8077A" w:rsidP="00E8077A">
            <w:pPr>
              <w:pStyle w:val="TAL"/>
              <w:keepNext w:val="0"/>
            </w:pPr>
            <w:r w:rsidRPr="00171AA1">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BE772A" w14:textId="6FCBF115" w:rsidR="00E8077A" w:rsidRPr="00DA03D2" w:rsidRDefault="00E8077A" w:rsidP="00E8077A">
            <w:pPr>
              <w:pStyle w:val="TAL"/>
              <w:keepNext w:val="0"/>
            </w:pPr>
            <w:r w:rsidRPr="00171AA1">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A57B85" w:rsidRDefault="00E8077A" w:rsidP="00E8077A">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171AA1" w:rsidRDefault="00D3604F" w:rsidP="00D3604F">
            <w:pPr>
              <w:pStyle w:val="TAL"/>
              <w:keepNext w:val="0"/>
            </w:pPr>
            <w:r w:rsidRPr="00247F3C">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171AA1" w:rsidRDefault="00D3604F" w:rsidP="00D3604F">
            <w:pPr>
              <w:pStyle w:val="TAL"/>
              <w:keepNext w:val="0"/>
            </w:pPr>
            <w:r w:rsidRPr="00247F3C">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80588E" w14:textId="47866D4B" w:rsidR="00D3604F" w:rsidRPr="00171AA1" w:rsidRDefault="00D3604F" w:rsidP="00D3604F">
            <w:pPr>
              <w:pStyle w:val="TAL"/>
              <w:keepNext w:val="0"/>
            </w:pPr>
            <w:r w:rsidRPr="00247F3C">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D20665" w14:textId="0B1BA839" w:rsidR="00D3604F" w:rsidRPr="00171AA1" w:rsidRDefault="00D3604F" w:rsidP="00D3604F">
            <w:pPr>
              <w:pStyle w:val="TAL"/>
              <w:keepNext w:val="0"/>
            </w:pPr>
            <w:r w:rsidRPr="00247F3C">
              <w:t>0329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4C1D1E" w14:textId="3F113B3E" w:rsidR="00D3604F" w:rsidRDefault="00D3604F" w:rsidP="00D3604F">
            <w:pPr>
              <w:pStyle w:val="TAL"/>
              <w:keepNext w:val="0"/>
              <w:rPr>
                <w:rFonts w:cs="Arial"/>
                <w:noProof/>
                <w:szCs w:val="18"/>
              </w:rPr>
            </w:pPr>
            <w:r w:rsidRPr="00247F3C">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05EC3A" w14:textId="131A9DA1" w:rsidR="00D3604F" w:rsidRPr="00171AA1" w:rsidRDefault="00D3604F" w:rsidP="00D3604F">
            <w:pPr>
              <w:pStyle w:val="TAL"/>
              <w:keepNext w:val="0"/>
            </w:pPr>
            <w:r w:rsidRPr="00247F3C">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444F4D" w14:textId="7F1DF6BC" w:rsidR="00D3604F" w:rsidRPr="00171AA1" w:rsidRDefault="00D3604F" w:rsidP="00D3604F">
            <w:pPr>
              <w:pStyle w:val="TAL"/>
              <w:keepNext w:val="0"/>
            </w:pPr>
            <w:r w:rsidRPr="00247F3C">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A57B85" w:rsidRDefault="00D3604F" w:rsidP="00D3604F">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247F3C" w:rsidRDefault="005E7DB8" w:rsidP="005E7DB8">
            <w:pPr>
              <w:pStyle w:val="TAL"/>
              <w:keepNext w:val="0"/>
            </w:pPr>
            <w:r w:rsidRPr="004C11F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247F3C" w:rsidRDefault="005E7DB8" w:rsidP="005E7DB8">
            <w:pPr>
              <w:pStyle w:val="TAL"/>
              <w:keepNext w:val="0"/>
            </w:pPr>
            <w:r w:rsidRPr="004C11F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31BE74" w14:textId="6F450425" w:rsidR="005E7DB8" w:rsidRPr="00247F3C" w:rsidRDefault="005E7DB8" w:rsidP="005E7DB8">
            <w:pPr>
              <w:pStyle w:val="TAL"/>
              <w:keepNext w:val="0"/>
            </w:pPr>
            <w:r w:rsidRPr="004C11FE">
              <w:t>SP-240808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6457A1" w14:textId="45BCEFFC" w:rsidR="005E7DB8" w:rsidRPr="00247F3C" w:rsidRDefault="005E7DB8" w:rsidP="005E7DB8">
            <w:pPr>
              <w:pStyle w:val="TAL"/>
              <w:keepNext w:val="0"/>
            </w:pPr>
            <w:r w:rsidRPr="004C11FE">
              <w:t>0330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82C67C" w14:textId="7C4F69CA" w:rsidR="005E7DB8" w:rsidRPr="00247F3C" w:rsidRDefault="005E7DB8" w:rsidP="005E7DB8">
            <w:pPr>
              <w:pStyle w:val="TAL"/>
              <w:keepNext w:val="0"/>
            </w:pPr>
            <w:r w:rsidRPr="004C11FE">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05346D" w14:textId="0D9A6305" w:rsidR="005E7DB8" w:rsidRPr="00247F3C" w:rsidRDefault="005E7DB8" w:rsidP="005E7DB8">
            <w:pPr>
              <w:pStyle w:val="TAL"/>
              <w:keepNext w:val="0"/>
            </w:pPr>
            <w:r w:rsidRPr="004C11F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7B907F8" w14:textId="76D57B5F" w:rsidR="005E7DB8" w:rsidRPr="00247F3C" w:rsidRDefault="005E7DB8" w:rsidP="005E7DB8">
            <w:pPr>
              <w:pStyle w:val="TAL"/>
              <w:keepNext w:val="0"/>
            </w:pPr>
            <w:r w:rsidRPr="004C11FE">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A57B85" w:rsidRDefault="005E7DB8" w:rsidP="005E7DB8">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4C11FE" w:rsidRDefault="008F7C7D" w:rsidP="008F7C7D">
            <w:pPr>
              <w:pStyle w:val="TAL"/>
              <w:keepNext w:val="0"/>
            </w:pPr>
            <w:r w:rsidRPr="003533A4">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4C11FE" w:rsidRDefault="008F7C7D" w:rsidP="008F7C7D">
            <w:pPr>
              <w:pStyle w:val="TAL"/>
              <w:keepNext w:val="0"/>
            </w:pPr>
            <w:r w:rsidRPr="003533A4">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ECD8C5" w14:textId="5AAEC67B" w:rsidR="008F7C7D" w:rsidRPr="004C11FE" w:rsidRDefault="008F7C7D" w:rsidP="008F7C7D">
            <w:pPr>
              <w:pStyle w:val="TAL"/>
              <w:keepNext w:val="0"/>
            </w:pPr>
            <w:r w:rsidRPr="003533A4">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45009F" w14:textId="7E0148BA" w:rsidR="008F7C7D" w:rsidRPr="004C11FE" w:rsidRDefault="008F7C7D" w:rsidP="008F7C7D">
            <w:pPr>
              <w:pStyle w:val="TAL"/>
              <w:keepNext w:val="0"/>
            </w:pPr>
            <w:r w:rsidRPr="003533A4">
              <w:t>0331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357B66" w14:textId="77777777" w:rsidR="008F7C7D" w:rsidRPr="004C11FE" w:rsidRDefault="008F7C7D" w:rsidP="008F7C7D">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CBD544" w14:textId="125004EE" w:rsidR="008F7C7D" w:rsidRPr="004C11FE" w:rsidRDefault="008F7C7D" w:rsidP="008F7C7D">
            <w:pPr>
              <w:pStyle w:val="TAL"/>
              <w:keepNext w:val="0"/>
            </w:pPr>
            <w:r w:rsidRPr="003533A4">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1CAF7B" w14:textId="77777777" w:rsidR="008F7C7D" w:rsidRDefault="008F7C7D" w:rsidP="008F7C7D">
            <w:pPr>
              <w:pStyle w:val="TAL"/>
              <w:keepNext w:val="0"/>
            </w:pPr>
            <w:r w:rsidRPr="003533A4">
              <w:t>Rel-18 CR 28.532 Add reference to the new Fault Management specification</w:t>
            </w:r>
          </w:p>
          <w:p w14:paraId="59C16A0B" w14:textId="08EA883A" w:rsidR="00CB7C3C" w:rsidRPr="004C11FE" w:rsidRDefault="00BB6E7F" w:rsidP="008F7C7D">
            <w:pPr>
              <w:pStyle w:val="TAL"/>
              <w:keepNext w:val="0"/>
            </w:pPr>
            <w:r>
              <w:t xml:space="preserve">MCC: </w:t>
            </w:r>
            <w:r w:rsidR="00CB7C3C" w:rsidRPr="00BB6E7F">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A57B85" w:rsidRDefault="008F7C7D" w:rsidP="008F7C7D">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3533A4" w:rsidRDefault="00042A15" w:rsidP="00042A15">
            <w:pPr>
              <w:pStyle w:val="TAL"/>
              <w:keepNext w:val="0"/>
            </w:pPr>
            <w:r w:rsidRPr="00791120">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3533A4" w:rsidRDefault="00042A15" w:rsidP="00042A15">
            <w:pPr>
              <w:pStyle w:val="TAL"/>
              <w:keepNext w:val="0"/>
            </w:pPr>
            <w:r w:rsidRPr="00791120">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DAE9190" w14:textId="30516054" w:rsidR="00042A15" w:rsidRPr="003533A4" w:rsidRDefault="00042A15" w:rsidP="00042A15">
            <w:pPr>
              <w:pStyle w:val="TAL"/>
              <w:keepNext w:val="0"/>
            </w:pPr>
            <w:r w:rsidRPr="00791120">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130D5E" w14:textId="1D52E4A7" w:rsidR="00042A15" w:rsidRPr="003533A4" w:rsidRDefault="00042A15" w:rsidP="00042A15">
            <w:pPr>
              <w:pStyle w:val="TAL"/>
              <w:keepNext w:val="0"/>
            </w:pPr>
            <w:r w:rsidRPr="00266186">
              <w:t>0333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F490A2" w14:textId="63AC5C2F" w:rsidR="00042A15" w:rsidRPr="004C11FE" w:rsidRDefault="00042A15" w:rsidP="00042A15">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5D8D9E" w14:textId="68F0CEE6" w:rsidR="00042A15" w:rsidRPr="003533A4" w:rsidRDefault="00042A15" w:rsidP="00042A15">
            <w:pPr>
              <w:pStyle w:val="TAL"/>
              <w:keepNext w:val="0"/>
            </w:pPr>
            <w:r w:rsidRPr="00266186">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0E9621" w14:textId="793E4A4F" w:rsidR="00042A15" w:rsidRPr="003533A4" w:rsidRDefault="00042A15" w:rsidP="00042A15">
            <w:pPr>
              <w:pStyle w:val="TAL"/>
              <w:keepNext w:val="0"/>
            </w:pPr>
            <w:r w:rsidRPr="00266186">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A57B85" w:rsidRDefault="00042A15" w:rsidP="00042A15">
            <w:pPr>
              <w:pStyle w:val="TAL"/>
              <w:keepNext w:val="0"/>
              <w:rPr>
                <w:rFonts w:cs="Arial"/>
                <w:noProof/>
                <w:szCs w:val="18"/>
              </w:rPr>
            </w:pPr>
            <w:r w:rsidRPr="00266186">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120" w:rsidRDefault="009647F3" w:rsidP="00042A15">
            <w:pPr>
              <w:pStyle w:val="TAL"/>
              <w:keepNext w:val="0"/>
            </w:pPr>
            <w: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120" w:rsidRDefault="009647F3" w:rsidP="00042A15">
            <w:pPr>
              <w:pStyle w:val="TAL"/>
              <w:keepNext w:val="0"/>
            </w:pPr>
            <w:r>
              <w:t>SA#105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0B8D2" w14:textId="7C5674AB" w:rsidR="009647F3" w:rsidRPr="00791120" w:rsidRDefault="009647F3" w:rsidP="00042A15">
            <w:pPr>
              <w:pStyle w:val="TAL"/>
              <w:keepNext w:val="0"/>
            </w:pPr>
            <w:r w:rsidRPr="009647F3">
              <w:t>SP-241171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5F38E4" w14:textId="1D47BD69" w:rsidR="009647F3" w:rsidRPr="00266186" w:rsidRDefault="009647F3" w:rsidP="00042A15">
            <w:pPr>
              <w:pStyle w:val="TAL"/>
              <w:keepNext w:val="0"/>
            </w:pPr>
            <w:r>
              <w:t>0339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166343" w14:textId="643A25F5" w:rsidR="009647F3" w:rsidRPr="004C11FE" w:rsidRDefault="009647F3" w:rsidP="00042A15">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EAD26A" w14:textId="25CF066A" w:rsidR="009647F3" w:rsidRPr="00266186" w:rsidRDefault="009647F3" w:rsidP="00042A15">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596F483" w14:textId="1235E541" w:rsidR="009647F3" w:rsidRPr="00266186" w:rsidRDefault="009647F3" w:rsidP="00042A15">
            <w:pPr>
              <w:pStyle w:val="TAL"/>
              <w:keepNext w:val="0"/>
            </w:pPr>
            <w: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266186" w:rsidRDefault="009647F3" w:rsidP="00042A15">
            <w:pPr>
              <w:pStyle w:val="TAL"/>
              <w:keepNext w:val="0"/>
            </w:pPr>
            <w: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1B8B749" w14:textId="412E265C"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5C2DE9" w14:textId="4FFF0C90" w:rsidR="009C67E7" w:rsidRDefault="009C67E7" w:rsidP="009C67E7">
            <w:pPr>
              <w:pStyle w:val="TAL"/>
              <w:keepNext w:val="0"/>
            </w:pPr>
            <w:r>
              <w:t>0343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959F492" w14:textId="0691D1CC"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087655" w14:textId="232A3EA7"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EB066EE" w14:textId="26B24158" w:rsidR="009C67E7" w:rsidRDefault="009C67E7" w:rsidP="009C67E7">
            <w:pPr>
              <w:pStyle w:val="TAL"/>
              <w:keepNext w:val="0"/>
            </w:pPr>
            <w: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Default="009C67E7" w:rsidP="009C67E7">
            <w:pPr>
              <w:pStyle w:val="TAL"/>
              <w:keepNext w:val="0"/>
            </w:pPr>
            <w: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Default="009C67E7" w:rsidP="009C67E7">
            <w:pPr>
              <w:pStyle w:val="TAL"/>
              <w:keepNext w:val="0"/>
            </w:pPr>
            <w:r>
              <w:lastRenderedPageBreak/>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48E3773" w14:textId="22827B27"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F1DF50" w14:textId="69FDE9A1" w:rsidR="009C67E7" w:rsidRDefault="009C67E7" w:rsidP="009C67E7">
            <w:pPr>
              <w:pStyle w:val="TAL"/>
              <w:keepNext w:val="0"/>
            </w:pPr>
            <w:r>
              <w:t>0346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10E42C" w14:textId="0EB22279"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0E12E0" w14:textId="7AA7325C"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DF6D944" w14:textId="4A7F8903" w:rsidR="009C67E7" w:rsidRDefault="009C67E7" w:rsidP="009C67E7">
            <w:pPr>
              <w:pStyle w:val="TAL"/>
              <w:keepNext w:val="0"/>
            </w:pPr>
            <w: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Default="009C67E7" w:rsidP="009C67E7">
            <w:pPr>
              <w:pStyle w:val="TAL"/>
              <w:keepNext w:val="0"/>
            </w:pPr>
            <w: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8546C1" w14:textId="02BB57F2" w:rsidR="009C67E7" w:rsidRPr="009647F3" w:rsidRDefault="009C67E7" w:rsidP="009C67E7">
            <w:pPr>
              <w:pStyle w:val="TAL"/>
              <w:keepNext w:val="0"/>
            </w:pPr>
            <w:r w:rsidRPr="009208F9">
              <w:t>SP-241635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3F82ABD" w14:textId="23AA42D5" w:rsidR="009C67E7" w:rsidRDefault="009C67E7" w:rsidP="009C67E7">
            <w:pPr>
              <w:pStyle w:val="TAL"/>
              <w:keepNext w:val="0"/>
            </w:pPr>
            <w:r>
              <w:t>0350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28C5938" w14:textId="55D2AC8F"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479AE6" w14:textId="0E32D939"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F0E566C" w14:textId="4FC40911" w:rsidR="009C67E7" w:rsidRDefault="009C67E7" w:rsidP="009C67E7">
            <w:pPr>
              <w:pStyle w:val="TAL"/>
              <w:keepNext w:val="0"/>
            </w:pPr>
            <w: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Default="009C67E7" w:rsidP="009C67E7">
            <w:pPr>
              <w:pStyle w:val="TAL"/>
              <w:keepNext w:val="0"/>
            </w:pPr>
            <w: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5D745D" w14:textId="68298B0B"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45ED66" w14:textId="75277533" w:rsidR="009C67E7" w:rsidRDefault="009C67E7" w:rsidP="009C67E7">
            <w:pPr>
              <w:pStyle w:val="TAL"/>
              <w:keepNext w:val="0"/>
            </w:pPr>
            <w:r>
              <w:t>0351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B14530" w14:textId="05C82702"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B801D4" w14:textId="6A8D2668"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2AEF1E" w14:textId="440743D7" w:rsidR="009C67E7" w:rsidRDefault="009C67E7" w:rsidP="009C67E7">
            <w:pPr>
              <w:pStyle w:val="TAL"/>
              <w:keepNext w:val="0"/>
            </w:pPr>
            <w: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Default="009C67E7" w:rsidP="009C67E7">
            <w:pPr>
              <w:pStyle w:val="TAL"/>
              <w:keepNext w:val="0"/>
            </w:pPr>
            <w: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4975E40" w14:textId="1CC824AE" w:rsidR="009C67E7" w:rsidRPr="009647F3" w:rsidRDefault="009C67E7" w:rsidP="009C67E7">
            <w:pPr>
              <w:pStyle w:val="TAL"/>
              <w:keepNext w:val="0"/>
            </w:pPr>
            <w:r w:rsidRPr="009208F9">
              <w:t>SP-241650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07BBE0" w14:textId="183038E0" w:rsidR="009C67E7" w:rsidRDefault="009C67E7" w:rsidP="009C67E7">
            <w:pPr>
              <w:pStyle w:val="TAL"/>
              <w:keepNext w:val="0"/>
            </w:pPr>
            <w:r>
              <w:t>0352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9BF7FAE" w14:textId="0D02AF23"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920112" w14:textId="3B058950"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63FAE43" w14:textId="5E71935C" w:rsidR="009C67E7" w:rsidRDefault="009C67E7" w:rsidP="009C67E7">
            <w:pPr>
              <w:pStyle w:val="TAL"/>
              <w:keepNext w:val="0"/>
            </w:pPr>
            <w: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Default="009C67E7" w:rsidP="009C67E7">
            <w:pPr>
              <w:pStyle w:val="TAL"/>
              <w:keepNext w:val="0"/>
            </w:pPr>
            <w: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23D84" w14:textId="4533DF1C"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A3EC8D7" w14:textId="0CCDDEA2" w:rsidR="009C67E7" w:rsidRDefault="009C67E7" w:rsidP="009C67E7">
            <w:pPr>
              <w:pStyle w:val="TAL"/>
              <w:keepNext w:val="0"/>
            </w:pPr>
            <w:r>
              <w:t>0355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ABE2C9" w14:textId="50E2AD24"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27E41B" w14:textId="23191213"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C3B96BF" w14:textId="77777777" w:rsidR="009C67E7" w:rsidRDefault="009C67E7" w:rsidP="009C67E7">
            <w:pPr>
              <w:pStyle w:val="TAL"/>
              <w:keepNext w:val="0"/>
            </w:pPr>
            <w:r>
              <w:t>Rel-18 CR TS 28.532 correction of duplicated clauses</w:t>
            </w:r>
          </w:p>
          <w:p w14:paraId="4B66A44B" w14:textId="696987E6" w:rsidR="009C67E7" w:rsidRPr="00B54AB5" w:rsidRDefault="009C67E7" w:rsidP="009C67E7">
            <w:pPr>
              <w:pStyle w:val="TAL"/>
              <w:keepNext w:val="0"/>
              <w:rPr>
                <w:i/>
                <w:iCs/>
              </w:rPr>
            </w:pPr>
            <w:r w:rsidRPr="00B54AB5">
              <w:rPr>
                <w:i/>
                <w:iCs/>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Default="009C67E7" w:rsidP="009C67E7">
            <w:pPr>
              <w:pStyle w:val="TAL"/>
              <w:keepNext w:val="0"/>
            </w:pPr>
            <w: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DC3623" w14:textId="7202FBFA"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1586FA" w14:textId="189AC730" w:rsidR="009C67E7" w:rsidRDefault="009C67E7" w:rsidP="009C67E7">
            <w:pPr>
              <w:pStyle w:val="TAL"/>
              <w:keepNext w:val="0"/>
            </w:pPr>
            <w:r>
              <w:t>0356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E7E962" w14:textId="2CCB0580"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F10FCB" w14:textId="6DE7FFAC"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F7CB9E" w14:textId="2BAD46B3" w:rsidR="009C67E7" w:rsidRDefault="009C67E7" w:rsidP="009C67E7">
            <w:pPr>
              <w:pStyle w:val="TAL"/>
              <w:keepNext w:val="0"/>
            </w:pPr>
            <w: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Default="009C67E7" w:rsidP="009C67E7">
            <w:pPr>
              <w:pStyle w:val="TAL"/>
              <w:keepNext w:val="0"/>
            </w:pPr>
            <w:r>
              <w:t>18.5.0</w:t>
            </w:r>
          </w:p>
        </w:tc>
      </w:tr>
      <w:tr w:rsidR="00D623BF" w:rsidRPr="00E920CB" w14:paraId="2588B4C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BBB24E9" w14:textId="61AA2DB9" w:rsidR="00D623BF" w:rsidRDefault="00134A2F" w:rsidP="00D623BF">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3D2CB" w14:textId="37C07329" w:rsidR="00D623BF" w:rsidRDefault="00134A2F" w:rsidP="00D623BF">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D3A688B" w14:textId="080D72A2" w:rsidR="00D623BF" w:rsidRPr="009208F9" w:rsidRDefault="00D623BF" w:rsidP="00D623BF">
            <w:pPr>
              <w:pStyle w:val="TAL"/>
              <w:keepNext w:val="0"/>
            </w:pPr>
            <w:r w:rsidRPr="00BF58A8">
              <w:t>SP-250158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C9A28B" w14:textId="06F36ADA" w:rsidR="00D623BF" w:rsidRDefault="00D623BF" w:rsidP="00D623BF">
            <w:pPr>
              <w:pStyle w:val="TAL"/>
              <w:keepNext w:val="0"/>
            </w:pPr>
            <w:r w:rsidRPr="00BF58A8">
              <w:t>0359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66D86B1" w14:textId="4356D0F0" w:rsidR="00D623BF" w:rsidRDefault="00D623BF" w:rsidP="00D623BF">
            <w:pPr>
              <w:pStyle w:val="TAL"/>
              <w:keepNext w:val="0"/>
            </w:pPr>
            <w:r w:rsidRPr="00BF58A8">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2D4DFC3" w14:textId="749A5350" w:rsidR="00D623BF" w:rsidRDefault="00D623BF" w:rsidP="00D623BF">
            <w:pPr>
              <w:pStyle w:val="TAL"/>
              <w:keepNext w:val="0"/>
            </w:pPr>
            <w:r w:rsidRPr="00BF58A8">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98FCCE" w14:textId="5F7B12E1" w:rsidR="00D623BF" w:rsidRDefault="00D623BF" w:rsidP="00D623BF">
            <w:pPr>
              <w:pStyle w:val="TAL"/>
              <w:keepNext w:val="0"/>
            </w:pPr>
            <w:r w:rsidRPr="00BF58A8">
              <w:t>Rel-18 CR 28.532 Fix description of input parameteres of changeMOIs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730D2" w14:textId="61769939" w:rsidR="00D623BF" w:rsidRDefault="00D623BF" w:rsidP="00D623BF">
            <w:pPr>
              <w:pStyle w:val="TAL"/>
              <w:keepNext w:val="0"/>
            </w:pPr>
            <w:r>
              <w:t>18.6.0</w:t>
            </w:r>
          </w:p>
        </w:tc>
      </w:tr>
      <w:tr w:rsidR="00134A2F" w:rsidRPr="00E920CB" w14:paraId="21CC333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EA5A8B9" w14:textId="02DFACFA" w:rsidR="00134A2F" w:rsidRDefault="00134A2F" w:rsidP="00134A2F">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6A457" w14:textId="59FB9B35" w:rsidR="00134A2F" w:rsidRDefault="00134A2F" w:rsidP="00134A2F">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51B5CFE" w14:textId="0F903475" w:rsidR="00134A2F" w:rsidRPr="009208F9" w:rsidRDefault="00134A2F" w:rsidP="00134A2F">
            <w:pPr>
              <w:pStyle w:val="TAL"/>
              <w:keepNext w:val="0"/>
            </w:pPr>
            <w:r w:rsidRPr="00BF58A8">
              <w:t>SP-250150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CB6FBD" w14:textId="2A392381" w:rsidR="00134A2F" w:rsidRDefault="00134A2F" w:rsidP="00134A2F">
            <w:pPr>
              <w:pStyle w:val="TAL"/>
              <w:keepNext w:val="0"/>
            </w:pPr>
            <w:r w:rsidRPr="00BF58A8">
              <w:t>0364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8A7C0D" w14:textId="6D13CBC6" w:rsidR="00134A2F" w:rsidRDefault="00134A2F" w:rsidP="00134A2F">
            <w:pPr>
              <w:pStyle w:val="TAL"/>
              <w:keepNext w:val="0"/>
            </w:pPr>
            <w:r w:rsidRPr="00BF58A8">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C5E91F" w14:textId="2B7D68D0" w:rsidR="00134A2F" w:rsidRDefault="00134A2F" w:rsidP="00134A2F">
            <w:pPr>
              <w:pStyle w:val="TAL"/>
              <w:keepNext w:val="0"/>
            </w:pPr>
            <w:r w:rsidRPr="00BF58A8">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A8D2167" w14:textId="052AAD09" w:rsidR="00134A2F" w:rsidRDefault="00134A2F" w:rsidP="00134A2F">
            <w:pPr>
              <w:pStyle w:val="TAL"/>
              <w:keepNext w:val="0"/>
            </w:pPr>
            <w:r w:rsidRPr="00BF58A8">
              <w:t>Rel-18 CR 28.532 Correct path in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74FC6" w14:textId="3EB8DE81" w:rsidR="00134A2F" w:rsidRDefault="00134A2F" w:rsidP="00134A2F">
            <w:pPr>
              <w:pStyle w:val="TAL"/>
              <w:keepNext w:val="0"/>
            </w:pPr>
            <w:r w:rsidRPr="006655D0">
              <w:t>18.6.0</w:t>
            </w:r>
          </w:p>
        </w:tc>
      </w:tr>
      <w:tr w:rsidR="00134A2F" w:rsidRPr="00E920CB" w14:paraId="0B9E0FE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D5F8CF" w14:textId="247E166D" w:rsidR="00134A2F" w:rsidRDefault="00134A2F" w:rsidP="00134A2F">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F4A3" w14:textId="142F19BC" w:rsidR="00134A2F" w:rsidRDefault="00134A2F" w:rsidP="00134A2F">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DD41072" w14:textId="513CF1F5" w:rsidR="00134A2F" w:rsidRPr="009208F9" w:rsidRDefault="00134A2F" w:rsidP="00134A2F">
            <w:pPr>
              <w:pStyle w:val="TAL"/>
              <w:keepNext w:val="0"/>
            </w:pPr>
            <w:r w:rsidRPr="00BF58A8">
              <w:t>SP-250151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B87A95F" w14:textId="2A1B2CFB" w:rsidR="00134A2F" w:rsidRDefault="00134A2F" w:rsidP="00134A2F">
            <w:pPr>
              <w:pStyle w:val="TAL"/>
              <w:keepNext w:val="0"/>
            </w:pPr>
            <w:r w:rsidRPr="00BF58A8">
              <w:t>0366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E79980C" w14:textId="6F995F04" w:rsidR="00134A2F" w:rsidRDefault="00134A2F" w:rsidP="00134A2F">
            <w:pPr>
              <w:pStyle w:val="TAL"/>
              <w:keepNext w:val="0"/>
            </w:pPr>
            <w:r w:rsidRPr="00BF58A8">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9CAEBFD" w14:textId="69DF0161" w:rsidR="00134A2F" w:rsidRDefault="00134A2F" w:rsidP="00134A2F">
            <w:pPr>
              <w:pStyle w:val="TAL"/>
              <w:keepNext w:val="0"/>
            </w:pPr>
            <w:r w:rsidRPr="00BF58A8">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8CC0467" w14:textId="2B44D9DB" w:rsidR="00134A2F" w:rsidRDefault="00134A2F" w:rsidP="00134A2F">
            <w:pPr>
              <w:pStyle w:val="TAL"/>
              <w:keepNext w:val="0"/>
            </w:pPr>
            <w:r w:rsidRPr="00BF58A8">
              <w:t>Rel18 CR TS 28.532 Correction of the event time format &amp; correction of the “notificationType” for the “MoiChange”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1C5CC" w14:textId="553CCC76" w:rsidR="00134A2F" w:rsidRDefault="00134A2F" w:rsidP="00134A2F">
            <w:pPr>
              <w:pStyle w:val="TAL"/>
              <w:keepNext w:val="0"/>
            </w:pPr>
            <w:r w:rsidRPr="006655D0">
              <w:t>18.6.0</w:t>
            </w:r>
          </w:p>
        </w:tc>
      </w:tr>
      <w:tr w:rsidR="00134A2F" w:rsidRPr="00E920CB" w14:paraId="6649A483"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84846CB" w14:textId="6DFAF55F" w:rsidR="00134A2F" w:rsidRDefault="00134A2F" w:rsidP="00134A2F">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0D1EF" w14:textId="4FA42091" w:rsidR="00134A2F" w:rsidRDefault="00134A2F" w:rsidP="00134A2F">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127EC9" w14:textId="0B666474" w:rsidR="00134A2F" w:rsidRPr="009208F9" w:rsidRDefault="00134A2F" w:rsidP="00134A2F">
            <w:pPr>
              <w:pStyle w:val="TAL"/>
              <w:keepNext w:val="0"/>
            </w:pPr>
            <w:r w:rsidRPr="00BF58A8">
              <w:t>SP-250154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96D15E" w14:textId="72286AF6" w:rsidR="00134A2F" w:rsidRDefault="00134A2F" w:rsidP="00134A2F">
            <w:pPr>
              <w:pStyle w:val="TAL"/>
              <w:keepNext w:val="0"/>
            </w:pPr>
            <w:r w:rsidRPr="00BF58A8">
              <w:t>0373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DEACFA7" w14:textId="139C61BF" w:rsidR="00134A2F" w:rsidRDefault="00134A2F" w:rsidP="00134A2F">
            <w:pPr>
              <w:pStyle w:val="TAL"/>
              <w:keepNext w:val="0"/>
            </w:pPr>
            <w:r w:rsidRPr="00BF58A8">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2CFE99" w14:textId="715E91F5" w:rsidR="00134A2F" w:rsidRDefault="00134A2F" w:rsidP="00134A2F">
            <w:pPr>
              <w:pStyle w:val="TAL"/>
              <w:keepNext w:val="0"/>
            </w:pPr>
            <w:r w:rsidRPr="00BF58A8">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3037FA" w14:textId="54125F56" w:rsidR="00134A2F" w:rsidRDefault="00134A2F" w:rsidP="00134A2F">
            <w:pPr>
              <w:pStyle w:val="TAL"/>
              <w:keepNext w:val="0"/>
            </w:pPr>
            <w:r w:rsidRPr="00BF58A8">
              <w:t>Rel-18 CR 28.532 Correct definition of notifyFileReady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7086" w14:textId="187C9D4B" w:rsidR="00134A2F" w:rsidRDefault="00134A2F" w:rsidP="00134A2F">
            <w:pPr>
              <w:pStyle w:val="TAL"/>
              <w:keepNext w:val="0"/>
            </w:pPr>
            <w:r w:rsidRPr="006655D0">
              <w:t>18.6.0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5D2C6" w14:textId="77777777" w:rsidR="002D0CBA" w:rsidRDefault="002D0CBA">
      <w:r>
        <w:separator/>
      </w:r>
    </w:p>
  </w:endnote>
  <w:endnote w:type="continuationSeparator" w:id="0">
    <w:p w14:paraId="6294735D" w14:textId="77777777" w:rsidR="002D0CBA" w:rsidRDefault="002D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27EB7" w14:textId="77777777" w:rsidR="002D0CBA" w:rsidRDefault="002D0CBA">
      <w:r>
        <w:separator/>
      </w:r>
    </w:p>
  </w:footnote>
  <w:footnote w:type="continuationSeparator" w:id="0">
    <w:p w14:paraId="30E2FF6E" w14:textId="77777777" w:rsidR="002D0CBA" w:rsidRDefault="002D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BD90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C49">
      <w:rPr>
        <w:rFonts w:ascii="Arial" w:hAnsi="Arial" w:cs="Arial"/>
        <w:b/>
        <w:noProof/>
        <w:sz w:val="18"/>
        <w:szCs w:val="18"/>
      </w:rPr>
      <w:t>3GPP TS 28.532 V18.6.0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6DAD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C4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4"/>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5"/>
  </w:num>
  <w:num w:numId="18" w16cid:durableId="966667013">
    <w:abstractNumId w:val="28"/>
  </w:num>
  <w:num w:numId="19" w16cid:durableId="1068070749">
    <w:abstractNumId w:val="21"/>
  </w:num>
  <w:num w:numId="20" w16cid:durableId="1079449074">
    <w:abstractNumId w:val="14"/>
  </w:num>
  <w:num w:numId="21" w16cid:durableId="608004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2"/>
  </w:num>
  <w:num w:numId="23" w16cid:durableId="278611663">
    <w:abstractNumId w:val="12"/>
  </w:num>
  <w:num w:numId="24" w16cid:durableId="371274877">
    <w:abstractNumId w:val="25"/>
  </w:num>
  <w:num w:numId="25" w16cid:durableId="1639191460">
    <w:abstractNumId w:val="26"/>
  </w:num>
  <w:num w:numId="26" w16cid:durableId="1970551160">
    <w:abstractNumId w:val="17"/>
  </w:num>
  <w:num w:numId="27" w16cid:durableId="288517295">
    <w:abstractNumId w:val="27"/>
  </w:num>
  <w:num w:numId="28" w16cid:durableId="237642326">
    <w:abstractNumId w:val="13"/>
  </w:num>
  <w:num w:numId="29" w16cid:durableId="644049901">
    <w:abstractNumId w:val="19"/>
  </w:num>
  <w:num w:numId="30" w16cid:durableId="1422412903">
    <w:abstractNumId w:val="20"/>
  </w:num>
  <w:num w:numId="31" w16cid:durableId="551040629">
    <w:abstractNumId w:val="18"/>
  </w:num>
  <w:num w:numId="32" w16cid:durableId="14025558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kFABcwKp0tAAAA"/>
  </w:docVars>
  <w:rsids>
    <w:rsidRoot w:val="004E213A"/>
    <w:rsid w:val="000114C7"/>
    <w:rsid w:val="00024DCD"/>
    <w:rsid w:val="00025552"/>
    <w:rsid w:val="000270B9"/>
    <w:rsid w:val="00033397"/>
    <w:rsid w:val="00040095"/>
    <w:rsid w:val="0004165A"/>
    <w:rsid w:val="00042A15"/>
    <w:rsid w:val="00044130"/>
    <w:rsid w:val="0004468F"/>
    <w:rsid w:val="00051834"/>
    <w:rsid w:val="000541F6"/>
    <w:rsid w:val="00054A22"/>
    <w:rsid w:val="00060363"/>
    <w:rsid w:val="00062023"/>
    <w:rsid w:val="0006277F"/>
    <w:rsid w:val="00063B67"/>
    <w:rsid w:val="000655A6"/>
    <w:rsid w:val="000660C5"/>
    <w:rsid w:val="000660FF"/>
    <w:rsid w:val="00072491"/>
    <w:rsid w:val="00076E0E"/>
    <w:rsid w:val="00080512"/>
    <w:rsid w:val="0009049C"/>
    <w:rsid w:val="000A74ED"/>
    <w:rsid w:val="000B687C"/>
    <w:rsid w:val="000C441D"/>
    <w:rsid w:val="000C47C3"/>
    <w:rsid w:val="000C667A"/>
    <w:rsid w:val="000D58AB"/>
    <w:rsid w:val="000E56FB"/>
    <w:rsid w:val="00106159"/>
    <w:rsid w:val="0012465B"/>
    <w:rsid w:val="00125DC1"/>
    <w:rsid w:val="00133525"/>
    <w:rsid w:val="00134A2F"/>
    <w:rsid w:val="00151FCF"/>
    <w:rsid w:val="0016023C"/>
    <w:rsid w:val="00166EAB"/>
    <w:rsid w:val="001709AA"/>
    <w:rsid w:val="00173E3B"/>
    <w:rsid w:val="00174E78"/>
    <w:rsid w:val="001751BF"/>
    <w:rsid w:val="00183316"/>
    <w:rsid w:val="0018452E"/>
    <w:rsid w:val="00191359"/>
    <w:rsid w:val="001A4C42"/>
    <w:rsid w:val="001A7420"/>
    <w:rsid w:val="001B6637"/>
    <w:rsid w:val="001C21C3"/>
    <w:rsid w:val="001D02C2"/>
    <w:rsid w:val="001D1482"/>
    <w:rsid w:val="001E2C2B"/>
    <w:rsid w:val="001E666D"/>
    <w:rsid w:val="001E6B83"/>
    <w:rsid w:val="001F0A8A"/>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D0CBA"/>
    <w:rsid w:val="002E00EE"/>
    <w:rsid w:val="002E5D9A"/>
    <w:rsid w:val="002F08F1"/>
    <w:rsid w:val="002F71FC"/>
    <w:rsid w:val="002F763A"/>
    <w:rsid w:val="0030240B"/>
    <w:rsid w:val="00315B85"/>
    <w:rsid w:val="003172DC"/>
    <w:rsid w:val="0032795A"/>
    <w:rsid w:val="0035462D"/>
    <w:rsid w:val="00356555"/>
    <w:rsid w:val="00366EA3"/>
    <w:rsid w:val="00372415"/>
    <w:rsid w:val="003765B8"/>
    <w:rsid w:val="00393470"/>
    <w:rsid w:val="003A0468"/>
    <w:rsid w:val="003C3971"/>
    <w:rsid w:val="003E01D1"/>
    <w:rsid w:val="004101A1"/>
    <w:rsid w:val="00416580"/>
    <w:rsid w:val="00422DBA"/>
    <w:rsid w:val="00423334"/>
    <w:rsid w:val="004233A2"/>
    <w:rsid w:val="004345EC"/>
    <w:rsid w:val="004469BD"/>
    <w:rsid w:val="004528B9"/>
    <w:rsid w:val="00455BC6"/>
    <w:rsid w:val="00465515"/>
    <w:rsid w:val="0049751D"/>
    <w:rsid w:val="004B0B89"/>
    <w:rsid w:val="004C1618"/>
    <w:rsid w:val="004C30AC"/>
    <w:rsid w:val="004D3578"/>
    <w:rsid w:val="004E1DC6"/>
    <w:rsid w:val="004E207D"/>
    <w:rsid w:val="004E213A"/>
    <w:rsid w:val="004F0988"/>
    <w:rsid w:val="004F3340"/>
    <w:rsid w:val="00526D1C"/>
    <w:rsid w:val="0053388B"/>
    <w:rsid w:val="00535773"/>
    <w:rsid w:val="00541505"/>
    <w:rsid w:val="00543E6C"/>
    <w:rsid w:val="00553751"/>
    <w:rsid w:val="00565087"/>
    <w:rsid w:val="00570E2D"/>
    <w:rsid w:val="00597B11"/>
    <w:rsid w:val="005B7250"/>
    <w:rsid w:val="005C22B1"/>
    <w:rsid w:val="005C4391"/>
    <w:rsid w:val="005C6F0C"/>
    <w:rsid w:val="005D2E01"/>
    <w:rsid w:val="005D7526"/>
    <w:rsid w:val="005E4BB2"/>
    <w:rsid w:val="005E7DB8"/>
    <w:rsid w:val="005F788A"/>
    <w:rsid w:val="00602AEA"/>
    <w:rsid w:val="0060444A"/>
    <w:rsid w:val="00606E1F"/>
    <w:rsid w:val="00614CD8"/>
    <w:rsid w:val="00614FDF"/>
    <w:rsid w:val="00616EA6"/>
    <w:rsid w:val="006205AE"/>
    <w:rsid w:val="00623B86"/>
    <w:rsid w:val="0063543D"/>
    <w:rsid w:val="00637D85"/>
    <w:rsid w:val="00647114"/>
    <w:rsid w:val="00650F2B"/>
    <w:rsid w:val="006552DC"/>
    <w:rsid w:val="00665596"/>
    <w:rsid w:val="00665F79"/>
    <w:rsid w:val="00667C88"/>
    <w:rsid w:val="00670CF4"/>
    <w:rsid w:val="0067329C"/>
    <w:rsid w:val="00684AF6"/>
    <w:rsid w:val="0068638C"/>
    <w:rsid w:val="00686798"/>
    <w:rsid w:val="006912E9"/>
    <w:rsid w:val="006960E6"/>
    <w:rsid w:val="006A0ECF"/>
    <w:rsid w:val="006A323F"/>
    <w:rsid w:val="006B0441"/>
    <w:rsid w:val="006B30D0"/>
    <w:rsid w:val="006B3CB7"/>
    <w:rsid w:val="006B5320"/>
    <w:rsid w:val="006B58BC"/>
    <w:rsid w:val="006C01F6"/>
    <w:rsid w:val="006C0D1D"/>
    <w:rsid w:val="006C3D95"/>
    <w:rsid w:val="006D5A1E"/>
    <w:rsid w:val="006E5C86"/>
    <w:rsid w:val="006E770F"/>
    <w:rsid w:val="006F2105"/>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82265"/>
    <w:rsid w:val="00786458"/>
    <w:rsid w:val="007A5148"/>
    <w:rsid w:val="007B600E"/>
    <w:rsid w:val="007B7101"/>
    <w:rsid w:val="007B7FD6"/>
    <w:rsid w:val="007D7675"/>
    <w:rsid w:val="007E2B51"/>
    <w:rsid w:val="007E4DC1"/>
    <w:rsid w:val="007F0F4A"/>
    <w:rsid w:val="008028A4"/>
    <w:rsid w:val="00803387"/>
    <w:rsid w:val="00804334"/>
    <w:rsid w:val="00806409"/>
    <w:rsid w:val="00830747"/>
    <w:rsid w:val="00830904"/>
    <w:rsid w:val="0083285C"/>
    <w:rsid w:val="008768CA"/>
    <w:rsid w:val="00893C49"/>
    <w:rsid w:val="008A3287"/>
    <w:rsid w:val="008B3573"/>
    <w:rsid w:val="008B4774"/>
    <w:rsid w:val="008C384C"/>
    <w:rsid w:val="008C40F0"/>
    <w:rsid w:val="008C7B64"/>
    <w:rsid w:val="008E2D68"/>
    <w:rsid w:val="008E6756"/>
    <w:rsid w:val="008E7C30"/>
    <w:rsid w:val="008F1521"/>
    <w:rsid w:val="008F4517"/>
    <w:rsid w:val="008F7C7D"/>
    <w:rsid w:val="0090271F"/>
    <w:rsid w:val="00902E23"/>
    <w:rsid w:val="00903031"/>
    <w:rsid w:val="009114D7"/>
    <w:rsid w:val="00912C28"/>
    <w:rsid w:val="0091348E"/>
    <w:rsid w:val="009136A3"/>
    <w:rsid w:val="0091480E"/>
    <w:rsid w:val="00917CCB"/>
    <w:rsid w:val="00933FB0"/>
    <w:rsid w:val="00937167"/>
    <w:rsid w:val="0094096C"/>
    <w:rsid w:val="00941B95"/>
    <w:rsid w:val="00942EC2"/>
    <w:rsid w:val="00946B05"/>
    <w:rsid w:val="00963FCF"/>
    <w:rsid w:val="009647F3"/>
    <w:rsid w:val="0096675E"/>
    <w:rsid w:val="00970057"/>
    <w:rsid w:val="009732E5"/>
    <w:rsid w:val="00975DAE"/>
    <w:rsid w:val="00987BCC"/>
    <w:rsid w:val="0099457D"/>
    <w:rsid w:val="009A4640"/>
    <w:rsid w:val="009C67E7"/>
    <w:rsid w:val="009D10C9"/>
    <w:rsid w:val="009D1A2F"/>
    <w:rsid w:val="009D4596"/>
    <w:rsid w:val="009E05DC"/>
    <w:rsid w:val="009E2532"/>
    <w:rsid w:val="009F37B7"/>
    <w:rsid w:val="00A10F02"/>
    <w:rsid w:val="00A164B4"/>
    <w:rsid w:val="00A2257F"/>
    <w:rsid w:val="00A26956"/>
    <w:rsid w:val="00A27486"/>
    <w:rsid w:val="00A43753"/>
    <w:rsid w:val="00A43946"/>
    <w:rsid w:val="00A53724"/>
    <w:rsid w:val="00A56066"/>
    <w:rsid w:val="00A56E60"/>
    <w:rsid w:val="00A673E7"/>
    <w:rsid w:val="00A73129"/>
    <w:rsid w:val="00A82346"/>
    <w:rsid w:val="00A8271F"/>
    <w:rsid w:val="00A85CFB"/>
    <w:rsid w:val="00A862CF"/>
    <w:rsid w:val="00A92BA1"/>
    <w:rsid w:val="00A95A32"/>
    <w:rsid w:val="00AA453D"/>
    <w:rsid w:val="00AB2A2B"/>
    <w:rsid w:val="00AB4A5D"/>
    <w:rsid w:val="00AC6BC6"/>
    <w:rsid w:val="00AD0A52"/>
    <w:rsid w:val="00AD3B82"/>
    <w:rsid w:val="00AD45A1"/>
    <w:rsid w:val="00AE0DED"/>
    <w:rsid w:val="00AE6164"/>
    <w:rsid w:val="00AE65E2"/>
    <w:rsid w:val="00AF1460"/>
    <w:rsid w:val="00AF5B47"/>
    <w:rsid w:val="00B050FB"/>
    <w:rsid w:val="00B11544"/>
    <w:rsid w:val="00B11E20"/>
    <w:rsid w:val="00B11EE5"/>
    <w:rsid w:val="00B15449"/>
    <w:rsid w:val="00B429EA"/>
    <w:rsid w:val="00B43469"/>
    <w:rsid w:val="00B54AB5"/>
    <w:rsid w:val="00B60EAE"/>
    <w:rsid w:val="00B75C49"/>
    <w:rsid w:val="00B93086"/>
    <w:rsid w:val="00B95573"/>
    <w:rsid w:val="00BA18A1"/>
    <w:rsid w:val="00BA19ED"/>
    <w:rsid w:val="00BA4B8D"/>
    <w:rsid w:val="00BA788F"/>
    <w:rsid w:val="00BB2CFC"/>
    <w:rsid w:val="00BB2D5F"/>
    <w:rsid w:val="00BB6E7F"/>
    <w:rsid w:val="00BC0858"/>
    <w:rsid w:val="00BC0F7D"/>
    <w:rsid w:val="00BC1460"/>
    <w:rsid w:val="00BC1C4B"/>
    <w:rsid w:val="00BC6134"/>
    <w:rsid w:val="00BC78C4"/>
    <w:rsid w:val="00BD7D31"/>
    <w:rsid w:val="00BE3255"/>
    <w:rsid w:val="00BF128E"/>
    <w:rsid w:val="00BF44D0"/>
    <w:rsid w:val="00BF48D1"/>
    <w:rsid w:val="00BF58A8"/>
    <w:rsid w:val="00C0528A"/>
    <w:rsid w:val="00C074DD"/>
    <w:rsid w:val="00C077A8"/>
    <w:rsid w:val="00C1496A"/>
    <w:rsid w:val="00C33079"/>
    <w:rsid w:val="00C42CC0"/>
    <w:rsid w:val="00C45231"/>
    <w:rsid w:val="00C45B26"/>
    <w:rsid w:val="00C551FF"/>
    <w:rsid w:val="00C6688B"/>
    <w:rsid w:val="00C72833"/>
    <w:rsid w:val="00C80525"/>
    <w:rsid w:val="00C80F1D"/>
    <w:rsid w:val="00C91962"/>
    <w:rsid w:val="00C93F40"/>
    <w:rsid w:val="00CA3D0C"/>
    <w:rsid w:val="00CB770C"/>
    <w:rsid w:val="00CB7AE1"/>
    <w:rsid w:val="00CB7C3C"/>
    <w:rsid w:val="00CC2FAE"/>
    <w:rsid w:val="00CD0F5A"/>
    <w:rsid w:val="00CE22F1"/>
    <w:rsid w:val="00CF5A53"/>
    <w:rsid w:val="00D02636"/>
    <w:rsid w:val="00D035CC"/>
    <w:rsid w:val="00D21464"/>
    <w:rsid w:val="00D24827"/>
    <w:rsid w:val="00D3604F"/>
    <w:rsid w:val="00D5511E"/>
    <w:rsid w:val="00D57972"/>
    <w:rsid w:val="00D623BF"/>
    <w:rsid w:val="00D675A9"/>
    <w:rsid w:val="00D738D6"/>
    <w:rsid w:val="00D755EB"/>
    <w:rsid w:val="00D76048"/>
    <w:rsid w:val="00D82E6F"/>
    <w:rsid w:val="00D87E00"/>
    <w:rsid w:val="00D9134D"/>
    <w:rsid w:val="00DA1BB6"/>
    <w:rsid w:val="00DA7A03"/>
    <w:rsid w:val="00DB1818"/>
    <w:rsid w:val="00DB2B6B"/>
    <w:rsid w:val="00DB3E61"/>
    <w:rsid w:val="00DC0C8E"/>
    <w:rsid w:val="00DC309B"/>
    <w:rsid w:val="00DC32B3"/>
    <w:rsid w:val="00DC4DA2"/>
    <w:rsid w:val="00DC598C"/>
    <w:rsid w:val="00DD4C17"/>
    <w:rsid w:val="00DD74A5"/>
    <w:rsid w:val="00DF2B1F"/>
    <w:rsid w:val="00DF36E9"/>
    <w:rsid w:val="00DF62CD"/>
    <w:rsid w:val="00E13FD6"/>
    <w:rsid w:val="00E16509"/>
    <w:rsid w:val="00E214B4"/>
    <w:rsid w:val="00E22592"/>
    <w:rsid w:val="00E31385"/>
    <w:rsid w:val="00E44582"/>
    <w:rsid w:val="00E44FFC"/>
    <w:rsid w:val="00E55205"/>
    <w:rsid w:val="00E55B8A"/>
    <w:rsid w:val="00E61023"/>
    <w:rsid w:val="00E71E2C"/>
    <w:rsid w:val="00E724B2"/>
    <w:rsid w:val="00E73FBC"/>
    <w:rsid w:val="00E77645"/>
    <w:rsid w:val="00E8077A"/>
    <w:rsid w:val="00E80C0F"/>
    <w:rsid w:val="00E920CB"/>
    <w:rsid w:val="00EA15B0"/>
    <w:rsid w:val="00EA254D"/>
    <w:rsid w:val="00EA4EBC"/>
    <w:rsid w:val="00EA5EA7"/>
    <w:rsid w:val="00EA66BD"/>
    <w:rsid w:val="00EB6D6C"/>
    <w:rsid w:val="00EB7DE9"/>
    <w:rsid w:val="00EC4A25"/>
    <w:rsid w:val="00ED57F6"/>
    <w:rsid w:val="00EE0D34"/>
    <w:rsid w:val="00EE42BC"/>
    <w:rsid w:val="00EF3DAF"/>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134</Pages>
  <Words>42627</Words>
  <Characters>242976</Characters>
  <Application>Microsoft Office Word</Application>
  <DocSecurity>0</DocSecurity>
  <Lines>2024</Lines>
  <Paragraphs>570</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285033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r1</cp:lastModifiedBy>
  <cp:revision>40</cp:revision>
  <cp:lastPrinted>2019-02-25T14:05:00Z</cp:lastPrinted>
  <dcterms:created xsi:type="dcterms:W3CDTF">2024-09-24T09:00:00Z</dcterms:created>
  <dcterms:modified xsi:type="dcterms:W3CDTF">2025-03-21T10:08:00Z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