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1814E228"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B5318" w:rsidRPr="00AB5318">
              <w:rPr>
                <w:noProof w:val="0"/>
              </w:rPr>
              <w:t>V</w:t>
            </w:r>
            <w:r w:rsidR="00724218" w:rsidRPr="00AB5318">
              <w:rPr>
                <w:noProof w:val="0"/>
              </w:rPr>
              <w:t>18</w:t>
            </w:r>
            <w:r w:rsidR="001D4C5C">
              <w:rPr>
                <w:noProof w:val="0"/>
              </w:rPr>
              <w:t>.</w:t>
            </w:r>
            <w:r w:rsidR="00626FE2">
              <w:rPr>
                <w:rFonts w:hint="eastAsia"/>
                <w:noProof w:val="0"/>
                <w:lang w:eastAsia="zh-CN"/>
              </w:rPr>
              <w:t>5</w:t>
            </w:r>
            <w:r w:rsidR="00631C8C" w:rsidRPr="008227B8">
              <w:rPr>
                <w:noProof w:val="0"/>
              </w:rPr>
              <w:t>.</w:t>
            </w:r>
            <w:r w:rsidR="00125DF7">
              <w:rPr>
                <w:noProof w:val="0"/>
              </w:rPr>
              <w:t>1</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3"/>
            <w:r w:rsidR="00626FE2">
              <w:rPr>
                <w:noProof w:val="0"/>
                <w:sz w:val="32"/>
                <w:shd w:val="clear" w:color="auto" w:fill="FFFFFF" w:themeFill="background1"/>
              </w:rPr>
              <w:t>0</w:t>
            </w:r>
            <w:r w:rsidR="00626FE2">
              <w:rPr>
                <w:rFonts w:hint="eastAsia"/>
                <w:noProof w:val="0"/>
                <w:sz w:val="32"/>
                <w:shd w:val="clear" w:color="auto" w:fill="FFFFFF" w:themeFill="background1"/>
                <w:lang w:eastAsia="zh-CN"/>
              </w:rPr>
              <w:t>6</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58C1E21F" w14:textId="3FD60D70" w:rsidR="002B1DF9"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B1DF9">
        <w:rPr>
          <w:noProof/>
        </w:rPr>
        <w:t>Foreword</w:t>
      </w:r>
      <w:r w:rsidR="002B1DF9">
        <w:rPr>
          <w:noProof/>
        </w:rPr>
        <w:tab/>
      </w:r>
      <w:r w:rsidR="002B1DF9">
        <w:rPr>
          <w:noProof/>
        </w:rPr>
        <w:fldChar w:fldCharType="begin" w:fldLock="1"/>
      </w:r>
      <w:r w:rsidR="002B1DF9">
        <w:rPr>
          <w:noProof/>
        </w:rPr>
        <w:instrText xml:space="preserve"> PAGEREF _Toc202514045 \h </w:instrText>
      </w:r>
      <w:r w:rsidR="002B1DF9">
        <w:rPr>
          <w:noProof/>
        </w:rPr>
      </w:r>
      <w:r w:rsidR="002B1DF9">
        <w:rPr>
          <w:noProof/>
        </w:rPr>
        <w:fldChar w:fldCharType="separate"/>
      </w:r>
      <w:r w:rsidR="002B1DF9">
        <w:rPr>
          <w:noProof/>
        </w:rPr>
        <w:t>6</w:t>
      </w:r>
      <w:r w:rsidR="002B1DF9">
        <w:rPr>
          <w:noProof/>
        </w:rPr>
        <w:fldChar w:fldCharType="end"/>
      </w:r>
    </w:p>
    <w:p w14:paraId="210CB26E" w14:textId="2AC68F0B" w:rsidR="002B1DF9" w:rsidRDefault="002B1DF9">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_Toc202514046 \h </w:instrText>
      </w:r>
      <w:r>
        <w:rPr>
          <w:noProof/>
        </w:rPr>
      </w:r>
      <w:r>
        <w:rPr>
          <w:noProof/>
        </w:rPr>
        <w:fldChar w:fldCharType="separate"/>
      </w:r>
      <w:r>
        <w:rPr>
          <w:noProof/>
        </w:rPr>
        <w:t>8</w:t>
      </w:r>
      <w:r>
        <w:rPr>
          <w:noProof/>
        </w:rPr>
        <w:fldChar w:fldCharType="end"/>
      </w:r>
    </w:p>
    <w:p w14:paraId="7F25E067" w14:textId="475AFAB6" w:rsidR="002B1DF9" w:rsidRDefault="002B1DF9">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_Toc202514047 \h </w:instrText>
      </w:r>
      <w:r>
        <w:rPr>
          <w:noProof/>
        </w:rPr>
      </w:r>
      <w:r>
        <w:rPr>
          <w:noProof/>
        </w:rPr>
        <w:fldChar w:fldCharType="separate"/>
      </w:r>
      <w:r>
        <w:rPr>
          <w:noProof/>
        </w:rPr>
        <w:t>8</w:t>
      </w:r>
      <w:r>
        <w:rPr>
          <w:noProof/>
        </w:rPr>
        <w:fldChar w:fldCharType="end"/>
      </w:r>
    </w:p>
    <w:p w14:paraId="6B1EC354" w14:textId="2BF51125" w:rsidR="002B1DF9" w:rsidRDefault="002B1DF9">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_Toc202514048 \h </w:instrText>
      </w:r>
      <w:r>
        <w:rPr>
          <w:noProof/>
        </w:rPr>
      </w:r>
      <w:r>
        <w:rPr>
          <w:noProof/>
        </w:rPr>
        <w:fldChar w:fldCharType="separate"/>
      </w:r>
      <w:r>
        <w:rPr>
          <w:noProof/>
        </w:rPr>
        <w:t>9</w:t>
      </w:r>
      <w:r>
        <w:rPr>
          <w:noProof/>
        </w:rPr>
        <w:fldChar w:fldCharType="end"/>
      </w:r>
    </w:p>
    <w:p w14:paraId="16386DB9" w14:textId="65EFC3F2" w:rsidR="002B1DF9" w:rsidRDefault="002B1DF9">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_Toc202514049 \h </w:instrText>
      </w:r>
      <w:r>
        <w:rPr>
          <w:noProof/>
        </w:rPr>
      </w:r>
      <w:r>
        <w:rPr>
          <w:noProof/>
        </w:rPr>
        <w:fldChar w:fldCharType="separate"/>
      </w:r>
      <w:r>
        <w:rPr>
          <w:noProof/>
        </w:rPr>
        <w:t>9</w:t>
      </w:r>
      <w:r>
        <w:rPr>
          <w:noProof/>
        </w:rPr>
        <w:fldChar w:fldCharType="end"/>
      </w:r>
    </w:p>
    <w:p w14:paraId="0DD5FD98" w14:textId="1DFA7EA1" w:rsidR="002B1DF9" w:rsidRDefault="002B1DF9">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_Toc202514050 \h </w:instrText>
      </w:r>
      <w:r>
        <w:rPr>
          <w:noProof/>
        </w:rPr>
      </w:r>
      <w:r>
        <w:rPr>
          <w:noProof/>
        </w:rPr>
        <w:fldChar w:fldCharType="separate"/>
      </w:r>
      <w:r>
        <w:rPr>
          <w:noProof/>
        </w:rPr>
        <w:t>9</w:t>
      </w:r>
      <w:r>
        <w:rPr>
          <w:noProof/>
        </w:rPr>
        <w:fldChar w:fldCharType="end"/>
      </w:r>
    </w:p>
    <w:p w14:paraId="656E6A36" w14:textId="64B5C3C8" w:rsidR="002B1DF9" w:rsidRDefault="002B1DF9">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_Toc202514051 \h </w:instrText>
      </w:r>
      <w:r>
        <w:rPr>
          <w:noProof/>
        </w:rPr>
      </w:r>
      <w:r>
        <w:rPr>
          <w:noProof/>
        </w:rPr>
        <w:fldChar w:fldCharType="separate"/>
      </w:r>
      <w:r>
        <w:rPr>
          <w:noProof/>
        </w:rPr>
        <w:t>9</w:t>
      </w:r>
      <w:r>
        <w:rPr>
          <w:noProof/>
        </w:rPr>
        <w:fldChar w:fldCharType="end"/>
      </w:r>
    </w:p>
    <w:p w14:paraId="57ED8A15" w14:textId="609DC648" w:rsidR="002B1DF9" w:rsidRDefault="002B1DF9">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_Toc202514052 \h </w:instrText>
      </w:r>
      <w:r>
        <w:rPr>
          <w:noProof/>
        </w:rPr>
      </w:r>
      <w:r>
        <w:rPr>
          <w:noProof/>
        </w:rPr>
        <w:fldChar w:fldCharType="separate"/>
      </w:r>
      <w:r>
        <w:rPr>
          <w:noProof/>
        </w:rPr>
        <w:t>10</w:t>
      </w:r>
      <w:r>
        <w:rPr>
          <w:noProof/>
        </w:rPr>
        <w:fldChar w:fldCharType="end"/>
      </w:r>
    </w:p>
    <w:p w14:paraId="4ED73A1E" w14:textId="4C95747E" w:rsidR="002B1DF9" w:rsidRDefault="002B1DF9">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_Toc202514053 \h </w:instrText>
      </w:r>
      <w:r>
        <w:rPr>
          <w:noProof/>
        </w:rPr>
      </w:r>
      <w:r>
        <w:rPr>
          <w:noProof/>
        </w:rPr>
        <w:fldChar w:fldCharType="separate"/>
      </w:r>
      <w:r>
        <w:rPr>
          <w:noProof/>
        </w:rPr>
        <w:t>10</w:t>
      </w:r>
      <w:r>
        <w:rPr>
          <w:noProof/>
        </w:rPr>
        <w:fldChar w:fldCharType="end"/>
      </w:r>
    </w:p>
    <w:p w14:paraId="31DD7FB8" w14:textId="584AA40D" w:rsidR="002B1DF9" w:rsidRDefault="002B1DF9">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_Toc202514054 \h </w:instrText>
      </w:r>
      <w:r>
        <w:rPr>
          <w:noProof/>
        </w:rPr>
      </w:r>
      <w:r>
        <w:rPr>
          <w:noProof/>
        </w:rPr>
        <w:fldChar w:fldCharType="separate"/>
      </w:r>
      <w:r>
        <w:rPr>
          <w:noProof/>
        </w:rPr>
        <w:t>11</w:t>
      </w:r>
      <w:r>
        <w:rPr>
          <w:noProof/>
        </w:rPr>
        <w:fldChar w:fldCharType="end"/>
      </w:r>
    </w:p>
    <w:p w14:paraId="19798220" w14:textId="43A19C6E" w:rsidR="002B1DF9" w:rsidRDefault="002B1DF9">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_Toc202514055 \h </w:instrText>
      </w:r>
      <w:r>
        <w:rPr>
          <w:noProof/>
        </w:rPr>
      </w:r>
      <w:r>
        <w:rPr>
          <w:noProof/>
        </w:rPr>
        <w:fldChar w:fldCharType="separate"/>
      </w:r>
      <w:r>
        <w:rPr>
          <w:noProof/>
        </w:rPr>
        <w:t>11</w:t>
      </w:r>
      <w:r>
        <w:rPr>
          <w:noProof/>
        </w:rPr>
        <w:fldChar w:fldCharType="end"/>
      </w:r>
    </w:p>
    <w:p w14:paraId="6581B5A7" w14:textId="28954B34" w:rsidR="002B1DF9" w:rsidRDefault="002B1DF9">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_Toc202514056 \h </w:instrText>
      </w:r>
      <w:r>
        <w:rPr>
          <w:noProof/>
        </w:rPr>
      </w:r>
      <w:r>
        <w:rPr>
          <w:noProof/>
        </w:rPr>
        <w:fldChar w:fldCharType="separate"/>
      </w:r>
      <w:r>
        <w:rPr>
          <w:noProof/>
        </w:rPr>
        <w:t>12</w:t>
      </w:r>
      <w:r>
        <w:rPr>
          <w:noProof/>
        </w:rPr>
        <w:fldChar w:fldCharType="end"/>
      </w:r>
    </w:p>
    <w:p w14:paraId="3C22B211" w14:textId="6CD9FD85" w:rsidR="002B1DF9" w:rsidRDefault="002B1DF9">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_Toc202514057 \h </w:instrText>
      </w:r>
      <w:r>
        <w:rPr>
          <w:noProof/>
        </w:rPr>
      </w:r>
      <w:r>
        <w:rPr>
          <w:noProof/>
        </w:rPr>
        <w:fldChar w:fldCharType="separate"/>
      </w:r>
      <w:r>
        <w:rPr>
          <w:noProof/>
        </w:rPr>
        <w:t>12</w:t>
      </w:r>
      <w:r>
        <w:rPr>
          <w:noProof/>
        </w:rPr>
        <w:fldChar w:fldCharType="end"/>
      </w:r>
    </w:p>
    <w:p w14:paraId="1A160D52" w14:textId="5CA05E5D" w:rsidR="002B1DF9" w:rsidRDefault="002B1DF9">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_Toc202514058 \h </w:instrText>
      </w:r>
      <w:r>
        <w:rPr>
          <w:noProof/>
        </w:rPr>
      </w:r>
      <w:r>
        <w:rPr>
          <w:noProof/>
        </w:rPr>
        <w:fldChar w:fldCharType="separate"/>
      </w:r>
      <w:r>
        <w:rPr>
          <w:noProof/>
        </w:rPr>
        <w:t>13</w:t>
      </w:r>
      <w:r>
        <w:rPr>
          <w:noProof/>
        </w:rPr>
        <w:fldChar w:fldCharType="end"/>
      </w:r>
    </w:p>
    <w:p w14:paraId="5B09BFC8" w14:textId="007D8581" w:rsidR="002B1DF9" w:rsidRDefault="002B1DF9">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_Toc202514059 \h </w:instrText>
      </w:r>
      <w:r>
        <w:rPr>
          <w:noProof/>
        </w:rPr>
      </w:r>
      <w:r>
        <w:rPr>
          <w:noProof/>
        </w:rPr>
        <w:fldChar w:fldCharType="separate"/>
      </w:r>
      <w:r>
        <w:rPr>
          <w:noProof/>
        </w:rPr>
        <w:t>13</w:t>
      </w:r>
      <w:r>
        <w:rPr>
          <w:noProof/>
        </w:rPr>
        <w:fldChar w:fldCharType="end"/>
      </w:r>
    </w:p>
    <w:p w14:paraId="200F2FF4" w14:textId="20C5DB99" w:rsidR="002B1DF9" w:rsidRDefault="002B1DF9">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_Toc202514060 \h </w:instrText>
      </w:r>
      <w:r>
        <w:rPr>
          <w:noProof/>
        </w:rPr>
      </w:r>
      <w:r>
        <w:rPr>
          <w:noProof/>
        </w:rPr>
        <w:fldChar w:fldCharType="separate"/>
      </w:r>
      <w:r>
        <w:rPr>
          <w:noProof/>
        </w:rPr>
        <w:t>13</w:t>
      </w:r>
      <w:r>
        <w:rPr>
          <w:noProof/>
        </w:rPr>
        <w:fldChar w:fldCharType="end"/>
      </w:r>
    </w:p>
    <w:p w14:paraId="01AF6462" w14:textId="748F64F6"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lang w:eastAsia="zh-CN"/>
        </w:rPr>
        <w:t>6.7</w:t>
      </w:r>
      <w:r w:rsidRPr="002976AA">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_Toc202514061 \h </w:instrText>
      </w:r>
      <w:r>
        <w:rPr>
          <w:noProof/>
        </w:rPr>
      </w:r>
      <w:r>
        <w:rPr>
          <w:noProof/>
        </w:rPr>
        <w:fldChar w:fldCharType="separate"/>
      </w:r>
      <w:r>
        <w:rPr>
          <w:noProof/>
        </w:rPr>
        <w:t>13</w:t>
      </w:r>
      <w:r>
        <w:rPr>
          <w:noProof/>
        </w:rPr>
        <w:fldChar w:fldCharType="end"/>
      </w:r>
    </w:p>
    <w:p w14:paraId="40AAB4AE" w14:textId="34919DC7" w:rsidR="002B1DF9" w:rsidRDefault="002B1DF9">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_Toc202514062 \h </w:instrText>
      </w:r>
      <w:r>
        <w:rPr>
          <w:noProof/>
        </w:rPr>
      </w:r>
      <w:r>
        <w:rPr>
          <w:noProof/>
        </w:rPr>
        <w:fldChar w:fldCharType="separate"/>
      </w:r>
      <w:r>
        <w:rPr>
          <w:noProof/>
        </w:rPr>
        <w:t>14</w:t>
      </w:r>
      <w:r>
        <w:rPr>
          <w:noProof/>
        </w:rPr>
        <w:fldChar w:fldCharType="end"/>
      </w:r>
    </w:p>
    <w:p w14:paraId="6FE25013" w14:textId="2CDEFA90" w:rsidR="002B1DF9" w:rsidRDefault="002B1DF9">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_Toc202514063 \h </w:instrText>
      </w:r>
      <w:r>
        <w:rPr>
          <w:noProof/>
        </w:rPr>
      </w:r>
      <w:r>
        <w:rPr>
          <w:noProof/>
        </w:rPr>
        <w:fldChar w:fldCharType="separate"/>
      </w:r>
      <w:r>
        <w:rPr>
          <w:noProof/>
        </w:rPr>
        <w:t>14</w:t>
      </w:r>
      <w:r>
        <w:rPr>
          <w:noProof/>
        </w:rPr>
        <w:fldChar w:fldCharType="end"/>
      </w:r>
    </w:p>
    <w:p w14:paraId="5826EA14" w14:textId="17E7B570" w:rsidR="002B1DF9" w:rsidRDefault="002B1DF9">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_Toc202514064 \h </w:instrText>
      </w:r>
      <w:r>
        <w:rPr>
          <w:noProof/>
        </w:rPr>
      </w:r>
      <w:r>
        <w:rPr>
          <w:noProof/>
        </w:rPr>
        <w:fldChar w:fldCharType="separate"/>
      </w:r>
      <w:r>
        <w:rPr>
          <w:noProof/>
        </w:rPr>
        <w:t>14</w:t>
      </w:r>
      <w:r>
        <w:rPr>
          <w:noProof/>
        </w:rPr>
        <w:fldChar w:fldCharType="end"/>
      </w:r>
    </w:p>
    <w:p w14:paraId="67EEE0CC" w14:textId="13B745BA" w:rsidR="002B1DF9" w:rsidRDefault="002B1DF9">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_Toc202514065 \h </w:instrText>
      </w:r>
      <w:r>
        <w:rPr>
          <w:noProof/>
        </w:rPr>
      </w:r>
      <w:r>
        <w:rPr>
          <w:noProof/>
        </w:rPr>
        <w:fldChar w:fldCharType="separate"/>
      </w:r>
      <w:r>
        <w:rPr>
          <w:noProof/>
        </w:rPr>
        <w:t>14</w:t>
      </w:r>
      <w:r>
        <w:rPr>
          <w:noProof/>
        </w:rPr>
        <w:fldChar w:fldCharType="end"/>
      </w:r>
    </w:p>
    <w:p w14:paraId="5232E2A7" w14:textId="0BE155B7" w:rsidR="002B1DF9" w:rsidRDefault="002B1DF9">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_Toc202514066 \h </w:instrText>
      </w:r>
      <w:r>
        <w:rPr>
          <w:noProof/>
        </w:rPr>
      </w:r>
      <w:r>
        <w:rPr>
          <w:noProof/>
        </w:rPr>
        <w:fldChar w:fldCharType="separate"/>
      </w:r>
      <w:r>
        <w:rPr>
          <w:noProof/>
        </w:rPr>
        <w:t>15</w:t>
      </w:r>
      <w:r>
        <w:rPr>
          <w:noProof/>
        </w:rPr>
        <w:fldChar w:fldCharType="end"/>
      </w:r>
    </w:p>
    <w:p w14:paraId="052DF3C4" w14:textId="23F3CDA9" w:rsidR="002B1DF9" w:rsidRDefault="002B1DF9">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_Toc202514067 \h </w:instrText>
      </w:r>
      <w:r>
        <w:rPr>
          <w:noProof/>
        </w:rPr>
      </w:r>
      <w:r>
        <w:rPr>
          <w:noProof/>
        </w:rPr>
        <w:fldChar w:fldCharType="separate"/>
      </w:r>
      <w:r>
        <w:rPr>
          <w:noProof/>
        </w:rPr>
        <w:t>15</w:t>
      </w:r>
      <w:r>
        <w:rPr>
          <w:noProof/>
        </w:rPr>
        <w:fldChar w:fldCharType="end"/>
      </w:r>
    </w:p>
    <w:p w14:paraId="4EED6A8A" w14:textId="205F5E0A" w:rsidR="002B1DF9" w:rsidRDefault="002B1DF9">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_Toc202514068 \h </w:instrText>
      </w:r>
      <w:r>
        <w:rPr>
          <w:noProof/>
        </w:rPr>
      </w:r>
      <w:r>
        <w:rPr>
          <w:noProof/>
        </w:rPr>
        <w:fldChar w:fldCharType="separate"/>
      </w:r>
      <w:r>
        <w:rPr>
          <w:noProof/>
        </w:rPr>
        <w:t>16</w:t>
      </w:r>
      <w:r>
        <w:rPr>
          <w:noProof/>
        </w:rPr>
        <w:fldChar w:fldCharType="end"/>
      </w:r>
    </w:p>
    <w:p w14:paraId="051CFCCA" w14:textId="66316B22" w:rsidR="002B1DF9" w:rsidRDefault="002B1DF9">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_Toc202514069 \h </w:instrText>
      </w:r>
      <w:r>
        <w:rPr>
          <w:noProof/>
        </w:rPr>
      </w:r>
      <w:r>
        <w:rPr>
          <w:noProof/>
        </w:rPr>
        <w:fldChar w:fldCharType="separate"/>
      </w:r>
      <w:r>
        <w:rPr>
          <w:noProof/>
        </w:rPr>
        <w:t>16</w:t>
      </w:r>
      <w:r>
        <w:rPr>
          <w:noProof/>
        </w:rPr>
        <w:fldChar w:fldCharType="end"/>
      </w:r>
    </w:p>
    <w:p w14:paraId="441A7DE4" w14:textId="2773ECEF" w:rsidR="002B1DF9" w:rsidRDefault="002B1DF9">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_Toc202514070 \h </w:instrText>
      </w:r>
      <w:r>
        <w:rPr>
          <w:noProof/>
        </w:rPr>
      </w:r>
      <w:r>
        <w:rPr>
          <w:noProof/>
        </w:rPr>
        <w:fldChar w:fldCharType="separate"/>
      </w:r>
      <w:r>
        <w:rPr>
          <w:noProof/>
        </w:rPr>
        <w:t>16</w:t>
      </w:r>
      <w:r>
        <w:rPr>
          <w:noProof/>
        </w:rPr>
        <w:fldChar w:fldCharType="end"/>
      </w:r>
    </w:p>
    <w:p w14:paraId="475C699F" w14:textId="3F0FF281" w:rsidR="002B1DF9" w:rsidRDefault="002B1DF9">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_Toc202514071 \h </w:instrText>
      </w:r>
      <w:r>
        <w:rPr>
          <w:noProof/>
        </w:rPr>
      </w:r>
      <w:r>
        <w:rPr>
          <w:noProof/>
        </w:rPr>
        <w:fldChar w:fldCharType="separate"/>
      </w:r>
      <w:r>
        <w:rPr>
          <w:noProof/>
        </w:rPr>
        <w:t>17</w:t>
      </w:r>
      <w:r>
        <w:rPr>
          <w:noProof/>
        </w:rPr>
        <w:fldChar w:fldCharType="end"/>
      </w:r>
    </w:p>
    <w:p w14:paraId="3F4CD1C7" w14:textId="572EE9F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7.2.1</w:t>
      </w:r>
      <w:r w:rsidRPr="002976AA">
        <w:rPr>
          <w:rFonts w:eastAsia="SimSun"/>
          <w:noProof/>
          <w:lang w:eastAsia="zh-CN"/>
        </w:rPr>
        <w:tab/>
        <w:t>Relationships</w:t>
      </w:r>
      <w:r>
        <w:rPr>
          <w:noProof/>
        </w:rPr>
        <w:tab/>
      </w:r>
      <w:r>
        <w:rPr>
          <w:noProof/>
        </w:rPr>
        <w:fldChar w:fldCharType="begin" w:fldLock="1"/>
      </w:r>
      <w:r>
        <w:rPr>
          <w:noProof/>
        </w:rPr>
        <w:instrText xml:space="preserve"> PAGEREF _Toc202514072 \h </w:instrText>
      </w:r>
      <w:r>
        <w:rPr>
          <w:noProof/>
        </w:rPr>
      </w:r>
      <w:r>
        <w:rPr>
          <w:noProof/>
        </w:rPr>
        <w:fldChar w:fldCharType="separate"/>
      </w:r>
      <w:r>
        <w:rPr>
          <w:noProof/>
        </w:rPr>
        <w:t>17</w:t>
      </w:r>
      <w:r>
        <w:rPr>
          <w:noProof/>
        </w:rPr>
        <w:fldChar w:fldCharType="end"/>
      </w:r>
    </w:p>
    <w:p w14:paraId="0118910B" w14:textId="20AFA90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7.2.2</w:t>
      </w:r>
      <w:r w:rsidRPr="002976AA">
        <w:rPr>
          <w:rFonts w:eastAsia="SimSun"/>
          <w:noProof/>
          <w:lang w:eastAsia="zh-CN"/>
        </w:rPr>
        <w:tab/>
        <w:t>Inheritance</w:t>
      </w:r>
      <w:r>
        <w:rPr>
          <w:noProof/>
        </w:rPr>
        <w:tab/>
      </w:r>
      <w:r>
        <w:rPr>
          <w:noProof/>
        </w:rPr>
        <w:fldChar w:fldCharType="begin" w:fldLock="1"/>
      </w:r>
      <w:r>
        <w:rPr>
          <w:noProof/>
        </w:rPr>
        <w:instrText xml:space="preserve"> PAGEREF _Toc202514073 \h </w:instrText>
      </w:r>
      <w:r>
        <w:rPr>
          <w:noProof/>
        </w:rPr>
      </w:r>
      <w:r>
        <w:rPr>
          <w:noProof/>
        </w:rPr>
        <w:fldChar w:fldCharType="separate"/>
      </w:r>
      <w:r>
        <w:rPr>
          <w:noProof/>
        </w:rPr>
        <w:t>17</w:t>
      </w:r>
      <w:r>
        <w:rPr>
          <w:noProof/>
        </w:rPr>
        <w:fldChar w:fldCharType="end"/>
      </w:r>
    </w:p>
    <w:p w14:paraId="26810CFE" w14:textId="3A5715DE" w:rsidR="002B1DF9" w:rsidRDefault="002B1DF9">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_Toc202514074 \h </w:instrText>
      </w:r>
      <w:r>
        <w:rPr>
          <w:noProof/>
        </w:rPr>
      </w:r>
      <w:r>
        <w:rPr>
          <w:noProof/>
        </w:rPr>
        <w:fldChar w:fldCharType="separate"/>
      </w:r>
      <w:r>
        <w:rPr>
          <w:noProof/>
        </w:rPr>
        <w:t>17</w:t>
      </w:r>
      <w:r>
        <w:rPr>
          <w:noProof/>
        </w:rPr>
        <w:fldChar w:fldCharType="end"/>
      </w:r>
    </w:p>
    <w:p w14:paraId="3FDC3661" w14:textId="228D4D5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7.3.1</w:t>
      </w:r>
      <w:r w:rsidRPr="002976AA">
        <w:rPr>
          <w:rFonts w:eastAsia="SimSun"/>
          <w:noProof/>
          <w:lang w:eastAsia="zh-CN"/>
        </w:rPr>
        <w:tab/>
        <w:t>AlarmRecord &lt;&lt;dataType&gt;&gt;</w:t>
      </w:r>
      <w:r>
        <w:rPr>
          <w:noProof/>
        </w:rPr>
        <w:tab/>
      </w:r>
      <w:r>
        <w:rPr>
          <w:noProof/>
        </w:rPr>
        <w:fldChar w:fldCharType="begin" w:fldLock="1"/>
      </w:r>
      <w:r>
        <w:rPr>
          <w:noProof/>
        </w:rPr>
        <w:instrText xml:space="preserve"> PAGEREF _Toc202514075 \h </w:instrText>
      </w:r>
      <w:r>
        <w:rPr>
          <w:noProof/>
        </w:rPr>
      </w:r>
      <w:r>
        <w:rPr>
          <w:noProof/>
        </w:rPr>
        <w:fldChar w:fldCharType="separate"/>
      </w:r>
      <w:r>
        <w:rPr>
          <w:noProof/>
        </w:rPr>
        <w:t>17</w:t>
      </w:r>
      <w:r>
        <w:rPr>
          <w:noProof/>
        </w:rPr>
        <w:fldChar w:fldCharType="end"/>
      </w:r>
    </w:p>
    <w:p w14:paraId="7E1EFEDD" w14:textId="6A8AF71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7.3.1.1</w:t>
      </w:r>
      <w:r w:rsidRPr="002976AA">
        <w:rPr>
          <w:rFonts w:eastAsia="SimSun"/>
          <w:noProof/>
          <w:lang w:eastAsia="zh-CN"/>
        </w:rPr>
        <w:tab/>
        <w:t>Definition</w:t>
      </w:r>
      <w:r>
        <w:rPr>
          <w:noProof/>
        </w:rPr>
        <w:tab/>
      </w:r>
      <w:r>
        <w:rPr>
          <w:noProof/>
        </w:rPr>
        <w:fldChar w:fldCharType="begin" w:fldLock="1"/>
      </w:r>
      <w:r>
        <w:rPr>
          <w:noProof/>
        </w:rPr>
        <w:instrText xml:space="preserve"> PAGEREF _Toc202514076 \h </w:instrText>
      </w:r>
      <w:r>
        <w:rPr>
          <w:noProof/>
        </w:rPr>
      </w:r>
      <w:r>
        <w:rPr>
          <w:noProof/>
        </w:rPr>
        <w:fldChar w:fldCharType="separate"/>
      </w:r>
      <w:r>
        <w:rPr>
          <w:noProof/>
        </w:rPr>
        <w:t>17</w:t>
      </w:r>
      <w:r>
        <w:rPr>
          <w:noProof/>
        </w:rPr>
        <w:fldChar w:fldCharType="end"/>
      </w:r>
    </w:p>
    <w:p w14:paraId="062461B8" w14:textId="2245CDAC"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7.3.1.2</w:t>
      </w:r>
      <w:r w:rsidRPr="002976AA">
        <w:rPr>
          <w:rFonts w:eastAsia="SimSun"/>
          <w:noProof/>
          <w:lang w:eastAsia="zh-CN"/>
        </w:rPr>
        <w:tab/>
        <w:t>Attributes</w:t>
      </w:r>
      <w:r>
        <w:rPr>
          <w:noProof/>
        </w:rPr>
        <w:tab/>
      </w:r>
      <w:r>
        <w:rPr>
          <w:noProof/>
        </w:rPr>
        <w:fldChar w:fldCharType="begin" w:fldLock="1"/>
      </w:r>
      <w:r>
        <w:rPr>
          <w:noProof/>
        </w:rPr>
        <w:instrText xml:space="preserve"> PAGEREF _Toc202514077 \h </w:instrText>
      </w:r>
      <w:r>
        <w:rPr>
          <w:noProof/>
        </w:rPr>
      </w:r>
      <w:r>
        <w:rPr>
          <w:noProof/>
        </w:rPr>
        <w:fldChar w:fldCharType="separate"/>
      </w:r>
      <w:r>
        <w:rPr>
          <w:noProof/>
        </w:rPr>
        <w:t>18</w:t>
      </w:r>
      <w:r>
        <w:rPr>
          <w:noProof/>
        </w:rPr>
        <w:fldChar w:fldCharType="end"/>
      </w:r>
    </w:p>
    <w:p w14:paraId="3CC58604" w14:textId="2B3FC43E"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_Toc202514078 \h </w:instrText>
      </w:r>
      <w:r>
        <w:rPr>
          <w:noProof/>
        </w:rPr>
      </w:r>
      <w:r>
        <w:rPr>
          <w:noProof/>
        </w:rPr>
        <w:fldChar w:fldCharType="separate"/>
      </w:r>
      <w:r>
        <w:rPr>
          <w:noProof/>
        </w:rPr>
        <w:t>18</w:t>
      </w:r>
      <w:r>
        <w:rPr>
          <w:noProof/>
        </w:rPr>
        <w:fldChar w:fldCharType="end"/>
      </w:r>
    </w:p>
    <w:p w14:paraId="00B32DCF" w14:textId="153C07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7.3.1.4</w:t>
      </w:r>
      <w:r w:rsidRPr="002976AA">
        <w:rPr>
          <w:rFonts w:eastAsia="SimSun"/>
          <w:noProof/>
          <w:lang w:eastAsia="zh-CN"/>
        </w:rPr>
        <w:tab/>
        <w:t>Notifications</w:t>
      </w:r>
      <w:r>
        <w:rPr>
          <w:noProof/>
        </w:rPr>
        <w:tab/>
      </w:r>
      <w:r>
        <w:rPr>
          <w:noProof/>
        </w:rPr>
        <w:fldChar w:fldCharType="begin" w:fldLock="1"/>
      </w:r>
      <w:r>
        <w:rPr>
          <w:noProof/>
        </w:rPr>
        <w:instrText xml:space="preserve"> PAGEREF _Toc202514079 \h </w:instrText>
      </w:r>
      <w:r>
        <w:rPr>
          <w:noProof/>
        </w:rPr>
      </w:r>
      <w:r>
        <w:rPr>
          <w:noProof/>
        </w:rPr>
        <w:fldChar w:fldCharType="separate"/>
      </w:r>
      <w:r>
        <w:rPr>
          <w:noProof/>
        </w:rPr>
        <w:t>18</w:t>
      </w:r>
      <w:r>
        <w:rPr>
          <w:noProof/>
        </w:rPr>
        <w:fldChar w:fldCharType="end"/>
      </w:r>
    </w:p>
    <w:p w14:paraId="74F11651" w14:textId="7724D84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7.3.2</w:t>
      </w:r>
      <w:r w:rsidRPr="002976AA">
        <w:rPr>
          <w:rFonts w:eastAsia="SimSun"/>
          <w:noProof/>
          <w:lang w:eastAsia="zh-CN"/>
        </w:rPr>
        <w:tab/>
        <w:t>AlarmList</w:t>
      </w:r>
      <w:r>
        <w:rPr>
          <w:noProof/>
        </w:rPr>
        <w:tab/>
      </w:r>
      <w:r>
        <w:rPr>
          <w:noProof/>
        </w:rPr>
        <w:fldChar w:fldCharType="begin" w:fldLock="1"/>
      </w:r>
      <w:r>
        <w:rPr>
          <w:noProof/>
        </w:rPr>
        <w:instrText xml:space="preserve"> PAGEREF _Toc202514080 \h </w:instrText>
      </w:r>
      <w:r>
        <w:rPr>
          <w:noProof/>
        </w:rPr>
      </w:r>
      <w:r>
        <w:rPr>
          <w:noProof/>
        </w:rPr>
        <w:fldChar w:fldCharType="separate"/>
      </w:r>
      <w:r>
        <w:rPr>
          <w:noProof/>
        </w:rPr>
        <w:t>19</w:t>
      </w:r>
      <w:r>
        <w:rPr>
          <w:noProof/>
        </w:rPr>
        <w:fldChar w:fldCharType="end"/>
      </w:r>
    </w:p>
    <w:p w14:paraId="5FF22380" w14:textId="7CB683E3"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7.3.2.1</w:t>
      </w:r>
      <w:r w:rsidRPr="002976AA">
        <w:rPr>
          <w:rFonts w:eastAsia="SimSun"/>
          <w:noProof/>
          <w:lang w:eastAsia="zh-CN"/>
        </w:rPr>
        <w:tab/>
        <w:t>Definition</w:t>
      </w:r>
      <w:r>
        <w:rPr>
          <w:noProof/>
        </w:rPr>
        <w:tab/>
      </w:r>
      <w:r>
        <w:rPr>
          <w:noProof/>
        </w:rPr>
        <w:fldChar w:fldCharType="begin" w:fldLock="1"/>
      </w:r>
      <w:r>
        <w:rPr>
          <w:noProof/>
        </w:rPr>
        <w:instrText xml:space="preserve"> PAGEREF _Toc202514081 \h </w:instrText>
      </w:r>
      <w:r>
        <w:rPr>
          <w:noProof/>
        </w:rPr>
      </w:r>
      <w:r>
        <w:rPr>
          <w:noProof/>
        </w:rPr>
        <w:fldChar w:fldCharType="separate"/>
      </w:r>
      <w:r>
        <w:rPr>
          <w:noProof/>
        </w:rPr>
        <w:t>19</w:t>
      </w:r>
      <w:r>
        <w:rPr>
          <w:noProof/>
        </w:rPr>
        <w:fldChar w:fldCharType="end"/>
      </w:r>
    </w:p>
    <w:p w14:paraId="6748D777" w14:textId="3A3A5BC7"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7.3.2.2</w:t>
      </w:r>
      <w:r w:rsidRPr="002976AA">
        <w:rPr>
          <w:rFonts w:eastAsia="SimSun"/>
          <w:noProof/>
          <w:lang w:eastAsia="zh-CN"/>
        </w:rPr>
        <w:tab/>
        <w:t>Attributes</w:t>
      </w:r>
      <w:r>
        <w:rPr>
          <w:noProof/>
        </w:rPr>
        <w:tab/>
      </w:r>
      <w:r>
        <w:rPr>
          <w:noProof/>
        </w:rPr>
        <w:fldChar w:fldCharType="begin" w:fldLock="1"/>
      </w:r>
      <w:r>
        <w:rPr>
          <w:noProof/>
        </w:rPr>
        <w:instrText xml:space="preserve"> PAGEREF _Toc202514082 \h </w:instrText>
      </w:r>
      <w:r>
        <w:rPr>
          <w:noProof/>
        </w:rPr>
      </w:r>
      <w:r>
        <w:rPr>
          <w:noProof/>
        </w:rPr>
        <w:fldChar w:fldCharType="separate"/>
      </w:r>
      <w:r>
        <w:rPr>
          <w:noProof/>
        </w:rPr>
        <w:t>19</w:t>
      </w:r>
      <w:r>
        <w:rPr>
          <w:noProof/>
        </w:rPr>
        <w:fldChar w:fldCharType="end"/>
      </w:r>
    </w:p>
    <w:p w14:paraId="707ED4A2" w14:textId="2D7CAAC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_Toc202514083 \h </w:instrText>
      </w:r>
      <w:r>
        <w:rPr>
          <w:noProof/>
        </w:rPr>
      </w:r>
      <w:r>
        <w:rPr>
          <w:noProof/>
        </w:rPr>
        <w:fldChar w:fldCharType="separate"/>
      </w:r>
      <w:r>
        <w:rPr>
          <w:noProof/>
        </w:rPr>
        <w:t>19</w:t>
      </w:r>
      <w:r>
        <w:rPr>
          <w:noProof/>
        </w:rPr>
        <w:fldChar w:fldCharType="end"/>
      </w:r>
    </w:p>
    <w:p w14:paraId="4CB033FA" w14:textId="6940E2F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7.3.2.4</w:t>
      </w:r>
      <w:r w:rsidRPr="002976AA">
        <w:rPr>
          <w:rFonts w:eastAsia="SimSun"/>
          <w:noProof/>
          <w:lang w:eastAsia="zh-CN"/>
        </w:rPr>
        <w:tab/>
        <w:t>Notifications</w:t>
      </w:r>
      <w:r>
        <w:rPr>
          <w:noProof/>
        </w:rPr>
        <w:tab/>
      </w:r>
      <w:r>
        <w:rPr>
          <w:noProof/>
        </w:rPr>
        <w:fldChar w:fldCharType="begin" w:fldLock="1"/>
      </w:r>
      <w:r>
        <w:rPr>
          <w:noProof/>
        </w:rPr>
        <w:instrText xml:space="preserve"> PAGEREF _Toc202514084 \h </w:instrText>
      </w:r>
      <w:r>
        <w:rPr>
          <w:noProof/>
        </w:rPr>
      </w:r>
      <w:r>
        <w:rPr>
          <w:noProof/>
        </w:rPr>
        <w:fldChar w:fldCharType="separate"/>
      </w:r>
      <w:r>
        <w:rPr>
          <w:noProof/>
        </w:rPr>
        <w:t>19</w:t>
      </w:r>
      <w:r>
        <w:rPr>
          <w:noProof/>
        </w:rPr>
        <w:fldChar w:fldCharType="end"/>
      </w:r>
    </w:p>
    <w:p w14:paraId="1EC6D1AB" w14:textId="6BA9846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7.3.3</w:t>
      </w:r>
      <w:r w:rsidRPr="002976AA">
        <w:rPr>
          <w:rFonts w:eastAsia="SimSun"/>
          <w:noProof/>
          <w:lang w:eastAsia="zh-CN"/>
        </w:rPr>
        <w:tab/>
        <w:t>AlarmComment &lt;&lt;dataType&gt;&gt;</w:t>
      </w:r>
      <w:r>
        <w:rPr>
          <w:noProof/>
        </w:rPr>
        <w:tab/>
      </w:r>
      <w:r>
        <w:rPr>
          <w:noProof/>
        </w:rPr>
        <w:fldChar w:fldCharType="begin" w:fldLock="1"/>
      </w:r>
      <w:r>
        <w:rPr>
          <w:noProof/>
        </w:rPr>
        <w:instrText xml:space="preserve"> PAGEREF _Toc202514085 \h </w:instrText>
      </w:r>
      <w:r>
        <w:rPr>
          <w:noProof/>
        </w:rPr>
      </w:r>
      <w:r>
        <w:rPr>
          <w:noProof/>
        </w:rPr>
        <w:fldChar w:fldCharType="separate"/>
      </w:r>
      <w:r>
        <w:rPr>
          <w:noProof/>
        </w:rPr>
        <w:t>19</w:t>
      </w:r>
      <w:r>
        <w:rPr>
          <w:noProof/>
        </w:rPr>
        <w:fldChar w:fldCharType="end"/>
      </w:r>
    </w:p>
    <w:p w14:paraId="4C664A69" w14:textId="5B1F0544"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7.3.3.1</w:t>
      </w:r>
      <w:r w:rsidRPr="002976AA">
        <w:rPr>
          <w:rFonts w:eastAsia="SimSun"/>
          <w:noProof/>
          <w:lang w:eastAsia="zh-CN"/>
        </w:rPr>
        <w:tab/>
        <w:t>Definition</w:t>
      </w:r>
      <w:r>
        <w:rPr>
          <w:noProof/>
        </w:rPr>
        <w:tab/>
      </w:r>
      <w:r>
        <w:rPr>
          <w:noProof/>
        </w:rPr>
        <w:fldChar w:fldCharType="begin" w:fldLock="1"/>
      </w:r>
      <w:r>
        <w:rPr>
          <w:noProof/>
        </w:rPr>
        <w:instrText xml:space="preserve"> PAGEREF _Toc202514086 \h </w:instrText>
      </w:r>
      <w:r>
        <w:rPr>
          <w:noProof/>
        </w:rPr>
      </w:r>
      <w:r>
        <w:rPr>
          <w:noProof/>
        </w:rPr>
        <w:fldChar w:fldCharType="separate"/>
      </w:r>
      <w:r>
        <w:rPr>
          <w:noProof/>
        </w:rPr>
        <w:t>19</w:t>
      </w:r>
      <w:r>
        <w:rPr>
          <w:noProof/>
        </w:rPr>
        <w:fldChar w:fldCharType="end"/>
      </w:r>
    </w:p>
    <w:p w14:paraId="0B418E51" w14:textId="3D5F2C9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7.3.3.2</w:t>
      </w:r>
      <w:r w:rsidRPr="002976AA">
        <w:rPr>
          <w:rFonts w:eastAsia="SimSun"/>
          <w:noProof/>
          <w:lang w:eastAsia="zh-CN"/>
        </w:rPr>
        <w:tab/>
        <w:t>Attributes</w:t>
      </w:r>
      <w:r>
        <w:rPr>
          <w:noProof/>
        </w:rPr>
        <w:tab/>
      </w:r>
      <w:r>
        <w:rPr>
          <w:noProof/>
        </w:rPr>
        <w:fldChar w:fldCharType="begin" w:fldLock="1"/>
      </w:r>
      <w:r>
        <w:rPr>
          <w:noProof/>
        </w:rPr>
        <w:instrText xml:space="preserve"> PAGEREF _Toc202514087 \h </w:instrText>
      </w:r>
      <w:r>
        <w:rPr>
          <w:noProof/>
        </w:rPr>
      </w:r>
      <w:r>
        <w:rPr>
          <w:noProof/>
        </w:rPr>
        <w:fldChar w:fldCharType="separate"/>
      </w:r>
      <w:r>
        <w:rPr>
          <w:noProof/>
        </w:rPr>
        <w:t>19</w:t>
      </w:r>
      <w:r>
        <w:rPr>
          <w:noProof/>
        </w:rPr>
        <w:fldChar w:fldCharType="end"/>
      </w:r>
    </w:p>
    <w:p w14:paraId="6CFD69AD" w14:textId="25394E9F"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_Toc202514088 \h </w:instrText>
      </w:r>
      <w:r>
        <w:rPr>
          <w:noProof/>
        </w:rPr>
      </w:r>
      <w:r>
        <w:rPr>
          <w:noProof/>
        </w:rPr>
        <w:fldChar w:fldCharType="separate"/>
      </w:r>
      <w:r>
        <w:rPr>
          <w:noProof/>
        </w:rPr>
        <w:t>20</w:t>
      </w:r>
      <w:r>
        <w:rPr>
          <w:noProof/>
        </w:rPr>
        <w:fldChar w:fldCharType="end"/>
      </w:r>
    </w:p>
    <w:p w14:paraId="50CC1126" w14:textId="48A06B5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7.3.3.4</w:t>
      </w:r>
      <w:r w:rsidRPr="002976AA">
        <w:rPr>
          <w:rFonts w:eastAsia="SimSun"/>
          <w:noProof/>
          <w:lang w:eastAsia="zh-CN"/>
        </w:rPr>
        <w:tab/>
        <w:t>Notifications</w:t>
      </w:r>
      <w:r>
        <w:rPr>
          <w:noProof/>
        </w:rPr>
        <w:tab/>
      </w:r>
      <w:r>
        <w:rPr>
          <w:noProof/>
        </w:rPr>
        <w:fldChar w:fldCharType="begin" w:fldLock="1"/>
      </w:r>
      <w:r>
        <w:rPr>
          <w:noProof/>
        </w:rPr>
        <w:instrText xml:space="preserve"> PAGEREF _Toc202514089 \h </w:instrText>
      </w:r>
      <w:r>
        <w:rPr>
          <w:noProof/>
        </w:rPr>
      </w:r>
      <w:r>
        <w:rPr>
          <w:noProof/>
        </w:rPr>
        <w:fldChar w:fldCharType="separate"/>
      </w:r>
      <w:r>
        <w:rPr>
          <w:noProof/>
        </w:rPr>
        <w:t>20</w:t>
      </w:r>
      <w:r>
        <w:rPr>
          <w:noProof/>
        </w:rPr>
        <w:fldChar w:fldCharType="end"/>
      </w:r>
    </w:p>
    <w:p w14:paraId="3FBAD006" w14:textId="2D16581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7.3.4</w:t>
      </w:r>
      <w:r w:rsidRPr="002976AA">
        <w:rPr>
          <w:rFonts w:eastAsia="SimSun"/>
          <w:noProof/>
          <w:lang w:eastAsia="zh-CN"/>
        </w:rPr>
        <w:tab/>
        <w:t>CorrelatedNotification &lt;&lt;dataType&gt;&gt;</w:t>
      </w:r>
      <w:r>
        <w:rPr>
          <w:noProof/>
        </w:rPr>
        <w:tab/>
      </w:r>
      <w:r>
        <w:rPr>
          <w:noProof/>
        </w:rPr>
        <w:fldChar w:fldCharType="begin" w:fldLock="1"/>
      </w:r>
      <w:r>
        <w:rPr>
          <w:noProof/>
        </w:rPr>
        <w:instrText xml:space="preserve"> PAGEREF _Toc202514090 \h </w:instrText>
      </w:r>
      <w:r>
        <w:rPr>
          <w:noProof/>
        </w:rPr>
      </w:r>
      <w:r>
        <w:rPr>
          <w:noProof/>
        </w:rPr>
        <w:fldChar w:fldCharType="separate"/>
      </w:r>
      <w:r>
        <w:rPr>
          <w:noProof/>
        </w:rPr>
        <w:t>20</w:t>
      </w:r>
      <w:r>
        <w:rPr>
          <w:noProof/>
        </w:rPr>
        <w:fldChar w:fldCharType="end"/>
      </w:r>
    </w:p>
    <w:p w14:paraId="7CCB3B43" w14:textId="3F4C6A0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7.3.4.1</w:t>
      </w:r>
      <w:r w:rsidRPr="002976AA">
        <w:rPr>
          <w:rFonts w:eastAsia="SimSun"/>
          <w:noProof/>
          <w:lang w:eastAsia="zh-CN"/>
        </w:rPr>
        <w:tab/>
        <w:t>Definition</w:t>
      </w:r>
      <w:r>
        <w:rPr>
          <w:noProof/>
        </w:rPr>
        <w:tab/>
      </w:r>
      <w:r>
        <w:rPr>
          <w:noProof/>
        </w:rPr>
        <w:fldChar w:fldCharType="begin" w:fldLock="1"/>
      </w:r>
      <w:r>
        <w:rPr>
          <w:noProof/>
        </w:rPr>
        <w:instrText xml:space="preserve"> PAGEREF _Toc202514091 \h </w:instrText>
      </w:r>
      <w:r>
        <w:rPr>
          <w:noProof/>
        </w:rPr>
      </w:r>
      <w:r>
        <w:rPr>
          <w:noProof/>
        </w:rPr>
        <w:fldChar w:fldCharType="separate"/>
      </w:r>
      <w:r>
        <w:rPr>
          <w:noProof/>
        </w:rPr>
        <w:t>20</w:t>
      </w:r>
      <w:r>
        <w:rPr>
          <w:noProof/>
        </w:rPr>
        <w:fldChar w:fldCharType="end"/>
      </w:r>
    </w:p>
    <w:p w14:paraId="1BAD6550" w14:textId="68441D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7.3.4.2</w:t>
      </w:r>
      <w:r w:rsidRPr="002976AA">
        <w:rPr>
          <w:rFonts w:eastAsia="SimSun"/>
          <w:noProof/>
          <w:lang w:eastAsia="zh-CN"/>
        </w:rPr>
        <w:tab/>
        <w:t>Attributes</w:t>
      </w:r>
      <w:r>
        <w:rPr>
          <w:noProof/>
        </w:rPr>
        <w:tab/>
      </w:r>
      <w:r>
        <w:rPr>
          <w:noProof/>
        </w:rPr>
        <w:fldChar w:fldCharType="begin" w:fldLock="1"/>
      </w:r>
      <w:r>
        <w:rPr>
          <w:noProof/>
        </w:rPr>
        <w:instrText xml:space="preserve"> PAGEREF _Toc202514092 \h </w:instrText>
      </w:r>
      <w:r>
        <w:rPr>
          <w:noProof/>
        </w:rPr>
      </w:r>
      <w:r>
        <w:rPr>
          <w:noProof/>
        </w:rPr>
        <w:fldChar w:fldCharType="separate"/>
      </w:r>
      <w:r>
        <w:rPr>
          <w:noProof/>
        </w:rPr>
        <w:t>20</w:t>
      </w:r>
      <w:r>
        <w:rPr>
          <w:noProof/>
        </w:rPr>
        <w:fldChar w:fldCharType="end"/>
      </w:r>
    </w:p>
    <w:p w14:paraId="66147E29" w14:textId="3AD152D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_Toc202514093 \h </w:instrText>
      </w:r>
      <w:r>
        <w:rPr>
          <w:noProof/>
        </w:rPr>
      </w:r>
      <w:r>
        <w:rPr>
          <w:noProof/>
        </w:rPr>
        <w:fldChar w:fldCharType="separate"/>
      </w:r>
      <w:r>
        <w:rPr>
          <w:noProof/>
        </w:rPr>
        <w:t>20</w:t>
      </w:r>
      <w:r>
        <w:rPr>
          <w:noProof/>
        </w:rPr>
        <w:fldChar w:fldCharType="end"/>
      </w:r>
    </w:p>
    <w:p w14:paraId="3B38CB67" w14:textId="303C473D"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7.3.4.4</w:t>
      </w:r>
      <w:r w:rsidRPr="002976AA">
        <w:rPr>
          <w:rFonts w:eastAsia="SimSun"/>
          <w:noProof/>
          <w:lang w:eastAsia="zh-CN"/>
        </w:rPr>
        <w:tab/>
        <w:t>Notifications</w:t>
      </w:r>
      <w:r>
        <w:rPr>
          <w:noProof/>
        </w:rPr>
        <w:tab/>
      </w:r>
      <w:r>
        <w:rPr>
          <w:noProof/>
        </w:rPr>
        <w:fldChar w:fldCharType="begin" w:fldLock="1"/>
      </w:r>
      <w:r>
        <w:rPr>
          <w:noProof/>
        </w:rPr>
        <w:instrText xml:space="preserve"> PAGEREF _Toc202514094 \h </w:instrText>
      </w:r>
      <w:r>
        <w:rPr>
          <w:noProof/>
        </w:rPr>
      </w:r>
      <w:r>
        <w:rPr>
          <w:noProof/>
        </w:rPr>
        <w:fldChar w:fldCharType="separate"/>
      </w:r>
      <w:r>
        <w:rPr>
          <w:noProof/>
        </w:rPr>
        <w:t>20</w:t>
      </w:r>
      <w:r>
        <w:rPr>
          <w:noProof/>
        </w:rPr>
        <w:fldChar w:fldCharType="end"/>
      </w:r>
    </w:p>
    <w:p w14:paraId="0CE00676" w14:textId="4778C588"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_Toc202514095 \h </w:instrText>
      </w:r>
      <w:r>
        <w:rPr>
          <w:noProof/>
        </w:rPr>
      </w:r>
      <w:r>
        <w:rPr>
          <w:noProof/>
        </w:rPr>
        <w:fldChar w:fldCharType="separate"/>
      </w:r>
      <w:r>
        <w:rPr>
          <w:noProof/>
        </w:rPr>
        <w:t>20</w:t>
      </w:r>
      <w:r>
        <w:rPr>
          <w:noProof/>
        </w:rPr>
        <w:fldChar w:fldCharType="end"/>
      </w:r>
    </w:p>
    <w:p w14:paraId="0964A0C2" w14:textId="0DA176C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_Toc202514096 \h </w:instrText>
      </w:r>
      <w:r>
        <w:rPr>
          <w:noProof/>
        </w:rPr>
      </w:r>
      <w:r>
        <w:rPr>
          <w:noProof/>
        </w:rPr>
        <w:fldChar w:fldCharType="separate"/>
      </w:r>
      <w:r>
        <w:rPr>
          <w:noProof/>
        </w:rPr>
        <w:t>20</w:t>
      </w:r>
      <w:r>
        <w:rPr>
          <w:noProof/>
        </w:rPr>
        <w:fldChar w:fldCharType="end"/>
      </w:r>
    </w:p>
    <w:p w14:paraId="7477D551" w14:textId="3C1CCCDC"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_Toc202514097 \h </w:instrText>
      </w:r>
      <w:r>
        <w:rPr>
          <w:noProof/>
        </w:rPr>
      </w:r>
      <w:r>
        <w:rPr>
          <w:noProof/>
        </w:rPr>
        <w:fldChar w:fldCharType="separate"/>
      </w:r>
      <w:r>
        <w:rPr>
          <w:noProof/>
        </w:rPr>
        <w:t>21</w:t>
      </w:r>
      <w:r>
        <w:rPr>
          <w:noProof/>
        </w:rPr>
        <w:fldChar w:fldCharType="end"/>
      </w:r>
    </w:p>
    <w:p w14:paraId="343F7006" w14:textId="65941AC7"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_Toc202514098 \h </w:instrText>
      </w:r>
      <w:r>
        <w:rPr>
          <w:noProof/>
        </w:rPr>
      </w:r>
      <w:r>
        <w:rPr>
          <w:noProof/>
        </w:rPr>
        <w:fldChar w:fldCharType="separate"/>
      </w:r>
      <w:r>
        <w:rPr>
          <w:noProof/>
        </w:rPr>
        <w:t>21</w:t>
      </w:r>
      <w:r>
        <w:rPr>
          <w:noProof/>
        </w:rPr>
        <w:fldChar w:fldCharType="end"/>
      </w:r>
    </w:p>
    <w:p w14:paraId="00B969BB" w14:textId="195C487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_Toc202514099 \h </w:instrText>
      </w:r>
      <w:r>
        <w:rPr>
          <w:noProof/>
        </w:rPr>
      </w:r>
      <w:r>
        <w:rPr>
          <w:noProof/>
        </w:rPr>
        <w:fldChar w:fldCharType="separate"/>
      </w:r>
      <w:r>
        <w:rPr>
          <w:noProof/>
        </w:rPr>
        <w:t>21</w:t>
      </w:r>
      <w:r>
        <w:rPr>
          <w:noProof/>
        </w:rPr>
        <w:fldChar w:fldCharType="end"/>
      </w:r>
    </w:p>
    <w:p w14:paraId="6419CC5A" w14:textId="2B5BCB9F"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_Toc202514100 \h </w:instrText>
      </w:r>
      <w:r>
        <w:rPr>
          <w:noProof/>
        </w:rPr>
      </w:r>
      <w:r>
        <w:rPr>
          <w:noProof/>
        </w:rPr>
        <w:fldChar w:fldCharType="separate"/>
      </w:r>
      <w:r>
        <w:rPr>
          <w:noProof/>
        </w:rPr>
        <w:t>21</w:t>
      </w:r>
      <w:r>
        <w:rPr>
          <w:noProof/>
        </w:rPr>
        <w:fldChar w:fldCharType="end"/>
      </w:r>
    </w:p>
    <w:p w14:paraId="4CC172FC" w14:textId="20AA144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_Toc202514101 \h </w:instrText>
      </w:r>
      <w:r>
        <w:rPr>
          <w:noProof/>
        </w:rPr>
      </w:r>
      <w:r>
        <w:rPr>
          <w:noProof/>
        </w:rPr>
        <w:fldChar w:fldCharType="separate"/>
      </w:r>
      <w:r>
        <w:rPr>
          <w:noProof/>
        </w:rPr>
        <w:t>21</w:t>
      </w:r>
      <w:r>
        <w:rPr>
          <w:noProof/>
        </w:rPr>
        <w:fldChar w:fldCharType="end"/>
      </w:r>
    </w:p>
    <w:p w14:paraId="34650E21" w14:textId="1EBBDBA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_Toc202514102 \h </w:instrText>
      </w:r>
      <w:r>
        <w:rPr>
          <w:noProof/>
        </w:rPr>
      </w:r>
      <w:r>
        <w:rPr>
          <w:noProof/>
        </w:rPr>
        <w:fldChar w:fldCharType="separate"/>
      </w:r>
      <w:r>
        <w:rPr>
          <w:noProof/>
        </w:rPr>
        <w:t>21</w:t>
      </w:r>
      <w:r>
        <w:rPr>
          <w:noProof/>
        </w:rPr>
        <w:fldChar w:fldCharType="end"/>
      </w:r>
    </w:p>
    <w:p w14:paraId="23DBE700" w14:textId="6339CD6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_Toc202514103 \h </w:instrText>
      </w:r>
      <w:r>
        <w:rPr>
          <w:noProof/>
        </w:rPr>
      </w:r>
      <w:r>
        <w:rPr>
          <w:noProof/>
        </w:rPr>
        <w:fldChar w:fldCharType="separate"/>
      </w:r>
      <w:r>
        <w:rPr>
          <w:noProof/>
        </w:rPr>
        <w:t>21</w:t>
      </w:r>
      <w:r>
        <w:rPr>
          <w:noProof/>
        </w:rPr>
        <w:fldChar w:fldCharType="end"/>
      </w:r>
    </w:p>
    <w:p w14:paraId="4639AAC4" w14:textId="70AD5089"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_Toc202514104 \h </w:instrText>
      </w:r>
      <w:r>
        <w:rPr>
          <w:noProof/>
        </w:rPr>
      </w:r>
      <w:r>
        <w:rPr>
          <w:noProof/>
        </w:rPr>
        <w:fldChar w:fldCharType="separate"/>
      </w:r>
      <w:r>
        <w:rPr>
          <w:noProof/>
        </w:rPr>
        <w:t>21</w:t>
      </w:r>
      <w:r>
        <w:rPr>
          <w:noProof/>
        </w:rPr>
        <w:fldChar w:fldCharType="end"/>
      </w:r>
    </w:p>
    <w:p w14:paraId="2D58EAC9" w14:textId="053FE9AB"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_Toc202514105 \h </w:instrText>
      </w:r>
      <w:r>
        <w:rPr>
          <w:noProof/>
        </w:rPr>
      </w:r>
      <w:r>
        <w:rPr>
          <w:noProof/>
        </w:rPr>
        <w:fldChar w:fldCharType="separate"/>
      </w:r>
      <w:r>
        <w:rPr>
          <w:noProof/>
        </w:rPr>
        <w:t>21</w:t>
      </w:r>
      <w:r>
        <w:rPr>
          <w:noProof/>
        </w:rPr>
        <w:fldChar w:fldCharType="end"/>
      </w:r>
    </w:p>
    <w:p w14:paraId="4733E2BB" w14:textId="2B1E28B8"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_Toc202514106 \h </w:instrText>
      </w:r>
      <w:r>
        <w:rPr>
          <w:noProof/>
        </w:rPr>
      </w:r>
      <w:r>
        <w:rPr>
          <w:noProof/>
        </w:rPr>
        <w:fldChar w:fldCharType="separate"/>
      </w:r>
      <w:r>
        <w:rPr>
          <w:noProof/>
        </w:rPr>
        <w:t>21</w:t>
      </w:r>
      <w:r>
        <w:rPr>
          <w:noProof/>
        </w:rPr>
        <w:fldChar w:fldCharType="end"/>
      </w:r>
    </w:p>
    <w:p w14:paraId="2C8E053D" w14:textId="16A1D9D2"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_Toc202514107 \h </w:instrText>
      </w:r>
      <w:r>
        <w:rPr>
          <w:noProof/>
        </w:rPr>
      </w:r>
      <w:r>
        <w:rPr>
          <w:noProof/>
        </w:rPr>
        <w:fldChar w:fldCharType="separate"/>
      </w:r>
      <w:r>
        <w:rPr>
          <w:noProof/>
        </w:rPr>
        <w:t>22</w:t>
      </w:r>
      <w:r>
        <w:rPr>
          <w:noProof/>
        </w:rPr>
        <w:fldChar w:fldCharType="end"/>
      </w:r>
    </w:p>
    <w:p w14:paraId="5F6BBED0" w14:textId="60DC3C75"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7.3.7.3</w:t>
      </w:r>
      <w:r>
        <w:rPr>
          <w:noProof/>
          <w:lang w:eastAsia="zh-CN"/>
        </w:rPr>
        <w:tab/>
        <w:t>Attribute constraints</w:t>
      </w:r>
      <w:r>
        <w:rPr>
          <w:noProof/>
        </w:rPr>
        <w:tab/>
      </w:r>
      <w:r>
        <w:rPr>
          <w:noProof/>
        </w:rPr>
        <w:fldChar w:fldCharType="begin" w:fldLock="1"/>
      </w:r>
      <w:r>
        <w:rPr>
          <w:noProof/>
        </w:rPr>
        <w:instrText xml:space="preserve"> PAGEREF _Toc202514108 \h </w:instrText>
      </w:r>
      <w:r>
        <w:rPr>
          <w:noProof/>
        </w:rPr>
      </w:r>
      <w:r>
        <w:rPr>
          <w:noProof/>
        </w:rPr>
        <w:fldChar w:fldCharType="separate"/>
      </w:r>
      <w:r>
        <w:rPr>
          <w:noProof/>
        </w:rPr>
        <w:t>22</w:t>
      </w:r>
      <w:r>
        <w:rPr>
          <w:noProof/>
        </w:rPr>
        <w:fldChar w:fldCharType="end"/>
      </w:r>
    </w:p>
    <w:p w14:paraId="4384209B" w14:textId="1D37EB73"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7.3.7.4</w:t>
      </w:r>
      <w:r>
        <w:rPr>
          <w:noProof/>
          <w:lang w:eastAsia="zh-CN"/>
        </w:rPr>
        <w:tab/>
        <w:t>Notifications</w:t>
      </w:r>
      <w:r>
        <w:rPr>
          <w:noProof/>
        </w:rPr>
        <w:tab/>
      </w:r>
      <w:r>
        <w:rPr>
          <w:noProof/>
        </w:rPr>
        <w:fldChar w:fldCharType="begin" w:fldLock="1"/>
      </w:r>
      <w:r>
        <w:rPr>
          <w:noProof/>
        </w:rPr>
        <w:instrText xml:space="preserve"> PAGEREF _Toc202514109 \h </w:instrText>
      </w:r>
      <w:r>
        <w:rPr>
          <w:noProof/>
        </w:rPr>
      </w:r>
      <w:r>
        <w:rPr>
          <w:noProof/>
        </w:rPr>
        <w:fldChar w:fldCharType="separate"/>
      </w:r>
      <w:r>
        <w:rPr>
          <w:noProof/>
        </w:rPr>
        <w:t>22</w:t>
      </w:r>
      <w:r>
        <w:rPr>
          <w:noProof/>
        </w:rPr>
        <w:fldChar w:fldCharType="end"/>
      </w:r>
    </w:p>
    <w:p w14:paraId="3EE3BB7E" w14:textId="63160EA6" w:rsidR="002B1DF9" w:rsidRDefault="002B1DF9">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_Toc202514110 \h </w:instrText>
      </w:r>
      <w:r>
        <w:rPr>
          <w:noProof/>
        </w:rPr>
      </w:r>
      <w:r>
        <w:rPr>
          <w:noProof/>
        </w:rPr>
        <w:fldChar w:fldCharType="separate"/>
      </w:r>
      <w:r>
        <w:rPr>
          <w:noProof/>
        </w:rPr>
        <w:t>22</w:t>
      </w:r>
      <w:r>
        <w:rPr>
          <w:noProof/>
        </w:rPr>
        <w:fldChar w:fldCharType="end"/>
      </w:r>
    </w:p>
    <w:p w14:paraId="419C9ACE" w14:textId="2E0FC88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7.4.1</w:t>
      </w:r>
      <w:r w:rsidRPr="002976AA">
        <w:rPr>
          <w:rFonts w:eastAsia="SimSun"/>
          <w:noProof/>
          <w:lang w:eastAsia="zh-CN"/>
        </w:rPr>
        <w:tab/>
        <w:t>Attribute properties</w:t>
      </w:r>
      <w:r>
        <w:rPr>
          <w:noProof/>
        </w:rPr>
        <w:tab/>
      </w:r>
      <w:r>
        <w:rPr>
          <w:noProof/>
        </w:rPr>
        <w:fldChar w:fldCharType="begin" w:fldLock="1"/>
      </w:r>
      <w:r>
        <w:rPr>
          <w:noProof/>
        </w:rPr>
        <w:instrText xml:space="preserve"> PAGEREF _Toc202514111 \h </w:instrText>
      </w:r>
      <w:r>
        <w:rPr>
          <w:noProof/>
        </w:rPr>
      </w:r>
      <w:r>
        <w:rPr>
          <w:noProof/>
        </w:rPr>
        <w:fldChar w:fldCharType="separate"/>
      </w:r>
      <w:r>
        <w:rPr>
          <w:noProof/>
        </w:rPr>
        <w:t>22</w:t>
      </w:r>
      <w:r>
        <w:rPr>
          <w:noProof/>
        </w:rPr>
        <w:fldChar w:fldCharType="end"/>
      </w:r>
    </w:p>
    <w:p w14:paraId="2FEB95FF" w14:textId="7FC5BB8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7.4.2</w:t>
      </w:r>
      <w:r w:rsidRPr="002976AA">
        <w:rPr>
          <w:rFonts w:eastAsia="SimSun"/>
          <w:noProof/>
          <w:lang w:eastAsia="zh-CN"/>
        </w:rPr>
        <w:tab/>
        <w:t>Constraints</w:t>
      </w:r>
      <w:r>
        <w:rPr>
          <w:noProof/>
        </w:rPr>
        <w:tab/>
      </w:r>
      <w:r>
        <w:rPr>
          <w:noProof/>
        </w:rPr>
        <w:fldChar w:fldCharType="begin" w:fldLock="1"/>
      </w:r>
      <w:r>
        <w:rPr>
          <w:noProof/>
        </w:rPr>
        <w:instrText xml:space="preserve"> PAGEREF _Toc202514112 \h </w:instrText>
      </w:r>
      <w:r>
        <w:rPr>
          <w:noProof/>
        </w:rPr>
      </w:r>
      <w:r>
        <w:rPr>
          <w:noProof/>
        </w:rPr>
        <w:fldChar w:fldCharType="separate"/>
      </w:r>
      <w:r>
        <w:rPr>
          <w:noProof/>
        </w:rPr>
        <w:t>30</w:t>
      </w:r>
      <w:r>
        <w:rPr>
          <w:noProof/>
        </w:rPr>
        <w:fldChar w:fldCharType="end"/>
      </w:r>
    </w:p>
    <w:p w14:paraId="7BE62436" w14:textId="18BF919A" w:rsidR="002B1DF9" w:rsidRDefault="002B1DF9">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_Toc202514113 \h </w:instrText>
      </w:r>
      <w:r>
        <w:rPr>
          <w:noProof/>
        </w:rPr>
      </w:r>
      <w:r>
        <w:rPr>
          <w:noProof/>
        </w:rPr>
        <w:fldChar w:fldCharType="separate"/>
      </w:r>
      <w:r>
        <w:rPr>
          <w:noProof/>
        </w:rPr>
        <w:t>30</w:t>
      </w:r>
      <w:r>
        <w:rPr>
          <w:noProof/>
        </w:rPr>
        <w:fldChar w:fldCharType="end"/>
      </w:r>
    </w:p>
    <w:p w14:paraId="47081DE2" w14:textId="0E778C5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7.5.1</w:t>
      </w:r>
      <w:r w:rsidRPr="002976AA">
        <w:rPr>
          <w:rFonts w:eastAsia="SimSun"/>
          <w:noProof/>
        </w:rPr>
        <w:tab/>
        <w:t>Alarm notifications</w:t>
      </w:r>
      <w:r>
        <w:rPr>
          <w:noProof/>
        </w:rPr>
        <w:tab/>
      </w:r>
      <w:r>
        <w:rPr>
          <w:noProof/>
        </w:rPr>
        <w:fldChar w:fldCharType="begin" w:fldLock="1"/>
      </w:r>
      <w:r>
        <w:rPr>
          <w:noProof/>
        </w:rPr>
        <w:instrText xml:space="preserve"> PAGEREF _Toc202514114 \h </w:instrText>
      </w:r>
      <w:r>
        <w:rPr>
          <w:noProof/>
        </w:rPr>
      </w:r>
      <w:r>
        <w:rPr>
          <w:noProof/>
        </w:rPr>
        <w:fldChar w:fldCharType="separate"/>
      </w:r>
      <w:r>
        <w:rPr>
          <w:noProof/>
        </w:rPr>
        <w:t>30</w:t>
      </w:r>
      <w:r>
        <w:rPr>
          <w:noProof/>
        </w:rPr>
        <w:fldChar w:fldCharType="end"/>
      </w:r>
    </w:p>
    <w:p w14:paraId="1D6F4118" w14:textId="6BEA17E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7.5.2</w:t>
      </w:r>
      <w:r w:rsidRPr="002976AA">
        <w:rPr>
          <w:rFonts w:eastAsia="SimSun"/>
          <w:noProof/>
          <w:lang w:eastAsia="zh-CN"/>
        </w:rPr>
        <w:tab/>
        <w:t>Configuration notifications</w:t>
      </w:r>
      <w:r>
        <w:rPr>
          <w:noProof/>
        </w:rPr>
        <w:tab/>
      </w:r>
      <w:r>
        <w:rPr>
          <w:noProof/>
        </w:rPr>
        <w:fldChar w:fldCharType="begin" w:fldLock="1"/>
      </w:r>
      <w:r>
        <w:rPr>
          <w:noProof/>
        </w:rPr>
        <w:instrText xml:space="preserve"> PAGEREF _Toc202514115 \h </w:instrText>
      </w:r>
      <w:r>
        <w:rPr>
          <w:noProof/>
        </w:rPr>
      </w:r>
      <w:r>
        <w:rPr>
          <w:noProof/>
        </w:rPr>
        <w:fldChar w:fldCharType="separate"/>
      </w:r>
      <w:r>
        <w:rPr>
          <w:noProof/>
        </w:rPr>
        <w:t>31</w:t>
      </w:r>
      <w:r>
        <w:rPr>
          <w:noProof/>
        </w:rPr>
        <w:fldChar w:fldCharType="end"/>
      </w:r>
    </w:p>
    <w:p w14:paraId="5020EEF7" w14:textId="683F8E08" w:rsidR="002B1DF9" w:rsidRDefault="002B1DF9">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_Toc202514116 \h </w:instrText>
      </w:r>
      <w:r>
        <w:rPr>
          <w:noProof/>
        </w:rPr>
      </w:r>
      <w:r>
        <w:rPr>
          <w:noProof/>
        </w:rPr>
        <w:fldChar w:fldCharType="separate"/>
      </w:r>
      <w:r>
        <w:rPr>
          <w:noProof/>
        </w:rPr>
        <w:t>31</w:t>
      </w:r>
      <w:r>
        <w:rPr>
          <w:noProof/>
        </w:rPr>
        <w:fldChar w:fldCharType="end"/>
      </w:r>
    </w:p>
    <w:p w14:paraId="1A7C4AE1" w14:textId="2EFAE35C" w:rsidR="002B1DF9" w:rsidRDefault="002B1DF9">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_Toc202514117 \h </w:instrText>
      </w:r>
      <w:r>
        <w:rPr>
          <w:noProof/>
        </w:rPr>
      </w:r>
      <w:r>
        <w:rPr>
          <w:noProof/>
        </w:rPr>
        <w:fldChar w:fldCharType="separate"/>
      </w:r>
      <w:r>
        <w:rPr>
          <w:noProof/>
        </w:rPr>
        <w:t>31</w:t>
      </w:r>
      <w:r>
        <w:rPr>
          <w:noProof/>
        </w:rPr>
        <w:fldChar w:fldCharType="end"/>
      </w:r>
    </w:p>
    <w:p w14:paraId="2D5168B7" w14:textId="3ADE56EC" w:rsidR="002B1DF9" w:rsidRDefault="002B1DF9">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_Toc202514118 \h </w:instrText>
      </w:r>
      <w:r>
        <w:rPr>
          <w:noProof/>
        </w:rPr>
      </w:r>
      <w:r>
        <w:rPr>
          <w:noProof/>
        </w:rPr>
        <w:fldChar w:fldCharType="separate"/>
      </w:r>
      <w:r>
        <w:rPr>
          <w:noProof/>
        </w:rPr>
        <w:t>31</w:t>
      </w:r>
      <w:r>
        <w:rPr>
          <w:noProof/>
        </w:rPr>
        <w:fldChar w:fldCharType="end"/>
      </w:r>
    </w:p>
    <w:p w14:paraId="272AF931" w14:textId="4790258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8.2.1</w:t>
      </w:r>
      <w:r w:rsidRPr="002976AA">
        <w:rPr>
          <w:rFonts w:eastAsia="SimSun"/>
          <w:noProof/>
          <w:lang w:eastAsia="zh-CN"/>
        </w:rPr>
        <w:tab/>
        <w:t>Definition</w:t>
      </w:r>
      <w:r>
        <w:rPr>
          <w:noProof/>
        </w:rPr>
        <w:tab/>
      </w:r>
      <w:r>
        <w:rPr>
          <w:noProof/>
        </w:rPr>
        <w:fldChar w:fldCharType="begin" w:fldLock="1"/>
      </w:r>
      <w:r>
        <w:rPr>
          <w:noProof/>
        </w:rPr>
        <w:instrText xml:space="preserve"> PAGEREF _Toc202514119 \h </w:instrText>
      </w:r>
      <w:r>
        <w:rPr>
          <w:noProof/>
        </w:rPr>
      </w:r>
      <w:r>
        <w:rPr>
          <w:noProof/>
        </w:rPr>
        <w:fldChar w:fldCharType="separate"/>
      </w:r>
      <w:r>
        <w:rPr>
          <w:noProof/>
        </w:rPr>
        <w:t>31</w:t>
      </w:r>
      <w:r>
        <w:rPr>
          <w:noProof/>
        </w:rPr>
        <w:fldChar w:fldCharType="end"/>
      </w:r>
    </w:p>
    <w:p w14:paraId="36A695EF" w14:textId="40D10E5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_Toc202514120 \h </w:instrText>
      </w:r>
      <w:r>
        <w:rPr>
          <w:noProof/>
        </w:rPr>
      </w:r>
      <w:r>
        <w:rPr>
          <w:noProof/>
        </w:rPr>
        <w:fldChar w:fldCharType="separate"/>
      </w:r>
      <w:r>
        <w:rPr>
          <w:noProof/>
        </w:rPr>
        <w:t>31</w:t>
      </w:r>
      <w:r>
        <w:rPr>
          <w:noProof/>
        </w:rPr>
        <w:fldChar w:fldCharType="end"/>
      </w:r>
    </w:p>
    <w:p w14:paraId="2FD2B017" w14:textId="44295330" w:rsidR="002B1DF9" w:rsidRDefault="002B1DF9">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_Toc202514121 \h </w:instrText>
      </w:r>
      <w:r>
        <w:rPr>
          <w:noProof/>
        </w:rPr>
      </w:r>
      <w:r>
        <w:rPr>
          <w:noProof/>
        </w:rPr>
        <w:fldChar w:fldCharType="separate"/>
      </w:r>
      <w:r>
        <w:rPr>
          <w:noProof/>
        </w:rPr>
        <w:t>32</w:t>
      </w:r>
      <w:r>
        <w:rPr>
          <w:noProof/>
        </w:rPr>
        <w:fldChar w:fldCharType="end"/>
      </w:r>
    </w:p>
    <w:p w14:paraId="40BA3A06" w14:textId="32726E1C"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8.3.1</w:t>
      </w:r>
      <w:r w:rsidRPr="002976AA">
        <w:rPr>
          <w:rFonts w:eastAsia="SimSun"/>
          <w:noProof/>
        </w:rPr>
        <w:tab/>
        <w:t>Definition</w:t>
      </w:r>
      <w:r>
        <w:rPr>
          <w:noProof/>
        </w:rPr>
        <w:tab/>
      </w:r>
      <w:r>
        <w:rPr>
          <w:noProof/>
        </w:rPr>
        <w:fldChar w:fldCharType="begin" w:fldLock="1"/>
      </w:r>
      <w:r>
        <w:rPr>
          <w:noProof/>
        </w:rPr>
        <w:instrText xml:space="preserve"> PAGEREF _Toc202514122 \h </w:instrText>
      </w:r>
      <w:r>
        <w:rPr>
          <w:noProof/>
        </w:rPr>
      </w:r>
      <w:r>
        <w:rPr>
          <w:noProof/>
        </w:rPr>
        <w:fldChar w:fldCharType="separate"/>
      </w:r>
      <w:r>
        <w:rPr>
          <w:noProof/>
        </w:rPr>
        <w:t>32</w:t>
      </w:r>
      <w:r>
        <w:rPr>
          <w:noProof/>
        </w:rPr>
        <w:fldChar w:fldCharType="end"/>
      </w:r>
    </w:p>
    <w:p w14:paraId="4350BF96" w14:textId="027DCC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8.3.2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_Toc202514123 \h </w:instrText>
      </w:r>
      <w:r>
        <w:rPr>
          <w:noProof/>
        </w:rPr>
      </w:r>
      <w:r>
        <w:rPr>
          <w:noProof/>
        </w:rPr>
        <w:fldChar w:fldCharType="separate"/>
      </w:r>
      <w:r>
        <w:rPr>
          <w:noProof/>
        </w:rPr>
        <w:t>33</w:t>
      </w:r>
      <w:r>
        <w:rPr>
          <w:noProof/>
        </w:rPr>
        <w:fldChar w:fldCharType="end"/>
      </w:r>
    </w:p>
    <w:p w14:paraId="0BD2BB4E" w14:textId="212B48EF" w:rsidR="002B1DF9" w:rsidRDefault="002B1DF9">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_Toc202514124 \h </w:instrText>
      </w:r>
      <w:r>
        <w:rPr>
          <w:noProof/>
        </w:rPr>
      </w:r>
      <w:r>
        <w:rPr>
          <w:noProof/>
        </w:rPr>
        <w:fldChar w:fldCharType="separate"/>
      </w:r>
      <w:r>
        <w:rPr>
          <w:noProof/>
        </w:rPr>
        <w:t>33</w:t>
      </w:r>
      <w:r>
        <w:rPr>
          <w:noProof/>
        </w:rPr>
        <w:fldChar w:fldCharType="end"/>
      </w:r>
    </w:p>
    <w:p w14:paraId="2E6862B3" w14:textId="494A56F5"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8.4.1</w:t>
      </w:r>
      <w:r w:rsidRPr="002976AA">
        <w:rPr>
          <w:rFonts w:eastAsia="SimSun"/>
          <w:noProof/>
          <w:lang w:eastAsia="zh-CN"/>
        </w:rPr>
        <w:tab/>
        <w:t>Definition</w:t>
      </w:r>
      <w:r>
        <w:rPr>
          <w:noProof/>
        </w:rPr>
        <w:tab/>
      </w:r>
      <w:r>
        <w:rPr>
          <w:noProof/>
        </w:rPr>
        <w:fldChar w:fldCharType="begin" w:fldLock="1"/>
      </w:r>
      <w:r>
        <w:rPr>
          <w:noProof/>
        </w:rPr>
        <w:instrText xml:space="preserve"> PAGEREF _Toc202514125 \h </w:instrText>
      </w:r>
      <w:r>
        <w:rPr>
          <w:noProof/>
        </w:rPr>
      </w:r>
      <w:r>
        <w:rPr>
          <w:noProof/>
        </w:rPr>
        <w:fldChar w:fldCharType="separate"/>
      </w:r>
      <w:r>
        <w:rPr>
          <w:noProof/>
        </w:rPr>
        <w:t>33</w:t>
      </w:r>
      <w:r>
        <w:rPr>
          <w:noProof/>
        </w:rPr>
        <w:fldChar w:fldCharType="end"/>
      </w:r>
    </w:p>
    <w:p w14:paraId="759F2BD0" w14:textId="51457A7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_Toc202514126 \h </w:instrText>
      </w:r>
      <w:r>
        <w:rPr>
          <w:noProof/>
        </w:rPr>
      </w:r>
      <w:r>
        <w:rPr>
          <w:noProof/>
        </w:rPr>
        <w:fldChar w:fldCharType="separate"/>
      </w:r>
      <w:r>
        <w:rPr>
          <w:noProof/>
        </w:rPr>
        <w:t>34</w:t>
      </w:r>
      <w:r>
        <w:rPr>
          <w:noProof/>
        </w:rPr>
        <w:fldChar w:fldCharType="end"/>
      </w:r>
    </w:p>
    <w:p w14:paraId="7660D301" w14:textId="32B508D7" w:rsidR="002B1DF9" w:rsidRDefault="002B1DF9">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_Toc202514127 \h </w:instrText>
      </w:r>
      <w:r>
        <w:rPr>
          <w:noProof/>
        </w:rPr>
      </w:r>
      <w:r>
        <w:rPr>
          <w:noProof/>
        </w:rPr>
        <w:fldChar w:fldCharType="separate"/>
      </w:r>
      <w:r>
        <w:rPr>
          <w:noProof/>
        </w:rPr>
        <w:t>34</w:t>
      </w:r>
      <w:r>
        <w:rPr>
          <w:noProof/>
        </w:rPr>
        <w:fldChar w:fldCharType="end"/>
      </w:r>
    </w:p>
    <w:p w14:paraId="7B8BC4B9" w14:textId="15D4770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8.5.1</w:t>
      </w:r>
      <w:r w:rsidRPr="002976AA">
        <w:rPr>
          <w:rFonts w:eastAsia="SimSun"/>
          <w:noProof/>
          <w:lang w:eastAsia="zh-CN"/>
        </w:rPr>
        <w:tab/>
        <w:t>Definition</w:t>
      </w:r>
      <w:r>
        <w:rPr>
          <w:noProof/>
        </w:rPr>
        <w:tab/>
      </w:r>
      <w:r>
        <w:rPr>
          <w:noProof/>
        </w:rPr>
        <w:fldChar w:fldCharType="begin" w:fldLock="1"/>
      </w:r>
      <w:r>
        <w:rPr>
          <w:noProof/>
        </w:rPr>
        <w:instrText xml:space="preserve"> PAGEREF _Toc202514128 \h </w:instrText>
      </w:r>
      <w:r>
        <w:rPr>
          <w:noProof/>
        </w:rPr>
      </w:r>
      <w:r>
        <w:rPr>
          <w:noProof/>
        </w:rPr>
        <w:fldChar w:fldCharType="separate"/>
      </w:r>
      <w:r>
        <w:rPr>
          <w:noProof/>
        </w:rPr>
        <w:t>34</w:t>
      </w:r>
      <w:r>
        <w:rPr>
          <w:noProof/>
        </w:rPr>
        <w:fldChar w:fldCharType="end"/>
      </w:r>
    </w:p>
    <w:p w14:paraId="3C06D4AF" w14:textId="42577D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_Toc202514129 \h </w:instrText>
      </w:r>
      <w:r>
        <w:rPr>
          <w:noProof/>
        </w:rPr>
      </w:r>
      <w:r>
        <w:rPr>
          <w:noProof/>
        </w:rPr>
        <w:fldChar w:fldCharType="separate"/>
      </w:r>
      <w:r>
        <w:rPr>
          <w:noProof/>
        </w:rPr>
        <w:t>35</w:t>
      </w:r>
      <w:r>
        <w:rPr>
          <w:noProof/>
        </w:rPr>
        <w:fldChar w:fldCharType="end"/>
      </w:r>
    </w:p>
    <w:p w14:paraId="6D1A1191" w14:textId="5A8E875F" w:rsidR="002B1DF9" w:rsidRDefault="002B1DF9">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_Toc202514130 \h </w:instrText>
      </w:r>
      <w:r>
        <w:rPr>
          <w:noProof/>
        </w:rPr>
      </w:r>
      <w:r>
        <w:rPr>
          <w:noProof/>
        </w:rPr>
        <w:fldChar w:fldCharType="separate"/>
      </w:r>
      <w:r>
        <w:rPr>
          <w:noProof/>
        </w:rPr>
        <w:t>35</w:t>
      </w:r>
      <w:r>
        <w:rPr>
          <w:noProof/>
        </w:rPr>
        <w:fldChar w:fldCharType="end"/>
      </w:r>
    </w:p>
    <w:p w14:paraId="1C20D945" w14:textId="1EBD960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8.6.1</w:t>
      </w:r>
      <w:r w:rsidRPr="002976AA">
        <w:rPr>
          <w:rFonts w:eastAsia="SimSun"/>
          <w:noProof/>
          <w:lang w:eastAsia="zh-CN"/>
        </w:rPr>
        <w:tab/>
        <w:t>Definition</w:t>
      </w:r>
      <w:r>
        <w:rPr>
          <w:noProof/>
        </w:rPr>
        <w:tab/>
      </w:r>
      <w:r>
        <w:rPr>
          <w:noProof/>
        </w:rPr>
        <w:fldChar w:fldCharType="begin" w:fldLock="1"/>
      </w:r>
      <w:r>
        <w:rPr>
          <w:noProof/>
        </w:rPr>
        <w:instrText xml:space="preserve"> PAGEREF _Toc202514131 \h </w:instrText>
      </w:r>
      <w:r>
        <w:rPr>
          <w:noProof/>
        </w:rPr>
      </w:r>
      <w:r>
        <w:rPr>
          <w:noProof/>
        </w:rPr>
        <w:fldChar w:fldCharType="separate"/>
      </w:r>
      <w:r>
        <w:rPr>
          <w:noProof/>
        </w:rPr>
        <w:t>35</w:t>
      </w:r>
      <w:r>
        <w:rPr>
          <w:noProof/>
        </w:rPr>
        <w:fldChar w:fldCharType="end"/>
      </w:r>
    </w:p>
    <w:p w14:paraId="333BEDA1" w14:textId="1513D83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_Toc202514132 \h </w:instrText>
      </w:r>
      <w:r>
        <w:rPr>
          <w:noProof/>
        </w:rPr>
      </w:r>
      <w:r>
        <w:rPr>
          <w:noProof/>
        </w:rPr>
        <w:fldChar w:fldCharType="separate"/>
      </w:r>
      <w:r>
        <w:rPr>
          <w:noProof/>
        </w:rPr>
        <w:t>36</w:t>
      </w:r>
      <w:r>
        <w:rPr>
          <w:noProof/>
        </w:rPr>
        <w:fldChar w:fldCharType="end"/>
      </w:r>
    </w:p>
    <w:p w14:paraId="1D1810DB" w14:textId="72381F9E" w:rsidR="002B1DF9" w:rsidRDefault="002B1DF9">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_Toc202514133 \h </w:instrText>
      </w:r>
      <w:r>
        <w:rPr>
          <w:noProof/>
        </w:rPr>
      </w:r>
      <w:r>
        <w:rPr>
          <w:noProof/>
        </w:rPr>
        <w:fldChar w:fldCharType="separate"/>
      </w:r>
      <w:r>
        <w:rPr>
          <w:noProof/>
        </w:rPr>
        <w:t>36</w:t>
      </w:r>
      <w:r>
        <w:rPr>
          <w:noProof/>
        </w:rPr>
        <w:fldChar w:fldCharType="end"/>
      </w:r>
    </w:p>
    <w:p w14:paraId="3F4B7375" w14:textId="4C9CC69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8.7.1</w:t>
      </w:r>
      <w:r w:rsidRPr="002976AA">
        <w:rPr>
          <w:rFonts w:eastAsia="SimSun"/>
          <w:noProof/>
          <w:lang w:eastAsia="zh-CN"/>
        </w:rPr>
        <w:tab/>
        <w:t>Definition</w:t>
      </w:r>
      <w:r>
        <w:rPr>
          <w:noProof/>
        </w:rPr>
        <w:tab/>
      </w:r>
      <w:r>
        <w:rPr>
          <w:noProof/>
        </w:rPr>
        <w:fldChar w:fldCharType="begin" w:fldLock="1"/>
      </w:r>
      <w:r>
        <w:rPr>
          <w:noProof/>
        </w:rPr>
        <w:instrText xml:space="preserve"> PAGEREF _Toc202514134 \h </w:instrText>
      </w:r>
      <w:r>
        <w:rPr>
          <w:noProof/>
        </w:rPr>
      </w:r>
      <w:r>
        <w:rPr>
          <w:noProof/>
        </w:rPr>
        <w:fldChar w:fldCharType="separate"/>
      </w:r>
      <w:r>
        <w:rPr>
          <w:noProof/>
        </w:rPr>
        <w:t>36</w:t>
      </w:r>
      <w:r>
        <w:rPr>
          <w:noProof/>
        </w:rPr>
        <w:fldChar w:fldCharType="end"/>
      </w:r>
    </w:p>
    <w:p w14:paraId="4C99176F" w14:textId="75BE67D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_Toc202514135 \h </w:instrText>
      </w:r>
      <w:r>
        <w:rPr>
          <w:noProof/>
        </w:rPr>
      </w:r>
      <w:r>
        <w:rPr>
          <w:noProof/>
        </w:rPr>
        <w:fldChar w:fldCharType="separate"/>
      </w:r>
      <w:r>
        <w:rPr>
          <w:noProof/>
        </w:rPr>
        <w:t>36</w:t>
      </w:r>
      <w:r>
        <w:rPr>
          <w:noProof/>
        </w:rPr>
        <w:fldChar w:fldCharType="end"/>
      </w:r>
    </w:p>
    <w:p w14:paraId="2824E58D" w14:textId="74BC3DB7" w:rsidR="002B1DF9" w:rsidRDefault="002B1DF9">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_Toc202514136 \h </w:instrText>
      </w:r>
      <w:r>
        <w:rPr>
          <w:noProof/>
        </w:rPr>
      </w:r>
      <w:r>
        <w:rPr>
          <w:noProof/>
        </w:rPr>
        <w:fldChar w:fldCharType="separate"/>
      </w:r>
      <w:r>
        <w:rPr>
          <w:noProof/>
        </w:rPr>
        <w:t>36</w:t>
      </w:r>
      <w:r>
        <w:rPr>
          <w:noProof/>
        </w:rPr>
        <w:fldChar w:fldCharType="end"/>
      </w:r>
    </w:p>
    <w:p w14:paraId="2A871F1A" w14:textId="7346114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8.8.1</w:t>
      </w:r>
      <w:r w:rsidRPr="002976AA">
        <w:rPr>
          <w:rFonts w:eastAsia="SimSun"/>
          <w:noProof/>
          <w:lang w:eastAsia="zh-CN"/>
        </w:rPr>
        <w:tab/>
        <w:t>Definition</w:t>
      </w:r>
      <w:r>
        <w:rPr>
          <w:noProof/>
        </w:rPr>
        <w:tab/>
      </w:r>
      <w:r>
        <w:rPr>
          <w:noProof/>
        </w:rPr>
        <w:fldChar w:fldCharType="begin" w:fldLock="1"/>
      </w:r>
      <w:r>
        <w:rPr>
          <w:noProof/>
        </w:rPr>
        <w:instrText xml:space="preserve"> PAGEREF _Toc202514137 \h </w:instrText>
      </w:r>
      <w:r>
        <w:rPr>
          <w:noProof/>
        </w:rPr>
      </w:r>
      <w:r>
        <w:rPr>
          <w:noProof/>
        </w:rPr>
        <w:fldChar w:fldCharType="separate"/>
      </w:r>
      <w:r>
        <w:rPr>
          <w:noProof/>
        </w:rPr>
        <w:t>36</w:t>
      </w:r>
      <w:r>
        <w:rPr>
          <w:noProof/>
        </w:rPr>
        <w:fldChar w:fldCharType="end"/>
      </w:r>
    </w:p>
    <w:p w14:paraId="1CC0E9DC" w14:textId="432BA1E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_Toc202514138 \h </w:instrText>
      </w:r>
      <w:r>
        <w:rPr>
          <w:noProof/>
        </w:rPr>
      </w:r>
      <w:r>
        <w:rPr>
          <w:noProof/>
        </w:rPr>
        <w:fldChar w:fldCharType="separate"/>
      </w:r>
      <w:r>
        <w:rPr>
          <w:noProof/>
        </w:rPr>
        <w:t>37</w:t>
      </w:r>
      <w:r>
        <w:rPr>
          <w:noProof/>
        </w:rPr>
        <w:fldChar w:fldCharType="end"/>
      </w:r>
    </w:p>
    <w:p w14:paraId="2FD8665A" w14:textId="4F0997FB" w:rsidR="002B1DF9" w:rsidRDefault="002B1DF9">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_Toc202514139 \h </w:instrText>
      </w:r>
      <w:r>
        <w:rPr>
          <w:noProof/>
        </w:rPr>
      </w:r>
      <w:r>
        <w:rPr>
          <w:noProof/>
        </w:rPr>
        <w:fldChar w:fldCharType="separate"/>
      </w:r>
      <w:r>
        <w:rPr>
          <w:noProof/>
        </w:rPr>
        <w:t>37</w:t>
      </w:r>
      <w:r>
        <w:rPr>
          <w:noProof/>
        </w:rPr>
        <w:fldChar w:fldCharType="end"/>
      </w:r>
    </w:p>
    <w:p w14:paraId="1BDB64D6" w14:textId="7AFF3423"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8.9.1</w:t>
      </w:r>
      <w:r w:rsidRPr="002976AA">
        <w:rPr>
          <w:rFonts w:eastAsia="SimSun"/>
          <w:noProof/>
          <w:lang w:eastAsia="zh-CN"/>
        </w:rPr>
        <w:tab/>
        <w:t>Definition</w:t>
      </w:r>
      <w:r>
        <w:rPr>
          <w:noProof/>
        </w:rPr>
        <w:tab/>
      </w:r>
      <w:r>
        <w:rPr>
          <w:noProof/>
        </w:rPr>
        <w:fldChar w:fldCharType="begin" w:fldLock="1"/>
      </w:r>
      <w:r>
        <w:rPr>
          <w:noProof/>
        </w:rPr>
        <w:instrText xml:space="preserve"> PAGEREF _Toc202514140 \h </w:instrText>
      </w:r>
      <w:r>
        <w:rPr>
          <w:noProof/>
        </w:rPr>
      </w:r>
      <w:r>
        <w:rPr>
          <w:noProof/>
        </w:rPr>
        <w:fldChar w:fldCharType="separate"/>
      </w:r>
      <w:r>
        <w:rPr>
          <w:noProof/>
        </w:rPr>
        <w:t>37</w:t>
      </w:r>
      <w:r>
        <w:rPr>
          <w:noProof/>
        </w:rPr>
        <w:fldChar w:fldCharType="end"/>
      </w:r>
    </w:p>
    <w:p w14:paraId="4AB82CEC" w14:textId="7876C5F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_Toc202514141 \h </w:instrText>
      </w:r>
      <w:r>
        <w:rPr>
          <w:noProof/>
        </w:rPr>
      </w:r>
      <w:r>
        <w:rPr>
          <w:noProof/>
        </w:rPr>
        <w:fldChar w:fldCharType="separate"/>
      </w:r>
      <w:r>
        <w:rPr>
          <w:noProof/>
        </w:rPr>
        <w:t>37</w:t>
      </w:r>
      <w:r>
        <w:rPr>
          <w:noProof/>
        </w:rPr>
        <w:fldChar w:fldCharType="end"/>
      </w:r>
    </w:p>
    <w:p w14:paraId="16A04901" w14:textId="04E7448D" w:rsidR="002B1DF9" w:rsidRDefault="002B1DF9">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_Toc202514142 \h </w:instrText>
      </w:r>
      <w:r>
        <w:rPr>
          <w:noProof/>
        </w:rPr>
      </w:r>
      <w:r>
        <w:rPr>
          <w:noProof/>
        </w:rPr>
        <w:fldChar w:fldCharType="separate"/>
      </w:r>
      <w:r>
        <w:rPr>
          <w:noProof/>
        </w:rPr>
        <w:t>37</w:t>
      </w:r>
      <w:r>
        <w:rPr>
          <w:noProof/>
        </w:rPr>
        <w:fldChar w:fldCharType="end"/>
      </w:r>
    </w:p>
    <w:p w14:paraId="1E1D7B17" w14:textId="2127952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8.10.1</w:t>
      </w:r>
      <w:r w:rsidRPr="002976AA">
        <w:rPr>
          <w:rFonts w:eastAsia="SimSun"/>
          <w:noProof/>
          <w:lang w:eastAsia="zh-CN"/>
        </w:rPr>
        <w:tab/>
        <w:t>Definition</w:t>
      </w:r>
      <w:r>
        <w:rPr>
          <w:noProof/>
        </w:rPr>
        <w:tab/>
      </w:r>
      <w:r>
        <w:rPr>
          <w:noProof/>
        </w:rPr>
        <w:fldChar w:fldCharType="begin" w:fldLock="1"/>
      </w:r>
      <w:r>
        <w:rPr>
          <w:noProof/>
        </w:rPr>
        <w:instrText xml:space="preserve"> PAGEREF _Toc202514143 \h </w:instrText>
      </w:r>
      <w:r>
        <w:rPr>
          <w:noProof/>
        </w:rPr>
      </w:r>
      <w:r>
        <w:rPr>
          <w:noProof/>
        </w:rPr>
        <w:fldChar w:fldCharType="separate"/>
      </w:r>
      <w:r>
        <w:rPr>
          <w:noProof/>
        </w:rPr>
        <w:t>37</w:t>
      </w:r>
      <w:r>
        <w:rPr>
          <w:noProof/>
        </w:rPr>
        <w:fldChar w:fldCharType="end"/>
      </w:r>
    </w:p>
    <w:p w14:paraId="6C07DF05" w14:textId="62A7561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_Toc202514144 \h </w:instrText>
      </w:r>
      <w:r>
        <w:rPr>
          <w:noProof/>
        </w:rPr>
      </w:r>
      <w:r>
        <w:rPr>
          <w:noProof/>
        </w:rPr>
        <w:fldChar w:fldCharType="separate"/>
      </w:r>
      <w:r>
        <w:rPr>
          <w:noProof/>
        </w:rPr>
        <w:t>38</w:t>
      </w:r>
      <w:r>
        <w:rPr>
          <w:noProof/>
        </w:rPr>
        <w:fldChar w:fldCharType="end"/>
      </w:r>
    </w:p>
    <w:p w14:paraId="0503AF77" w14:textId="55C442A2"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_Toc202514145 \h </w:instrText>
      </w:r>
      <w:r>
        <w:rPr>
          <w:noProof/>
        </w:rPr>
      </w:r>
      <w:r>
        <w:rPr>
          <w:noProof/>
        </w:rPr>
        <w:fldChar w:fldCharType="separate"/>
      </w:r>
      <w:r>
        <w:rPr>
          <w:noProof/>
        </w:rPr>
        <w:t>39</w:t>
      </w:r>
      <w:r>
        <w:rPr>
          <w:noProof/>
        </w:rPr>
        <w:fldChar w:fldCharType="end"/>
      </w:r>
    </w:p>
    <w:p w14:paraId="796F2A64" w14:textId="5E5DCE82" w:rsidR="002B1DF9" w:rsidRDefault="002B1DF9">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976AA">
        <w:rPr>
          <w:rFonts w:eastAsia="SimSun"/>
          <w:noProof/>
        </w:rPr>
        <w:t>RESTful HTTP-based solution set</w:t>
      </w:r>
      <w:r>
        <w:rPr>
          <w:noProof/>
        </w:rPr>
        <w:tab/>
      </w:r>
      <w:r>
        <w:rPr>
          <w:noProof/>
        </w:rPr>
        <w:fldChar w:fldCharType="begin" w:fldLock="1"/>
      </w:r>
      <w:r>
        <w:rPr>
          <w:noProof/>
        </w:rPr>
        <w:instrText xml:space="preserve"> PAGEREF _Toc202514146 \h </w:instrText>
      </w:r>
      <w:r>
        <w:rPr>
          <w:noProof/>
        </w:rPr>
      </w:r>
      <w:r>
        <w:rPr>
          <w:noProof/>
        </w:rPr>
        <w:fldChar w:fldCharType="separate"/>
      </w:r>
      <w:r>
        <w:rPr>
          <w:noProof/>
        </w:rPr>
        <w:t>39</w:t>
      </w:r>
      <w:r>
        <w:rPr>
          <w:noProof/>
        </w:rPr>
        <w:fldChar w:fldCharType="end"/>
      </w:r>
    </w:p>
    <w:p w14:paraId="38BA2714" w14:textId="5B3167CC" w:rsidR="002B1DF9" w:rsidRDefault="002B1DF9">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_Toc202514147 \h </w:instrText>
      </w:r>
      <w:r>
        <w:rPr>
          <w:noProof/>
        </w:rPr>
      </w:r>
      <w:r>
        <w:rPr>
          <w:noProof/>
        </w:rPr>
        <w:fldChar w:fldCharType="separate"/>
      </w:r>
      <w:r>
        <w:rPr>
          <w:noProof/>
        </w:rPr>
        <w:t>39</w:t>
      </w:r>
      <w:r>
        <w:rPr>
          <w:noProof/>
        </w:rPr>
        <w:fldChar w:fldCharType="end"/>
      </w:r>
    </w:p>
    <w:p w14:paraId="587A01B5" w14:textId="0AD7B772" w:rsidR="002B1DF9" w:rsidRDefault="002B1DF9">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_Toc202514148 \h </w:instrText>
      </w:r>
      <w:r>
        <w:rPr>
          <w:noProof/>
        </w:rPr>
      </w:r>
      <w:r>
        <w:rPr>
          <w:noProof/>
        </w:rPr>
        <w:fldChar w:fldCharType="separate"/>
      </w:r>
      <w:r>
        <w:rPr>
          <w:noProof/>
        </w:rPr>
        <w:t>39</w:t>
      </w:r>
      <w:r>
        <w:rPr>
          <w:noProof/>
        </w:rPr>
        <w:fldChar w:fldCharType="end"/>
      </w:r>
    </w:p>
    <w:p w14:paraId="5BA0559E" w14:textId="73F97BAC" w:rsidR="002B1DF9" w:rsidRDefault="002B1DF9">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_Toc202514149 \h </w:instrText>
      </w:r>
      <w:r>
        <w:rPr>
          <w:noProof/>
        </w:rPr>
      </w:r>
      <w:r>
        <w:rPr>
          <w:noProof/>
        </w:rPr>
        <w:fldChar w:fldCharType="separate"/>
      </w:r>
      <w:r>
        <w:rPr>
          <w:noProof/>
        </w:rPr>
        <w:t>39</w:t>
      </w:r>
      <w:r>
        <w:rPr>
          <w:noProof/>
        </w:rPr>
        <w:fldChar w:fldCharType="end"/>
      </w:r>
    </w:p>
    <w:p w14:paraId="31017893" w14:textId="57923EA6" w:rsidR="002B1DF9" w:rsidRDefault="002B1DF9">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_Toc202514150 \h </w:instrText>
      </w:r>
      <w:r>
        <w:rPr>
          <w:noProof/>
        </w:rPr>
      </w:r>
      <w:r>
        <w:rPr>
          <w:noProof/>
        </w:rPr>
        <w:fldChar w:fldCharType="separate"/>
      </w:r>
      <w:r>
        <w:rPr>
          <w:noProof/>
        </w:rPr>
        <w:t>39</w:t>
      </w:r>
      <w:r>
        <w:rPr>
          <w:noProof/>
        </w:rPr>
        <w:fldChar w:fldCharType="end"/>
      </w:r>
    </w:p>
    <w:p w14:paraId="207B61A4" w14:textId="62BBC435"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rPr>
        <w:t>A.2</w:t>
      </w:r>
      <w:r w:rsidRPr="002976AA">
        <w:rPr>
          <w:rFonts w:eastAsia="SimSun"/>
          <w:noProof/>
        </w:rPr>
        <w:tab/>
        <w:t>RESTful HTTP-based solution set for integration with ONAP VES API</w:t>
      </w:r>
      <w:r>
        <w:rPr>
          <w:noProof/>
        </w:rPr>
        <w:tab/>
      </w:r>
      <w:r>
        <w:rPr>
          <w:noProof/>
        </w:rPr>
        <w:fldChar w:fldCharType="begin" w:fldLock="1"/>
      </w:r>
      <w:r>
        <w:rPr>
          <w:noProof/>
        </w:rPr>
        <w:instrText xml:space="preserve"> PAGEREF _Toc202514151 \h </w:instrText>
      </w:r>
      <w:r>
        <w:rPr>
          <w:noProof/>
        </w:rPr>
      </w:r>
      <w:r>
        <w:rPr>
          <w:noProof/>
        </w:rPr>
        <w:fldChar w:fldCharType="separate"/>
      </w:r>
      <w:r>
        <w:rPr>
          <w:noProof/>
        </w:rPr>
        <w:t>41</w:t>
      </w:r>
      <w:r>
        <w:rPr>
          <w:noProof/>
        </w:rPr>
        <w:fldChar w:fldCharType="end"/>
      </w:r>
    </w:p>
    <w:p w14:paraId="385D99EF" w14:textId="6AF0201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A.2.1</w:t>
      </w:r>
      <w:r w:rsidRPr="002976AA">
        <w:rPr>
          <w:rFonts w:eastAsia="SimSun"/>
          <w:noProof/>
        </w:rPr>
        <w:tab/>
        <w:t>General</w:t>
      </w:r>
      <w:r>
        <w:rPr>
          <w:noProof/>
        </w:rPr>
        <w:tab/>
      </w:r>
      <w:r>
        <w:rPr>
          <w:noProof/>
        </w:rPr>
        <w:fldChar w:fldCharType="begin" w:fldLock="1"/>
      </w:r>
      <w:r>
        <w:rPr>
          <w:noProof/>
        </w:rPr>
        <w:instrText xml:space="preserve"> PAGEREF _Toc202514152 \h </w:instrText>
      </w:r>
      <w:r>
        <w:rPr>
          <w:noProof/>
        </w:rPr>
      </w:r>
      <w:r>
        <w:rPr>
          <w:noProof/>
        </w:rPr>
        <w:fldChar w:fldCharType="separate"/>
      </w:r>
      <w:r>
        <w:rPr>
          <w:noProof/>
        </w:rPr>
        <w:t>41</w:t>
      </w:r>
      <w:r>
        <w:rPr>
          <w:noProof/>
        </w:rPr>
        <w:fldChar w:fldCharType="end"/>
      </w:r>
    </w:p>
    <w:p w14:paraId="79E738FE" w14:textId="1C7C2BC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A.2.2</w:t>
      </w:r>
      <w:r w:rsidRPr="002976AA">
        <w:rPr>
          <w:rFonts w:eastAsia="SimSun"/>
          <w:noProof/>
        </w:rPr>
        <w:tab/>
        <w:t>Mapping of notifications</w:t>
      </w:r>
      <w:r>
        <w:rPr>
          <w:noProof/>
        </w:rPr>
        <w:tab/>
      </w:r>
      <w:r>
        <w:rPr>
          <w:noProof/>
        </w:rPr>
        <w:fldChar w:fldCharType="begin" w:fldLock="1"/>
      </w:r>
      <w:r>
        <w:rPr>
          <w:noProof/>
        </w:rPr>
        <w:instrText xml:space="preserve"> PAGEREF _Toc202514153 \h </w:instrText>
      </w:r>
      <w:r>
        <w:rPr>
          <w:noProof/>
        </w:rPr>
      </w:r>
      <w:r>
        <w:rPr>
          <w:noProof/>
        </w:rPr>
        <w:fldChar w:fldCharType="separate"/>
      </w:r>
      <w:r>
        <w:rPr>
          <w:noProof/>
        </w:rPr>
        <w:t>42</w:t>
      </w:r>
      <w:r>
        <w:rPr>
          <w:noProof/>
        </w:rPr>
        <w:fldChar w:fldCharType="end"/>
      </w:r>
    </w:p>
    <w:p w14:paraId="368259F1" w14:textId="679FD3F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A.2.2.1</w:t>
      </w:r>
      <w:r w:rsidRPr="002976AA">
        <w:rPr>
          <w:rFonts w:eastAsia="SimSun"/>
          <w:noProof/>
        </w:rPr>
        <w:tab/>
        <w:t>General</w:t>
      </w:r>
      <w:r>
        <w:rPr>
          <w:noProof/>
        </w:rPr>
        <w:tab/>
      </w:r>
      <w:r>
        <w:rPr>
          <w:noProof/>
        </w:rPr>
        <w:fldChar w:fldCharType="begin" w:fldLock="1"/>
      </w:r>
      <w:r>
        <w:rPr>
          <w:noProof/>
        </w:rPr>
        <w:instrText xml:space="preserve"> PAGEREF _Toc202514154 \h </w:instrText>
      </w:r>
      <w:r>
        <w:rPr>
          <w:noProof/>
        </w:rPr>
      </w:r>
      <w:r>
        <w:rPr>
          <w:noProof/>
        </w:rPr>
        <w:fldChar w:fldCharType="separate"/>
      </w:r>
      <w:r>
        <w:rPr>
          <w:noProof/>
        </w:rPr>
        <w:t>42</w:t>
      </w:r>
      <w:r>
        <w:rPr>
          <w:noProof/>
        </w:rPr>
        <w:fldChar w:fldCharType="end"/>
      </w:r>
    </w:p>
    <w:p w14:paraId="41C13B28" w14:textId="3F4455E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A.2.2.2</w:t>
      </w:r>
      <w:r w:rsidRPr="002976AA">
        <w:rPr>
          <w:rFonts w:eastAsia="SimSun"/>
          <w:noProof/>
        </w:rPr>
        <w:tab/>
        <w:t>Resources</w:t>
      </w:r>
      <w:r>
        <w:rPr>
          <w:noProof/>
        </w:rPr>
        <w:tab/>
      </w:r>
      <w:r>
        <w:rPr>
          <w:noProof/>
        </w:rPr>
        <w:fldChar w:fldCharType="begin" w:fldLock="1"/>
      </w:r>
      <w:r>
        <w:rPr>
          <w:noProof/>
        </w:rPr>
        <w:instrText xml:space="preserve"> PAGEREF _Toc202514155 \h </w:instrText>
      </w:r>
      <w:r>
        <w:rPr>
          <w:noProof/>
        </w:rPr>
      </w:r>
      <w:r>
        <w:rPr>
          <w:noProof/>
        </w:rPr>
        <w:fldChar w:fldCharType="separate"/>
      </w:r>
      <w:r>
        <w:rPr>
          <w:noProof/>
        </w:rPr>
        <w:t>42</w:t>
      </w:r>
      <w:r>
        <w:rPr>
          <w:noProof/>
        </w:rPr>
        <w:fldChar w:fldCharType="end"/>
      </w:r>
    </w:p>
    <w:p w14:paraId="2D0747BF" w14:textId="761CEC4D"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A.2.3</w:t>
      </w:r>
      <w:r w:rsidRPr="002976AA">
        <w:rPr>
          <w:rFonts w:eastAsia="SimSun"/>
          <w:noProof/>
        </w:rPr>
        <w:tab/>
      </w:r>
      <w:r w:rsidRPr="002976AA">
        <w:rPr>
          <w:rFonts w:eastAsia="SimSun"/>
          <w:noProof/>
          <w:lang w:eastAsia="de-DE"/>
        </w:rPr>
        <w:t>Integration with ONAP VES</w:t>
      </w:r>
      <w:r>
        <w:rPr>
          <w:noProof/>
        </w:rPr>
        <w:tab/>
      </w:r>
      <w:r>
        <w:rPr>
          <w:noProof/>
        </w:rPr>
        <w:fldChar w:fldCharType="begin" w:fldLock="1"/>
      </w:r>
      <w:r>
        <w:rPr>
          <w:noProof/>
        </w:rPr>
        <w:instrText xml:space="preserve"> PAGEREF _Toc202514156 \h </w:instrText>
      </w:r>
      <w:r>
        <w:rPr>
          <w:noProof/>
        </w:rPr>
      </w:r>
      <w:r>
        <w:rPr>
          <w:noProof/>
        </w:rPr>
        <w:fldChar w:fldCharType="separate"/>
      </w:r>
      <w:r>
        <w:rPr>
          <w:noProof/>
        </w:rPr>
        <w:t>42</w:t>
      </w:r>
      <w:r>
        <w:rPr>
          <w:noProof/>
        </w:rPr>
        <w:fldChar w:fldCharType="end"/>
      </w:r>
    </w:p>
    <w:p w14:paraId="0B58388A" w14:textId="23576B45" w:rsidR="002B1DF9" w:rsidRDefault="002B1DF9">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_Toc202514157 \h </w:instrText>
      </w:r>
      <w:r>
        <w:rPr>
          <w:noProof/>
        </w:rPr>
      </w:r>
      <w:r>
        <w:rPr>
          <w:noProof/>
        </w:rPr>
        <w:fldChar w:fldCharType="separate"/>
      </w:r>
      <w:r>
        <w:rPr>
          <w:noProof/>
        </w:rPr>
        <w:t>42</w:t>
      </w:r>
      <w:r>
        <w:rPr>
          <w:noProof/>
        </w:rPr>
        <w:fldChar w:fldCharType="end"/>
      </w:r>
    </w:p>
    <w:p w14:paraId="527DCAEB" w14:textId="067B09EF" w:rsidR="002B1DF9" w:rsidRDefault="002B1DF9">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_Toc202514158 \h </w:instrText>
      </w:r>
      <w:r>
        <w:rPr>
          <w:noProof/>
        </w:rPr>
      </w:r>
      <w:r>
        <w:rPr>
          <w:noProof/>
        </w:rPr>
        <w:fldChar w:fldCharType="separate"/>
      </w:r>
      <w:r>
        <w:rPr>
          <w:noProof/>
        </w:rPr>
        <w:t>42</w:t>
      </w:r>
      <w:r>
        <w:rPr>
          <w:noProof/>
        </w:rPr>
        <w:fldChar w:fldCharType="end"/>
      </w:r>
    </w:p>
    <w:p w14:paraId="3EDE6978" w14:textId="3A5BDB0A" w:rsidR="002B1DF9" w:rsidRDefault="002B1DF9">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_Toc202514159 \h </w:instrText>
      </w:r>
      <w:r>
        <w:rPr>
          <w:noProof/>
        </w:rPr>
      </w:r>
      <w:r>
        <w:rPr>
          <w:noProof/>
        </w:rPr>
        <w:fldChar w:fldCharType="separate"/>
      </w:r>
      <w:r>
        <w:rPr>
          <w:noProof/>
        </w:rPr>
        <w:t>42</w:t>
      </w:r>
      <w:r>
        <w:rPr>
          <w:noProof/>
        </w:rPr>
        <w:fldChar w:fldCharType="end"/>
      </w:r>
    </w:p>
    <w:p w14:paraId="75810119" w14:textId="7549BD8E"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_Toc202514160 \h </w:instrText>
      </w:r>
      <w:r>
        <w:rPr>
          <w:noProof/>
        </w:rPr>
      </w:r>
      <w:r>
        <w:rPr>
          <w:noProof/>
        </w:rPr>
        <w:fldChar w:fldCharType="separate"/>
      </w:r>
      <w:r>
        <w:rPr>
          <w:noProof/>
        </w:rPr>
        <w:t>43</w:t>
      </w:r>
      <w:r>
        <w:rPr>
          <w:noProof/>
        </w:rPr>
        <w:fldChar w:fldCharType="end"/>
      </w:r>
    </w:p>
    <w:p w14:paraId="71141A7C" w14:textId="15BA1C9A"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_Toc202514161 \h </w:instrText>
      </w:r>
      <w:r>
        <w:rPr>
          <w:noProof/>
        </w:rPr>
      </w:r>
      <w:r>
        <w:rPr>
          <w:noProof/>
        </w:rPr>
        <w:fldChar w:fldCharType="separate"/>
      </w:r>
      <w:r>
        <w:rPr>
          <w:noProof/>
        </w:rPr>
        <w:t>49</w:t>
      </w:r>
      <w:r>
        <w:rPr>
          <w:noProof/>
        </w:rPr>
        <w:fldChar w:fldCharType="end"/>
      </w:r>
    </w:p>
    <w:p w14:paraId="0B9E3498" w14:textId="2B48F15F"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202514045"/>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 xml:space="preserve">Version </w:t>
      </w:r>
      <w:proofErr w:type="spellStart"/>
      <w:r w:rsidRPr="008227B8">
        <w:t>x.y.z</w:t>
      </w:r>
      <w:proofErr w:type="spellEnd"/>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02514046"/>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 xml:space="preserve">of the Fault Management MnS is based on the SBMA principles using CRUD operations, </w:t>
      </w:r>
      <w:proofErr w:type="spellStart"/>
      <w:r w:rsidRPr="008227B8">
        <w:t>modeled</w:t>
      </w:r>
      <w:proofErr w:type="spellEnd"/>
      <w:r w:rsidRPr="008227B8">
        <w:t xml:space="preserve">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202514047"/>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02514048"/>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02514049"/>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proofErr w:type="spellStart"/>
      <w:r w:rsidRPr="008227B8">
        <w:rPr>
          <w:i/>
          <w:iCs/>
        </w:rPr>
        <w:t>objectInstance</w:t>
      </w:r>
      <w:proofErr w:type="spellEnd"/>
      <w:r w:rsidRPr="008227B8">
        <w:rPr>
          <w:i/>
          <w:iCs/>
        </w:rPr>
        <w:t xml:space="preserv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rPr>
          <w:i/>
          <w:iCs/>
        </w:rPr>
        <w:t xml:space="preserve"> and </w:t>
      </w:r>
      <w:proofErr w:type="spellStart"/>
      <w:r w:rsidRPr="008227B8">
        <w:rPr>
          <w:i/>
          <w:iCs/>
        </w:rPr>
        <w:t>specificProblem</w:t>
      </w:r>
      <w:proofErr w:type="spellEnd"/>
      <w:r w:rsidRPr="008227B8">
        <w:t xml:space="preserve">, if present) that identify an alarm. </w:t>
      </w:r>
      <w:proofErr w:type="spellStart"/>
      <w:r w:rsidRPr="008227B8">
        <w:rPr>
          <w:i/>
          <w:iCs/>
        </w:rPr>
        <w:t>ObjectInstance</w:t>
      </w:r>
      <w:proofErr w:type="spellEnd"/>
      <w:r w:rsidRPr="008227B8">
        <w:t xml:space="preserve"> identifies the network resource ,while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proofErr w:type="spellStart"/>
      <w:r w:rsidRPr="008227B8">
        <w:rPr>
          <w:i/>
          <w:iCs/>
        </w:rPr>
        <w:t>alarmType</w:t>
      </w:r>
      <w:proofErr w:type="spellEnd"/>
      <w:r w:rsidRPr="008227B8">
        <w:rPr>
          <w:i/>
          <w:iCs/>
        </w:rPr>
        <w:t xml:space="preserve">, </w:t>
      </w:r>
      <w:proofErr w:type="spellStart"/>
      <w:r w:rsidRPr="008227B8">
        <w:rPr>
          <w:i/>
          <w:iCs/>
        </w:rPr>
        <w:t>probableCause</w:t>
      </w:r>
      <w:proofErr w:type="spellEnd"/>
      <w:r w:rsidRPr="008227B8">
        <w:t xml:space="preserve"> and </w:t>
      </w:r>
      <w:proofErr w:type="spellStart"/>
      <w:r w:rsidRPr="008227B8">
        <w:rPr>
          <w:i/>
          <w:iCs/>
        </w:rPr>
        <w:t>specificProblem</w:t>
      </w:r>
      <w:proofErr w:type="spellEnd"/>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proofErr w:type="spellStart"/>
      <w:r w:rsidRPr="008227B8">
        <w:rPr>
          <w:rFonts w:eastAsia="SimSun"/>
          <w:b/>
          <w:bCs/>
        </w:rPr>
        <w:t>MonitoredEntity</w:t>
      </w:r>
      <w:proofErr w:type="spellEnd"/>
      <w:r w:rsidRPr="008227B8">
        <w:rPr>
          <w:rFonts w:eastAsia="SimSun"/>
          <w:b/>
          <w:bCs/>
        </w:rPr>
        <w:t>:</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02514050"/>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02514051"/>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202514052"/>
      <w:bookmarkStart w:id="34" w:name="_Toc157982640"/>
      <w:r w:rsidRPr="008227B8">
        <w:lastRenderedPageBreak/>
        <w:t>4</w:t>
      </w:r>
      <w:r w:rsidRPr="008227B8">
        <w:tab/>
        <w:t>Concepts and overview</w:t>
      </w:r>
      <w:bookmarkEnd w:id="33"/>
      <w:r w:rsidRPr="008227B8" w:rsidDel="00173912">
        <w:t xml:space="preserve"> </w:t>
      </w:r>
      <w:bookmarkEnd w:id="34"/>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202514053"/>
      <w:bookmarkStart w:id="36" w:name="_Toc157982641"/>
      <w:r w:rsidRPr="008227B8">
        <w:t>5</w:t>
      </w:r>
      <w:r w:rsidRPr="008227B8">
        <w:tab/>
        <w:t>Requirements</w:t>
      </w:r>
      <w:bookmarkEnd w:id="35"/>
      <w:r w:rsidRPr="008227B8">
        <w:t xml:space="preserve"> </w:t>
      </w:r>
      <w:bookmarkEnd w:id="3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202514054"/>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202514055"/>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notifyNewAlarm</w:t>
            </w:r>
            <w:proofErr w:type="spellEnd"/>
          </w:p>
          <w:p w14:paraId="5769D595"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notifyChangedAlarmGeneral</w:t>
            </w:r>
            <w:proofErr w:type="spellEnd"/>
          </w:p>
          <w:p w14:paraId="123397E3"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notifyClearedAlarm</w:t>
            </w:r>
            <w:proofErr w:type="spellEnd"/>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AlarmList</w:t>
            </w:r>
            <w:proofErr w:type="spellEnd"/>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notifyChangedAlarm</w:t>
            </w:r>
            <w:proofErr w:type="spellEnd"/>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notifyAckStateChanged</w:t>
            </w:r>
            <w:proofErr w:type="spellEnd"/>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alarmRecord.ackTime</w:t>
            </w:r>
            <w:proofErr w:type="spellEnd"/>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alarmRecord.ackUserId</w:t>
            </w:r>
            <w:proofErr w:type="spellEnd"/>
          </w:p>
          <w:p w14:paraId="6C17B96B"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alarmRecord.ackSystemId</w:t>
            </w:r>
            <w:proofErr w:type="spellEnd"/>
          </w:p>
          <w:p w14:paraId="65313EE5" w14:textId="77777777" w:rsidR="002B6147" w:rsidRPr="008227B8" w:rsidRDefault="002B6147" w:rsidP="00184F9F">
            <w:pPr>
              <w:keepNext/>
              <w:spacing w:after="0"/>
              <w:rPr>
                <w:rFonts w:ascii="Arial" w:eastAsia="SimSun" w:hAnsi="Arial"/>
                <w:sz w:val="18"/>
                <w:lang w:eastAsia="zh-CN"/>
              </w:rPr>
            </w:pPr>
            <w:proofErr w:type="spellStart"/>
            <w:r w:rsidRPr="008227B8">
              <w:rPr>
                <w:rFonts w:ascii="Arial" w:eastAsia="SimSun" w:hAnsi="Arial"/>
                <w:sz w:val="18"/>
                <w:lang w:eastAsia="zh-CN"/>
              </w:rPr>
              <w:t>alarmRecord.ackState</w:t>
            </w:r>
            <w:proofErr w:type="spellEnd"/>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notifyComments</w:t>
            </w:r>
            <w:proofErr w:type="spellEnd"/>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alarmRecord:comments</w:t>
            </w:r>
            <w:proofErr w:type="spellEnd"/>
            <w:r w:rsidRPr="008227B8">
              <w:rPr>
                <w:rFonts w:ascii="Arial" w:eastAsia="SimSun" w:hAnsi="Arial"/>
                <w:sz w:val="18"/>
                <w:lang w:eastAsia="zh-CN"/>
              </w:rPr>
              <w:t>,</w:t>
            </w:r>
            <w:r w:rsidR="000815A8" w:rsidRPr="008227B8">
              <w:rPr>
                <w:rFonts w:ascii="Arial" w:eastAsia="SimSun" w:hAnsi="Arial"/>
                <w:sz w:val="18"/>
                <w:lang w:eastAsia="zh-CN"/>
              </w:rPr>
              <w:t xml:space="preserve"> </w:t>
            </w:r>
            <w:proofErr w:type="spellStart"/>
            <w:r w:rsidRPr="008227B8">
              <w:rPr>
                <w:rFonts w:ascii="Arial" w:eastAsia="SimSun" w:hAnsi="Arial"/>
                <w:sz w:val="18"/>
                <w:lang w:eastAsia="zh-CN"/>
              </w:rPr>
              <w:t>datatype:alarmComment</w:t>
            </w:r>
            <w:proofErr w:type="spellEnd"/>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notifyCorrelatedNotificationChanged</w:t>
            </w:r>
            <w:proofErr w:type="spellEnd"/>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proofErr w:type="spellStart"/>
            <w:r w:rsidRPr="008227B8">
              <w:rPr>
                <w:rFonts w:ascii="Arial" w:eastAsia="SimSun" w:hAnsi="Arial" w:cs="Arial"/>
                <w:sz w:val="18"/>
              </w:rPr>
              <w:t>alarmRecord:correlatedNotifications</w:t>
            </w:r>
            <w:proofErr w:type="spellEnd"/>
          </w:p>
          <w:p w14:paraId="068DD0FC"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alarmRecord:</w:t>
            </w:r>
            <w:r w:rsidRPr="008227B8">
              <w:rPr>
                <w:rFonts w:ascii="Arial" w:eastAsia="SimSun" w:hAnsi="Arial" w:cs="Arial"/>
                <w:sz w:val="18"/>
                <w:szCs w:val="18"/>
              </w:rPr>
              <w:t>rootCauseIndicator</w:t>
            </w:r>
            <w:proofErr w:type="spellEnd"/>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notifyPotentialFaultyAlarmList</w:t>
            </w:r>
            <w:proofErr w:type="spellEnd"/>
          </w:p>
          <w:p w14:paraId="1D681EF2"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sz w:val="18"/>
                <w:lang w:eastAsia="zh-CN"/>
              </w:rPr>
              <w:t>notifyAlarmListRebuilt</w:t>
            </w:r>
            <w:proofErr w:type="spellEnd"/>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proofErr w:type="spellStart"/>
            <w:r w:rsidRPr="008227B8">
              <w:rPr>
                <w:rFonts w:ascii="Arial" w:eastAsia="SimSun" w:hAnsi="Arial" w:cs="Arial"/>
                <w:sz w:val="18"/>
              </w:rPr>
              <w:t>AlarmList.unreliableAlarmScope</w:t>
            </w:r>
            <w:proofErr w:type="spellEnd"/>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202514056"/>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202514057"/>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202514058"/>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202514059"/>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202514060"/>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A MnS consumer can retrieve the alarm records in an alarm list using the "</w:t>
      </w:r>
      <w:proofErr w:type="spellStart"/>
      <w:r w:rsidRPr="008227B8">
        <w:rPr>
          <w:rFonts w:eastAsia="SimSun"/>
          <w:lang w:eastAsia="zh-CN"/>
        </w:rPr>
        <w:t>getMOIAttributes</w:t>
      </w:r>
      <w:proofErr w:type="spellEnd"/>
      <w:r w:rsidRPr="008227B8">
        <w:rPr>
          <w:rFonts w:eastAsia="SimSun"/>
          <w:lang w:eastAsia="zh-CN"/>
        </w:rPr>
        <w:t xml:space="preserve">"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202514061"/>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lastRenderedPageBreak/>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202514062"/>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202514063"/>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202514064"/>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202514065"/>
      <w:r w:rsidRPr="008227B8">
        <w:t>6.</w:t>
      </w:r>
      <w:r w:rsidR="002B6147" w:rsidRPr="008227B8">
        <w:t>11</w:t>
      </w:r>
      <w:r w:rsidR="002B6147" w:rsidRPr="008227B8">
        <w:tab/>
        <w:t>Reliability of alarm lists</w:t>
      </w:r>
      <w:bookmarkEnd w:id="81"/>
      <w:bookmarkEnd w:id="82"/>
    </w:p>
    <w:p w14:paraId="6B8F9A47" w14:textId="56F7ED62" w:rsidR="00690717" w:rsidRPr="008227B8" w:rsidRDefault="00690717" w:rsidP="00690717">
      <w:pPr>
        <w:rPr>
          <w:lang w:eastAsia="zh-CN"/>
        </w:rPr>
      </w:pPr>
      <w:bookmarkStart w:id="83"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84" w:name="_Toc202514066"/>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202514067"/>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202514068"/>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202514069"/>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202514070"/>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bl>
    <w:p w14:paraId="4790D67D" w14:textId="77777777" w:rsidR="00184F9F" w:rsidRDefault="00184F9F" w:rsidP="00184F9F">
      <w:bookmarkStart w:id="98" w:name="_Toc157982659"/>
      <w:bookmarkEnd w:id="97"/>
    </w:p>
    <w:p w14:paraId="6B7236EE" w14:textId="6B2362C4" w:rsidR="002B6147" w:rsidRPr="008227B8" w:rsidRDefault="00C77DBA" w:rsidP="002F011B">
      <w:pPr>
        <w:pStyle w:val="Heading2"/>
      </w:pPr>
      <w:bookmarkStart w:id="99" w:name="_Toc202514071"/>
      <w:r w:rsidRPr="008227B8">
        <w:lastRenderedPageBreak/>
        <w:t>7.</w:t>
      </w:r>
      <w:r w:rsidR="002B6147" w:rsidRPr="008227B8">
        <w:t>2</w:t>
      </w:r>
      <w:r w:rsidR="002B6147" w:rsidRPr="008227B8">
        <w:tab/>
        <w:t>Class diagrams</w:t>
      </w:r>
      <w:bookmarkEnd w:id="98"/>
      <w:bookmarkEnd w:id="99"/>
    </w:p>
    <w:p w14:paraId="17B238A2" w14:textId="095BA82A" w:rsidR="002B6147" w:rsidRPr="008227B8" w:rsidRDefault="00C77DBA" w:rsidP="004250E7">
      <w:pPr>
        <w:pStyle w:val="Heading3"/>
        <w:rPr>
          <w:rFonts w:eastAsia="SimSun"/>
          <w:lang w:eastAsia="zh-CN"/>
        </w:rPr>
      </w:pPr>
      <w:bookmarkStart w:id="100" w:name="_Toc157982660"/>
      <w:bookmarkStart w:id="101" w:name="_Toc202514072"/>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0"/>
      <w:bookmarkEnd w:id="101"/>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2" w:name="_Toc157982661"/>
      <w:bookmarkStart w:id="103" w:name="_Toc202514073"/>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2"/>
      <w:bookmarkEnd w:id="103"/>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4" w:name="_Toc157982662"/>
      <w:bookmarkStart w:id="105" w:name="_Toc202514074"/>
      <w:r w:rsidRPr="008227B8">
        <w:t>7.</w:t>
      </w:r>
      <w:r w:rsidR="002B6147" w:rsidRPr="008227B8">
        <w:t>3</w:t>
      </w:r>
      <w:r w:rsidR="002B6147" w:rsidRPr="008227B8">
        <w:tab/>
        <w:t>Class definitions</w:t>
      </w:r>
      <w:bookmarkEnd w:id="104"/>
      <w:bookmarkEnd w:id="105"/>
    </w:p>
    <w:p w14:paraId="32C1979E" w14:textId="0CDF8EF3" w:rsidR="002B6147" w:rsidRPr="008227B8" w:rsidRDefault="00C77DBA" w:rsidP="004250E7">
      <w:pPr>
        <w:pStyle w:val="Heading3"/>
        <w:rPr>
          <w:rFonts w:eastAsia="SimSun"/>
          <w:lang w:eastAsia="zh-CN"/>
        </w:rPr>
      </w:pPr>
      <w:bookmarkStart w:id="106" w:name="_Toc157982663"/>
      <w:bookmarkStart w:id="107" w:name="_Toc202514075"/>
      <w:r w:rsidRPr="008227B8">
        <w:rPr>
          <w:rFonts w:eastAsia="SimSun"/>
          <w:lang w:eastAsia="zh-CN"/>
        </w:rPr>
        <w:t>7.</w:t>
      </w:r>
      <w:r w:rsidR="002B6147" w:rsidRPr="008227B8">
        <w:rPr>
          <w:rFonts w:eastAsia="SimSun"/>
          <w:lang w:eastAsia="zh-CN"/>
        </w:rPr>
        <w:t>3.1</w:t>
      </w:r>
      <w:r w:rsidR="002B6147" w:rsidRPr="008227B8">
        <w:rPr>
          <w:rFonts w:eastAsia="SimSun"/>
          <w:lang w:eastAsia="zh-CN"/>
        </w:rPr>
        <w:tab/>
      </w:r>
      <w:proofErr w:type="spellStart"/>
      <w:r w:rsidR="002B6147" w:rsidRPr="008227B8">
        <w:rPr>
          <w:rFonts w:eastAsia="SimSun"/>
          <w:lang w:eastAsia="zh-CN"/>
        </w:rPr>
        <w:t>AlarmRecord</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106"/>
      <w:bookmarkEnd w:id="107"/>
    </w:p>
    <w:p w14:paraId="47E2459D" w14:textId="0B7242FF" w:rsidR="002B6147" w:rsidRPr="008227B8" w:rsidRDefault="00C77DBA" w:rsidP="004250E7">
      <w:pPr>
        <w:pStyle w:val="Heading4"/>
        <w:rPr>
          <w:rFonts w:eastAsia="SimSun"/>
          <w:lang w:eastAsia="zh-CN"/>
        </w:rPr>
      </w:pPr>
      <w:bookmarkStart w:id="108" w:name="_Toc157982664"/>
      <w:bookmarkStart w:id="109" w:name="_Toc20251407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8"/>
      <w:bookmarkEnd w:id="109"/>
    </w:p>
    <w:p w14:paraId="4E95813C" w14:textId="77777777" w:rsidR="002B6147" w:rsidRPr="008227B8" w:rsidRDefault="002B6147" w:rsidP="002B6147">
      <w:bookmarkStart w:id="110" w:name="_MCCTEMPBM_CRPT22660049___7"/>
      <w:r w:rsidRPr="008227B8">
        <w:t xml:space="preserve">An </w:t>
      </w:r>
      <w:proofErr w:type="spellStart"/>
      <w:r w:rsidRPr="008227B8">
        <w:rPr>
          <w:rFonts w:ascii="Courier New" w:hAnsi="Courier New"/>
        </w:rPr>
        <w:t>AlarmRecord</w:t>
      </w:r>
      <w:proofErr w:type="spellEnd"/>
      <w:r w:rsidRPr="008227B8">
        <w:t xml:space="preserve"> contains alarm information of an alarmed object instance. A new record is created in the alarm list when an alarmed object instance generates an alarm and no alarm record exists with the same values for </w:t>
      </w:r>
      <w:proofErr w:type="spellStart"/>
      <w:r w:rsidRPr="008227B8">
        <w:rPr>
          <w:rFonts w:ascii="Courier New" w:hAnsi="Courier New"/>
        </w:rPr>
        <w:t>objectInstance</w:t>
      </w:r>
      <w:proofErr w:type="spellEnd"/>
      <w:r w:rsidRPr="008227B8">
        <w:t xml:space="preserve">, </w:t>
      </w:r>
      <w:proofErr w:type="spellStart"/>
      <w:r w:rsidRPr="008227B8">
        <w:rPr>
          <w:rFonts w:ascii="Courier New" w:hAnsi="Courier New"/>
        </w:rPr>
        <w:t>alarmType</w:t>
      </w:r>
      <w:proofErr w:type="spellEnd"/>
      <w:r w:rsidRPr="008227B8">
        <w:t xml:space="preserve">, </w:t>
      </w:r>
      <w:proofErr w:type="spellStart"/>
      <w:r w:rsidRPr="008227B8">
        <w:rPr>
          <w:rFonts w:ascii="Courier New" w:hAnsi="Courier New" w:cs="Courier New"/>
          <w:color w:val="000000"/>
        </w:rPr>
        <w:t>probableCause</w:t>
      </w:r>
      <w:proofErr w:type="spellEnd"/>
      <w:r w:rsidRPr="008227B8">
        <w:rPr>
          <w:color w:val="000000"/>
        </w:rPr>
        <w:t xml:space="preserve"> and </w:t>
      </w:r>
      <w:proofErr w:type="spellStart"/>
      <w:r w:rsidRPr="008227B8">
        <w:rPr>
          <w:rFonts w:ascii="Courier New" w:hAnsi="Courier New" w:cs="Courier New"/>
          <w:color w:val="000000"/>
        </w:rPr>
        <w:t>specificProblem</w:t>
      </w:r>
      <w:proofErr w:type="spellEnd"/>
      <w:r w:rsidRPr="008227B8">
        <w:t xml:space="preserve">. When a new record is created the MnS producer creates an </w:t>
      </w:r>
      <w:proofErr w:type="spellStart"/>
      <w:r w:rsidRPr="008227B8">
        <w:rPr>
          <w:rFonts w:ascii="Courier New" w:hAnsi="Courier New"/>
          <w:snapToGrid w:val="0"/>
        </w:rPr>
        <w:t>alarmId</w:t>
      </w:r>
      <w:proofErr w:type="spellEnd"/>
      <w:r w:rsidRPr="008227B8">
        <w:t xml:space="preserve">, that </w:t>
      </w:r>
      <w:r w:rsidRPr="008227B8">
        <w:rPr>
          <w:snapToGrid w:val="0"/>
        </w:rPr>
        <w:t xml:space="preserve">unambiguously identifies an alarm record in the </w:t>
      </w:r>
      <w:proofErr w:type="spellStart"/>
      <w:r w:rsidRPr="008227B8">
        <w:rPr>
          <w:rFonts w:ascii="Courier New" w:hAnsi="Courier New"/>
          <w:snapToGrid w:val="0"/>
        </w:rPr>
        <w:t>AlarmList</w:t>
      </w:r>
      <w:proofErr w:type="spellEnd"/>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proofErr w:type="spellStart"/>
      <w:r w:rsidRPr="008227B8">
        <w:rPr>
          <w:rFonts w:ascii="Courier New" w:hAnsi="Courier New"/>
          <w:snapToGrid w:val="0"/>
        </w:rPr>
        <w:t>AlarmList</w:t>
      </w:r>
      <w:proofErr w:type="spellEnd"/>
      <w:r w:rsidRPr="008227B8">
        <w:t xml:space="preserve">. Active alarms are alarms whose </w:t>
      </w:r>
    </w:p>
    <w:bookmarkEnd w:id="110"/>
    <w:p w14:paraId="02C02157" w14:textId="77777777" w:rsidR="002B6147" w:rsidRPr="008227B8" w:rsidRDefault="002B6147" w:rsidP="000815A8">
      <w:pPr>
        <w:pStyle w:val="B1"/>
      </w:pPr>
      <w:r w:rsidRPr="008227B8">
        <w:t>a)</w:t>
      </w:r>
      <w:r w:rsidRPr="008227B8">
        <w:tab/>
      </w:r>
      <w:proofErr w:type="spellStart"/>
      <w:r w:rsidRPr="008227B8">
        <w:t>perceivedSeverity</w:t>
      </w:r>
      <w:proofErr w:type="spellEnd"/>
      <w:r w:rsidRPr="008227B8">
        <w:t xml:space="preserve"> is not "CLEARED", or whose</w:t>
      </w:r>
    </w:p>
    <w:p w14:paraId="1FCBAE8B" w14:textId="77777777" w:rsidR="002B6147" w:rsidRPr="008227B8" w:rsidRDefault="002B6147" w:rsidP="000815A8">
      <w:pPr>
        <w:pStyle w:val="B1"/>
      </w:pPr>
      <w:r w:rsidRPr="008227B8">
        <w:lastRenderedPageBreak/>
        <w:t>b)</w:t>
      </w:r>
      <w:r w:rsidRPr="008227B8">
        <w:tab/>
      </w:r>
      <w:proofErr w:type="spellStart"/>
      <w:r w:rsidRPr="008227B8">
        <w:t>perceivedSeverity</w:t>
      </w:r>
      <w:proofErr w:type="spellEnd"/>
      <w:r w:rsidRPr="008227B8">
        <w:t xml:space="preserve"> is "CLEARED" and its </w:t>
      </w:r>
      <w:proofErr w:type="spellStart"/>
      <w:r w:rsidRPr="008227B8">
        <w:t>ackState</w:t>
      </w:r>
      <w:proofErr w:type="spellEnd"/>
      <w:r w:rsidRPr="008227B8">
        <w:t xml:space="preserv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1" w:name="_Toc157982665"/>
      <w:bookmarkStart w:id="112" w:name="_Toc202514077"/>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3"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4" w:name="_MCCTEMPBM_CRPT22660052___7"/>
            <w:bookmarkStart w:id="115" w:name="_MCCTEMPBM_CRPT22660053___4" w:colFirst="1" w:colLast="4"/>
            <w:bookmarkEnd w:id="113"/>
            <w:proofErr w:type="spellStart"/>
            <w:r w:rsidRPr="008227B8">
              <w:rPr>
                <w:rFonts w:ascii="Arial" w:hAnsi="Arial" w:cs="Arial"/>
                <w:sz w:val="18"/>
                <w:szCs w:val="18"/>
              </w:rPr>
              <w:t>alarmId</w:t>
            </w:r>
            <w:bookmarkEnd w:id="114"/>
            <w:proofErr w:type="spellEnd"/>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6" w:name="_MCCTEMPBM_CRPT22660054___7"/>
            <w:bookmarkStart w:id="117" w:name="_MCCTEMPBM_CRPT22660055___4" w:colFirst="1" w:colLast="4"/>
            <w:bookmarkEnd w:id="115"/>
            <w:proofErr w:type="spellStart"/>
            <w:r w:rsidRPr="008227B8">
              <w:rPr>
                <w:rFonts w:ascii="Arial" w:hAnsi="Arial" w:cs="Arial"/>
                <w:sz w:val="18"/>
                <w:szCs w:val="18"/>
              </w:rPr>
              <w:t>objectInstance</w:t>
            </w:r>
            <w:bookmarkEnd w:id="116"/>
            <w:proofErr w:type="spellEnd"/>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8" w:name="_MCCTEMPBM_CRPT22660056___7"/>
            <w:bookmarkStart w:id="119" w:name="_MCCTEMPBM_CRPT22660057___4" w:colFirst="1" w:colLast="4"/>
            <w:bookmarkEnd w:id="117"/>
            <w:proofErr w:type="spellStart"/>
            <w:r w:rsidRPr="008227B8">
              <w:rPr>
                <w:rFonts w:ascii="Arial" w:hAnsi="Arial" w:cs="Arial"/>
                <w:sz w:val="18"/>
                <w:szCs w:val="18"/>
              </w:rPr>
              <w:t>notificationId</w:t>
            </w:r>
            <w:bookmarkEnd w:id="118"/>
            <w:proofErr w:type="spellEnd"/>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0" w:name="_MCCTEMPBM_CRPT22660058___7"/>
            <w:bookmarkStart w:id="121" w:name="_MCCTEMPBM_CRPT22660059___4" w:colFirst="1" w:colLast="4"/>
            <w:bookmarkEnd w:id="119"/>
            <w:proofErr w:type="spellStart"/>
            <w:r w:rsidRPr="008227B8">
              <w:rPr>
                <w:rFonts w:ascii="Arial" w:hAnsi="Arial" w:cs="Arial"/>
                <w:sz w:val="18"/>
                <w:szCs w:val="18"/>
              </w:rPr>
              <w:t>alarmRaisedTime</w:t>
            </w:r>
            <w:bookmarkEnd w:id="120"/>
            <w:proofErr w:type="spellEnd"/>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2" w:name="_MCCTEMPBM_CRPT22660060___7"/>
            <w:bookmarkStart w:id="123" w:name="_MCCTEMPBM_CRPT22660061___4" w:colFirst="1" w:colLast="4"/>
            <w:bookmarkEnd w:id="121"/>
            <w:proofErr w:type="spellStart"/>
            <w:r w:rsidRPr="008227B8">
              <w:rPr>
                <w:rFonts w:ascii="Arial" w:hAnsi="Arial" w:cs="Arial"/>
                <w:sz w:val="18"/>
                <w:szCs w:val="18"/>
              </w:rPr>
              <w:t>alarmChangedTime</w:t>
            </w:r>
            <w:bookmarkEnd w:id="122"/>
            <w:proofErr w:type="spellEnd"/>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4" w:name="_MCCTEMPBM_CRPT22660062___7"/>
            <w:bookmarkStart w:id="125" w:name="_MCCTEMPBM_CRPT22660063___4" w:colFirst="1" w:colLast="4"/>
            <w:bookmarkEnd w:id="123"/>
            <w:proofErr w:type="spellStart"/>
            <w:r w:rsidRPr="008227B8">
              <w:rPr>
                <w:rFonts w:ascii="Arial" w:hAnsi="Arial" w:cs="Arial"/>
                <w:sz w:val="18"/>
                <w:szCs w:val="18"/>
              </w:rPr>
              <w:t>alarmClearedTime</w:t>
            </w:r>
            <w:bookmarkEnd w:id="124"/>
            <w:proofErr w:type="spellEnd"/>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6" w:name="_MCCTEMPBM_CRPT22660064___7"/>
            <w:bookmarkStart w:id="127" w:name="_MCCTEMPBM_CRPT22660065___4" w:colFirst="1" w:colLast="4"/>
            <w:bookmarkEnd w:id="125"/>
            <w:proofErr w:type="spellStart"/>
            <w:r w:rsidRPr="008227B8">
              <w:rPr>
                <w:rFonts w:ascii="Arial" w:hAnsi="Arial" w:cs="Arial"/>
                <w:sz w:val="18"/>
                <w:szCs w:val="18"/>
              </w:rPr>
              <w:t>alarmType</w:t>
            </w:r>
            <w:bookmarkEnd w:id="126"/>
            <w:proofErr w:type="spellEnd"/>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8" w:name="_MCCTEMPBM_CRPT22660066___7"/>
            <w:bookmarkStart w:id="129" w:name="_MCCTEMPBM_CRPT22660067___4" w:colFirst="1" w:colLast="4"/>
            <w:bookmarkEnd w:id="127"/>
            <w:proofErr w:type="spellStart"/>
            <w:r w:rsidRPr="008227B8">
              <w:rPr>
                <w:rFonts w:ascii="Arial" w:hAnsi="Arial" w:cs="Arial"/>
                <w:sz w:val="18"/>
                <w:szCs w:val="18"/>
              </w:rPr>
              <w:t>probableCause</w:t>
            </w:r>
            <w:bookmarkEnd w:id="128"/>
            <w:proofErr w:type="spellEnd"/>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0" w:name="_MCCTEMPBM_CRPT22660068___7"/>
            <w:bookmarkStart w:id="131" w:name="_MCCTEMPBM_CRPT22660069___4" w:colFirst="1" w:colLast="4"/>
            <w:bookmarkEnd w:id="129"/>
            <w:proofErr w:type="spellStart"/>
            <w:r w:rsidRPr="008227B8">
              <w:rPr>
                <w:rFonts w:ascii="Arial" w:hAnsi="Arial" w:cs="Arial"/>
                <w:sz w:val="18"/>
                <w:szCs w:val="18"/>
              </w:rPr>
              <w:t>specificProblem</w:t>
            </w:r>
            <w:bookmarkEnd w:id="130"/>
            <w:proofErr w:type="spellEnd"/>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2" w:name="_MCCTEMPBM_CRPT22660070___7"/>
            <w:bookmarkStart w:id="133" w:name="_MCCTEMPBM_CRPT22660071___4" w:colFirst="1" w:colLast="4"/>
            <w:bookmarkEnd w:id="131"/>
            <w:proofErr w:type="spellStart"/>
            <w:r w:rsidRPr="008227B8">
              <w:rPr>
                <w:rFonts w:ascii="Arial" w:hAnsi="Arial" w:cs="Arial"/>
                <w:sz w:val="18"/>
                <w:szCs w:val="18"/>
              </w:rPr>
              <w:t>perceivedSeverity</w:t>
            </w:r>
            <w:bookmarkEnd w:id="132"/>
            <w:proofErr w:type="spellEnd"/>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4" w:name="_MCCTEMPBM_CRPT22660072___7"/>
            <w:bookmarkStart w:id="135" w:name="_MCCTEMPBM_CRPT22660073___4" w:colFirst="1" w:colLast="4"/>
            <w:bookmarkEnd w:id="133"/>
            <w:proofErr w:type="spellStart"/>
            <w:r w:rsidRPr="008227B8">
              <w:rPr>
                <w:rFonts w:ascii="Arial" w:hAnsi="Arial" w:cs="Arial"/>
                <w:sz w:val="18"/>
                <w:szCs w:val="18"/>
              </w:rPr>
              <w:t>backedUpStatus</w:t>
            </w:r>
            <w:bookmarkEnd w:id="134"/>
            <w:proofErr w:type="spellEnd"/>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6" w:name="_MCCTEMPBM_CRPT22660074___7"/>
            <w:bookmarkStart w:id="137" w:name="_MCCTEMPBM_CRPT22660075___4" w:colFirst="1" w:colLast="4"/>
            <w:bookmarkEnd w:id="135"/>
            <w:proofErr w:type="spellStart"/>
            <w:r w:rsidRPr="008227B8">
              <w:rPr>
                <w:rFonts w:ascii="Arial" w:hAnsi="Arial" w:cs="Arial"/>
                <w:sz w:val="18"/>
                <w:szCs w:val="18"/>
              </w:rPr>
              <w:t>backUpObject</w:t>
            </w:r>
            <w:bookmarkEnd w:id="136"/>
            <w:proofErr w:type="spellEnd"/>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8" w:name="_MCCTEMPBM_CRPT22660076___7"/>
            <w:bookmarkStart w:id="139" w:name="_MCCTEMPBM_CRPT22660077___4" w:colFirst="1" w:colLast="4"/>
            <w:bookmarkEnd w:id="137"/>
            <w:proofErr w:type="spellStart"/>
            <w:r w:rsidRPr="008227B8">
              <w:rPr>
                <w:rFonts w:ascii="Arial" w:hAnsi="Arial" w:cs="Arial"/>
                <w:sz w:val="18"/>
              </w:rPr>
              <w:t>trendIndication</w:t>
            </w:r>
            <w:bookmarkEnd w:id="138"/>
            <w:proofErr w:type="spellEnd"/>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0" w:name="_MCCTEMPBM_CRPT22660078___7"/>
            <w:bookmarkStart w:id="141" w:name="_MCCTEMPBM_CRPT22660079___4" w:colFirst="1" w:colLast="4"/>
            <w:bookmarkEnd w:id="139"/>
            <w:proofErr w:type="spellStart"/>
            <w:r w:rsidRPr="008227B8">
              <w:rPr>
                <w:rFonts w:ascii="Arial" w:hAnsi="Arial" w:cs="Arial"/>
                <w:sz w:val="18"/>
              </w:rPr>
              <w:t>thresholdInfo</w:t>
            </w:r>
            <w:bookmarkEnd w:id="140"/>
            <w:proofErr w:type="spellEnd"/>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2" w:name="_MCCTEMPBM_CRPT22660080___7"/>
            <w:bookmarkStart w:id="143" w:name="_MCCTEMPBM_CRPT22660081___4" w:colFirst="1" w:colLast="4"/>
            <w:bookmarkEnd w:id="141"/>
            <w:proofErr w:type="spellStart"/>
            <w:r w:rsidRPr="008227B8">
              <w:rPr>
                <w:rFonts w:ascii="Arial" w:hAnsi="Arial" w:cs="Arial"/>
                <w:sz w:val="18"/>
              </w:rPr>
              <w:t>stateChangeDefinition</w:t>
            </w:r>
            <w:bookmarkEnd w:id="142"/>
            <w:proofErr w:type="spellEnd"/>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4" w:name="_MCCTEMPBM_CRPT22660082___7"/>
            <w:bookmarkStart w:id="145" w:name="_MCCTEMPBM_CRPT22660083___4" w:colFirst="1" w:colLast="4"/>
            <w:bookmarkEnd w:id="143"/>
            <w:proofErr w:type="spellStart"/>
            <w:r w:rsidRPr="008227B8">
              <w:rPr>
                <w:rFonts w:ascii="Arial" w:hAnsi="Arial" w:cs="Arial"/>
                <w:sz w:val="18"/>
              </w:rPr>
              <w:t>monitoredAttributes</w:t>
            </w:r>
            <w:bookmarkEnd w:id="144"/>
            <w:proofErr w:type="spellEnd"/>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6" w:name="_MCCTEMPBM_CRPT22660084___7"/>
            <w:bookmarkStart w:id="147" w:name="_MCCTEMPBM_CRPT22660085___4" w:colFirst="1" w:colLast="4"/>
            <w:bookmarkEnd w:id="145"/>
            <w:proofErr w:type="spellStart"/>
            <w:r w:rsidRPr="008227B8">
              <w:rPr>
                <w:rFonts w:ascii="Arial" w:hAnsi="Arial" w:cs="Arial"/>
                <w:sz w:val="18"/>
              </w:rPr>
              <w:t>proposedRepairActions</w:t>
            </w:r>
            <w:bookmarkEnd w:id="146"/>
            <w:proofErr w:type="spellEnd"/>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8" w:name="_MCCTEMPBM_CRPT22660086___7"/>
            <w:bookmarkStart w:id="149" w:name="_MCCTEMPBM_CRPT22660087___4" w:colFirst="1" w:colLast="4"/>
            <w:bookmarkEnd w:id="147"/>
            <w:proofErr w:type="spellStart"/>
            <w:r w:rsidRPr="008227B8">
              <w:rPr>
                <w:rFonts w:ascii="Arial" w:hAnsi="Arial" w:cs="Arial"/>
                <w:sz w:val="18"/>
              </w:rPr>
              <w:t>additionalText</w:t>
            </w:r>
            <w:bookmarkEnd w:id="148"/>
            <w:proofErr w:type="spellEnd"/>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0" w:name="_MCCTEMPBM_CRPT22660088___7"/>
            <w:bookmarkStart w:id="151" w:name="_MCCTEMPBM_CRPT22660089___4" w:colFirst="1" w:colLast="4"/>
            <w:bookmarkEnd w:id="149"/>
            <w:proofErr w:type="spellStart"/>
            <w:r w:rsidRPr="008227B8">
              <w:rPr>
                <w:rFonts w:ascii="Arial" w:hAnsi="Arial" w:cs="Arial"/>
                <w:sz w:val="18"/>
              </w:rPr>
              <w:t>additionalInformation</w:t>
            </w:r>
            <w:bookmarkEnd w:id="150"/>
            <w:proofErr w:type="spellEnd"/>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2" w:name="_MCCTEMPBM_CRPT22660090___7"/>
            <w:bookmarkStart w:id="153" w:name="_MCCTEMPBM_CRPT22660091___4" w:colFirst="1" w:colLast="4"/>
            <w:bookmarkEnd w:id="151"/>
            <w:proofErr w:type="spellStart"/>
            <w:r w:rsidRPr="008227B8">
              <w:rPr>
                <w:rFonts w:ascii="Arial" w:hAnsi="Arial" w:cs="Arial"/>
                <w:sz w:val="18"/>
                <w:szCs w:val="18"/>
              </w:rPr>
              <w:t>rootCauseIndicator</w:t>
            </w:r>
            <w:bookmarkEnd w:id="152"/>
            <w:proofErr w:type="spellEnd"/>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4" w:name="_MCCTEMPBM_CRPT22660092___7"/>
            <w:bookmarkStart w:id="155" w:name="_MCCTEMPBM_CRPT22660093___4" w:colFirst="1" w:colLast="4"/>
            <w:bookmarkEnd w:id="153"/>
            <w:proofErr w:type="spellStart"/>
            <w:r w:rsidRPr="008227B8">
              <w:rPr>
                <w:rFonts w:ascii="Arial" w:hAnsi="Arial" w:cs="Arial"/>
                <w:sz w:val="18"/>
              </w:rPr>
              <w:t>correlatedNotifications</w:t>
            </w:r>
            <w:bookmarkEnd w:id="154"/>
            <w:proofErr w:type="spellEnd"/>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6" w:name="_MCCTEMPBM_CRPT22660094___7"/>
            <w:bookmarkStart w:id="157" w:name="_MCCTEMPBM_CRPT22660095___4" w:colFirst="1" w:colLast="4"/>
            <w:bookmarkEnd w:id="155"/>
            <w:r w:rsidRPr="008227B8">
              <w:rPr>
                <w:rFonts w:ascii="Arial" w:hAnsi="Arial" w:cs="Arial"/>
                <w:sz w:val="18"/>
              </w:rPr>
              <w:t>comments</w:t>
            </w:r>
            <w:bookmarkEnd w:id="156"/>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8" w:name="_MCCTEMPBM_CRPT22660096___7"/>
            <w:bookmarkStart w:id="159" w:name="_MCCTEMPBM_CRPT22660097___4" w:colFirst="1" w:colLast="4"/>
            <w:bookmarkEnd w:id="157"/>
            <w:proofErr w:type="spellStart"/>
            <w:r w:rsidRPr="008227B8">
              <w:rPr>
                <w:rFonts w:ascii="Arial" w:hAnsi="Arial" w:cs="Arial"/>
                <w:sz w:val="18"/>
              </w:rPr>
              <w:t>ackTime</w:t>
            </w:r>
            <w:proofErr w:type="spellEnd"/>
            <w:r w:rsidRPr="008227B8">
              <w:rPr>
                <w:rFonts w:ascii="Arial" w:hAnsi="Arial" w:cs="Arial"/>
                <w:sz w:val="18"/>
              </w:rPr>
              <w:t xml:space="preserve"> </w:t>
            </w:r>
            <w:bookmarkEnd w:id="158"/>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0" w:name="_MCCTEMPBM_CRPT22660098___7"/>
            <w:bookmarkStart w:id="161" w:name="_MCCTEMPBM_CRPT22660099___4" w:colFirst="1" w:colLast="4"/>
            <w:bookmarkEnd w:id="159"/>
            <w:proofErr w:type="spellStart"/>
            <w:r w:rsidRPr="008227B8">
              <w:rPr>
                <w:rFonts w:ascii="Arial" w:hAnsi="Arial" w:cs="Arial"/>
                <w:sz w:val="18"/>
              </w:rPr>
              <w:t>ackUserId</w:t>
            </w:r>
            <w:proofErr w:type="spellEnd"/>
            <w:r w:rsidRPr="008227B8">
              <w:rPr>
                <w:rFonts w:ascii="Arial" w:hAnsi="Arial" w:cs="Arial"/>
                <w:sz w:val="18"/>
              </w:rPr>
              <w:t xml:space="preserve"> </w:t>
            </w:r>
            <w:bookmarkEnd w:id="160"/>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2" w:name="_MCCTEMPBM_CRPT22660100___7"/>
            <w:bookmarkStart w:id="163" w:name="_MCCTEMPBM_CRPT22660101___4" w:colFirst="1" w:colLast="4"/>
            <w:bookmarkEnd w:id="161"/>
            <w:proofErr w:type="spellStart"/>
            <w:r w:rsidRPr="008227B8">
              <w:rPr>
                <w:rFonts w:ascii="Arial" w:hAnsi="Arial" w:cs="Arial"/>
                <w:sz w:val="18"/>
              </w:rPr>
              <w:t>ackSystemId</w:t>
            </w:r>
            <w:proofErr w:type="spellEnd"/>
            <w:r w:rsidRPr="008227B8">
              <w:rPr>
                <w:rFonts w:ascii="Arial" w:hAnsi="Arial" w:cs="Arial"/>
                <w:sz w:val="18"/>
              </w:rPr>
              <w:t xml:space="preserve"> </w:t>
            </w:r>
            <w:bookmarkEnd w:id="162"/>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4" w:name="_MCCTEMPBM_CRPT22660102___7"/>
            <w:bookmarkStart w:id="165" w:name="_MCCTEMPBM_CRPT22660103___4" w:colFirst="1" w:colLast="4"/>
            <w:bookmarkEnd w:id="163"/>
            <w:proofErr w:type="spellStart"/>
            <w:r w:rsidRPr="008227B8">
              <w:rPr>
                <w:rFonts w:ascii="Arial" w:hAnsi="Arial" w:cs="Arial"/>
                <w:sz w:val="18"/>
              </w:rPr>
              <w:t>ackState</w:t>
            </w:r>
            <w:proofErr w:type="spellEnd"/>
            <w:r w:rsidRPr="008227B8">
              <w:rPr>
                <w:rFonts w:ascii="Arial" w:hAnsi="Arial" w:cs="Arial"/>
                <w:sz w:val="18"/>
              </w:rPr>
              <w:t xml:space="preserve"> </w:t>
            </w:r>
            <w:bookmarkEnd w:id="164"/>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6" w:name="_MCCTEMPBM_CRPT22660104___7"/>
            <w:bookmarkStart w:id="167" w:name="_MCCTEMPBM_CRPT22660105___4" w:colFirst="1" w:colLast="4"/>
            <w:bookmarkEnd w:id="165"/>
            <w:proofErr w:type="spellStart"/>
            <w:r w:rsidRPr="008227B8">
              <w:rPr>
                <w:rFonts w:ascii="Arial" w:hAnsi="Arial" w:cs="Arial"/>
                <w:sz w:val="18"/>
              </w:rPr>
              <w:t>clearUserId</w:t>
            </w:r>
            <w:bookmarkEnd w:id="166"/>
            <w:proofErr w:type="spellEnd"/>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8" w:name="_MCCTEMPBM_CRPT22660106___7"/>
            <w:bookmarkStart w:id="169" w:name="_MCCTEMPBM_CRPT22660107___4" w:colFirst="1" w:colLast="4"/>
            <w:bookmarkEnd w:id="167"/>
            <w:proofErr w:type="spellStart"/>
            <w:r w:rsidRPr="008227B8">
              <w:rPr>
                <w:rFonts w:ascii="Arial" w:hAnsi="Arial" w:cs="Arial"/>
                <w:sz w:val="18"/>
              </w:rPr>
              <w:t>clearSystemId</w:t>
            </w:r>
            <w:bookmarkEnd w:id="168"/>
            <w:proofErr w:type="spellEnd"/>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0" w:name="_MCCTEMPBM_CRPT22660108___7"/>
            <w:bookmarkStart w:id="171" w:name="_MCCTEMPBM_CRPT22660109___4" w:colFirst="1" w:colLast="4"/>
            <w:bookmarkEnd w:id="169"/>
            <w:proofErr w:type="spellStart"/>
            <w:r w:rsidRPr="008227B8">
              <w:rPr>
                <w:rFonts w:ascii="Arial" w:hAnsi="Arial" w:cs="Arial"/>
                <w:sz w:val="18"/>
              </w:rPr>
              <w:t>serviceUser</w:t>
            </w:r>
            <w:bookmarkEnd w:id="170"/>
            <w:proofErr w:type="spellEnd"/>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2" w:name="_MCCTEMPBM_CRPT22660110___7"/>
            <w:bookmarkStart w:id="173" w:name="_MCCTEMPBM_CRPT22660111___4" w:colFirst="1" w:colLast="4"/>
            <w:bookmarkEnd w:id="171"/>
            <w:proofErr w:type="spellStart"/>
            <w:r w:rsidRPr="008227B8">
              <w:rPr>
                <w:rFonts w:ascii="Arial" w:hAnsi="Arial" w:cs="Arial"/>
                <w:sz w:val="18"/>
              </w:rPr>
              <w:t>serviceProvider</w:t>
            </w:r>
            <w:bookmarkEnd w:id="172"/>
            <w:proofErr w:type="spellEnd"/>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4" w:name="_MCCTEMPBM_CRPT22660112___7"/>
            <w:bookmarkStart w:id="175" w:name="_MCCTEMPBM_CRPT22660113___4" w:colFirst="1" w:colLast="4"/>
            <w:bookmarkEnd w:id="173"/>
            <w:proofErr w:type="spellStart"/>
            <w:r w:rsidRPr="008227B8">
              <w:rPr>
                <w:rFonts w:ascii="Arial" w:hAnsi="Arial" w:cs="Arial"/>
                <w:sz w:val="18"/>
              </w:rPr>
              <w:t>securityAlarmDetector</w:t>
            </w:r>
            <w:bookmarkEnd w:id="174"/>
            <w:proofErr w:type="spellEnd"/>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5"/>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 xml:space="preserve">This </w:t>
            </w:r>
            <w:proofErr w:type="spellStart"/>
            <w:r w:rsidRPr="008227B8">
              <w:t>isWritable</w:t>
            </w:r>
            <w:proofErr w:type="spellEnd"/>
            <w:r w:rsidRPr="008227B8">
              <w:t xml:space="preserv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6" w:name="_Toc157982666"/>
      <w:bookmarkStart w:id="177" w:name="_Toc20251407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6"/>
      <w:bookmarkEnd w:id="177"/>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8"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79" w:name="_MCCTEMPBM_CRPT22660116___7" w:colFirst="0" w:colLast="1"/>
            <w:bookmarkEnd w:id="178"/>
            <w:proofErr w:type="spellStart"/>
            <w:r w:rsidRPr="008227B8">
              <w:rPr>
                <w:rFonts w:ascii="Arial" w:hAnsi="Arial" w:cs="Arial"/>
                <w:sz w:val="18"/>
                <w:szCs w:val="18"/>
              </w:rPr>
              <w:t>rootCauseIndicator</w:t>
            </w:r>
            <w:proofErr w:type="spellEnd"/>
          </w:p>
          <w:p w14:paraId="6E84693E"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correlatedNotifications</w:t>
            </w:r>
            <w:proofErr w:type="spellEnd"/>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0" w:name="_MCCTEMPBM_CRPT22660117___7" w:colFirst="0" w:colLast="0"/>
            <w:bookmarkEnd w:id="179"/>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1" w:name="_MCCTEMPBM_CRPT22660118___7" w:colFirst="0" w:colLast="1"/>
            <w:bookmarkEnd w:id="180"/>
            <w:proofErr w:type="spellStart"/>
            <w:r w:rsidRPr="008227B8">
              <w:rPr>
                <w:rFonts w:ascii="Arial" w:hAnsi="Arial" w:cs="Arial"/>
                <w:sz w:val="18"/>
              </w:rPr>
              <w:t>ackTime</w:t>
            </w:r>
            <w:proofErr w:type="spellEnd"/>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ackUserId</w:t>
            </w:r>
            <w:proofErr w:type="spellEnd"/>
          </w:p>
          <w:p w14:paraId="14718721"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ackState</w:t>
            </w:r>
            <w:proofErr w:type="spellEnd"/>
          </w:p>
          <w:p w14:paraId="6259BB8D"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ackSystemId</w:t>
            </w:r>
            <w:proofErr w:type="spellEnd"/>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2" w:name="_MCCTEMPBM_CRPT22660119___7" w:colFirst="0" w:colLast="1"/>
            <w:bookmarkEnd w:id="181"/>
            <w:proofErr w:type="spellStart"/>
            <w:r w:rsidRPr="008227B8">
              <w:rPr>
                <w:rFonts w:ascii="Arial" w:hAnsi="Arial" w:cs="Arial"/>
                <w:sz w:val="18"/>
              </w:rPr>
              <w:t>clearUserId</w:t>
            </w:r>
            <w:proofErr w:type="spellEnd"/>
          </w:p>
          <w:p w14:paraId="48E9C377"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clearSystemId</w:t>
            </w:r>
            <w:proofErr w:type="spellEnd"/>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3" w:name="_MCCTEMPBM_CRPT22660120___7" w:colFirst="0" w:colLast="1"/>
            <w:bookmarkEnd w:id="182"/>
            <w:proofErr w:type="spellStart"/>
            <w:r w:rsidRPr="008227B8">
              <w:rPr>
                <w:rFonts w:ascii="Arial" w:hAnsi="Arial" w:cs="Arial"/>
                <w:sz w:val="18"/>
              </w:rPr>
              <w:t>serviceUser</w:t>
            </w:r>
            <w:proofErr w:type="spellEnd"/>
          </w:p>
          <w:p w14:paraId="41EF2F98" w14:textId="77777777" w:rsidR="00A9570B" w:rsidRPr="008227B8" w:rsidRDefault="00A9570B" w:rsidP="00A9570B">
            <w:pPr>
              <w:keepNext/>
              <w:keepLines/>
              <w:spacing w:after="0"/>
              <w:rPr>
                <w:rFonts w:ascii="Arial" w:hAnsi="Arial" w:cs="Arial"/>
                <w:sz w:val="18"/>
              </w:rPr>
            </w:pPr>
            <w:proofErr w:type="spellStart"/>
            <w:r w:rsidRPr="008227B8">
              <w:rPr>
                <w:rFonts w:ascii="Arial" w:hAnsi="Arial" w:cs="Arial"/>
                <w:sz w:val="18"/>
              </w:rPr>
              <w:t>serviceProvider</w:t>
            </w:r>
            <w:proofErr w:type="spellEnd"/>
          </w:p>
          <w:p w14:paraId="1001A36D" w14:textId="77777777" w:rsidR="00A9570B" w:rsidRPr="008227B8" w:rsidDel="006C16F4" w:rsidRDefault="00A9570B" w:rsidP="00A9570B">
            <w:pPr>
              <w:keepNext/>
              <w:keepLines/>
              <w:spacing w:after="0"/>
              <w:rPr>
                <w:rFonts w:ascii="Arial" w:hAnsi="Arial" w:cs="Arial"/>
                <w:sz w:val="18"/>
              </w:rPr>
            </w:pPr>
            <w:proofErr w:type="spellStart"/>
            <w:r w:rsidRPr="008227B8">
              <w:rPr>
                <w:rFonts w:ascii="Arial" w:hAnsi="Arial" w:cs="Arial"/>
                <w:sz w:val="18"/>
              </w:rPr>
              <w:t>securityAlarmDetector</w:t>
            </w:r>
            <w:proofErr w:type="spellEnd"/>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4" w:name="_Toc157982667"/>
      <w:bookmarkEnd w:id="183"/>
    </w:p>
    <w:p w14:paraId="79200215" w14:textId="3B6036FE" w:rsidR="00A9570B" w:rsidRPr="008227B8" w:rsidRDefault="00C77DBA" w:rsidP="004250E7">
      <w:pPr>
        <w:pStyle w:val="Heading4"/>
        <w:rPr>
          <w:rFonts w:eastAsia="SimSun"/>
          <w:lang w:eastAsia="zh-CN"/>
        </w:rPr>
      </w:pPr>
      <w:bookmarkStart w:id="185" w:name="_Toc202514079"/>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4"/>
      <w:bookmarkEnd w:id="185"/>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6" w:name="_Toc157982668"/>
      <w:bookmarkStart w:id="187" w:name="_Toc202514080"/>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r>
      <w:proofErr w:type="spellStart"/>
      <w:r w:rsidR="002B6147" w:rsidRPr="008227B8">
        <w:rPr>
          <w:rFonts w:eastAsia="SimSun"/>
          <w:lang w:eastAsia="zh-CN"/>
        </w:rPr>
        <w:t>AlarmList</w:t>
      </w:r>
      <w:bookmarkEnd w:id="186"/>
      <w:bookmarkEnd w:id="187"/>
      <w:proofErr w:type="spellEnd"/>
    </w:p>
    <w:p w14:paraId="0ADA4DDF" w14:textId="10536652" w:rsidR="002B6147" w:rsidRPr="008227B8" w:rsidRDefault="00C77DBA" w:rsidP="004250E7">
      <w:pPr>
        <w:pStyle w:val="Heading4"/>
        <w:rPr>
          <w:rFonts w:eastAsia="SimSun"/>
          <w:lang w:eastAsia="zh-CN"/>
        </w:rPr>
      </w:pPr>
      <w:bookmarkStart w:id="188" w:name="_Toc157982669"/>
      <w:bookmarkStart w:id="189" w:name="_Toc20251408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8"/>
      <w:bookmarkEnd w:id="189"/>
    </w:p>
    <w:p w14:paraId="73EA2220" w14:textId="4CE0902C" w:rsidR="002B6147" w:rsidRPr="008227B8" w:rsidRDefault="002B6147" w:rsidP="002B6147">
      <w:bookmarkStart w:id="190" w:name="_MCCTEMPBM_CRPT22660121___7"/>
      <w:r w:rsidRPr="008227B8">
        <w:t xml:space="preserve">The </w:t>
      </w:r>
      <w:proofErr w:type="spellStart"/>
      <w:r w:rsidRPr="008227B8">
        <w:rPr>
          <w:rFonts w:ascii="Courier New" w:hAnsi="Courier New" w:cs="Courier New"/>
        </w:rPr>
        <w:t>AlarmList</w:t>
      </w:r>
      <w:proofErr w:type="spellEnd"/>
      <w:r w:rsidRPr="008227B8">
        <w:t xml:space="preserve"> represents the capability to store and manage alarm records. It can be name-contained by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The management scope of an </w:t>
      </w:r>
      <w:proofErr w:type="spellStart"/>
      <w:r w:rsidRPr="008227B8">
        <w:rPr>
          <w:rFonts w:ascii="Courier New" w:hAnsi="Courier New" w:cs="Courier New"/>
        </w:rPr>
        <w:t>AlarmList</w:t>
      </w:r>
      <w:proofErr w:type="spellEnd"/>
      <w:r w:rsidRPr="008227B8">
        <w:t xml:space="preserve"> is defined by all descendant objects of the base managed object, which is the object name-containing the </w:t>
      </w:r>
      <w:proofErr w:type="spellStart"/>
      <w:r w:rsidRPr="008227B8">
        <w:rPr>
          <w:rFonts w:ascii="Courier New" w:hAnsi="Courier New" w:cs="Courier New"/>
        </w:rPr>
        <w:t>AlarmList</w:t>
      </w:r>
      <w:proofErr w:type="spellEnd"/>
      <w:r w:rsidRPr="008227B8">
        <w:t xml:space="preserve">, and the base object itself. </w:t>
      </w:r>
      <w:proofErr w:type="spellStart"/>
      <w:r w:rsidRPr="008227B8">
        <w:rPr>
          <w:rFonts w:eastAsia="SimSun"/>
          <w:i/>
          <w:iCs/>
          <w:lang w:eastAsia="zh-CN"/>
        </w:rPr>
        <w:t>AlarmList</w:t>
      </w:r>
      <w:proofErr w:type="spellEnd"/>
      <w:r w:rsidRPr="008227B8">
        <w:rPr>
          <w:rFonts w:eastAsia="SimSun"/>
          <w:lang w:eastAsia="zh-CN"/>
        </w:rPr>
        <w:t xml:space="preserve"> MOIs should not be contained by a </w:t>
      </w:r>
      <w:proofErr w:type="spellStart"/>
      <w:r w:rsidRPr="008227B8">
        <w:rPr>
          <w:rFonts w:eastAsia="SimSun"/>
          <w:lang w:eastAsia="zh-CN"/>
        </w:rPr>
        <w:t>ManagedElement</w:t>
      </w:r>
      <w:proofErr w:type="spellEnd"/>
      <w:r w:rsidRPr="008227B8">
        <w:rPr>
          <w:rFonts w:eastAsia="SimSun"/>
          <w:lang w:eastAsia="zh-CN"/>
        </w:rPr>
        <w:t xml:space="preserve"> MOI if the </w:t>
      </w:r>
      <w:proofErr w:type="spellStart"/>
      <w:r w:rsidRPr="008227B8">
        <w:rPr>
          <w:rFonts w:eastAsia="SimSun"/>
          <w:lang w:eastAsia="zh-CN"/>
        </w:rPr>
        <w:t>ManagedElement</w:t>
      </w:r>
      <w:proofErr w:type="spellEnd"/>
      <w:r w:rsidRPr="008227B8">
        <w:rPr>
          <w:rFonts w:eastAsia="SimSun"/>
          <w:lang w:eastAsia="zh-CN"/>
        </w:rPr>
        <w:t xml:space="preserve"> MOI is contained in a Subnetwork that also contains an </w:t>
      </w:r>
      <w:proofErr w:type="spellStart"/>
      <w:r w:rsidRPr="008227B8">
        <w:rPr>
          <w:rFonts w:eastAsia="SimSun"/>
          <w:i/>
          <w:iCs/>
          <w:lang w:eastAsia="zh-CN"/>
        </w:rPr>
        <w:t>AlarmList</w:t>
      </w:r>
      <w:proofErr w:type="spellEnd"/>
      <w:r w:rsidRPr="008227B8">
        <w:rPr>
          <w:rFonts w:eastAsia="SimSun"/>
          <w:lang w:eastAsia="zh-CN"/>
        </w:rPr>
        <w:t xml:space="preserve"> MOI: multiple </w:t>
      </w:r>
      <w:proofErr w:type="spellStart"/>
      <w:r w:rsidRPr="008227B8">
        <w:rPr>
          <w:rFonts w:eastAsia="SimSun"/>
          <w:i/>
          <w:iCs/>
          <w:lang w:eastAsia="zh-CN"/>
        </w:rPr>
        <w:t>AlarmList</w:t>
      </w:r>
      <w:proofErr w:type="spellEnd"/>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 xml:space="preserve">case an </w:t>
      </w:r>
      <w:proofErr w:type="spellStart"/>
      <w:r w:rsidRPr="008227B8">
        <w:rPr>
          <w:rFonts w:eastAsia="SimSun"/>
          <w:lang w:eastAsia="zh-CN"/>
        </w:rPr>
        <w:t>AlarmList</w:t>
      </w:r>
      <w:proofErr w:type="spellEnd"/>
      <w:r w:rsidRPr="008227B8">
        <w:rPr>
          <w:rFonts w:eastAsia="SimSun"/>
          <w:lang w:eastAsia="zh-CN"/>
        </w:rPr>
        <w:t xml:space="preserve"> is created under a </w:t>
      </w:r>
      <w:proofErr w:type="spellStart"/>
      <w:r w:rsidRPr="008227B8">
        <w:rPr>
          <w:rFonts w:eastAsia="SimSun"/>
          <w:lang w:eastAsia="zh-CN"/>
        </w:rPr>
        <w:t>ManagedElement</w:t>
      </w:r>
      <w:proofErr w:type="spellEnd"/>
      <w:r w:rsidRPr="008227B8">
        <w:rPr>
          <w:rFonts w:eastAsia="SimSun"/>
          <w:lang w:eastAsia="zh-CN"/>
        </w:rPr>
        <w:t xml:space="preserve"> that is also contained under a </w:t>
      </w:r>
      <w:proofErr w:type="spellStart"/>
      <w:r w:rsidRPr="008227B8">
        <w:rPr>
          <w:rFonts w:eastAsia="SimSun"/>
          <w:lang w:eastAsia="zh-CN"/>
        </w:rPr>
        <w:t>SubNetwork</w:t>
      </w:r>
      <w:proofErr w:type="spellEnd"/>
      <w:r w:rsidRPr="008227B8">
        <w:rPr>
          <w:rFonts w:eastAsia="SimSun"/>
          <w:lang w:eastAsia="zh-CN"/>
        </w:rPr>
        <w:t xml:space="preserve"> which also has an </w:t>
      </w:r>
      <w:proofErr w:type="spellStart"/>
      <w:r w:rsidRPr="008227B8">
        <w:rPr>
          <w:rFonts w:eastAsia="SimSun"/>
          <w:lang w:eastAsia="zh-CN"/>
        </w:rPr>
        <w:t>AlarmList</w:t>
      </w:r>
      <w:proofErr w:type="spellEnd"/>
      <w:r w:rsidRPr="008227B8">
        <w:rPr>
          <w:rFonts w:eastAsia="SimSun"/>
          <w:lang w:eastAsia="zh-CN"/>
        </w:rPr>
        <w:t xml:space="preserve"> child MOI, alarms in scope of that </w:t>
      </w:r>
      <w:proofErr w:type="spellStart"/>
      <w:r w:rsidRPr="008227B8">
        <w:rPr>
          <w:rFonts w:eastAsia="SimSun"/>
          <w:lang w:eastAsia="zh-CN"/>
        </w:rPr>
        <w:t>ManagedElement</w:t>
      </w:r>
      <w:proofErr w:type="spellEnd"/>
      <w:r w:rsidRPr="008227B8">
        <w:rPr>
          <w:rFonts w:eastAsia="SimSun"/>
          <w:lang w:eastAsia="zh-CN"/>
        </w:rPr>
        <w:t xml:space="preserve"> shall only be handled by the </w:t>
      </w:r>
      <w:proofErr w:type="spellStart"/>
      <w:r w:rsidRPr="008227B8">
        <w:rPr>
          <w:rFonts w:eastAsia="SimSun"/>
          <w:lang w:eastAsia="zh-CN"/>
        </w:rPr>
        <w:t>ManagedElement</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and shall not be visible in the </w:t>
      </w:r>
      <w:proofErr w:type="spellStart"/>
      <w:r w:rsidRPr="008227B8">
        <w:rPr>
          <w:rFonts w:eastAsia="SimSun"/>
          <w:lang w:eastAsia="zh-CN"/>
        </w:rPr>
        <w:t>SubNetwork</w:t>
      </w:r>
      <w:r w:rsidR="000815A8" w:rsidRPr="008227B8">
        <w:rPr>
          <w:rFonts w:eastAsia="SimSun"/>
          <w:lang w:eastAsia="zh-CN"/>
        </w:rPr>
        <w:t>'</w:t>
      </w:r>
      <w:r w:rsidRPr="008227B8">
        <w:rPr>
          <w:rFonts w:eastAsia="SimSun"/>
          <w:lang w:eastAsia="zh-CN"/>
        </w:rPr>
        <w:t>s</w:t>
      </w:r>
      <w:proofErr w:type="spellEnd"/>
      <w:r w:rsidRPr="008227B8">
        <w:rPr>
          <w:rFonts w:eastAsia="SimSun"/>
          <w:lang w:eastAsia="zh-CN"/>
        </w:rPr>
        <w:t xml:space="preserve"> </w:t>
      </w:r>
      <w:proofErr w:type="spellStart"/>
      <w:r w:rsidRPr="008227B8">
        <w:rPr>
          <w:rFonts w:eastAsia="SimSun"/>
          <w:lang w:eastAsia="zh-CN"/>
        </w:rPr>
        <w:t>AlarmList</w:t>
      </w:r>
      <w:proofErr w:type="spellEnd"/>
      <w:r w:rsidRPr="008227B8">
        <w:rPr>
          <w:rFonts w:eastAsia="SimSun"/>
          <w:lang w:eastAsia="zh-CN"/>
        </w:rPr>
        <w:t xml:space="preserve">. </w:t>
      </w:r>
    </w:p>
    <w:p w14:paraId="782C15B7" w14:textId="77777777" w:rsidR="002B6147" w:rsidRPr="008227B8" w:rsidRDefault="002B6147" w:rsidP="002B6147">
      <w:proofErr w:type="spellStart"/>
      <w:r w:rsidRPr="008227B8">
        <w:rPr>
          <w:rFonts w:ascii="Courier New" w:hAnsi="Courier New" w:cs="Courier New"/>
        </w:rPr>
        <w:t>AlarmList</w:t>
      </w:r>
      <w:proofErr w:type="spellEnd"/>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proofErr w:type="spellStart"/>
      <w:r w:rsidRPr="008227B8">
        <w:rPr>
          <w:rFonts w:ascii="Courier New" w:hAnsi="Courier New" w:cs="Courier New"/>
        </w:rPr>
        <w:t>SubNetwork</w:t>
      </w:r>
      <w:proofErr w:type="spellEnd"/>
      <w:r w:rsidRPr="008227B8">
        <w:t xml:space="preserve"> or </w:t>
      </w:r>
      <w:proofErr w:type="spellStart"/>
      <w:r w:rsidRPr="008227B8">
        <w:rPr>
          <w:rFonts w:ascii="Courier New" w:hAnsi="Courier New" w:cs="Courier New"/>
        </w:rPr>
        <w:t>ManagedElement</w:t>
      </w:r>
      <w:proofErr w:type="spellEnd"/>
      <w:r w:rsidRPr="008227B8">
        <w:t xml:space="preserve"> has at most one name-contained instance of </w:t>
      </w:r>
      <w:proofErr w:type="spellStart"/>
      <w:r w:rsidRPr="008227B8">
        <w:rPr>
          <w:rFonts w:ascii="Courier New" w:hAnsi="Courier New" w:cs="Courier New"/>
        </w:rPr>
        <w:t>AlarmList</w:t>
      </w:r>
      <w:proofErr w:type="spellEnd"/>
      <w:r w:rsidRPr="008227B8">
        <w:t>.</w:t>
      </w:r>
    </w:p>
    <w:bookmarkEnd w:id="190"/>
    <w:p w14:paraId="0874D5EA" w14:textId="77777777" w:rsidR="002B6147" w:rsidRPr="008227B8" w:rsidRDefault="002B6147" w:rsidP="002B6147">
      <w:r w:rsidRPr="008227B8">
        <w:t xml:space="preserve">When the alarm list is locked or disabled, its attributes (except the </w:t>
      </w:r>
      <w:proofErr w:type="spellStart"/>
      <w:r w:rsidRPr="008227B8">
        <w:t>administrativeState</w:t>
      </w:r>
      <w:proofErr w:type="spellEnd"/>
      <w:r w:rsidRPr="008227B8">
        <w:t>/</w:t>
      </w:r>
      <w:proofErr w:type="spellStart"/>
      <w:r w:rsidRPr="008227B8">
        <w:t>operationalState</w:t>
      </w:r>
      <w:proofErr w:type="spellEnd"/>
      <w:r w:rsidRPr="008227B8">
        <w:t xml:space="preserv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1" w:name="_Toc157982670"/>
      <w:bookmarkStart w:id="192" w:name="_Toc20251408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1"/>
      <w:bookmarkEnd w:id="192"/>
    </w:p>
    <w:p w14:paraId="61490655" w14:textId="77777777" w:rsidR="002B6147" w:rsidRPr="008227B8" w:rsidRDefault="002B6147" w:rsidP="002B6147">
      <w:bookmarkStart w:id="193" w:name="_MCCTEMPBM_CRPT22660122___7"/>
      <w:r w:rsidRPr="008227B8">
        <w:t xml:space="preserve">The </w:t>
      </w:r>
      <w:proofErr w:type="spellStart"/>
      <w:r w:rsidRPr="008227B8">
        <w:rPr>
          <w:rFonts w:ascii="Courier New" w:hAnsi="Courier New" w:cs="Courier New"/>
        </w:rPr>
        <w:t>AlarmList</w:t>
      </w:r>
      <w:proofErr w:type="spellEnd"/>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4" w:name="_MCCTEMPBM_CRPT22660123___4" w:colFirst="0" w:colLast="4"/>
            <w:bookmarkEnd w:id="193"/>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5" w:name="_MCCTEMPBM_CRPT22660124___7"/>
            <w:bookmarkStart w:id="196" w:name="_MCCTEMPBM_CRPT22660125___4" w:colFirst="1" w:colLast="4"/>
            <w:bookmarkEnd w:id="194"/>
            <w:proofErr w:type="spellStart"/>
            <w:r w:rsidRPr="008227B8">
              <w:rPr>
                <w:rFonts w:ascii="Arial" w:hAnsi="Arial" w:cs="Arial"/>
                <w:bCs/>
                <w:sz w:val="18"/>
                <w:szCs w:val="18"/>
              </w:rPr>
              <w:t>administrativeState</w:t>
            </w:r>
            <w:bookmarkEnd w:id="195"/>
            <w:proofErr w:type="spellEnd"/>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7" w:name="_MCCTEMPBM_CRPT22660126___7"/>
            <w:bookmarkStart w:id="198" w:name="_MCCTEMPBM_CRPT22660127___4" w:colFirst="1" w:colLast="4"/>
            <w:bookmarkEnd w:id="196"/>
            <w:proofErr w:type="spellStart"/>
            <w:r w:rsidRPr="008227B8">
              <w:rPr>
                <w:rFonts w:ascii="Arial" w:hAnsi="Arial" w:cs="Arial"/>
                <w:bCs/>
                <w:sz w:val="18"/>
                <w:szCs w:val="18"/>
              </w:rPr>
              <w:t>operationalState</w:t>
            </w:r>
            <w:bookmarkEnd w:id="197"/>
            <w:proofErr w:type="spellEnd"/>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9" w:name="_MCCTEMPBM_CRPT22660128___7"/>
            <w:bookmarkStart w:id="200" w:name="_MCCTEMPBM_CRPT22660129___4" w:colFirst="1" w:colLast="4"/>
            <w:bookmarkEnd w:id="198"/>
            <w:proofErr w:type="spellStart"/>
            <w:r w:rsidRPr="008227B8">
              <w:rPr>
                <w:rFonts w:ascii="Arial" w:hAnsi="Arial" w:cs="Arial"/>
                <w:sz w:val="18"/>
              </w:rPr>
              <w:t>numOfAlarmRecords</w:t>
            </w:r>
            <w:bookmarkEnd w:id="199"/>
            <w:proofErr w:type="spellEnd"/>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1" w:name="_MCCTEMPBM_CRPT22660130___7"/>
            <w:bookmarkStart w:id="202" w:name="_MCCTEMPBM_CRPT22660131___4" w:colFirst="1" w:colLast="4"/>
            <w:bookmarkEnd w:id="200"/>
            <w:proofErr w:type="spellStart"/>
            <w:r w:rsidRPr="008227B8">
              <w:rPr>
                <w:rFonts w:ascii="Arial" w:hAnsi="Arial" w:cs="Arial"/>
                <w:sz w:val="18"/>
              </w:rPr>
              <w:t>last</w:t>
            </w:r>
            <w:r w:rsidRPr="008227B8">
              <w:rPr>
                <w:rFonts w:ascii="Arial" w:hAnsi="Arial" w:cs="Arial"/>
              </w:rPr>
              <w:t>Modification</w:t>
            </w:r>
            <w:bookmarkEnd w:id="201"/>
            <w:proofErr w:type="spellEnd"/>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3" w:name="_MCCTEMPBM_CRPT22660132___7"/>
            <w:bookmarkStart w:id="204" w:name="_MCCTEMPBM_CRPT22660133___4" w:colFirst="1" w:colLast="4"/>
            <w:bookmarkEnd w:id="202"/>
            <w:proofErr w:type="spellStart"/>
            <w:r w:rsidRPr="008227B8">
              <w:rPr>
                <w:rFonts w:ascii="Arial" w:hAnsi="Arial" w:cs="Arial"/>
                <w:sz w:val="18"/>
              </w:rPr>
              <w:t>alarmRecords</w:t>
            </w:r>
            <w:bookmarkEnd w:id="203"/>
            <w:proofErr w:type="spellEnd"/>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5" w:name="_MCCTEMPBM_CRPT22660134___7"/>
            <w:bookmarkStart w:id="206" w:name="_MCCTEMPBM_CRPT22660135___4" w:colFirst="1" w:colLast="4"/>
            <w:bookmarkEnd w:id="204"/>
            <w:proofErr w:type="spellStart"/>
            <w:r w:rsidRPr="008227B8">
              <w:rPr>
                <w:rFonts w:ascii="Arial" w:hAnsi="Arial" w:cs="Arial"/>
                <w:sz w:val="18"/>
              </w:rPr>
              <w:t>unreliableAlarmScope</w:t>
            </w:r>
            <w:proofErr w:type="spellEnd"/>
            <w:r w:rsidRPr="008227B8">
              <w:rPr>
                <w:rFonts w:ascii="Arial" w:hAnsi="Arial" w:cs="Arial"/>
                <w:sz w:val="18"/>
              </w:rPr>
              <w:t xml:space="preserve"> </w:t>
            </w:r>
            <w:bookmarkEnd w:id="205"/>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6"/>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7" w:name="_Toc157982671"/>
      <w:bookmarkStart w:id="208" w:name="_Toc20251408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7"/>
      <w:bookmarkEnd w:id="208"/>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9" w:name="_Toc157982672"/>
      <w:bookmarkStart w:id="210" w:name="_Toc20251408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9"/>
      <w:bookmarkEnd w:id="210"/>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1" w:name="_Toc157982673"/>
      <w:bookmarkStart w:id="212" w:name="_Toc202514085"/>
      <w:r w:rsidRPr="008227B8">
        <w:rPr>
          <w:rFonts w:eastAsia="SimSun"/>
          <w:lang w:eastAsia="zh-CN"/>
        </w:rPr>
        <w:t>7.</w:t>
      </w:r>
      <w:r w:rsidR="002B6147" w:rsidRPr="008227B8">
        <w:rPr>
          <w:rFonts w:eastAsia="SimSun"/>
          <w:lang w:eastAsia="zh-CN"/>
        </w:rPr>
        <w:t>3.3</w:t>
      </w:r>
      <w:r w:rsidR="002B6147" w:rsidRPr="008227B8">
        <w:rPr>
          <w:rFonts w:eastAsia="SimSun"/>
          <w:lang w:eastAsia="zh-CN"/>
        </w:rPr>
        <w:tab/>
      </w:r>
      <w:proofErr w:type="spellStart"/>
      <w:r w:rsidR="002B6147" w:rsidRPr="008227B8">
        <w:rPr>
          <w:rFonts w:eastAsia="SimSun"/>
          <w:lang w:eastAsia="zh-CN"/>
        </w:rPr>
        <w:t>AlarmComment</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11"/>
      <w:bookmarkEnd w:id="212"/>
    </w:p>
    <w:p w14:paraId="71249A2D" w14:textId="4C0DE0CF" w:rsidR="002B6147" w:rsidRPr="008227B8" w:rsidRDefault="00C77DBA" w:rsidP="004250E7">
      <w:pPr>
        <w:pStyle w:val="Heading4"/>
        <w:rPr>
          <w:rFonts w:eastAsia="SimSun"/>
          <w:lang w:eastAsia="zh-CN"/>
        </w:rPr>
      </w:pPr>
      <w:bookmarkStart w:id="213" w:name="_Toc157982674"/>
      <w:bookmarkStart w:id="214" w:name="_Toc202514086"/>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3"/>
      <w:bookmarkEnd w:id="214"/>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5" w:name="_Toc157982675"/>
      <w:bookmarkStart w:id="216" w:name="_Toc202514087"/>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5"/>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7"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8" w:name="_MCCTEMPBM_CRPT22660137___7"/>
            <w:bookmarkStart w:id="219" w:name="_MCCTEMPBM_CRPT22660138___4" w:colFirst="1" w:colLast="4"/>
            <w:bookmarkEnd w:id="217"/>
            <w:proofErr w:type="spellStart"/>
            <w:r w:rsidRPr="008227B8">
              <w:rPr>
                <w:rFonts w:ascii="Arial" w:eastAsia="SimSun" w:hAnsi="Arial" w:cs="Arial"/>
                <w:sz w:val="18"/>
              </w:rPr>
              <w:t>commentTime</w:t>
            </w:r>
            <w:bookmarkEnd w:id="218"/>
            <w:proofErr w:type="spellEnd"/>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0" w:name="_MCCTEMPBM_CRPT22660139___7"/>
            <w:bookmarkStart w:id="221" w:name="_MCCTEMPBM_CRPT22660140___4" w:colFirst="1" w:colLast="4"/>
            <w:bookmarkEnd w:id="219"/>
            <w:proofErr w:type="spellStart"/>
            <w:r w:rsidRPr="008227B8">
              <w:rPr>
                <w:rFonts w:ascii="Arial" w:eastAsia="SimSun" w:hAnsi="Arial" w:cs="Arial"/>
                <w:sz w:val="18"/>
              </w:rPr>
              <w:t>commentUserId</w:t>
            </w:r>
            <w:bookmarkEnd w:id="220"/>
            <w:proofErr w:type="spellEnd"/>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2" w:name="_MCCTEMPBM_CRPT22660141___7"/>
            <w:bookmarkStart w:id="223" w:name="_MCCTEMPBM_CRPT22660142___4" w:colFirst="1" w:colLast="4"/>
            <w:bookmarkEnd w:id="221"/>
            <w:proofErr w:type="spellStart"/>
            <w:r w:rsidRPr="008227B8">
              <w:rPr>
                <w:rFonts w:ascii="Arial" w:eastAsia="SimSun" w:hAnsi="Arial" w:cs="Arial"/>
                <w:sz w:val="18"/>
              </w:rPr>
              <w:t>commentSystemId</w:t>
            </w:r>
            <w:bookmarkEnd w:id="222"/>
            <w:proofErr w:type="spellEnd"/>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4" w:name="_MCCTEMPBM_CRPT22660143___4"/>
            <w:bookmarkStart w:id="225" w:name="_MCCTEMPBM_CRPT22660144___4" w:colFirst="1" w:colLast="4"/>
            <w:bookmarkEnd w:id="223"/>
            <w:proofErr w:type="spellStart"/>
            <w:r w:rsidRPr="008227B8">
              <w:rPr>
                <w:rFonts w:ascii="Arial" w:eastAsia="SimSun" w:hAnsi="Arial" w:cs="Arial"/>
                <w:sz w:val="18"/>
              </w:rPr>
              <w:t>commentText</w:t>
            </w:r>
            <w:bookmarkEnd w:id="224"/>
            <w:proofErr w:type="spellEnd"/>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5"/>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6" w:name="_Toc157982676"/>
      <w:bookmarkStart w:id="227" w:name="_Toc202514088"/>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26"/>
      <w:bookmarkEnd w:id="227"/>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8" w:name="_Toc157982677"/>
      <w:bookmarkStart w:id="229" w:name="_Toc202514089"/>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8"/>
      <w:bookmarkEnd w:id="229"/>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0" w:name="_Toc157982678"/>
      <w:bookmarkStart w:id="231" w:name="_Toc202514090"/>
      <w:r w:rsidRPr="008227B8">
        <w:rPr>
          <w:rFonts w:eastAsia="SimSun"/>
          <w:lang w:eastAsia="zh-CN"/>
        </w:rPr>
        <w:t>7.</w:t>
      </w:r>
      <w:r w:rsidR="002B6147" w:rsidRPr="008227B8">
        <w:rPr>
          <w:rFonts w:eastAsia="SimSun"/>
          <w:lang w:eastAsia="zh-CN"/>
        </w:rPr>
        <w:t>3.4</w:t>
      </w:r>
      <w:r w:rsidR="002B6147" w:rsidRPr="008227B8">
        <w:rPr>
          <w:rFonts w:eastAsia="SimSun"/>
          <w:lang w:eastAsia="zh-CN"/>
        </w:rPr>
        <w:tab/>
      </w:r>
      <w:proofErr w:type="spellStart"/>
      <w:r w:rsidR="002B6147" w:rsidRPr="008227B8">
        <w:rPr>
          <w:rFonts w:eastAsia="SimSun"/>
          <w:lang w:eastAsia="zh-CN"/>
        </w:rPr>
        <w:t>CorrelatedNotification</w:t>
      </w:r>
      <w:proofErr w:type="spellEnd"/>
      <w:r w:rsidR="002B6147" w:rsidRPr="008227B8">
        <w:rPr>
          <w:rFonts w:eastAsia="SimSun"/>
          <w:lang w:eastAsia="zh-CN"/>
        </w:rPr>
        <w:t xml:space="preserve"> &lt;&lt;</w:t>
      </w:r>
      <w:proofErr w:type="spellStart"/>
      <w:r w:rsidR="002B6147" w:rsidRPr="008227B8">
        <w:rPr>
          <w:rFonts w:eastAsia="SimSun"/>
          <w:lang w:eastAsia="zh-CN"/>
        </w:rPr>
        <w:t>dataType</w:t>
      </w:r>
      <w:proofErr w:type="spellEnd"/>
      <w:r w:rsidR="002B6147" w:rsidRPr="008227B8">
        <w:rPr>
          <w:rFonts w:eastAsia="SimSun"/>
          <w:lang w:eastAsia="zh-CN"/>
        </w:rPr>
        <w:t>&gt;&gt;</w:t>
      </w:r>
      <w:bookmarkEnd w:id="230"/>
      <w:bookmarkEnd w:id="231"/>
    </w:p>
    <w:p w14:paraId="33418253" w14:textId="7EF0CC45" w:rsidR="002B6147" w:rsidRPr="008227B8" w:rsidRDefault="00C77DBA" w:rsidP="004250E7">
      <w:pPr>
        <w:pStyle w:val="Heading4"/>
        <w:rPr>
          <w:rFonts w:eastAsia="SimSun"/>
          <w:lang w:eastAsia="zh-CN"/>
        </w:rPr>
      </w:pPr>
      <w:bookmarkStart w:id="232" w:name="_Toc157982679"/>
      <w:bookmarkStart w:id="233" w:name="_Toc202514091"/>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2"/>
      <w:bookmarkEnd w:id="233"/>
    </w:p>
    <w:p w14:paraId="73316F02" w14:textId="77777777" w:rsidR="002B6147" w:rsidRPr="008227B8" w:rsidRDefault="002B6147" w:rsidP="002B6147">
      <w:bookmarkStart w:id="234" w:name="_MCCTEMPBM_CRPT22660145___7"/>
      <w:r w:rsidRPr="008227B8">
        <w:t xml:space="preserve">The </w:t>
      </w:r>
      <w:proofErr w:type="spellStart"/>
      <w:r w:rsidRPr="008227B8">
        <w:rPr>
          <w:rFonts w:ascii="Courier New" w:hAnsi="Courier New" w:cs="Courier New"/>
        </w:rPr>
        <w:t>sourceObjectInstance</w:t>
      </w:r>
      <w:proofErr w:type="spellEnd"/>
      <w:r w:rsidRPr="008227B8">
        <w:t xml:space="preserve"> attribute of </w:t>
      </w:r>
      <w:proofErr w:type="spellStart"/>
      <w:r w:rsidRPr="008227B8">
        <w:rPr>
          <w:rFonts w:ascii="Courier New" w:hAnsi="Courier New" w:cs="Courier New"/>
        </w:rPr>
        <w:t>CorrelatedNotification</w:t>
      </w:r>
      <w:proofErr w:type="spellEnd"/>
      <w:r w:rsidRPr="008227B8">
        <w:t xml:space="preserve"> identifies one </w:t>
      </w:r>
      <w:proofErr w:type="spellStart"/>
      <w:r w:rsidRPr="008227B8">
        <w:rPr>
          <w:rFonts w:ascii="Courier New" w:hAnsi="Courier New" w:cs="Courier New"/>
        </w:rPr>
        <w:t>MonitoredEntity</w:t>
      </w:r>
      <w:proofErr w:type="spellEnd"/>
      <w:r w:rsidRPr="008227B8">
        <w:t xml:space="preserve">. For the </w:t>
      </w:r>
      <w:proofErr w:type="spellStart"/>
      <w:r w:rsidRPr="008227B8">
        <w:rPr>
          <w:rFonts w:ascii="Courier New" w:hAnsi="Courier New" w:cs="Courier New"/>
        </w:rPr>
        <w:t>MonitoredEntity</w:t>
      </w:r>
      <w:proofErr w:type="spellEnd"/>
      <w:r w:rsidRPr="008227B8">
        <w:t xml:space="preserve"> identified, a set of notification identifiers is also identified. One or more </w:t>
      </w:r>
      <w:proofErr w:type="spellStart"/>
      <w:r w:rsidRPr="008227B8">
        <w:rPr>
          <w:rFonts w:ascii="Courier New" w:hAnsi="Courier New" w:cs="Courier New"/>
        </w:rPr>
        <w:t>CorrelatedNotification</w:t>
      </w:r>
      <w:proofErr w:type="spellEnd"/>
      <w:r w:rsidRPr="008227B8">
        <w:t xml:space="preserve"> instances can be included in an </w:t>
      </w:r>
      <w:proofErr w:type="spellStart"/>
      <w:r w:rsidRPr="008227B8">
        <w:rPr>
          <w:rFonts w:ascii="Courier New" w:hAnsi="Courier New" w:cs="Courier New"/>
        </w:rPr>
        <w:t>AlarmRecord</w:t>
      </w:r>
      <w:proofErr w:type="spellEnd"/>
      <w:r w:rsidRPr="008227B8">
        <w:t xml:space="preserve">. In this case, the information of the </w:t>
      </w:r>
      <w:proofErr w:type="spellStart"/>
      <w:r w:rsidRPr="008227B8">
        <w:rPr>
          <w:rFonts w:ascii="Courier New" w:hAnsi="Courier New" w:cs="Courier New"/>
        </w:rPr>
        <w:t>AlarmRecord</w:t>
      </w:r>
      <w:proofErr w:type="spellEnd"/>
      <w:r w:rsidRPr="008227B8">
        <w:t xml:space="preserve"> is said to be correlated to information carried in the notifications identified by the </w:t>
      </w:r>
      <w:proofErr w:type="spellStart"/>
      <w:r w:rsidRPr="008227B8">
        <w:rPr>
          <w:rFonts w:ascii="Courier New" w:hAnsi="Courier New" w:cs="Courier New"/>
        </w:rPr>
        <w:t>CorrelatedNotification</w:t>
      </w:r>
      <w:proofErr w:type="spellEnd"/>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proofErr w:type="spellStart"/>
      <w:r w:rsidRPr="008227B8">
        <w:rPr>
          <w:rFonts w:ascii="Courier New" w:hAnsi="Courier New" w:cs="Courier New"/>
        </w:rPr>
        <w:t>CorrelatedNotification</w:t>
      </w:r>
      <w:proofErr w:type="spellEnd"/>
      <w:r w:rsidRPr="008227B8">
        <w:t xml:space="preserve">, as defined in ITU-T and used here, can carry all types of information and is not restricted to carrying alarm information only. For example, a notification, identified by the </w:t>
      </w:r>
      <w:proofErr w:type="spellStart"/>
      <w:r w:rsidRPr="008227B8">
        <w:rPr>
          <w:rFonts w:ascii="Courier New" w:hAnsi="Courier New" w:cs="Courier New"/>
        </w:rPr>
        <w:t>CorrelatedNotification</w:t>
      </w:r>
      <w:proofErr w:type="spellEnd"/>
      <w:r w:rsidRPr="008227B8">
        <w:t xml:space="preserve">, can indicate a managed instance attribute value change. In this case, the information of the </w:t>
      </w:r>
      <w:proofErr w:type="spellStart"/>
      <w:r w:rsidRPr="008227B8">
        <w:rPr>
          <w:rFonts w:ascii="Courier New" w:hAnsi="Courier New" w:cs="Courier New"/>
        </w:rPr>
        <w:t>AlarmRecord</w:t>
      </w:r>
      <w:proofErr w:type="spellEnd"/>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proofErr w:type="spellStart"/>
      <w:r w:rsidRPr="008227B8">
        <w:rPr>
          <w:rFonts w:ascii="Courier New" w:hAnsi="Courier New" w:cs="Courier New"/>
        </w:rPr>
        <w:t>CorrelatedNotification</w:t>
      </w:r>
      <w:proofErr w:type="spellEnd"/>
      <w:r w:rsidRPr="008227B8">
        <w:t xml:space="preserve"> references an alarm (e.g., by referencing the </w:t>
      </w:r>
      <w:proofErr w:type="spellStart"/>
      <w:r w:rsidRPr="008227B8">
        <w:t>notificationId</w:t>
      </w:r>
      <w:proofErr w:type="spellEnd"/>
      <w:r w:rsidRPr="008227B8">
        <w:t xml:space="preserve"> of a </w:t>
      </w:r>
      <w:proofErr w:type="spellStart"/>
      <w:r w:rsidRPr="008227B8">
        <w:t>notifyNewAlarm</w:t>
      </w:r>
      <w:proofErr w:type="spellEnd"/>
      <w:r w:rsidRPr="008227B8">
        <w:t xml:space="preserve"> notification), the </w:t>
      </w:r>
      <w:proofErr w:type="spellStart"/>
      <w:r w:rsidRPr="008227B8">
        <w:t>alarmRecord</w:t>
      </w:r>
      <w:proofErr w:type="spellEnd"/>
      <w:r w:rsidRPr="008227B8">
        <w:t xml:space="preserve"> for that alarm may or may not exist in the </w:t>
      </w:r>
      <w:proofErr w:type="spellStart"/>
      <w:r w:rsidRPr="008227B8">
        <w:rPr>
          <w:rFonts w:ascii="Courier New" w:hAnsi="Courier New"/>
        </w:rPr>
        <w:t>AlarmList</w:t>
      </w:r>
      <w:proofErr w:type="spellEnd"/>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proofErr w:type="spellStart"/>
      <w:r w:rsidRPr="008227B8">
        <w:rPr>
          <w:rFonts w:ascii="Courier New" w:hAnsi="Courier New"/>
        </w:rPr>
        <w:t>AlarmList</w:t>
      </w:r>
      <w:proofErr w:type="spellEnd"/>
      <w:r w:rsidRPr="008227B8">
        <w:t>.</w:t>
      </w:r>
    </w:p>
    <w:p w14:paraId="5C2B4687" w14:textId="76D96E05" w:rsidR="002B6147" w:rsidRPr="008227B8" w:rsidRDefault="00C77DBA" w:rsidP="004250E7">
      <w:pPr>
        <w:pStyle w:val="Heading4"/>
        <w:rPr>
          <w:rFonts w:eastAsia="SimSun"/>
          <w:lang w:eastAsia="zh-CN"/>
        </w:rPr>
      </w:pPr>
      <w:bookmarkStart w:id="235" w:name="_Toc157982680"/>
      <w:bookmarkStart w:id="236" w:name="_Toc202514092"/>
      <w:bookmarkEnd w:id="234"/>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7"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isReadable</w:t>
            </w:r>
            <w:proofErr w:type="spellEnd"/>
            <w:r w:rsidRPr="008227B8">
              <w:rPr>
                <w:rFonts w:ascii="Arial" w:eastAsia="SimSun" w:hAnsi="Arial"/>
                <w:b/>
                <w:sz w:val="18"/>
              </w:rPr>
              <w:t xml:space="preserv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isWritable</w:t>
            </w:r>
            <w:proofErr w:type="spellEnd"/>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isInvariant</w:t>
            </w:r>
            <w:proofErr w:type="spellEnd"/>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proofErr w:type="spellStart"/>
            <w:r w:rsidRPr="008227B8">
              <w:rPr>
                <w:rFonts w:ascii="Arial" w:eastAsia="SimSun" w:hAnsi="Arial"/>
                <w:b/>
                <w:sz w:val="18"/>
              </w:rPr>
              <w:t>isNotifyable</w:t>
            </w:r>
            <w:proofErr w:type="spellEnd"/>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8" w:name="_MCCTEMPBM_CRPT22660147___7"/>
            <w:bookmarkStart w:id="239" w:name="_MCCTEMPBM_CRPT22660148___4" w:colFirst="1" w:colLast="4"/>
            <w:bookmarkEnd w:id="237"/>
            <w:proofErr w:type="spellStart"/>
            <w:r w:rsidRPr="008227B8">
              <w:rPr>
                <w:rFonts w:ascii="Arial" w:eastAsia="SimSun" w:hAnsi="Arial" w:cs="Arial"/>
                <w:sz w:val="18"/>
              </w:rPr>
              <w:t>sourceObjectInstance</w:t>
            </w:r>
            <w:bookmarkEnd w:id="238"/>
            <w:proofErr w:type="spellEnd"/>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0" w:name="_MCCTEMPBM_CRPT22660149___7"/>
            <w:bookmarkStart w:id="241" w:name="_MCCTEMPBM_CRPT22660150___4" w:colFirst="1" w:colLast="4"/>
            <w:bookmarkEnd w:id="239"/>
            <w:proofErr w:type="spellStart"/>
            <w:r w:rsidRPr="008227B8">
              <w:rPr>
                <w:rFonts w:ascii="Arial" w:eastAsia="SimSun" w:hAnsi="Arial" w:cs="Arial"/>
                <w:sz w:val="18"/>
              </w:rPr>
              <w:t>notificationId</w:t>
            </w:r>
            <w:r w:rsidR="00C03387">
              <w:rPr>
                <w:rFonts w:ascii="Arial" w:eastAsia="SimSun" w:hAnsi="Arial" w:cs="Arial"/>
                <w:sz w:val="18"/>
              </w:rPr>
              <w:t>s</w:t>
            </w:r>
            <w:bookmarkEnd w:id="240"/>
            <w:proofErr w:type="spellEnd"/>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1"/>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2" w:name="_Toc157982681"/>
      <w:bookmarkStart w:id="243" w:name="_Toc202514093"/>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2"/>
      <w:bookmarkEnd w:id="243"/>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4" w:name="_Toc157982682"/>
      <w:bookmarkStart w:id="245" w:name="_Toc202514094"/>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4"/>
      <w:bookmarkEnd w:id="245"/>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46" w:name="_Toc187394999"/>
      <w:bookmarkStart w:id="247" w:name="_Toc202514095"/>
      <w:bookmarkStart w:id="248" w:name="_Toc157982683"/>
      <w:r w:rsidRPr="008227B8">
        <w:rPr>
          <w:lang w:eastAsia="zh-CN"/>
        </w:rPr>
        <w:t>7.3.</w:t>
      </w:r>
      <w:r w:rsidR="000E1E26">
        <w:rPr>
          <w:rFonts w:hint="eastAsia"/>
          <w:lang w:eastAsia="zh-CN"/>
        </w:rPr>
        <w:t>5</w:t>
      </w:r>
      <w:r w:rsidRPr="008227B8">
        <w:rPr>
          <w:lang w:eastAsia="zh-CN"/>
        </w:rPr>
        <w:tab/>
      </w:r>
      <w:proofErr w:type="spellStart"/>
      <w:r>
        <w:rPr>
          <w:lang w:eastAsia="zh-CN"/>
        </w:rPr>
        <w:t>T</w:t>
      </w:r>
      <w:r>
        <w:rPr>
          <w:rFonts w:hint="eastAsia"/>
          <w:lang w:eastAsia="zh-CN"/>
        </w:rPr>
        <w:t>hreshold</w:t>
      </w:r>
      <w:r>
        <w:rPr>
          <w:lang w:eastAsia="zh-CN"/>
        </w:rPr>
        <w:t>Crossing</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246"/>
      <w:bookmarkEnd w:id="247"/>
    </w:p>
    <w:p w14:paraId="385B3E57" w14:textId="15FD8B3D" w:rsidR="0056066E" w:rsidRPr="008227B8" w:rsidRDefault="0056066E" w:rsidP="0056066E">
      <w:pPr>
        <w:pStyle w:val="Heading4"/>
        <w:rPr>
          <w:lang w:eastAsia="zh-CN"/>
        </w:rPr>
      </w:pPr>
      <w:bookmarkStart w:id="249" w:name="_Toc187395000"/>
      <w:bookmarkStart w:id="250" w:name="_Toc202514096"/>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49"/>
      <w:bookmarkEnd w:id="250"/>
    </w:p>
    <w:p w14:paraId="1F73731D" w14:textId="77777777" w:rsidR="0056066E" w:rsidRDefault="0056066E" w:rsidP="0056066E">
      <w:r w:rsidRPr="00E631B1">
        <w:t xml:space="preserve">The </w:t>
      </w:r>
      <w:proofErr w:type="spellStart"/>
      <w:r w:rsidRPr="00E631B1">
        <w:rPr>
          <w:rFonts w:ascii="Courier New" w:hAnsi="Courier New" w:cs="Courier New"/>
        </w:rPr>
        <w:t>Threshold</w:t>
      </w:r>
      <w:r>
        <w:rPr>
          <w:rFonts w:ascii="Courier New" w:hAnsi="Courier New" w:cs="Courier New"/>
        </w:rPr>
        <w:t>Crossing</w:t>
      </w:r>
      <w:proofErr w:type="spellEnd"/>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proofErr w:type="spellStart"/>
      <w:r w:rsidRPr="007530C0">
        <w:rPr>
          <w:rFonts w:ascii="Courier New" w:hAnsi="Courier New" w:cs="Courier New"/>
        </w:rPr>
        <w:t>observedMeasurement</w:t>
      </w:r>
      <w:proofErr w:type="spellEnd"/>
      <w:r w:rsidRPr="008227B8">
        <w:t xml:space="preserve"> attribute of </w:t>
      </w:r>
      <w:proofErr w:type="spellStart"/>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proofErr w:type="spellEnd"/>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proofErr w:type="spellStart"/>
      <w:r w:rsidRPr="004168F2">
        <w:rPr>
          <w:rFonts w:ascii="Courier New" w:hAnsi="Courier New" w:cs="Courier New"/>
        </w:rPr>
        <w:t>observedValue</w:t>
      </w:r>
      <w:proofErr w:type="spellEnd"/>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lastRenderedPageBreak/>
        <w:t xml:space="preserve">For the </w:t>
      </w:r>
      <w:proofErr w:type="spellStart"/>
      <w:r>
        <w:rPr>
          <w:rFonts w:ascii="Courier New" w:hAnsi="Courier New" w:cs="Courier New"/>
        </w:rPr>
        <w:t>thresholdLevel</w:t>
      </w:r>
      <w:proofErr w:type="spellEnd"/>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proofErr w:type="spellStart"/>
      <w:r w:rsidRPr="004168F2">
        <w:rPr>
          <w:rFonts w:ascii="Courier New" w:hAnsi="Courier New" w:cs="Courier New"/>
        </w:rPr>
        <w:t>armTime</w:t>
      </w:r>
      <w:proofErr w:type="spellEnd"/>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1" w:name="_Toc187395001"/>
      <w:bookmarkStart w:id="252" w:name="_Toc202514097"/>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1"/>
      <w:bookmarkEnd w:id="2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proofErr w:type="spellStart"/>
            <w:r w:rsidRPr="00121732">
              <w:rPr>
                <w:rFonts w:ascii="Arial" w:hAnsi="Arial" w:cs="Arial"/>
                <w:sz w:val="18"/>
              </w:rPr>
              <w:t>observedMeasurement</w:t>
            </w:r>
            <w:proofErr w:type="spellEnd"/>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proofErr w:type="spellStart"/>
            <w:r w:rsidRPr="00121732">
              <w:rPr>
                <w:rFonts w:ascii="Arial" w:hAnsi="Arial" w:cs="Arial"/>
                <w:sz w:val="18"/>
              </w:rPr>
              <w:t>observedValue</w:t>
            </w:r>
            <w:proofErr w:type="spellEnd"/>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proofErr w:type="spellStart"/>
            <w:r w:rsidRPr="00121732">
              <w:rPr>
                <w:rFonts w:ascii="Arial" w:hAnsi="Arial" w:cs="Arial"/>
                <w:sz w:val="18"/>
              </w:rPr>
              <w:t>thresholdLevel</w:t>
            </w:r>
            <w:proofErr w:type="spellEnd"/>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proofErr w:type="spellStart"/>
            <w:r w:rsidRPr="00121732">
              <w:rPr>
                <w:rFonts w:ascii="Arial" w:hAnsi="Arial" w:cs="Arial"/>
                <w:sz w:val="18"/>
              </w:rPr>
              <w:t>armTime</w:t>
            </w:r>
            <w:proofErr w:type="spellEnd"/>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3" w:name="_Toc187395002"/>
      <w:bookmarkStart w:id="254" w:name="_Toc202514098"/>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3"/>
      <w:bookmarkEnd w:id="254"/>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55" w:name="_Toc187395003"/>
      <w:bookmarkStart w:id="256" w:name="_Toc202514099"/>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55"/>
      <w:bookmarkEnd w:id="256"/>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57" w:name="_Toc202514100"/>
      <w:r w:rsidRPr="008227B8">
        <w:rPr>
          <w:lang w:eastAsia="zh-CN"/>
        </w:rPr>
        <w:t>7.3.</w:t>
      </w:r>
      <w:r w:rsidR="000E1E26">
        <w:rPr>
          <w:rFonts w:hint="eastAsia"/>
          <w:lang w:eastAsia="zh-CN"/>
        </w:rPr>
        <w:t>6</w:t>
      </w:r>
      <w:r w:rsidRPr="008227B8">
        <w:rPr>
          <w:lang w:eastAsia="zh-CN"/>
        </w:rPr>
        <w:tab/>
      </w:r>
      <w:proofErr w:type="spellStart"/>
      <w:r>
        <w:rPr>
          <w:lang w:eastAsia="zh-CN"/>
        </w:rPr>
        <w:t>T</w:t>
      </w:r>
      <w:r>
        <w:rPr>
          <w:rFonts w:hint="eastAsia"/>
          <w:lang w:eastAsia="zh-CN"/>
        </w:rPr>
        <w:t>hreshold</w:t>
      </w:r>
      <w:r>
        <w:rPr>
          <w:lang w:eastAsia="zh-CN"/>
        </w:rPr>
        <w:t>LevelInd</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257"/>
    </w:p>
    <w:p w14:paraId="149798C4" w14:textId="6538C775" w:rsidR="0056066E" w:rsidRPr="008227B8" w:rsidRDefault="0056066E" w:rsidP="0056066E">
      <w:pPr>
        <w:pStyle w:val="Heading4"/>
        <w:rPr>
          <w:lang w:eastAsia="zh-CN"/>
        </w:rPr>
      </w:pPr>
      <w:bookmarkStart w:id="258" w:name="_Toc202514101"/>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58"/>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59" w:name="_Toc202514102"/>
      <w:r w:rsidRPr="008227B8">
        <w:rPr>
          <w:lang w:eastAsia="zh-CN"/>
        </w:rPr>
        <w:t>7.3.</w:t>
      </w:r>
      <w:r w:rsidR="000E1E26">
        <w:rPr>
          <w:rFonts w:hint="eastAsia"/>
          <w:lang w:eastAsia="zh-CN"/>
        </w:rPr>
        <w:t>6</w:t>
      </w:r>
      <w:r w:rsidRPr="008227B8">
        <w:rPr>
          <w:lang w:eastAsia="zh-CN"/>
        </w:rPr>
        <w:t>.2</w:t>
      </w:r>
      <w:r w:rsidRPr="008227B8">
        <w:rPr>
          <w:lang w:eastAsia="zh-CN"/>
        </w:rPr>
        <w:tab/>
        <w:t>Attributes</w:t>
      </w:r>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0" w:name="_Toc202514103"/>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0"/>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1" w:name="_Toc202514104"/>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1"/>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2" w:name="_Toc202514105"/>
      <w:r w:rsidRPr="008227B8">
        <w:rPr>
          <w:lang w:eastAsia="zh-CN"/>
        </w:rPr>
        <w:t>7.3.</w:t>
      </w:r>
      <w:r w:rsidR="000E1E26">
        <w:rPr>
          <w:rFonts w:hint="eastAsia"/>
          <w:lang w:eastAsia="zh-CN"/>
        </w:rPr>
        <w:t>7</w:t>
      </w:r>
      <w:r w:rsidRPr="008227B8">
        <w:rPr>
          <w:lang w:eastAsia="zh-CN"/>
        </w:rPr>
        <w:tab/>
      </w:r>
      <w:proofErr w:type="spellStart"/>
      <w:r>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262"/>
    </w:p>
    <w:p w14:paraId="6DAE2208" w14:textId="1C2B05AE" w:rsidR="0056066E" w:rsidRPr="008227B8" w:rsidRDefault="0056066E" w:rsidP="0056066E">
      <w:pPr>
        <w:pStyle w:val="Heading4"/>
        <w:rPr>
          <w:lang w:eastAsia="zh-CN"/>
        </w:rPr>
      </w:pPr>
      <w:bookmarkStart w:id="263" w:name="_Toc202514106"/>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3"/>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proofErr w:type="spellStart"/>
      <w:r w:rsidRPr="00FA29B3">
        <w:rPr>
          <w:rFonts w:ascii="Courier New" w:hAnsi="Courier New" w:cs="Courier New"/>
        </w:rPr>
        <w:t>Threshold</w:t>
      </w:r>
      <w:r>
        <w:rPr>
          <w:rFonts w:ascii="Courier New" w:hAnsi="Courier New" w:cs="Courier New"/>
        </w:rPr>
        <w:t>Hysteresis</w:t>
      </w:r>
      <w:proofErr w:type="spellEnd"/>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lastRenderedPageBreak/>
        <w:t xml:space="preserve">The </w:t>
      </w:r>
      <w:r>
        <w:rPr>
          <w:rFonts w:ascii="Courier New" w:hAnsi="Courier New" w:cs="Courier New"/>
        </w:rPr>
        <w:t>high</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higher value of a threshold with </w:t>
      </w:r>
      <w:proofErr w:type="spellStart"/>
      <w:r>
        <w:t>hysteris</w:t>
      </w:r>
      <w:proofErr w:type="spellEnd"/>
      <w:r>
        <w:t xml:space="preserve">,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64" w:name="_Toc202514107"/>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isReadable</w:t>
            </w:r>
            <w:proofErr w:type="spellEnd"/>
            <w:r w:rsidRPr="008227B8">
              <w:rPr>
                <w:rFonts w:ascii="Arial" w:hAnsi="Arial"/>
                <w:b/>
                <w:sz w:val="18"/>
              </w:rPr>
              <w:t xml:space="preserv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isWritable</w:t>
            </w:r>
            <w:proofErr w:type="spellEnd"/>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isInvariant</w:t>
            </w:r>
            <w:proofErr w:type="spellEnd"/>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proofErr w:type="spellStart"/>
            <w:r w:rsidRPr="008227B8">
              <w:rPr>
                <w:rFonts w:ascii="Arial" w:hAnsi="Arial"/>
                <w:b/>
                <w:sz w:val="18"/>
              </w:rPr>
              <w:t>isNotifyable</w:t>
            </w:r>
            <w:proofErr w:type="spellEnd"/>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65" w:name="_Toc202514108"/>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65"/>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66" w:name="_Toc202514109"/>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66"/>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67" w:name="_Toc202514110"/>
      <w:r w:rsidRPr="008227B8">
        <w:t>7.</w:t>
      </w:r>
      <w:r w:rsidR="002B6147" w:rsidRPr="008227B8">
        <w:t>4</w:t>
      </w:r>
      <w:r w:rsidR="002B6147" w:rsidRPr="008227B8">
        <w:tab/>
        <w:t>Attribute definitions</w:t>
      </w:r>
      <w:bookmarkEnd w:id="248"/>
      <w:bookmarkEnd w:id="267"/>
    </w:p>
    <w:p w14:paraId="4BC8269D" w14:textId="58CFCEE6" w:rsidR="002B6147" w:rsidRPr="008227B8" w:rsidRDefault="00C77DBA" w:rsidP="004250E7">
      <w:pPr>
        <w:pStyle w:val="Heading3"/>
        <w:rPr>
          <w:rFonts w:eastAsia="SimSun"/>
          <w:lang w:eastAsia="zh-CN"/>
        </w:rPr>
      </w:pPr>
      <w:bookmarkStart w:id="268" w:name="_Toc157982684"/>
      <w:bookmarkStart w:id="269" w:name="_Toc202514111"/>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8"/>
      <w:bookmarkEnd w:id="269"/>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0"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1" w:name="_MCCTEMPBM_CRPT22660154___7" w:colFirst="0" w:colLast="1"/>
            <w:bookmarkStart w:id="272" w:name="_MCCTEMPBM_CRPT22660155___7" w:colFirst="2" w:colLast="2"/>
            <w:bookmarkEnd w:id="270"/>
            <w:proofErr w:type="spellStart"/>
            <w:r w:rsidRPr="008227B8">
              <w:t>objectInstance</w:t>
            </w:r>
            <w:proofErr w:type="spellEnd"/>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C683B5"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B7852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07B1CA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3" w:name="_MCCTEMPBM_CRPT22660160___7" w:colFirst="0" w:colLast="2"/>
            <w:bookmarkEnd w:id="271"/>
            <w:bookmarkEnd w:id="272"/>
            <w:proofErr w:type="spellStart"/>
            <w:r w:rsidRPr="008227B8">
              <w:rPr>
                <w:bCs/>
                <w:color w:val="333333"/>
              </w:rPr>
              <w:t>administrativeState</w:t>
            </w:r>
            <w:proofErr w:type="spellEnd"/>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20FF0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7E514E6"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1A5F9579"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4" w:name="_MCCTEMPBM_CRPT22660161___7" w:colFirst="0" w:colLast="2"/>
            <w:bookmarkEnd w:id="273"/>
            <w:proofErr w:type="spellStart"/>
            <w:r w:rsidRPr="008227B8">
              <w:rPr>
                <w:bCs/>
                <w:color w:val="333333"/>
              </w:rPr>
              <w:t>operationalState</w:t>
            </w:r>
            <w:proofErr w:type="spellEnd"/>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20982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7943AA"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3E25BF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5" w:name="_MCCTEMPBM_CRPT22660162___7" w:colFirst="0" w:colLast="0"/>
            <w:bookmarkStart w:id="276" w:name="_MCCTEMPBM_CRPT22660163___7" w:colFirst="2" w:colLast="2"/>
            <w:bookmarkEnd w:id="274"/>
            <w:proofErr w:type="spellStart"/>
            <w:r w:rsidRPr="008227B8">
              <w:t>alarmRecords</w:t>
            </w:r>
            <w:proofErr w:type="spellEnd"/>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2F1B983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50AC5206" w14:textId="7E8C3334" w:rsidR="002B6147" w:rsidRPr="008227B8" w:rsidRDefault="002B6147" w:rsidP="000815A8">
            <w:pPr>
              <w:keepLines/>
              <w:spacing w:after="0"/>
              <w:rPr>
                <w:rFonts w:ascii="Arial" w:hAnsi="Arial"/>
                <w:sz w:val="18"/>
              </w:rPr>
            </w:pPr>
            <w:proofErr w:type="spellStart"/>
            <w:r w:rsidRPr="008227B8">
              <w:rPr>
                <w:rFonts w:ascii="Arial" w:hAnsi="Arial"/>
                <w:sz w:val="18"/>
              </w:rPr>
              <w:t>default</w:t>
            </w:r>
            <w:r w:rsidR="00C621FB">
              <w:rPr>
                <w:rFonts w:ascii="Arial" w:hAnsi="Arial"/>
                <w:sz w:val="18"/>
              </w:rPr>
              <w:t>V</w:t>
            </w:r>
            <w:r w:rsidRPr="008227B8">
              <w:rPr>
                <w:rFonts w:ascii="Arial" w:hAnsi="Arial"/>
                <w:sz w:val="18"/>
              </w:rPr>
              <w:t>alue</w:t>
            </w:r>
            <w:proofErr w:type="spellEnd"/>
            <w:r w:rsidRPr="008227B8">
              <w:rPr>
                <w:rFonts w:ascii="Arial" w:hAnsi="Arial"/>
                <w:sz w:val="18"/>
              </w:rPr>
              <w:t>: None</w:t>
            </w:r>
          </w:p>
          <w:p w14:paraId="7DD37F4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7" w:name="_MCCTEMPBM_CRPT22660164___7"/>
            <w:bookmarkStart w:id="278" w:name="_MCCTEMPBM_CRPT22660166___7" w:colFirst="1" w:colLast="2"/>
            <w:bookmarkEnd w:id="275"/>
            <w:bookmarkEnd w:id="276"/>
            <w:proofErr w:type="spellStart"/>
            <w:r w:rsidRPr="008227B8">
              <w:t>numOfAlarmRecords</w:t>
            </w:r>
            <w:bookmarkEnd w:id="277"/>
            <w:proofErr w:type="spellEnd"/>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9"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79"/>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9B260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0FD3CE"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33D8C2C"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0" w:name="_MCCTEMPBM_CRPT22660167___7" w:colFirst="0" w:colLast="1"/>
            <w:bookmarkStart w:id="281" w:name="_MCCTEMPBM_CRPT22660168___7" w:colFirst="2" w:colLast="2"/>
            <w:bookmarkEnd w:id="278"/>
            <w:proofErr w:type="spellStart"/>
            <w:r w:rsidRPr="008227B8">
              <w:t>lastModification</w:t>
            </w:r>
            <w:proofErr w:type="spellEnd"/>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76586B3"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CED61AF"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69C95C8D" w14:textId="77777777" w:rsidR="002B6147" w:rsidRPr="008227B8" w:rsidRDefault="002B6147" w:rsidP="000815A8">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2" w:name="_MCCTEMPBM_CRPT22660169___7" w:colFirst="0" w:colLast="1"/>
            <w:bookmarkStart w:id="283" w:name="_MCCTEMPBM_CRPT22660174___7" w:colFirst="2" w:colLast="2"/>
            <w:bookmarkEnd w:id="280"/>
            <w:bookmarkEnd w:id="281"/>
            <w:proofErr w:type="spellStart"/>
            <w:r w:rsidRPr="008227B8">
              <w:t>unreliableAlarmScope</w:t>
            </w:r>
            <w:proofErr w:type="spellEnd"/>
            <w:r w:rsidRPr="008227B8">
              <w:t xml:space="preserv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4"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5" w:name="_MCCTEMPBM_CRPT22660171___7"/>
            <w:bookmarkEnd w:id="284"/>
          </w:p>
          <w:p w14:paraId="2DD17D95" w14:textId="77777777" w:rsidR="002B6147" w:rsidRPr="008227B8" w:rsidRDefault="002B6147" w:rsidP="000815A8">
            <w:pPr>
              <w:keepNext/>
              <w:keepLines/>
              <w:spacing w:after="0"/>
              <w:rPr>
                <w:rFonts w:ascii="Arial" w:hAnsi="Arial" w:cs="Arial"/>
                <w:sz w:val="18"/>
              </w:rPr>
            </w:pPr>
            <w:bookmarkStart w:id="286" w:name="_MCCTEMPBM_CRPT22660172___7"/>
            <w:bookmarkEnd w:id="285"/>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7" w:name="_MCCTEMPBM_CRPT22660173___7"/>
            <w:bookmarkEnd w:id="286"/>
          </w:p>
          <w:bookmarkEnd w:id="287"/>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D6FD39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461596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453EB1A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8" w:name="_MCCTEMPBM_CRPT22660175___7" w:colFirst="0" w:colLast="1"/>
            <w:bookmarkStart w:id="289" w:name="_MCCTEMPBM_CRPT22660176___7" w:colFirst="2" w:colLast="2"/>
            <w:bookmarkEnd w:id="282"/>
            <w:bookmarkEnd w:id="283"/>
            <w:proofErr w:type="spellStart"/>
            <w:r w:rsidRPr="008227B8">
              <w:rPr>
                <w:rFonts w:eastAsia="SimSun"/>
              </w:rPr>
              <w:t>alarmId</w:t>
            </w:r>
            <w:proofErr w:type="spellEnd"/>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5D18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F78EB0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0" w:name="_MCCTEMPBM_CRPT22660178___7" w:colFirst="2" w:colLast="2"/>
            <w:bookmarkEnd w:id="288"/>
            <w:bookmarkEnd w:id="289"/>
            <w:proofErr w:type="spellStart"/>
            <w:r w:rsidRPr="008227B8">
              <w:rPr>
                <w:rFonts w:eastAsia="SimSun"/>
                <w:lang w:eastAsia="zh-CN"/>
              </w:rPr>
              <w:t>notificationId</w:t>
            </w:r>
            <w:proofErr w:type="spellEnd"/>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1"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75A3AAA3" w14:textId="77777777" w:rsidR="002B6147" w:rsidRPr="008227B8" w:rsidRDefault="002B6147" w:rsidP="000815A8">
            <w:pPr>
              <w:keepNext/>
              <w:keepLines/>
              <w:spacing w:after="0"/>
              <w:rPr>
                <w:rFonts w:ascii="Arial" w:hAnsi="Arial" w:cs="Arial"/>
                <w:sz w:val="18"/>
              </w:rPr>
            </w:pPr>
          </w:p>
          <w:bookmarkEnd w:id="291"/>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61D614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0296A0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2" w:name="_MCCTEMPBM_CRPT22660180___7" w:colFirst="2" w:colLast="2"/>
            <w:bookmarkEnd w:id="290"/>
            <w:proofErr w:type="spellStart"/>
            <w:r w:rsidRPr="008227B8">
              <w:rPr>
                <w:rFonts w:eastAsia="SimSun"/>
                <w:lang w:eastAsia="zh-CN"/>
              </w:rPr>
              <w:t>alarmRaisedTime</w:t>
            </w:r>
            <w:proofErr w:type="spellEnd"/>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3"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3"/>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1ED363D"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44682A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4" w:name="_MCCTEMPBM_CRPT22660182___7" w:colFirst="2" w:colLast="2"/>
            <w:bookmarkEnd w:id="292"/>
            <w:proofErr w:type="spellStart"/>
            <w:r w:rsidRPr="008227B8">
              <w:rPr>
                <w:rFonts w:eastAsia="SimSun"/>
                <w:lang w:eastAsia="zh-CN"/>
              </w:rPr>
              <w:lastRenderedPageBreak/>
              <w:t>alarmChangedTime</w:t>
            </w:r>
            <w:proofErr w:type="spellEnd"/>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5" w:name="_MCCTEMPBM_CRPT22660181___7"/>
            <w:r w:rsidRPr="008227B8">
              <w:rPr>
                <w:rFonts w:ascii="Arial" w:eastAsia="SimSun" w:hAnsi="Arial" w:cs="Arial"/>
                <w:sz w:val="18"/>
              </w:rPr>
              <w:t xml:space="preserve">It indicates the last date and time when the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is changed by the alarmed resource. Changes to </w:t>
            </w:r>
            <w:proofErr w:type="spellStart"/>
            <w:r w:rsidRPr="008227B8">
              <w:rPr>
                <w:rFonts w:ascii="Arial" w:eastAsia="SimSun" w:hAnsi="Arial" w:cs="Arial"/>
                <w:sz w:val="18"/>
              </w:rPr>
              <w:t>Alarm</w:t>
            </w:r>
            <w:r w:rsidR="00436A4F">
              <w:rPr>
                <w:rFonts w:ascii="Arial" w:eastAsia="SimSun" w:hAnsi="Arial" w:cs="Arial"/>
                <w:sz w:val="18"/>
              </w:rPr>
              <w:t>Record</w:t>
            </w:r>
            <w:proofErr w:type="spellEnd"/>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5"/>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3A83F3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8E7B0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6" w:name="_MCCTEMPBM_CRPT22660184___7" w:colFirst="2" w:colLast="2"/>
            <w:bookmarkEnd w:id="294"/>
            <w:proofErr w:type="spellStart"/>
            <w:r w:rsidRPr="008227B8">
              <w:rPr>
                <w:rFonts w:eastAsia="SimSun"/>
                <w:lang w:eastAsia="zh-CN"/>
              </w:rPr>
              <w:t>alarmClearedTime</w:t>
            </w:r>
            <w:proofErr w:type="spellEnd"/>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7"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7"/>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8F01EA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ED4627A"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8" w:name="_MCCTEMPBM_CRPT22660185___7" w:colFirst="0" w:colLast="1"/>
            <w:bookmarkStart w:id="299" w:name="_MCCTEMPBM_CRPT22660186___7" w:colFirst="1" w:colLast="1"/>
            <w:bookmarkStart w:id="300" w:name="_MCCTEMPBM_CRPT22660187___7" w:colFirst="2" w:colLast="2"/>
            <w:bookmarkEnd w:id="296"/>
            <w:proofErr w:type="spellStart"/>
            <w:r w:rsidRPr="008227B8">
              <w:lastRenderedPageBreak/>
              <w:t>alarmType</w:t>
            </w:r>
            <w:proofErr w:type="spellEnd"/>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proofErr w:type="spellStart"/>
            <w:r w:rsidRPr="008227B8">
              <w:rPr>
                <w:rFonts w:ascii="Arial" w:hAnsi="Arial"/>
                <w:sz w:val="18"/>
                <w:szCs w:val="18"/>
              </w:rPr>
              <w:t>allowedValues</w:t>
            </w:r>
            <w:proofErr w:type="spellEnd"/>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042F74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15F1B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1" w:name="_MCCTEMPBM_CRPT22660190___7" w:colFirst="2" w:colLast="2"/>
            <w:bookmarkEnd w:id="298"/>
            <w:bookmarkEnd w:id="299"/>
            <w:bookmarkEnd w:id="300"/>
            <w:proofErr w:type="spellStart"/>
            <w:r w:rsidRPr="008227B8">
              <w:rPr>
                <w:rFonts w:eastAsia="SimSun"/>
                <w:lang w:eastAsia="zh-CN"/>
              </w:rPr>
              <w:t>probableCause</w:t>
            </w:r>
            <w:proofErr w:type="spellEnd"/>
          </w:p>
        </w:tc>
        <w:tc>
          <w:tcPr>
            <w:tcW w:w="5245" w:type="dxa"/>
          </w:tcPr>
          <w:p w14:paraId="388EB260" w14:textId="0CDC5FA7" w:rsidR="002B6147" w:rsidRPr="008227B8" w:rsidRDefault="002B6147" w:rsidP="000D07BF">
            <w:pPr>
              <w:pStyle w:val="TAL"/>
              <w:keepNext w:val="0"/>
              <w:rPr>
                <w:rFonts w:eastAsia="SimSun" w:cs="Arial"/>
              </w:rPr>
            </w:pPr>
            <w:bookmarkStart w:id="302" w:name="_MCCTEMPBM_CRPT22660188___7"/>
            <w:r w:rsidRPr="008227B8">
              <w:rPr>
                <w:rFonts w:eastAsia="SimSun"/>
              </w:rPr>
              <w:t xml:space="preserve">It qualifies alarm and provides further information than </w:t>
            </w:r>
            <w:proofErr w:type="spellStart"/>
            <w:r w:rsidRPr="008227B8">
              <w:rPr>
                <w:rFonts w:eastAsia="SimSun"/>
              </w:rPr>
              <w:t>alarmType</w:t>
            </w:r>
            <w:proofErr w:type="spellEnd"/>
            <w:r w:rsidRPr="008227B8">
              <w:rPr>
                <w:rFonts w:eastAsia="SimSun"/>
              </w:rPr>
              <w:t xml:space="preserv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 xml:space="preserve">The producer should choose the most specific </w:t>
            </w:r>
            <w:proofErr w:type="spellStart"/>
            <w:r w:rsidR="000D07BF" w:rsidRPr="001400AF">
              <w:rPr>
                <w:rFonts w:eastAsia="SimSun" w:cs="Arial"/>
                <w:szCs w:val="18"/>
              </w:rPr>
              <w:t>probableCause</w:t>
            </w:r>
            <w:proofErr w:type="spellEnd"/>
            <w:r w:rsidR="000D07BF" w:rsidRPr="001400AF">
              <w:rPr>
                <w:rFonts w:eastAsia="SimSun" w:cs="Arial"/>
                <w:szCs w:val="18"/>
              </w:rPr>
              <w:t xml:space="preserve"> applicable.</w:t>
            </w:r>
            <w:bookmarkStart w:id="303" w:name="_MCCTEMPBM_CRPT22660189___7"/>
            <w:bookmarkEnd w:id="302"/>
          </w:p>
          <w:bookmarkEnd w:id="303"/>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480A0B"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5B61075"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4" w:name="_MCCTEMPBM_CRPT22660192___7" w:colFirst="2" w:colLast="2"/>
            <w:bookmarkEnd w:id="301"/>
            <w:proofErr w:type="spellStart"/>
            <w:r w:rsidRPr="008227B8">
              <w:rPr>
                <w:rFonts w:eastAsia="SimSun"/>
                <w:lang w:eastAsia="zh-CN"/>
              </w:rPr>
              <w:lastRenderedPageBreak/>
              <w:t>specificProblem</w:t>
            </w:r>
            <w:proofErr w:type="spellEnd"/>
          </w:p>
        </w:tc>
        <w:tc>
          <w:tcPr>
            <w:tcW w:w="5245" w:type="dxa"/>
          </w:tcPr>
          <w:p w14:paraId="2B6465BD" w14:textId="77777777" w:rsidR="002B6147" w:rsidRPr="008227B8" w:rsidRDefault="002B6147" w:rsidP="008B19C5">
            <w:pPr>
              <w:keepLines/>
              <w:spacing w:after="0"/>
              <w:rPr>
                <w:rFonts w:ascii="Arial" w:hAnsi="Arial" w:cs="Arial"/>
                <w:sz w:val="18"/>
              </w:rPr>
            </w:pPr>
            <w:bookmarkStart w:id="305" w:name="_MCCTEMPBM_CRPT22660191___7"/>
            <w:r w:rsidRPr="008227B8">
              <w:rPr>
                <w:rFonts w:ascii="Arial" w:eastAsia="SimSun" w:hAnsi="Arial" w:cs="Arial"/>
                <w:sz w:val="18"/>
              </w:rPr>
              <w:t xml:space="preserve">It provides further refinement to the </w:t>
            </w:r>
            <w:proofErr w:type="spellStart"/>
            <w:r w:rsidRPr="008227B8">
              <w:rPr>
                <w:rFonts w:ascii="Arial" w:eastAsia="SimSun" w:hAnsi="Arial" w:cs="Arial"/>
                <w:sz w:val="18"/>
              </w:rPr>
              <w:t>probableCause</w:t>
            </w:r>
            <w:proofErr w:type="spellEnd"/>
            <w:r w:rsidRPr="008227B8">
              <w:rPr>
                <w:rFonts w:ascii="Arial" w:eastAsia="SimSun" w:hAnsi="Arial" w:cs="Arial"/>
                <w:sz w:val="18"/>
              </w:rPr>
              <w:t>.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5"/>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A49BE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FCA430" w14:textId="77777777" w:rsidR="002B6147" w:rsidRPr="008227B8" w:rsidRDefault="002B6147" w:rsidP="008B19C5">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6" w:name="_MCCTEMPBM_CRPT22660193___7" w:colFirst="1" w:colLast="2"/>
            <w:bookmarkEnd w:id="304"/>
            <w:proofErr w:type="spellStart"/>
            <w:r w:rsidRPr="008227B8">
              <w:rPr>
                <w:rFonts w:eastAsia="SimSun"/>
                <w:lang w:eastAsia="zh-CN"/>
              </w:rPr>
              <w:lastRenderedPageBreak/>
              <w:t>perceivedSeverity</w:t>
            </w:r>
            <w:proofErr w:type="spellEnd"/>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5A4BD37"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FBD73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7" w:name="_MCCTEMPBM_CRPT22660195___7" w:colFirst="2" w:colLast="2"/>
            <w:bookmarkEnd w:id="306"/>
            <w:proofErr w:type="spellStart"/>
            <w:r w:rsidRPr="008227B8">
              <w:rPr>
                <w:rFonts w:eastAsia="SimSun"/>
                <w:lang w:eastAsia="zh-CN"/>
              </w:rPr>
              <w:t>backedUpStatus</w:t>
            </w:r>
            <w:proofErr w:type="spellEnd"/>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8" w:name="_MCCTEMPBM_CRPT22660194___7"/>
            <w:r w:rsidRPr="008227B8">
              <w:rPr>
                <w:rFonts w:ascii="Arial" w:eastAsia="SimSun" w:hAnsi="Arial" w:cs="Arial"/>
                <w:sz w:val="18"/>
              </w:rPr>
              <w:t xml:space="preserve">It indicates if an object (the </w:t>
            </w:r>
            <w:proofErr w:type="spellStart"/>
            <w:r w:rsidRPr="008227B8">
              <w:rPr>
                <w:rFonts w:ascii="Arial" w:eastAsia="SimSun" w:hAnsi="Arial" w:cs="Arial"/>
                <w:sz w:val="18"/>
              </w:rPr>
              <w:t>MonitoredEntity</w:t>
            </w:r>
            <w:proofErr w:type="spellEnd"/>
            <w:r w:rsidRPr="008227B8">
              <w:rPr>
                <w:rFonts w:ascii="Arial" w:eastAsia="SimSun" w:hAnsi="Arial" w:cs="Arial"/>
                <w:sz w:val="18"/>
              </w:rPr>
              <w:t>)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8"/>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646A6B8"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1F76BFD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9" w:name="_MCCTEMPBM_CRPT22660196___7" w:colFirst="2" w:colLast="2"/>
            <w:bookmarkEnd w:id="307"/>
            <w:proofErr w:type="spellStart"/>
            <w:r w:rsidRPr="008227B8">
              <w:rPr>
                <w:rFonts w:eastAsia="SimSun"/>
                <w:lang w:eastAsia="zh-CN"/>
              </w:rPr>
              <w:t>backUpObject</w:t>
            </w:r>
            <w:proofErr w:type="spellEnd"/>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C05FA54"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C612E6C"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0" w:name="_MCCTEMPBM_CRPT22660197___7" w:colFirst="1" w:colLast="2"/>
            <w:bookmarkEnd w:id="309"/>
            <w:proofErr w:type="spellStart"/>
            <w:r w:rsidRPr="008227B8">
              <w:rPr>
                <w:rFonts w:eastAsia="SimSun"/>
                <w:lang w:eastAsia="zh-CN"/>
              </w:rPr>
              <w:t>trendIndication</w:t>
            </w:r>
            <w:proofErr w:type="spellEnd"/>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D9C9692"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495CC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1" w:name="_MCCTEMPBM_CRPT22660202___7" w:colFirst="2" w:colLast="2"/>
            <w:bookmarkEnd w:id="310"/>
            <w:proofErr w:type="spellStart"/>
            <w:r>
              <w:rPr>
                <w:rFonts w:ascii="Arial" w:hAnsi="Arial"/>
                <w:sz w:val="18"/>
              </w:rPr>
              <w:t>thresholdInfo</w:t>
            </w:r>
            <w:proofErr w:type="spellEnd"/>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2" w:name="_MCCTEMPBM_CRPT22660198___7"/>
            <w:r w:rsidRPr="008227B8">
              <w:rPr>
                <w:rFonts w:ascii="Arial" w:eastAsia="SimSun" w:hAnsi="Arial" w:cs="Arial"/>
                <w:sz w:val="18"/>
              </w:rPr>
              <w:t>It indicates the crossed threshold information such as:</w:t>
            </w:r>
          </w:p>
          <w:bookmarkEnd w:id="312"/>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3"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3"/>
          </w:p>
        </w:tc>
        <w:tc>
          <w:tcPr>
            <w:tcW w:w="1984" w:type="dxa"/>
          </w:tcPr>
          <w:p w14:paraId="4A59660F" w14:textId="724BBEF2" w:rsidR="002B6147" w:rsidRPr="008227B8" w:rsidRDefault="002B6147" w:rsidP="000815A8">
            <w:pPr>
              <w:keepNext/>
              <w:keepLines/>
              <w:spacing w:after="0"/>
              <w:rPr>
                <w:rFonts w:ascii="Arial" w:hAnsi="Arial"/>
                <w:sz w:val="18"/>
              </w:rPr>
            </w:pPr>
            <w:bookmarkStart w:id="314" w:name="_MCCTEMPBM_CRPT22660201___7"/>
            <w:r w:rsidRPr="008227B8">
              <w:rPr>
                <w:rFonts w:ascii="Arial" w:hAnsi="Arial"/>
                <w:sz w:val="18"/>
              </w:rPr>
              <w:t xml:space="preserve">type: </w:t>
            </w:r>
            <w:proofErr w:type="spellStart"/>
            <w:r w:rsidR="00F23445" w:rsidRPr="00F23445">
              <w:rPr>
                <w:rFonts w:ascii="Arial" w:hAnsi="Arial"/>
                <w:sz w:val="18"/>
              </w:rPr>
              <w:t>ThresholdCrossing</w:t>
            </w:r>
            <w:proofErr w:type="spellEnd"/>
          </w:p>
          <w:bookmarkEnd w:id="314"/>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2B4288B"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4841DD5" w14:textId="77777777" w:rsidR="002B6147" w:rsidRPr="008227B8" w:rsidRDefault="002B6147" w:rsidP="000815A8">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311"/>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proofErr w:type="spellStart"/>
            <w:r>
              <w:rPr>
                <w:rFonts w:ascii="Arial" w:hAnsi="Arial"/>
                <w:sz w:val="18"/>
              </w:rPr>
              <w:t>observedMeasurement</w:t>
            </w:r>
            <w:proofErr w:type="spellEnd"/>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proofErr w:type="spellStart"/>
            <w:r>
              <w:rPr>
                <w:rFonts w:ascii="Arial" w:hAnsi="Arial"/>
                <w:sz w:val="18"/>
              </w:rPr>
              <w:t>is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2CE696BB" w14:textId="4C18EF8A"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proofErr w:type="spellStart"/>
            <w:r>
              <w:rPr>
                <w:rFonts w:ascii="Arial" w:hAnsi="Arial"/>
                <w:sz w:val="18"/>
              </w:rPr>
              <w:t>observedValue</w:t>
            </w:r>
            <w:proofErr w:type="spellEnd"/>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3FF946E4" w14:textId="09ACD1D3"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proofErr w:type="spellStart"/>
            <w:r>
              <w:rPr>
                <w:rFonts w:ascii="Arial" w:hAnsi="Arial"/>
                <w:sz w:val="18"/>
              </w:rPr>
              <w:t>thresholdLevel</w:t>
            </w:r>
            <w:proofErr w:type="spellEnd"/>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ThresholdLevelInd</w:t>
            </w:r>
            <w:proofErr w:type="spellEnd"/>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4C4EC1C5" w14:textId="7CA92DEB"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292EAC1" w14:textId="22EA90BD"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79A01880" w14:textId="15224105"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lastRenderedPageBreak/>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 xml:space="preserve">Higher value of a threshold with </w:t>
            </w:r>
            <w:proofErr w:type="spellStart"/>
            <w:r w:rsidRPr="006B2AD9">
              <w:rPr>
                <w:rFonts w:ascii="Arial" w:hAnsi="Arial" w:cs="Arial"/>
                <w:sz w:val="18"/>
              </w:rPr>
              <w:t>hysteris</w:t>
            </w:r>
            <w:proofErr w:type="spellEnd"/>
            <w:r w:rsidRPr="006B2AD9">
              <w:rPr>
                <w:rFonts w:ascii="Arial" w:hAnsi="Arial" w:cs="Arial"/>
                <w:sz w:val="18"/>
              </w:rPr>
              <w:t>,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2A8AC052" w14:textId="601706A3"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69EE2E18" w14:textId="3D450DC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proofErr w:type="spellStart"/>
            <w:r>
              <w:rPr>
                <w:rFonts w:ascii="Arial" w:hAnsi="Arial"/>
                <w:sz w:val="18"/>
              </w:rPr>
              <w:t>armTime</w:t>
            </w:r>
            <w:proofErr w:type="spellEnd"/>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proofErr w:type="spellStart"/>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p>
          <w:p w14:paraId="301C2C4C" w14:textId="0AA06AEA"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15" w:name="_MCCTEMPBM_CRPT22660203___7" w:colFirst="1" w:colLast="1"/>
            <w:bookmarkStart w:id="316" w:name="_MCCTEMPBM_CRPT22660205___7" w:colFirst="2" w:colLast="2"/>
            <w:proofErr w:type="spellStart"/>
            <w:r w:rsidRPr="008227B8">
              <w:rPr>
                <w:rFonts w:eastAsia="SimSun"/>
                <w:lang w:eastAsia="zh-CN"/>
              </w:rPr>
              <w:t>stateChangeDefinition</w:t>
            </w:r>
            <w:proofErr w:type="spellEnd"/>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17" w:name="_MCCTEMPBM_CRPT22660204___7"/>
            <w:r w:rsidRPr="008227B8">
              <w:t xml:space="preserve">type: </w:t>
            </w:r>
            <w:proofErr w:type="spellStart"/>
            <w:r w:rsidRPr="008227B8">
              <w:rPr>
                <w:rFonts w:eastAsia="SimSun"/>
                <w:lang w:eastAsia="zh-CN"/>
              </w:rPr>
              <w:t>AttributeValueChange</w:t>
            </w:r>
            <w:proofErr w:type="spellEnd"/>
          </w:p>
          <w:bookmarkEnd w:id="317"/>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EA851B"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0011108"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18" w:name="_MCCTEMPBM_CRPT22660206___7" w:colFirst="1" w:colLast="1"/>
            <w:bookmarkStart w:id="319" w:name="_MCCTEMPBM_CRPT22660208___7" w:colFirst="2" w:colLast="2"/>
            <w:bookmarkEnd w:id="315"/>
            <w:bookmarkEnd w:id="316"/>
            <w:proofErr w:type="spellStart"/>
            <w:r w:rsidRPr="008227B8">
              <w:rPr>
                <w:rFonts w:eastAsia="SimSun"/>
                <w:lang w:eastAsia="zh-CN"/>
              </w:rPr>
              <w:t>monitoredAttributes</w:t>
            </w:r>
            <w:proofErr w:type="spellEnd"/>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59E570EB" w14:textId="77777777" w:rsidR="00C7595D" w:rsidRPr="008227B8" w:rsidRDefault="00C7595D" w:rsidP="00C7595D">
            <w:pPr>
              <w:pStyle w:val="TAL"/>
            </w:pPr>
            <w:bookmarkStart w:id="320" w:name="_MCCTEMPBM_CRPT22660207___7"/>
            <w:r w:rsidRPr="008227B8">
              <w:t xml:space="preserve">type: </w:t>
            </w:r>
            <w:proofErr w:type="spellStart"/>
            <w:r w:rsidRPr="008227B8">
              <w:rPr>
                <w:rFonts w:eastAsia="SimSun"/>
                <w:lang w:eastAsia="zh-CN"/>
              </w:rPr>
              <w:t>NameValuePair</w:t>
            </w:r>
            <w:proofErr w:type="spellEnd"/>
          </w:p>
          <w:bookmarkEnd w:id="320"/>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00E06F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252E0E0B"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1" w:name="_MCCTEMPBM_CRPT22660210___7" w:colFirst="2" w:colLast="2"/>
            <w:bookmarkEnd w:id="318"/>
            <w:bookmarkEnd w:id="319"/>
            <w:proofErr w:type="spellStart"/>
            <w:r w:rsidRPr="008227B8">
              <w:rPr>
                <w:rFonts w:eastAsia="SimSun"/>
                <w:lang w:eastAsia="zh-CN"/>
              </w:rPr>
              <w:t>proposedRepairActions</w:t>
            </w:r>
            <w:proofErr w:type="spellEnd"/>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2"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2"/>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0C066D5"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035E82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3" w:name="_MCCTEMPBM_CRPT22660211___7" w:colFirst="1" w:colLast="2"/>
            <w:bookmarkEnd w:id="321"/>
            <w:proofErr w:type="spellStart"/>
            <w:r w:rsidRPr="008227B8">
              <w:rPr>
                <w:rFonts w:eastAsia="SimSun"/>
                <w:lang w:eastAsia="zh-CN"/>
              </w:rPr>
              <w:t>additionalText</w:t>
            </w:r>
            <w:proofErr w:type="spellEnd"/>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E11857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13919E4"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24" w:name="_MCCTEMPBM_CRPT22660212___7" w:colFirst="1" w:colLast="2"/>
            <w:bookmarkEnd w:id="323"/>
            <w:proofErr w:type="spellStart"/>
            <w:r w:rsidRPr="008227B8">
              <w:rPr>
                <w:rFonts w:eastAsia="SimSun"/>
                <w:lang w:eastAsia="zh-CN"/>
              </w:rPr>
              <w:t>additionalInformation</w:t>
            </w:r>
            <w:proofErr w:type="spellEnd"/>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eastAsia="SimSun" w:hAnsi="Arial"/>
                <w:sz w:val="18"/>
              </w:rPr>
              <w:t>Itf</w:t>
            </w:r>
            <w:proofErr w:type="spellEnd"/>
            <w:r w:rsidRPr="008227B8">
              <w:rPr>
                <w:rFonts w:ascii="Arial" w:eastAsia="SimSun" w:hAnsi="Arial"/>
                <w:sz w:val="18"/>
              </w:rPr>
              <w:t>-N.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EE9AA7B"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53E2606"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25" w:name="_MCCTEMPBM_CRPT22660214___7" w:colFirst="2" w:colLast="2"/>
            <w:bookmarkEnd w:id="324"/>
            <w:proofErr w:type="spellStart"/>
            <w:r w:rsidRPr="008227B8">
              <w:rPr>
                <w:rFonts w:eastAsia="SimSun"/>
                <w:lang w:eastAsia="zh-CN"/>
              </w:rPr>
              <w:lastRenderedPageBreak/>
              <w:t>rootCauseIndicator</w:t>
            </w:r>
            <w:proofErr w:type="spellEnd"/>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26" w:name="_MCCTEMPBM_CRPT22660213___7"/>
            <w:r w:rsidRPr="008227B8">
              <w:rPr>
                <w:rFonts w:ascii="Arial" w:eastAsia="SimSun" w:hAnsi="Arial" w:cs="Arial"/>
                <w:sz w:val="18"/>
              </w:rPr>
              <w:t xml:space="preserve">It indicates that this </w:t>
            </w:r>
            <w:proofErr w:type="spellStart"/>
            <w:r w:rsidRPr="008227B8">
              <w:rPr>
                <w:rFonts w:ascii="Courier New" w:eastAsia="SimSun" w:hAnsi="Courier New"/>
                <w:sz w:val="18"/>
              </w:rPr>
              <w:t>Alarm</w:t>
            </w:r>
            <w:r>
              <w:rPr>
                <w:rFonts w:ascii="Courier New" w:eastAsia="SimSun" w:hAnsi="Courier New"/>
                <w:sz w:val="18"/>
              </w:rPr>
              <w:t>Record</w:t>
            </w:r>
            <w:proofErr w:type="spellEnd"/>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w:t>
            </w:r>
            <w:proofErr w:type="spellStart"/>
            <w:r w:rsidRPr="008227B8">
              <w:rPr>
                <w:rFonts w:ascii="Courier New" w:eastAsia="SimSun" w:hAnsi="Courier New" w:cs="Courier New"/>
                <w:sz w:val="18"/>
              </w:rPr>
              <w:t>CorrelatedNotification</w:t>
            </w:r>
            <w:proofErr w:type="spellEnd"/>
            <w:r w:rsidRPr="008227B8">
              <w:rPr>
                <w:rFonts w:ascii="Courier New" w:eastAsia="SimSun" w:hAnsi="Courier New" w:cs="Courier New"/>
                <w:sz w:val="18"/>
              </w:rPr>
              <w:t xml:space="preserve"> </w:t>
            </w:r>
            <w:r w:rsidRPr="008227B8">
              <w:rPr>
                <w:rFonts w:ascii="Arial" w:eastAsia="SimSun" w:hAnsi="Arial" w:cs="Arial"/>
                <w:sz w:val="18"/>
              </w:rPr>
              <w:t>instances.</w:t>
            </w:r>
            <w:bookmarkEnd w:id="326"/>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7E8CB7D"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8D33C5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27" w:name="_MCCTEMPBM_CRPT22660215___7" w:colFirst="1" w:colLast="2"/>
            <w:bookmarkEnd w:id="325"/>
            <w:proofErr w:type="spellStart"/>
            <w:r w:rsidRPr="008227B8">
              <w:rPr>
                <w:rFonts w:eastAsia="SimSun"/>
                <w:lang w:eastAsia="zh-CN"/>
              </w:rPr>
              <w:t>ackTime</w:t>
            </w:r>
            <w:proofErr w:type="spellEnd"/>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 xml:space="preserve">It identifies the time when the alarm has been acknowledged or unacknowledged the last time, i.e. it registers the time when </w:t>
            </w:r>
            <w:proofErr w:type="spellStart"/>
            <w:r w:rsidRPr="008227B8">
              <w:rPr>
                <w:rFonts w:ascii="Arial" w:eastAsia="SimSun" w:hAnsi="Arial" w:cs="Arial"/>
                <w:sz w:val="18"/>
              </w:rPr>
              <w:t>ackState</w:t>
            </w:r>
            <w:proofErr w:type="spellEnd"/>
            <w:r w:rsidRPr="008227B8">
              <w:rPr>
                <w:rFonts w:ascii="Arial" w:eastAsia="SimSun" w:hAnsi="Arial" w:cs="Arial"/>
                <w:sz w:val="18"/>
              </w:rPr>
              <w:t xml:space="preserv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3501648"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738EBE"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28" w:name="_MCCTEMPBM_CRPT22660216___7" w:colFirst="1" w:colLast="2"/>
            <w:bookmarkEnd w:id="327"/>
            <w:proofErr w:type="spellStart"/>
            <w:r w:rsidRPr="008227B8">
              <w:rPr>
                <w:rFonts w:eastAsia="SimSun"/>
                <w:lang w:eastAsia="zh-CN"/>
              </w:rPr>
              <w:t>ackUserId</w:t>
            </w:r>
            <w:proofErr w:type="spellEnd"/>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0FD57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97C37E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29" w:name="_MCCTEMPBM_CRPT22660217___7" w:colFirst="0" w:colLast="2"/>
            <w:bookmarkEnd w:id="328"/>
            <w:proofErr w:type="spellStart"/>
            <w:r w:rsidRPr="008227B8">
              <w:rPr>
                <w:rFonts w:eastAsia="SimSun"/>
              </w:rPr>
              <w:t>ackSystemId</w:t>
            </w:r>
            <w:proofErr w:type="spellEnd"/>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w:t>
            </w:r>
            <w:proofErr w:type="spellStart"/>
            <w:r w:rsidRPr="008227B8">
              <w:rPr>
                <w:rFonts w:ascii="Arial" w:eastAsia="SimSun" w:hAnsi="Arial"/>
                <w:sz w:val="18"/>
              </w:rPr>
              <w:t>ackState</w:t>
            </w:r>
            <w:proofErr w:type="spellEnd"/>
            <w:r w:rsidRPr="008227B8">
              <w:rPr>
                <w:rFonts w:ascii="Arial" w:eastAsia="SimSun" w:hAnsi="Arial"/>
                <w:sz w:val="18"/>
              </w:rPr>
              <w:t xml:space="preserv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0D1D8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731F96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0" w:name="_MCCTEMPBM_CRPT22660218___7" w:colFirst="0" w:colLast="1"/>
            <w:bookmarkStart w:id="331" w:name="_MCCTEMPBM_CRPT22660219___7" w:colFirst="2" w:colLast="2"/>
            <w:bookmarkEnd w:id="329"/>
            <w:proofErr w:type="spellStart"/>
            <w:r w:rsidRPr="008227B8">
              <w:rPr>
                <w:rFonts w:eastAsia="SimSun"/>
              </w:rPr>
              <w:t>ackState</w:t>
            </w:r>
            <w:proofErr w:type="spellEnd"/>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75D3F1"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8509FD1"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2" w:name="_MCCTEMPBM_CRPT22660220___7" w:colFirst="0" w:colLast="2"/>
            <w:bookmarkEnd w:id="330"/>
            <w:bookmarkEnd w:id="331"/>
            <w:proofErr w:type="spellStart"/>
            <w:r w:rsidRPr="008227B8">
              <w:rPr>
                <w:rFonts w:cs="Arial"/>
              </w:rPr>
              <w:t>clearUserId</w:t>
            </w:r>
            <w:proofErr w:type="spellEnd"/>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carries the identity of the user who invokes the </w:t>
            </w:r>
            <w:proofErr w:type="spellStart"/>
            <w:r w:rsidRPr="008227B8">
              <w:rPr>
                <w:rFonts w:ascii="Arial" w:eastAsia="SimSun" w:hAnsi="Arial"/>
                <w:sz w:val="18"/>
              </w:rPr>
              <w:t>clearAlarms</w:t>
            </w:r>
            <w:proofErr w:type="spellEnd"/>
            <w:r w:rsidRPr="008227B8">
              <w:rPr>
                <w:rFonts w:ascii="Arial" w:eastAsia="SimSun" w:hAnsi="Arial"/>
                <w:sz w:val="18"/>
              </w:rPr>
              <w:t xml:space="preserve">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197DD26"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A0BCF79"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3" w:name="_MCCTEMPBM_CRPT22660221___7" w:colFirst="0" w:colLast="2"/>
            <w:bookmarkEnd w:id="332"/>
            <w:proofErr w:type="spellStart"/>
            <w:r w:rsidRPr="008227B8">
              <w:rPr>
                <w:rFonts w:cs="Arial"/>
              </w:rPr>
              <w:t>clearSystemId</w:t>
            </w:r>
            <w:proofErr w:type="spellEnd"/>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7D0CE1F"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0803209"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34" w:name="_MCCTEMPBM_CRPT22660222___7" w:colFirst="0" w:colLast="2"/>
            <w:bookmarkEnd w:id="333"/>
            <w:proofErr w:type="spellStart"/>
            <w:r w:rsidRPr="008227B8">
              <w:rPr>
                <w:rFonts w:cs="Arial"/>
              </w:rPr>
              <w:t>serviceUser</w:t>
            </w:r>
            <w:proofErr w:type="spellEnd"/>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 xml:space="preserve">It identifies the service-user whose request for service provided by the </w:t>
            </w:r>
            <w:proofErr w:type="spellStart"/>
            <w:r w:rsidRPr="008227B8">
              <w:rPr>
                <w:rFonts w:ascii="Arial" w:eastAsia="SimSun" w:hAnsi="Arial"/>
                <w:sz w:val="18"/>
              </w:rPr>
              <w:t>serviceProvider</w:t>
            </w:r>
            <w:proofErr w:type="spellEnd"/>
            <w:r w:rsidRPr="008227B8">
              <w:rPr>
                <w:rFonts w:ascii="Arial" w:eastAsia="SimSun" w:hAnsi="Arial"/>
                <w:sz w:val="18"/>
              </w:rPr>
              <w:t xml:space="preserve">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D17CE45"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550F42C"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35" w:name="_MCCTEMPBM_CRPT22660223___7" w:colFirst="0" w:colLast="2"/>
            <w:bookmarkEnd w:id="334"/>
            <w:proofErr w:type="spellStart"/>
            <w:r w:rsidRPr="008227B8">
              <w:rPr>
                <w:rFonts w:cs="Arial"/>
              </w:rPr>
              <w:t>serviceProvider</w:t>
            </w:r>
            <w:proofErr w:type="spellEnd"/>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w:t>
            </w:r>
            <w:proofErr w:type="spellStart"/>
            <w:r w:rsidRPr="008227B8">
              <w:rPr>
                <w:rFonts w:ascii="Arial" w:eastAsia="SimSun" w:hAnsi="Arial"/>
                <w:sz w:val="18"/>
              </w:rPr>
              <w:t>serviceUser</w:t>
            </w:r>
            <w:proofErr w:type="spellEnd"/>
            <w:r w:rsidRPr="008227B8">
              <w:rPr>
                <w:rFonts w:ascii="Arial" w:eastAsia="SimSun" w:hAnsi="Arial"/>
                <w:sz w:val="18"/>
              </w:rPr>
              <w:t xml:space="preserve">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96877A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372E0"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36" w:name="_MCCTEMPBM_CRPT22660224___7" w:colFirst="0" w:colLast="2"/>
            <w:bookmarkEnd w:id="335"/>
            <w:proofErr w:type="spellStart"/>
            <w:r w:rsidRPr="008227B8">
              <w:rPr>
                <w:rFonts w:cs="Arial"/>
              </w:rPr>
              <w:t>securityAlarmDetector</w:t>
            </w:r>
            <w:proofErr w:type="spellEnd"/>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D6CC9E3"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89F82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37" w:name="_MCCTEMPBM_CRPT22660225___7" w:colFirst="0" w:colLast="2"/>
            <w:bookmarkEnd w:id="336"/>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F6AAD6E"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A8C144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38" w:name="_MCCTEMPBM_CRPT22660226___7" w:colFirst="0" w:colLast="2"/>
            <w:bookmarkEnd w:id="337"/>
            <w:proofErr w:type="spellStart"/>
            <w:r w:rsidRPr="008227B8">
              <w:rPr>
                <w:rFonts w:cs="Arial"/>
              </w:rPr>
              <w:lastRenderedPageBreak/>
              <w:t>correlatedNotifications</w:t>
            </w:r>
            <w:proofErr w:type="spellEnd"/>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69B42871"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3F8066EB"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39" w:name="_MCCTEMPBM_CRPT22660227___7" w:colFirst="0" w:colLast="2"/>
            <w:bookmarkEnd w:id="338"/>
            <w:proofErr w:type="spellStart"/>
            <w:r w:rsidRPr="008227B8">
              <w:rPr>
                <w:rFonts w:eastAsia="SimSun" w:cs="Arial"/>
              </w:rPr>
              <w:t>commentTime</w:t>
            </w:r>
            <w:proofErr w:type="spellEnd"/>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0B42D64"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B3E3C94"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0" w:name="_MCCTEMPBM_CRPT22660228___7" w:colFirst="0" w:colLast="2"/>
            <w:bookmarkEnd w:id="339"/>
            <w:proofErr w:type="spellStart"/>
            <w:r w:rsidRPr="008227B8">
              <w:rPr>
                <w:rFonts w:eastAsia="SimSun" w:cs="Arial"/>
              </w:rPr>
              <w:t>commentUserId</w:t>
            </w:r>
            <w:proofErr w:type="spellEnd"/>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B0E3A2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BDA645A"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1" w:name="_MCCTEMPBM_CRPT22660229___7" w:colFirst="0" w:colLast="2"/>
            <w:bookmarkEnd w:id="340"/>
            <w:proofErr w:type="spellStart"/>
            <w:r w:rsidRPr="008227B8">
              <w:rPr>
                <w:rFonts w:eastAsia="SimSun" w:cs="Arial"/>
              </w:rPr>
              <w:t>commentSystemId</w:t>
            </w:r>
            <w:proofErr w:type="spellEnd"/>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3CE6A12"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0C81E1D"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2" w:name="_MCCTEMPBM_CRPT22660230___7" w:colFirst="0" w:colLast="2"/>
            <w:bookmarkEnd w:id="341"/>
            <w:proofErr w:type="spellStart"/>
            <w:r w:rsidRPr="008227B8">
              <w:rPr>
                <w:rFonts w:eastAsia="SimSun" w:cs="Arial"/>
              </w:rPr>
              <w:t>commentText</w:t>
            </w:r>
            <w:proofErr w:type="spellEnd"/>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E39E45E"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DFAD5E6"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3" w:name="_MCCTEMPBM_CRPT22660231___7" w:colFirst="0" w:colLast="2"/>
            <w:bookmarkEnd w:id="342"/>
            <w:proofErr w:type="spellStart"/>
            <w:r w:rsidRPr="008227B8">
              <w:rPr>
                <w:rFonts w:eastAsia="SimSun" w:cs="Arial"/>
              </w:rPr>
              <w:t>CorrelatedNotification.sourceObjectInstance</w:t>
            </w:r>
            <w:proofErr w:type="spellEnd"/>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 xml:space="preserve">It identifies one </w:t>
            </w:r>
            <w:proofErr w:type="spellStart"/>
            <w:r w:rsidRPr="008227B8">
              <w:rPr>
                <w:rFonts w:ascii="Arial" w:eastAsia="SimSun" w:hAnsi="Arial"/>
                <w:sz w:val="18"/>
              </w:rPr>
              <w:t>MonitoredEntity</w:t>
            </w:r>
            <w:proofErr w:type="spellEnd"/>
            <w:r w:rsidRPr="008227B8">
              <w:rPr>
                <w:rFonts w:ascii="Arial" w:eastAsia="SimSun" w:hAnsi="Arial"/>
                <w:sz w:val="18"/>
              </w:rPr>
              <w:t xml:space="preserve">. It is unique within a </w:t>
            </w:r>
            <w:proofErr w:type="spellStart"/>
            <w:r w:rsidRPr="008227B8">
              <w:rPr>
                <w:rFonts w:ascii="Arial" w:eastAsia="SimSun" w:hAnsi="Arial"/>
                <w:sz w:val="18"/>
              </w:rPr>
              <w:t>multivalue</w:t>
            </w:r>
            <w:proofErr w:type="spellEnd"/>
            <w:r w:rsidRPr="008227B8">
              <w:rPr>
                <w:rFonts w:ascii="Arial" w:eastAsia="SimSun" w:hAnsi="Arial"/>
                <w:sz w:val="18"/>
              </w:rPr>
              <w:t xml:space="preserve"> attribute based on the </w:t>
            </w:r>
            <w:proofErr w:type="spellStart"/>
            <w:r w:rsidRPr="008227B8">
              <w:rPr>
                <w:rFonts w:ascii="Arial" w:eastAsia="SimSun" w:hAnsi="Arial"/>
                <w:sz w:val="18"/>
              </w:rPr>
              <w:t>CorrelatedNotification</w:t>
            </w:r>
            <w:proofErr w:type="spellEnd"/>
            <w:r w:rsidRPr="008227B8">
              <w:rPr>
                <w:rFonts w:ascii="Arial" w:eastAsia="SimSun" w:hAnsi="Arial"/>
                <w:sz w:val="18"/>
              </w:rPr>
              <w:t xml:space="preserve">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C8AF3D3"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9B8E7E0"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44" w:name="_MCCTEMPBM_CRPT22660232___7" w:colFirst="0" w:colLast="2"/>
            <w:bookmarkEnd w:id="343"/>
            <w:proofErr w:type="spellStart"/>
            <w:r w:rsidRPr="008227B8">
              <w:rPr>
                <w:rFonts w:eastAsia="SimSun" w:cs="Arial"/>
              </w:rPr>
              <w:t>CorrelatedNotification.notificationId</w:t>
            </w:r>
            <w:r>
              <w:rPr>
                <w:rFonts w:eastAsia="SimSun" w:cs="Arial"/>
              </w:rPr>
              <w:t>s</w:t>
            </w:r>
            <w:proofErr w:type="spellEnd"/>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0EC09D83"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E6771B3" w14:textId="77777777" w:rsidR="00C7595D" w:rsidRPr="008227B8" w:rsidRDefault="00C7595D" w:rsidP="00C7595D">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344"/>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5" w:name="_Toc157982685"/>
      <w:bookmarkStart w:id="346" w:name="_Toc202514112"/>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5"/>
      <w:bookmarkEnd w:id="346"/>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7" w:name="_Toc157982686"/>
      <w:bookmarkStart w:id="348" w:name="_Toc202514113"/>
      <w:r w:rsidRPr="008227B8">
        <w:t>7.</w:t>
      </w:r>
      <w:r w:rsidR="002B6147" w:rsidRPr="008227B8">
        <w:t>5</w:t>
      </w:r>
      <w:r w:rsidR="002B6147" w:rsidRPr="008227B8">
        <w:tab/>
        <w:t>Common notifications</w:t>
      </w:r>
      <w:bookmarkEnd w:id="347"/>
      <w:bookmarkEnd w:id="348"/>
    </w:p>
    <w:p w14:paraId="7F2F151E" w14:textId="32962BB9" w:rsidR="002B6147" w:rsidRPr="008227B8" w:rsidRDefault="00C77DBA" w:rsidP="004250E7">
      <w:pPr>
        <w:pStyle w:val="Heading3"/>
        <w:rPr>
          <w:rFonts w:eastAsia="SimSun"/>
        </w:rPr>
      </w:pPr>
      <w:bookmarkStart w:id="349" w:name="_Toc157982687"/>
      <w:bookmarkStart w:id="350" w:name="_Toc202514114"/>
      <w:r w:rsidRPr="008227B8">
        <w:rPr>
          <w:rFonts w:eastAsia="SimSun"/>
        </w:rPr>
        <w:t>7.</w:t>
      </w:r>
      <w:r w:rsidR="002B6147" w:rsidRPr="008227B8">
        <w:rPr>
          <w:rFonts w:eastAsia="SimSun"/>
        </w:rPr>
        <w:t>5.1</w:t>
      </w:r>
      <w:r w:rsidR="002B6147" w:rsidRPr="008227B8">
        <w:rPr>
          <w:rFonts w:eastAsia="SimSun"/>
        </w:rPr>
        <w:tab/>
        <w:t>Alarm notifications</w:t>
      </w:r>
      <w:bookmarkEnd w:id="349"/>
      <w:bookmarkEnd w:id="350"/>
    </w:p>
    <w:p w14:paraId="4C4A1802" w14:textId="7F047AD3" w:rsidR="002B6147" w:rsidRPr="008227B8" w:rsidRDefault="002B6147" w:rsidP="002B6147">
      <w:pPr>
        <w:rPr>
          <w:rFonts w:ascii="Courier New" w:hAnsi="Courier New"/>
        </w:rPr>
      </w:pPr>
      <w:bookmarkStart w:id="351"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2" w:name="_MCCTEMPBM_CRPT22660235___4" w:colFirst="0" w:colLast="0"/>
            <w:bookmarkEnd w:id="351"/>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3" w:name="_MCCTEMPBM_CRPT22660236___7"/>
            <w:bookmarkEnd w:id="352"/>
            <w:proofErr w:type="spellStart"/>
            <w:r w:rsidRPr="008227B8">
              <w:rPr>
                <w:rFonts w:ascii="Arial" w:hAnsi="Arial" w:cs="Arial"/>
                <w:sz w:val="18"/>
              </w:rPr>
              <w:t>notifyNewAlarm</w:t>
            </w:r>
            <w:bookmarkEnd w:id="353"/>
            <w:proofErr w:type="spellEnd"/>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4" w:name="_MCCTEMPBM_CRPT22660237___7"/>
            <w:proofErr w:type="spellStart"/>
            <w:r w:rsidRPr="008227B8">
              <w:rPr>
                <w:rFonts w:ascii="Arial" w:hAnsi="Arial" w:cs="Arial"/>
                <w:sz w:val="18"/>
              </w:rPr>
              <w:t>notifyClearedAlarm</w:t>
            </w:r>
            <w:bookmarkEnd w:id="354"/>
            <w:proofErr w:type="spellEnd"/>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5" w:name="_MCCTEMPBM_CRPT22660238___7"/>
            <w:proofErr w:type="spellStart"/>
            <w:r w:rsidRPr="008227B8">
              <w:rPr>
                <w:rFonts w:ascii="Arial" w:hAnsi="Arial" w:cs="Arial"/>
                <w:sz w:val="18"/>
              </w:rPr>
              <w:t>notifyAlarmListRebuilt</w:t>
            </w:r>
            <w:bookmarkEnd w:id="355"/>
            <w:proofErr w:type="spellEnd"/>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6" w:name="_MCCTEMPBM_CRPT22660239___7"/>
            <w:proofErr w:type="spellStart"/>
            <w:r w:rsidRPr="008227B8">
              <w:rPr>
                <w:rFonts w:ascii="Arial" w:hAnsi="Arial" w:cs="Arial"/>
                <w:sz w:val="18"/>
              </w:rPr>
              <w:t>notifyChangedAlarmGeneral</w:t>
            </w:r>
            <w:bookmarkEnd w:id="356"/>
            <w:proofErr w:type="spellEnd"/>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7" w:name="_MCCTEMPBM_CRPT22660240___7"/>
            <w:proofErr w:type="spellStart"/>
            <w:r w:rsidRPr="008227B8">
              <w:rPr>
                <w:rFonts w:ascii="Arial" w:hAnsi="Arial" w:cs="Arial"/>
                <w:sz w:val="18"/>
              </w:rPr>
              <w:t>notifyChangedAlarm</w:t>
            </w:r>
            <w:bookmarkEnd w:id="357"/>
            <w:proofErr w:type="spellEnd"/>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8" w:name="_MCCTEMPBM_CRPT22660241___7"/>
            <w:proofErr w:type="spellStart"/>
            <w:r w:rsidRPr="008227B8">
              <w:rPr>
                <w:rFonts w:ascii="Arial" w:hAnsi="Arial" w:cs="Arial"/>
                <w:sz w:val="18"/>
              </w:rPr>
              <w:t>notifyCorrelatedNotificationChanged</w:t>
            </w:r>
            <w:bookmarkEnd w:id="358"/>
            <w:proofErr w:type="spellEnd"/>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9" w:name="_MCCTEMPBM_CRPT22660242___7"/>
            <w:proofErr w:type="spellStart"/>
            <w:r w:rsidRPr="008227B8">
              <w:rPr>
                <w:rFonts w:ascii="Arial" w:hAnsi="Arial" w:cs="Arial"/>
                <w:sz w:val="18"/>
              </w:rPr>
              <w:t>notifyAckStateChanged</w:t>
            </w:r>
            <w:bookmarkEnd w:id="359"/>
            <w:proofErr w:type="spellEnd"/>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0" w:name="_MCCTEMPBM_CRPT22660243___7"/>
            <w:proofErr w:type="spellStart"/>
            <w:r w:rsidRPr="008227B8">
              <w:rPr>
                <w:rFonts w:ascii="Arial" w:hAnsi="Arial" w:cs="Arial"/>
                <w:sz w:val="18"/>
              </w:rPr>
              <w:t>notifyComments</w:t>
            </w:r>
            <w:bookmarkEnd w:id="360"/>
            <w:proofErr w:type="spellEnd"/>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1" w:name="_MCCTEMPBM_CRPT22660244___7"/>
            <w:proofErr w:type="spellStart"/>
            <w:r w:rsidRPr="008227B8">
              <w:rPr>
                <w:rFonts w:ascii="Arial" w:hAnsi="Arial" w:cs="Arial"/>
                <w:sz w:val="18"/>
              </w:rPr>
              <w:t>notifyPotentialFaultyAlarmList</w:t>
            </w:r>
            <w:bookmarkEnd w:id="361"/>
            <w:proofErr w:type="spellEnd"/>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2" w:name="_Toc157982688"/>
    </w:p>
    <w:p w14:paraId="5468549A" w14:textId="31BB21D8" w:rsidR="002B6147" w:rsidRPr="008227B8" w:rsidRDefault="00C77DBA" w:rsidP="004250E7">
      <w:pPr>
        <w:pStyle w:val="Heading3"/>
        <w:rPr>
          <w:rFonts w:eastAsia="SimSun"/>
          <w:lang w:eastAsia="zh-CN"/>
        </w:rPr>
      </w:pPr>
      <w:bookmarkStart w:id="363" w:name="_Toc202514115"/>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2"/>
      <w:bookmarkEnd w:id="363"/>
    </w:p>
    <w:p w14:paraId="418283EB" w14:textId="77777777" w:rsidR="002B6147" w:rsidRPr="008227B8" w:rsidRDefault="002B6147" w:rsidP="002B6147">
      <w:bookmarkStart w:id="364" w:name="_MCCTEMPBM_CRPT22660245___7"/>
      <w:r w:rsidRPr="008227B8">
        <w:t xml:space="preserve">This clause presents a list of notifications, defined in [2], that a MnS consumer can receive. The notification header attribute </w:t>
      </w:r>
      <w:proofErr w:type="spellStart"/>
      <w:r w:rsidRPr="008227B8">
        <w:rPr>
          <w:rFonts w:ascii="Courier New" w:hAnsi="Courier New" w:cs="Courier New"/>
        </w:rPr>
        <w:t>objectClass</w:t>
      </w:r>
      <w:proofErr w:type="spellEnd"/>
      <w:r w:rsidRPr="008227B8">
        <w:rPr>
          <w:rFonts w:ascii="Courier New" w:hAnsi="Courier New" w:cs="Courier New"/>
        </w:rPr>
        <w:t>/</w:t>
      </w:r>
      <w:proofErr w:type="spellStart"/>
      <w:r w:rsidRPr="008227B8">
        <w:rPr>
          <w:rFonts w:ascii="Courier New" w:hAnsi="Courier New" w:cs="Courier New"/>
        </w:rPr>
        <w:t>objectInstance</w:t>
      </w:r>
      <w:proofErr w:type="spellEnd"/>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5" w:name="_MCCTEMPBM_CRPT22660246___4" w:colFirst="0" w:colLast="0"/>
            <w:bookmarkEnd w:id="36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6" w:name="_MCCTEMPBM_CRPT22660247___7"/>
            <w:bookmarkEnd w:id="365"/>
            <w:proofErr w:type="spellStart"/>
            <w:r w:rsidRPr="008227B8">
              <w:rPr>
                <w:rFonts w:ascii="Arial" w:hAnsi="Arial" w:cs="Arial"/>
                <w:sz w:val="18"/>
              </w:rPr>
              <w:t>notifyMOICreation</w:t>
            </w:r>
            <w:bookmarkEnd w:id="366"/>
            <w:proofErr w:type="spellEnd"/>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7" w:name="_MCCTEMPBM_CRPT22660248___7"/>
            <w:proofErr w:type="spellStart"/>
            <w:r w:rsidRPr="008227B8">
              <w:rPr>
                <w:rFonts w:ascii="Arial" w:hAnsi="Arial" w:cs="Arial"/>
                <w:sz w:val="18"/>
              </w:rPr>
              <w:t>notifyMOIDeletion</w:t>
            </w:r>
            <w:bookmarkEnd w:id="367"/>
            <w:proofErr w:type="spellEnd"/>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8" w:name="_MCCTEMPBM_CRPT22660249___7"/>
            <w:proofErr w:type="spellStart"/>
            <w:r w:rsidRPr="008227B8">
              <w:rPr>
                <w:rFonts w:ascii="Arial" w:hAnsi="Arial" w:cs="Arial"/>
                <w:sz w:val="18"/>
              </w:rPr>
              <w:t>notifyMOIAttributeValueChanges</w:t>
            </w:r>
            <w:bookmarkEnd w:id="368"/>
            <w:proofErr w:type="spellEnd"/>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9" w:name="_MCCTEMPBM_CRPT22660250___7"/>
            <w:proofErr w:type="spellStart"/>
            <w:r w:rsidRPr="008227B8">
              <w:rPr>
                <w:rFonts w:ascii="Arial" w:hAnsi="Arial" w:cs="Arial"/>
                <w:sz w:val="18"/>
              </w:rPr>
              <w:t>notifyMOIChanges</w:t>
            </w:r>
            <w:bookmarkEnd w:id="369"/>
            <w:proofErr w:type="spellEnd"/>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0" w:name="_Toc202514116"/>
      <w:bookmarkStart w:id="371" w:name="_Toc157982689"/>
      <w:r w:rsidRPr="008227B8">
        <w:t>8</w:t>
      </w:r>
      <w:r w:rsidR="002B6147" w:rsidRPr="008227B8">
        <w:tab/>
        <w:t>Notifications</w:t>
      </w:r>
      <w:bookmarkEnd w:id="370"/>
      <w:r w:rsidR="002B6147" w:rsidRPr="008227B8">
        <w:t xml:space="preserve"> </w:t>
      </w:r>
      <w:bookmarkEnd w:id="371"/>
    </w:p>
    <w:p w14:paraId="436FF0CD" w14:textId="366E7C40" w:rsidR="0015281E" w:rsidRPr="008227B8" w:rsidRDefault="00C77DBA" w:rsidP="0015281E">
      <w:pPr>
        <w:pStyle w:val="Heading2"/>
      </w:pPr>
      <w:bookmarkStart w:id="372" w:name="_Toc157982690"/>
      <w:bookmarkStart w:id="373" w:name="_Toc202514117"/>
      <w:r w:rsidRPr="008227B8">
        <w:t>8.</w:t>
      </w:r>
      <w:r w:rsidR="002B6147" w:rsidRPr="008227B8">
        <w:t>1</w:t>
      </w:r>
      <w:r w:rsidR="002B6147" w:rsidRPr="008227B8">
        <w:tab/>
        <w:t>Overview</w:t>
      </w:r>
      <w:bookmarkEnd w:id="372"/>
      <w:bookmarkEnd w:id="37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4" w:name="_Toc157982691"/>
      <w:bookmarkStart w:id="375" w:name="_Toc202514118"/>
      <w:r w:rsidRPr="008227B8">
        <w:t>8.</w:t>
      </w:r>
      <w:r w:rsidR="002B6147" w:rsidRPr="008227B8">
        <w:t>2</w:t>
      </w:r>
      <w:r w:rsidR="002B6147" w:rsidRPr="008227B8">
        <w:tab/>
      </w:r>
      <w:proofErr w:type="spellStart"/>
      <w:r w:rsidR="002B6147" w:rsidRPr="008227B8">
        <w:t>notifyNewAlarm</w:t>
      </w:r>
      <w:bookmarkEnd w:id="374"/>
      <w:bookmarkEnd w:id="375"/>
      <w:proofErr w:type="spellEnd"/>
    </w:p>
    <w:p w14:paraId="53D0BB98" w14:textId="1713D99A" w:rsidR="002B6147" w:rsidRPr="008227B8" w:rsidRDefault="00C77DBA" w:rsidP="004250E7">
      <w:pPr>
        <w:pStyle w:val="Heading3"/>
        <w:rPr>
          <w:rFonts w:eastAsia="SimSun"/>
          <w:lang w:eastAsia="zh-CN"/>
        </w:rPr>
      </w:pPr>
      <w:bookmarkStart w:id="376" w:name="_Toc157982692"/>
      <w:bookmarkStart w:id="377" w:name="_Toc202514119"/>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6"/>
      <w:bookmarkEnd w:id="377"/>
    </w:p>
    <w:p w14:paraId="09B99DEC" w14:textId="77777777" w:rsidR="002B6147" w:rsidRPr="008227B8" w:rsidRDefault="002B6147" w:rsidP="002B6147">
      <w:bookmarkStart w:id="378" w:name="_MCCTEMPBM_CRPT22660251___7"/>
      <w:r w:rsidRPr="008227B8">
        <w:t xml:space="preserve">This notification is generated by the MnS producer when a new alarm is raised and an </w:t>
      </w:r>
      <w:proofErr w:type="spellStart"/>
      <w:r w:rsidRPr="008227B8">
        <w:rPr>
          <w:rFonts w:ascii="Courier New" w:hAnsi="Courier New"/>
          <w:i/>
          <w:iCs/>
        </w:rPr>
        <w:t>AlarmRecord</w:t>
      </w:r>
      <w:proofErr w:type="spellEnd"/>
      <w:r w:rsidRPr="008227B8">
        <w:t xml:space="preserve"> is added to the </w:t>
      </w:r>
      <w:proofErr w:type="spellStart"/>
      <w:r w:rsidRPr="008227B8">
        <w:rPr>
          <w:rFonts w:ascii="Courier New" w:hAnsi="Courier New"/>
        </w:rPr>
        <w:t>AlarmList</w:t>
      </w:r>
      <w:proofErr w:type="spellEnd"/>
      <w:r w:rsidRPr="008227B8">
        <w:t xml:space="preserve">. The notification parameters depend on the </w:t>
      </w:r>
      <w:proofErr w:type="spellStart"/>
      <w:r w:rsidRPr="008227B8">
        <w:t>alarmType</w:t>
      </w:r>
      <w:proofErr w:type="spellEnd"/>
      <w:r w:rsidRPr="008227B8">
        <w:t xml:space="preserve"> and are different for non-security and security alarms.</w:t>
      </w:r>
    </w:p>
    <w:p w14:paraId="30EC2932" w14:textId="1AAD7C58" w:rsidR="002B6147" w:rsidRPr="008227B8" w:rsidRDefault="00C77DBA" w:rsidP="004250E7">
      <w:pPr>
        <w:pStyle w:val="Heading3"/>
        <w:rPr>
          <w:rFonts w:eastAsia="SimSun"/>
          <w:lang w:eastAsia="zh-CN"/>
        </w:rPr>
      </w:pPr>
      <w:bookmarkStart w:id="379" w:name="_Toc157982693"/>
      <w:bookmarkStart w:id="380" w:name="_Toc202514120"/>
      <w:bookmarkEnd w:id="37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9"/>
      <w:bookmarkEnd w:id="380"/>
    </w:p>
    <w:p w14:paraId="6EF5416C" w14:textId="6DE2FE3F" w:rsidR="002B6147" w:rsidRPr="008227B8" w:rsidRDefault="002B6147" w:rsidP="000815A8">
      <w:bookmarkStart w:id="381" w:name="_MCCTEMPBM_CRPT22660252___7"/>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proofErr w:type="spellStart"/>
      <w:r w:rsidRPr="008227B8">
        <w:rPr>
          <w:rFonts w:ascii="Courier New" w:eastAsia="SimSun" w:hAnsi="Courier New" w:cs="Courier New"/>
        </w:rPr>
        <w:t>alarmType</w:t>
      </w:r>
      <w:proofErr w:type="spellEnd"/>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2" w:name="_MCCTEMPBM_CRPT22660253___4"/>
      <w:bookmarkEnd w:id="381"/>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 xml:space="preserve">-1: Input parameters for </w:t>
      </w:r>
      <w:proofErr w:type="spellStart"/>
      <w:r w:rsidRPr="008227B8">
        <w:rPr>
          <w:lang w:eastAsia="zh-CN"/>
        </w:rPr>
        <w:t>notifyNewAlarm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3" w:name="_MCCTEMPBM_CRPT22660254___7"/>
            <w:bookmarkStart w:id="384" w:name="_MCCTEMPBM_CRPT22660256___7" w:colFirst="2" w:colLast="2"/>
            <w:bookmarkEnd w:id="382"/>
            <w:proofErr w:type="spellStart"/>
            <w:r w:rsidRPr="008227B8">
              <w:rPr>
                <w:rFonts w:ascii="Arial" w:hAnsi="Arial" w:cs="Arial"/>
                <w:sz w:val="18"/>
              </w:rPr>
              <w:t>objectClass</w:t>
            </w:r>
            <w:bookmarkEnd w:id="383"/>
            <w:proofErr w:type="spellEnd"/>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5" w:name="_MCCTEMPBM_CRPT22660255___4"/>
            <w:r w:rsidRPr="008227B8">
              <w:rPr>
                <w:rFonts w:ascii="Arial" w:hAnsi="Arial" w:cs="Arial"/>
                <w:sz w:val="18"/>
              </w:rPr>
              <w:t>M</w:t>
            </w:r>
            <w:bookmarkEnd w:id="385"/>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ClassName</w:t>
            </w:r>
            <w:proofErr w:type="spellEnd"/>
            <w:r w:rsidRPr="008227B8">
              <w:rPr>
                <w:rFonts w:ascii="Arial" w:hAnsi="Arial" w:cs="Arial"/>
                <w:sz w:val="18"/>
              </w:rPr>
              <w:t xml:space="preserve"> of the object identified by </w:t>
            </w:r>
            <w:proofErr w:type="spellStart"/>
            <w:r w:rsidRPr="008227B8">
              <w:rPr>
                <w:rFonts w:ascii="Arial" w:hAnsi="Arial" w:cs="Arial"/>
                <w:sz w:val="18"/>
              </w:rPr>
              <w:t>objectInstance</w:t>
            </w:r>
            <w:proofErr w:type="spellEnd"/>
            <w:r w:rsidRPr="008227B8">
              <w:rPr>
                <w:rFonts w:ascii="Arial" w:hAnsi="Arial" w:cs="Arial"/>
                <w:sz w:val="18"/>
              </w:rPr>
              <w:t>.</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6" w:name="_MCCTEMPBM_CRPT22660257___7"/>
            <w:bookmarkStart w:id="387" w:name="_MCCTEMPBM_CRPT22660259___7" w:colFirst="2" w:colLast="2"/>
            <w:bookmarkEnd w:id="384"/>
            <w:proofErr w:type="spellStart"/>
            <w:r w:rsidRPr="008227B8">
              <w:rPr>
                <w:rFonts w:ascii="Arial" w:hAnsi="Arial" w:cs="Arial"/>
                <w:sz w:val="18"/>
              </w:rPr>
              <w:t>objectInstance</w:t>
            </w:r>
            <w:bookmarkEnd w:id="386"/>
            <w:proofErr w:type="spellEnd"/>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8" w:name="_MCCTEMPBM_CRPT22660258___4"/>
            <w:r w:rsidRPr="008227B8">
              <w:rPr>
                <w:rFonts w:ascii="Arial" w:hAnsi="Arial" w:cs="Arial"/>
                <w:sz w:val="18"/>
              </w:rPr>
              <w:t>M</w:t>
            </w:r>
            <w:bookmarkEnd w:id="388"/>
          </w:p>
        </w:tc>
        <w:tc>
          <w:tcPr>
            <w:tcW w:w="3165" w:type="dxa"/>
          </w:tcPr>
          <w:p w14:paraId="2436C966"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9" w:name="_MCCTEMPBM_CRPT22660260___7"/>
            <w:bookmarkStart w:id="390" w:name="_MCCTEMPBM_CRPT22660262___7" w:colFirst="2" w:colLast="2"/>
            <w:bookmarkEnd w:id="387"/>
            <w:proofErr w:type="spellStart"/>
            <w:r w:rsidRPr="008227B8">
              <w:rPr>
                <w:rFonts w:ascii="Arial" w:hAnsi="Arial" w:cs="Arial"/>
                <w:sz w:val="18"/>
              </w:rPr>
              <w:t>notificationId</w:t>
            </w:r>
            <w:bookmarkEnd w:id="389"/>
            <w:proofErr w:type="spellEnd"/>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1" w:name="_MCCTEMPBM_CRPT22660261___4"/>
            <w:r w:rsidRPr="008227B8">
              <w:rPr>
                <w:rFonts w:ascii="Arial" w:hAnsi="Arial" w:cs="Arial"/>
                <w:sz w:val="18"/>
              </w:rPr>
              <w:t>M</w:t>
            </w:r>
            <w:bookmarkEnd w:id="391"/>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2" w:name="_MCCTEMPBM_CRPT22660263___7"/>
            <w:bookmarkEnd w:id="390"/>
            <w:proofErr w:type="spellStart"/>
            <w:r w:rsidRPr="008227B8">
              <w:rPr>
                <w:rFonts w:ascii="Arial" w:hAnsi="Arial" w:cs="Arial"/>
                <w:sz w:val="18"/>
              </w:rPr>
              <w:t>notificationType</w:t>
            </w:r>
            <w:bookmarkEnd w:id="392"/>
            <w:proofErr w:type="spellEnd"/>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3" w:name="_MCCTEMPBM_CRPT22660264___4"/>
            <w:r w:rsidRPr="008227B8">
              <w:rPr>
                <w:rFonts w:ascii="Arial" w:hAnsi="Arial" w:cs="Arial"/>
                <w:sz w:val="18"/>
              </w:rPr>
              <w:t>M</w:t>
            </w:r>
            <w:bookmarkEnd w:id="393"/>
          </w:p>
        </w:tc>
        <w:tc>
          <w:tcPr>
            <w:tcW w:w="3165" w:type="dxa"/>
          </w:tcPr>
          <w:p w14:paraId="21A42362" w14:textId="77777777" w:rsidR="002B6147" w:rsidRPr="008227B8" w:rsidRDefault="002B6147" w:rsidP="002B6147">
            <w:pPr>
              <w:keepNext/>
              <w:keepLines/>
              <w:spacing w:after="0"/>
              <w:rPr>
                <w:rFonts w:ascii="Arial" w:hAnsi="Arial"/>
                <w:sz w:val="18"/>
              </w:rPr>
            </w:pPr>
            <w:bookmarkStart w:id="394" w:name="_MCCTEMPBM_CRPT22660265___7"/>
            <w:r w:rsidRPr="008227B8">
              <w:rPr>
                <w:rFonts w:ascii="Arial" w:hAnsi="Arial" w:cs="Arial"/>
                <w:sz w:val="18"/>
              </w:rPr>
              <w:t>"</w:t>
            </w:r>
            <w:proofErr w:type="spellStart"/>
            <w:r w:rsidRPr="008227B8">
              <w:rPr>
                <w:rFonts w:ascii="Arial" w:hAnsi="Arial" w:cs="Arial"/>
                <w:sz w:val="18"/>
              </w:rPr>
              <w:t>notifyNewAlarm</w:t>
            </w:r>
            <w:proofErr w:type="spellEnd"/>
            <w:r w:rsidRPr="008227B8">
              <w:rPr>
                <w:rFonts w:ascii="Arial" w:hAnsi="Arial" w:cs="Arial"/>
                <w:sz w:val="18"/>
              </w:rPr>
              <w:t>"</w:t>
            </w:r>
            <w:bookmarkEnd w:id="394"/>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5" w:name="_MCCTEMPBM_CRPT22660266___7"/>
            <w:proofErr w:type="spellStart"/>
            <w:r w:rsidRPr="008227B8">
              <w:rPr>
                <w:rFonts w:ascii="Arial" w:hAnsi="Arial" w:cs="Arial"/>
                <w:sz w:val="18"/>
              </w:rPr>
              <w:t>eventTime</w:t>
            </w:r>
            <w:bookmarkEnd w:id="395"/>
            <w:proofErr w:type="spellEnd"/>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6" w:name="_MCCTEMPBM_CRPT22660267___4"/>
            <w:r w:rsidRPr="008227B8">
              <w:rPr>
                <w:rFonts w:ascii="Arial" w:hAnsi="Arial" w:cs="Arial"/>
                <w:sz w:val="18"/>
              </w:rPr>
              <w:t>M</w:t>
            </w:r>
            <w:bookmarkEnd w:id="396"/>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7" w:name="_MCCTEMPBM_CRPT22660268___7"/>
            <w:proofErr w:type="spellStart"/>
            <w:r w:rsidRPr="008227B8">
              <w:rPr>
                <w:rFonts w:ascii="Arial" w:hAnsi="Arial" w:cs="Arial"/>
                <w:sz w:val="18"/>
              </w:rPr>
              <w:t>alarmRecord.alarmRaisedTime</w:t>
            </w:r>
            <w:bookmarkEnd w:id="397"/>
            <w:proofErr w:type="spellEnd"/>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8" w:name="_MCCTEMPBM_CRPT22660269___7"/>
            <w:proofErr w:type="spellStart"/>
            <w:r w:rsidRPr="008227B8">
              <w:rPr>
                <w:rFonts w:ascii="Arial" w:hAnsi="Arial" w:cs="Arial"/>
                <w:sz w:val="18"/>
              </w:rPr>
              <w:t>systemDN</w:t>
            </w:r>
            <w:bookmarkEnd w:id="398"/>
            <w:proofErr w:type="spellEnd"/>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9" w:name="_MCCTEMPBM_CRPT22660270___4"/>
            <w:r w:rsidRPr="008227B8">
              <w:rPr>
                <w:rFonts w:ascii="Arial" w:hAnsi="Arial" w:cs="Arial"/>
                <w:sz w:val="18"/>
              </w:rPr>
              <w:t>M</w:t>
            </w:r>
            <w:bookmarkEnd w:id="399"/>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0" w:name="_MCCTEMPBM_CRPT22660271___7"/>
            <w:r w:rsidRPr="008227B8">
              <w:rPr>
                <w:rFonts w:ascii="Arial" w:hAnsi="Arial" w:cs="Arial" w:hint="eastAsia"/>
                <w:sz w:val="18"/>
              </w:rPr>
              <w:t>I</w:t>
            </w:r>
            <w:r w:rsidRPr="008227B8">
              <w:rPr>
                <w:rFonts w:ascii="Arial" w:hAnsi="Arial" w:cs="Arial"/>
                <w:sz w:val="18"/>
              </w:rPr>
              <w:t xml:space="preserve">t shall carry the DN of management service providers; the DN of an </w:t>
            </w:r>
            <w:proofErr w:type="spellStart"/>
            <w:r w:rsidRPr="008227B8">
              <w:rPr>
                <w:rFonts w:ascii="Arial" w:hAnsi="Arial" w:cs="Arial"/>
                <w:sz w:val="18"/>
              </w:rPr>
              <w:t>MnsAgent</w:t>
            </w:r>
            <w:proofErr w:type="spellEnd"/>
            <w:r w:rsidRPr="008227B8">
              <w:rPr>
                <w:rFonts w:ascii="Arial" w:hAnsi="Arial" w:cs="Arial"/>
                <w:sz w:val="18"/>
              </w:rPr>
              <w:t xml:space="preserve"> MOI [5].</w:t>
            </w:r>
            <w:bookmarkEnd w:id="400"/>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1" w:name="_MCCTEMPBM_CRPT22660272___7"/>
            <w:proofErr w:type="spellStart"/>
            <w:r w:rsidRPr="008227B8">
              <w:rPr>
                <w:rFonts w:ascii="Arial" w:hAnsi="Arial" w:cs="Arial"/>
                <w:sz w:val="18"/>
              </w:rPr>
              <w:t>alarmId</w:t>
            </w:r>
            <w:bookmarkEnd w:id="401"/>
            <w:proofErr w:type="spellEnd"/>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2" w:name="_MCCTEMPBM_CRPT22660273___4"/>
            <w:r w:rsidRPr="008227B8">
              <w:rPr>
                <w:rFonts w:ascii="Arial" w:hAnsi="Arial" w:cs="Arial"/>
                <w:sz w:val="18"/>
              </w:rPr>
              <w:t>M</w:t>
            </w:r>
            <w:bookmarkEnd w:id="402"/>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3" w:name="_MCCTEMPBM_CRPT22660274___7"/>
            <w:proofErr w:type="spellStart"/>
            <w:r w:rsidRPr="008227B8">
              <w:rPr>
                <w:rFonts w:ascii="Arial" w:hAnsi="Arial" w:cs="Arial"/>
                <w:sz w:val="18"/>
              </w:rPr>
              <w:t>alarmRecord.alarmId</w:t>
            </w:r>
            <w:bookmarkEnd w:id="403"/>
            <w:proofErr w:type="spellEnd"/>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4" w:name="_MCCTEMPBM_CRPT22660275___7"/>
            <w:proofErr w:type="spellStart"/>
            <w:r w:rsidRPr="008227B8">
              <w:rPr>
                <w:rFonts w:ascii="Arial" w:hAnsi="Arial" w:cs="Arial"/>
                <w:sz w:val="18"/>
              </w:rPr>
              <w:t>alarmType</w:t>
            </w:r>
            <w:bookmarkEnd w:id="404"/>
            <w:proofErr w:type="spellEnd"/>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5" w:name="_MCCTEMPBM_CRPT22660276___4"/>
            <w:r w:rsidRPr="008227B8">
              <w:rPr>
                <w:rFonts w:ascii="Arial" w:hAnsi="Arial"/>
                <w:sz w:val="18"/>
              </w:rPr>
              <w:t>M</w:t>
            </w:r>
            <w:bookmarkEnd w:id="405"/>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6" w:name="_MCCTEMPBM_CRPT22660277___7"/>
            <w:proofErr w:type="spellStart"/>
            <w:r w:rsidRPr="008227B8">
              <w:rPr>
                <w:rFonts w:ascii="Arial" w:hAnsi="Arial"/>
                <w:sz w:val="18"/>
              </w:rPr>
              <w:t>alarmRecord.alarmType</w:t>
            </w:r>
            <w:bookmarkEnd w:id="406"/>
            <w:proofErr w:type="spellEnd"/>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7" w:name="_MCCTEMPBM_CRPT22660278___7"/>
            <w:proofErr w:type="spellStart"/>
            <w:r w:rsidRPr="008227B8">
              <w:rPr>
                <w:rFonts w:ascii="Arial" w:hAnsi="Arial" w:cs="Arial"/>
                <w:sz w:val="18"/>
              </w:rPr>
              <w:t>probableCause</w:t>
            </w:r>
            <w:bookmarkEnd w:id="407"/>
            <w:proofErr w:type="spellEnd"/>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8" w:name="_MCCTEMPBM_CRPT22660279___4"/>
            <w:r w:rsidRPr="008227B8">
              <w:rPr>
                <w:rFonts w:ascii="Arial" w:hAnsi="Arial" w:cs="Arial"/>
                <w:sz w:val="18"/>
              </w:rPr>
              <w:t>M</w:t>
            </w:r>
            <w:bookmarkEnd w:id="408"/>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9" w:name="_MCCTEMPBM_CRPT22660280___7"/>
            <w:proofErr w:type="spellStart"/>
            <w:r w:rsidRPr="008227B8">
              <w:rPr>
                <w:rFonts w:ascii="Arial" w:hAnsi="Arial" w:cs="Arial"/>
                <w:sz w:val="18"/>
              </w:rPr>
              <w:t>alarmRecord.probableCause</w:t>
            </w:r>
            <w:bookmarkEnd w:id="409"/>
            <w:proofErr w:type="spellEnd"/>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0" w:name="_MCCTEMPBM_CRPT22660281___7"/>
            <w:proofErr w:type="spellStart"/>
            <w:r w:rsidRPr="008227B8">
              <w:rPr>
                <w:rFonts w:ascii="Arial" w:hAnsi="Arial" w:cs="Arial"/>
                <w:sz w:val="18"/>
              </w:rPr>
              <w:t>perceivedSeverity</w:t>
            </w:r>
            <w:bookmarkEnd w:id="410"/>
            <w:proofErr w:type="spellEnd"/>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1" w:name="_MCCTEMPBM_CRPT22660282___4"/>
            <w:r w:rsidRPr="008227B8">
              <w:rPr>
                <w:rFonts w:ascii="Arial" w:hAnsi="Arial" w:cs="Arial"/>
                <w:sz w:val="18"/>
              </w:rPr>
              <w:t>M</w:t>
            </w:r>
            <w:bookmarkEnd w:id="411"/>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2" w:name="_MCCTEMPBM_CRPT22660283___7"/>
            <w:proofErr w:type="spellStart"/>
            <w:r w:rsidRPr="008227B8">
              <w:rPr>
                <w:rFonts w:ascii="Arial" w:hAnsi="Arial" w:cs="Arial"/>
                <w:sz w:val="18"/>
              </w:rPr>
              <w:t>alarmRecord.perceivedSeverity</w:t>
            </w:r>
            <w:bookmarkEnd w:id="412"/>
            <w:proofErr w:type="spellEnd"/>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3" w:name="_MCCTEMPBM_CRPT22660284___7"/>
            <w:proofErr w:type="spellStart"/>
            <w:r w:rsidRPr="008227B8">
              <w:rPr>
                <w:rFonts w:ascii="Arial" w:hAnsi="Arial" w:cs="Arial"/>
                <w:sz w:val="18"/>
              </w:rPr>
              <w:t>specificProblem</w:t>
            </w:r>
            <w:bookmarkEnd w:id="413"/>
            <w:proofErr w:type="spellEnd"/>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4" w:name="_MCCTEMPBM_CRPT22660285___4"/>
            <w:r w:rsidRPr="008227B8">
              <w:rPr>
                <w:rFonts w:ascii="Arial" w:hAnsi="Arial" w:cs="Arial"/>
                <w:sz w:val="18"/>
              </w:rPr>
              <w:t>O</w:t>
            </w:r>
            <w:bookmarkEnd w:id="414"/>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5" w:name="_MCCTEMPBM_CRPT22660286___7"/>
            <w:proofErr w:type="spellStart"/>
            <w:r w:rsidRPr="008227B8">
              <w:rPr>
                <w:rFonts w:ascii="Arial" w:hAnsi="Arial" w:cs="Arial"/>
                <w:sz w:val="18"/>
              </w:rPr>
              <w:t>alarmRecord.specificProblem</w:t>
            </w:r>
            <w:bookmarkEnd w:id="415"/>
            <w:proofErr w:type="spellEnd"/>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6" w:name="_MCCTEMPBM_CRPT22660287___7"/>
            <w:bookmarkStart w:id="417" w:name="_MCCTEMPBM_CRPT22660289___7" w:colFirst="2" w:colLast="2"/>
            <w:proofErr w:type="spellStart"/>
            <w:r w:rsidRPr="008227B8">
              <w:rPr>
                <w:rFonts w:ascii="Arial" w:hAnsi="Arial" w:cs="Arial"/>
                <w:sz w:val="18"/>
              </w:rPr>
              <w:t>backedUpStatus</w:t>
            </w:r>
            <w:bookmarkEnd w:id="416"/>
            <w:proofErr w:type="spellEnd"/>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8" w:name="_MCCTEMPBM_CRPT22660288___4"/>
            <w:r w:rsidRPr="008227B8">
              <w:rPr>
                <w:rFonts w:ascii="Arial" w:hAnsi="Arial" w:cs="Arial"/>
                <w:sz w:val="18"/>
              </w:rPr>
              <w:t>CO</w:t>
            </w:r>
            <w:bookmarkEnd w:id="418"/>
          </w:p>
        </w:tc>
        <w:tc>
          <w:tcPr>
            <w:tcW w:w="3165" w:type="dxa"/>
          </w:tcPr>
          <w:p w14:paraId="2B17A961"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alarmRecord.backedUpStatus</w:t>
            </w:r>
            <w:proofErr w:type="spellEnd"/>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9" w:name="_MCCTEMPBM_CRPT22660290___7"/>
            <w:bookmarkEnd w:id="417"/>
            <w:proofErr w:type="spellStart"/>
            <w:r w:rsidRPr="008227B8">
              <w:rPr>
                <w:rFonts w:ascii="Arial" w:hAnsi="Arial" w:cs="Arial"/>
                <w:sz w:val="18"/>
              </w:rPr>
              <w:t>backUpObject</w:t>
            </w:r>
            <w:bookmarkEnd w:id="419"/>
            <w:proofErr w:type="spellEnd"/>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0" w:name="_MCCTEMPBM_CRPT22660291___4"/>
            <w:r w:rsidRPr="008227B8">
              <w:rPr>
                <w:rFonts w:ascii="Arial" w:hAnsi="Arial" w:cs="Arial"/>
                <w:sz w:val="18"/>
              </w:rPr>
              <w:t>CO</w:t>
            </w:r>
            <w:bookmarkEnd w:id="420"/>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1" w:name="_MCCTEMPBM_CRPT22660292___7"/>
            <w:proofErr w:type="spellStart"/>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1"/>
            <w:proofErr w:type="spellEnd"/>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2" w:name="_MCCTEMPBM_CRPT22660293___7"/>
            <w:r w:rsidRPr="008227B8">
              <w:rPr>
                <w:rFonts w:ascii="Arial" w:hAnsi="Arial" w:cs="Arial"/>
                <w:sz w:val="18"/>
              </w:rPr>
              <w:t>Used only in non-security notifications.</w:t>
            </w:r>
            <w:bookmarkEnd w:id="422"/>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3" w:name="_MCCTEMPBM_CRPT22660294___7"/>
            <w:bookmarkStart w:id="424" w:name="_MCCTEMPBM_CRPT22660296___7" w:colFirst="2" w:colLast="2"/>
            <w:proofErr w:type="spellStart"/>
            <w:r w:rsidRPr="008227B8">
              <w:rPr>
                <w:rFonts w:ascii="Arial" w:hAnsi="Arial" w:cs="Arial"/>
                <w:sz w:val="18"/>
              </w:rPr>
              <w:t>trendIndication</w:t>
            </w:r>
            <w:bookmarkEnd w:id="423"/>
            <w:proofErr w:type="spellEnd"/>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5" w:name="_MCCTEMPBM_CRPT22660295___4"/>
            <w:r w:rsidRPr="008227B8">
              <w:rPr>
                <w:rFonts w:ascii="Arial" w:hAnsi="Arial" w:cs="Arial"/>
                <w:sz w:val="18"/>
              </w:rPr>
              <w:t>CO</w:t>
            </w:r>
            <w:bookmarkEnd w:id="425"/>
          </w:p>
        </w:tc>
        <w:tc>
          <w:tcPr>
            <w:tcW w:w="3165" w:type="dxa"/>
          </w:tcPr>
          <w:p w14:paraId="2414CCC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alarmRecord.trendIndication</w:t>
            </w:r>
            <w:proofErr w:type="spellEnd"/>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6" w:name="_MCCTEMPBM_CRPT22660297___7"/>
            <w:bookmarkStart w:id="427" w:name="_MCCTEMPBM_CRPT22660299___7" w:colFirst="2" w:colLast="2"/>
            <w:bookmarkEnd w:id="424"/>
            <w:proofErr w:type="spellStart"/>
            <w:r w:rsidRPr="008227B8">
              <w:rPr>
                <w:rFonts w:ascii="Arial" w:hAnsi="Arial" w:cs="Arial"/>
                <w:sz w:val="18"/>
              </w:rPr>
              <w:t>thresholdInfo</w:t>
            </w:r>
            <w:bookmarkEnd w:id="426"/>
            <w:proofErr w:type="spellEnd"/>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8" w:name="_MCCTEMPBM_CRPT22660298___4"/>
            <w:r w:rsidRPr="008227B8">
              <w:rPr>
                <w:rFonts w:ascii="Arial" w:hAnsi="Arial" w:cs="Arial"/>
                <w:sz w:val="18"/>
              </w:rPr>
              <w:t>CO</w:t>
            </w:r>
            <w:bookmarkEnd w:id="428"/>
          </w:p>
        </w:tc>
        <w:tc>
          <w:tcPr>
            <w:tcW w:w="3165" w:type="dxa"/>
          </w:tcPr>
          <w:p w14:paraId="052E3BDC"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alarmRecord.thresholdInfo</w:t>
            </w:r>
            <w:proofErr w:type="spellEnd"/>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9" w:name="_MCCTEMPBM_CRPT22660300___7"/>
            <w:bookmarkEnd w:id="427"/>
            <w:proofErr w:type="spellStart"/>
            <w:r w:rsidRPr="008227B8">
              <w:rPr>
                <w:rFonts w:ascii="Arial" w:hAnsi="Arial" w:cs="Arial"/>
                <w:sz w:val="18"/>
              </w:rPr>
              <w:t>correlatedNotifications</w:t>
            </w:r>
            <w:bookmarkEnd w:id="429"/>
            <w:proofErr w:type="spellEnd"/>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0" w:name="_MCCTEMPBM_CRPT22660301___4"/>
            <w:r w:rsidRPr="008227B8">
              <w:rPr>
                <w:rFonts w:ascii="Arial" w:hAnsi="Arial" w:cs="Arial"/>
                <w:sz w:val="18"/>
              </w:rPr>
              <w:t>O</w:t>
            </w:r>
            <w:bookmarkEnd w:id="430"/>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1" w:name="_MCCTEMPBM_CRPT22660302___7"/>
            <w:proofErr w:type="spellStart"/>
            <w:r w:rsidRPr="008227B8">
              <w:rPr>
                <w:rFonts w:ascii="Arial" w:hAnsi="Arial" w:cs="Arial"/>
                <w:sz w:val="18"/>
              </w:rPr>
              <w:t>alarmRecord.correlatedNotifications</w:t>
            </w:r>
            <w:bookmarkEnd w:id="431"/>
            <w:proofErr w:type="spellEnd"/>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2" w:name="_MCCTEMPBM_CRPT22660303___7"/>
            <w:bookmarkStart w:id="433" w:name="_MCCTEMPBM_CRPT22660305___7" w:colFirst="2" w:colLast="2"/>
            <w:proofErr w:type="spellStart"/>
            <w:r w:rsidRPr="008227B8">
              <w:rPr>
                <w:rFonts w:ascii="Arial" w:hAnsi="Arial" w:cs="Arial"/>
                <w:sz w:val="18"/>
              </w:rPr>
              <w:t>stateChangeDefinition</w:t>
            </w:r>
            <w:bookmarkEnd w:id="432"/>
            <w:proofErr w:type="spellEnd"/>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4" w:name="_MCCTEMPBM_CRPT22660304___4"/>
            <w:r w:rsidRPr="008227B8">
              <w:rPr>
                <w:rFonts w:ascii="Arial" w:hAnsi="Arial" w:cs="Arial"/>
                <w:sz w:val="18"/>
              </w:rPr>
              <w:t>CO</w:t>
            </w:r>
            <w:bookmarkEnd w:id="434"/>
          </w:p>
        </w:tc>
        <w:tc>
          <w:tcPr>
            <w:tcW w:w="3165" w:type="dxa"/>
          </w:tcPr>
          <w:p w14:paraId="540DFCA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alarmRecord.stateChangeDefinition</w:t>
            </w:r>
            <w:proofErr w:type="spellEnd"/>
            <w:r w:rsidRPr="008227B8">
              <w:rPr>
                <w:rFonts w:ascii="Arial" w:hAnsi="Arial" w:cs="Arial"/>
                <w:sz w:val="18"/>
              </w:rPr>
              <w:t xml:space="preserve">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5" w:name="_MCCTEMPBM_CRPT22660306___7"/>
            <w:bookmarkStart w:id="436" w:name="_MCCTEMPBM_CRPT22660308___7" w:colFirst="2" w:colLast="2"/>
            <w:bookmarkEnd w:id="433"/>
            <w:proofErr w:type="spellStart"/>
            <w:r w:rsidRPr="008227B8">
              <w:rPr>
                <w:rFonts w:ascii="Arial" w:hAnsi="Arial" w:cs="Arial"/>
                <w:sz w:val="18"/>
              </w:rPr>
              <w:t>monitoredAttributes</w:t>
            </w:r>
            <w:bookmarkEnd w:id="435"/>
            <w:proofErr w:type="spellEnd"/>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7" w:name="_MCCTEMPBM_CRPT22660307___4"/>
            <w:r w:rsidRPr="008227B8">
              <w:rPr>
                <w:rFonts w:ascii="Arial" w:hAnsi="Arial" w:cs="Arial"/>
                <w:sz w:val="18"/>
              </w:rPr>
              <w:t>CO</w:t>
            </w:r>
            <w:bookmarkEnd w:id="437"/>
          </w:p>
        </w:tc>
        <w:tc>
          <w:tcPr>
            <w:tcW w:w="3165" w:type="dxa"/>
          </w:tcPr>
          <w:p w14:paraId="0594B49F"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alarmRecord.monitoredAttributes</w:t>
            </w:r>
            <w:proofErr w:type="spellEnd"/>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8" w:name="_MCCTEMPBM_CRPT22660309___7"/>
            <w:bookmarkStart w:id="439" w:name="_MCCTEMPBM_CRPT22660311___7" w:colFirst="2" w:colLast="2"/>
            <w:bookmarkEnd w:id="436"/>
            <w:proofErr w:type="spellStart"/>
            <w:r w:rsidRPr="008227B8">
              <w:rPr>
                <w:rFonts w:ascii="Arial" w:hAnsi="Arial" w:cs="Arial"/>
                <w:sz w:val="18"/>
              </w:rPr>
              <w:t>proposedRepairActions</w:t>
            </w:r>
            <w:bookmarkEnd w:id="438"/>
            <w:proofErr w:type="spellEnd"/>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0" w:name="_MCCTEMPBM_CRPT22660310___4"/>
            <w:r w:rsidRPr="008227B8">
              <w:rPr>
                <w:rFonts w:ascii="Arial" w:hAnsi="Arial" w:cs="Arial"/>
                <w:sz w:val="18"/>
              </w:rPr>
              <w:t>CO</w:t>
            </w:r>
            <w:bookmarkEnd w:id="440"/>
          </w:p>
        </w:tc>
        <w:tc>
          <w:tcPr>
            <w:tcW w:w="3165" w:type="dxa"/>
          </w:tcPr>
          <w:p w14:paraId="3D47592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alarmRecord.proposedRepairActions</w:t>
            </w:r>
            <w:proofErr w:type="spellEnd"/>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1" w:name="_MCCTEMPBM_CRPT22660312___7"/>
            <w:bookmarkEnd w:id="439"/>
            <w:proofErr w:type="spellStart"/>
            <w:r w:rsidRPr="008227B8">
              <w:rPr>
                <w:rFonts w:ascii="Arial" w:hAnsi="Arial" w:cs="Arial"/>
                <w:sz w:val="18"/>
              </w:rPr>
              <w:t>additionalText</w:t>
            </w:r>
            <w:bookmarkEnd w:id="441"/>
            <w:proofErr w:type="spellEnd"/>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2" w:name="_MCCTEMPBM_CRPT22660313___4"/>
            <w:r w:rsidRPr="008227B8">
              <w:rPr>
                <w:rFonts w:ascii="Arial" w:hAnsi="Arial" w:cs="Arial"/>
                <w:sz w:val="18"/>
              </w:rPr>
              <w:t>O</w:t>
            </w:r>
            <w:bookmarkEnd w:id="442"/>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3" w:name="_MCCTEMPBM_CRPT22660314___7"/>
            <w:proofErr w:type="spellStart"/>
            <w:r w:rsidRPr="008227B8">
              <w:rPr>
                <w:rFonts w:ascii="Arial" w:hAnsi="Arial" w:cs="Arial"/>
                <w:sz w:val="18"/>
              </w:rPr>
              <w:t>alarmRecord.additionalText</w:t>
            </w:r>
            <w:bookmarkEnd w:id="443"/>
            <w:proofErr w:type="spellEnd"/>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4" w:name="_MCCTEMPBM_CRPT22660315___7"/>
            <w:proofErr w:type="spellStart"/>
            <w:r w:rsidRPr="008227B8">
              <w:rPr>
                <w:rFonts w:ascii="Arial" w:hAnsi="Arial" w:cs="Arial"/>
                <w:sz w:val="18"/>
              </w:rPr>
              <w:t>additionalInformation</w:t>
            </w:r>
            <w:bookmarkEnd w:id="444"/>
            <w:proofErr w:type="spellEnd"/>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5" w:name="_MCCTEMPBM_CRPT22660316___4"/>
            <w:r w:rsidRPr="008227B8">
              <w:rPr>
                <w:rFonts w:ascii="Arial" w:hAnsi="Arial" w:cs="Arial"/>
                <w:sz w:val="18"/>
              </w:rPr>
              <w:t>O</w:t>
            </w:r>
            <w:bookmarkEnd w:id="445"/>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6" w:name="_MCCTEMPBM_CRPT22660317___7"/>
            <w:proofErr w:type="spellStart"/>
            <w:r w:rsidRPr="008227B8">
              <w:rPr>
                <w:rFonts w:ascii="Arial" w:hAnsi="Arial" w:cs="Arial"/>
                <w:sz w:val="18"/>
              </w:rPr>
              <w:t>alarmRecord.additionalInformation</w:t>
            </w:r>
            <w:bookmarkEnd w:id="446"/>
            <w:proofErr w:type="spellEnd"/>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7" w:name="_MCCTEMPBM_CRPT22660318___7"/>
            <w:proofErr w:type="spellStart"/>
            <w:r w:rsidRPr="008227B8">
              <w:rPr>
                <w:rFonts w:ascii="Arial" w:hAnsi="Arial" w:cs="Arial"/>
                <w:sz w:val="18"/>
              </w:rPr>
              <w:t>rootCauseIndicator</w:t>
            </w:r>
            <w:bookmarkEnd w:id="447"/>
            <w:proofErr w:type="spellEnd"/>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8" w:name="_MCCTEMPBM_CRPT22660319___4"/>
            <w:r w:rsidRPr="008227B8">
              <w:rPr>
                <w:rFonts w:ascii="Arial" w:hAnsi="Arial" w:cs="Arial" w:hint="eastAsia"/>
                <w:sz w:val="18"/>
                <w:lang w:eastAsia="zh-CN"/>
              </w:rPr>
              <w:t>O</w:t>
            </w:r>
            <w:bookmarkEnd w:id="448"/>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9" w:name="_MCCTEMPBM_CRPT22660320___7"/>
            <w:proofErr w:type="spellStart"/>
            <w:r w:rsidRPr="008227B8">
              <w:rPr>
                <w:rFonts w:ascii="Arial" w:hAnsi="Arial" w:cs="Arial"/>
                <w:sz w:val="18"/>
              </w:rPr>
              <w:t>alarmRecord.rootCauseIndicator</w:t>
            </w:r>
            <w:bookmarkEnd w:id="449"/>
            <w:proofErr w:type="spellEnd"/>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0" w:name="_MCCTEMPBM_CRPT22660321___7"/>
            <w:bookmarkStart w:id="451" w:name="_MCCTEMPBM_CRPT22660323___7" w:colFirst="2" w:colLast="3"/>
            <w:proofErr w:type="spellStart"/>
            <w:r w:rsidRPr="008227B8">
              <w:rPr>
                <w:rFonts w:ascii="Arial" w:eastAsia="SimSun" w:hAnsi="Arial" w:cs="Arial"/>
                <w:sz w:val="18"/>
                <w:szCs w:val="18"/>
              </w:rPr>
              <w:t>serviceUser</w:t>
            </w:r>
            <w:bookmarkEnd w:id="450"/>
            <w:proofErr w:type="spellEnd"/>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2___4"/>
            <w:r w:rsidRPr="008227B8">
              <w:rPr>
                <w:rFonts w:ascii="Arial" w:eastAsia="SimSun" w:hAnsi="Arial" w:cs="Arial"/>
                <w:sz w:val="18"/>
                <w:szCs w:val="18"/>
              </w:rPr>
              <w:t>CM</w:t>
            </w:r>
            <w:bookmarkEnd w:id="452"/>
          </w:p>
        </w:tc>
        <w:tc>
          <w:tcPr>
            <w:tcW w:w="3165" w:type="dxa"/>
          </w:tcPr>
          <w:p w14:paraId="1B6B080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3" w:name="_MCCTEMPBM_CRPT22660324___7"/>
            <w:bookmarkStart w:id="454" w:name="_MCCTEMPBM_CRPT22660326___7" w:colFirst="2" w:colLast="3"/>
            <w:bookmarkEnd w:id="451"/>
            <w:proofErr w:type="spellStart"/>
            <w:r w:rsidRPr="008227B8">
              <w:rPr>
                <w:rFonts w:ascii="Arial" w:eastAsia="SimSun" w:hAnsi="Arial" w:cs="Arial"/>
                <w:sz w:val="18"/>
                <w:szCs w:val="18"/>
              </w:rPr>
              <w:t>serviceProvider</w:t>
            </w:r>
            <w:bookmarkEnd w:id="453"/>
            <w:proofErr w:type="spellEnd"/>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5___4"/>
            <w:r w:rsidRPr="008227B8">
              <w:rPr>
                <w:rFonts w:ascii="Arial" w:eastAsia="SimSun" w:hAnsi="Arial" w:cs="Arial"/>
                <w:sz w:val="18"/>
                <w:szCs w:val="18"/>
              </w:rPr>
              <w:t>CM</w:t>
            </w:r>
            <w:bookmarkEnd w:id="455"/>
          </w:p>
        </w:tc>
        <w:tc>
          <w:tcPr>
            <w:tcW w:w="3165" w:type="dxa"/>
          </w:tcPr>
          <w:p w14:paraId="6386FDB5"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6" w:name="_MCCTEMPBM_CRPT22660327___7"/>
            <w:bookmarkStart w:id="457" w:name="_MCCTEMPBM_CRPT22660329___7" w:colFirst="2" w:colLast="3"/>
            <w:bookmarkEnd w:id="454"/>
            <w:proofErr w:type="spellStart"/>
            <w:r w:rsidRPr="008227B8">
              <w:rPr>
                <w:rFonts w:ascii="Arial" w:eastAsia="SimSun" w:hAnsi="Arial" w:cs="Arial"/>
                <w:sz w:val="18"/>
                <w:szCs w:val="18"/>
              </w:rPr>
              <w:t>securityAlarmDetector</w:t>
            </w:r>
            <w:bookmarkEnd w:id="456"/>
            <w:proofErr w:type="spellEnd"/>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8___4"/>
            <w:r w:rsidRPr="008227B8">
              <w:rPr>
                <w:rFonts w:ascii="Arial" w:eastAsia="SimSun" w:hAnsi="Arial" w:cs="Arial"/>
                <w:sz w:val="18"/>
                <w:szCs w:val="18"/>
              </w:rPr>
              <w:t>CM</w:t>
            </w:r>
            <w:bookmarkEnd w:id="458"/>
          </w:p>
        </w:tc>
        <w:tc>
          <w:tcPr>
            <w:tcW w:w="3165" w:type="dxa"/>
          </w:tcPr>
          <w:p w14:paraId="13DAF15D"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bookmarkEnd w:id="457"/>
    </w:tbl>
    <w:p w14:paraId="2EE7D218" w14:textId="77777777" w:rsidR="002B6147" w:rsidRPr="008227B8" w:rsidRDefault="002B6147" w:rsidP="002B6147"/>
    <w:p w14:paraId="0E73A436" w14:textId="47646B4A" w:rsidR="002B6147" w:rsidRPr="008227B8" w:rsidRDefault="00C77DBA" w:rsidP="00DE5104">
      <w:pPr>
        <w:pStyle w:val="Heading2"/>
      </w:pPr>
      <w:bookmarkStart w:id="459" w:name="_Toc157982694"/>
      <w:bookmarkStart w:id="460" w:name="_Toc202514121"/>
      <w:r w:rsidRPr="008227B8">
        <w:t>8.</w:t>
      </w:r>
      <w:r w:rsidR="002B6147" w:rsidRPr="008227B8">
        <w:t>3</w:t>
      </w:r>
      <w:r w:rsidR="002B6147" w:rsidRPr="008227B8">
        <w:tab/>
      </w:r>
      <w:proofErr w:type="spellStart"/>
      <w:r w:rsidR="002B6147" w:rsidRPr="008227B8">
        <w:t>notifyClearedAlarm</w:t>
      </w:r>
      <w:bookmarkEnd w:id="459"/>
      <w:bookmarkEnd w:id="460"/>
      <w:proofErr w:type="spellEnd"/>
    </w:p>
    <w:p w14:paraId="056F55A8" w14:textId="4F8E8546" w:rsidR="002B6147" w:rsidRPr="008227B8" w:rsidRDefault="00C77DBA" w:rsidP="004250E7">
      <w:pPr>
        <w:pStyle w:val="Heading3"/>
        <w:rPr>
          <w:rFonts w:eastAsia="SimSun"/>
        </w:rPr>
      </w:pPr>
      <w:bookmarkStart w:id="461" w:name="_Toc157982695"/>
      <w:bookmarkStart w:id="462" w:name="_Toc202514122"/>
      <w:r w:rsidRPr="008227B8">
        <w:rPr>
          <w:rFonts w:eastAsia="SimSun"/>
        </w:rPr>
        <w:t>8.</w:t>
      </w:r>
      <w:r w:rsidR="002B6147" w:rsidRPr="008227B8">
        <w:rPr>
          <w:rFonts w:eastAsia="SimSun"/>
        </w:rPr>
        <w:t>3.1</w:t>
      </w:r>
      <w:r w:rsidR="002B6147" w:rsidRPr="008227B8">
        <w:rPr>
          <w:rFonts w:eastAsia="SimSun"/>
        </w:rPr>
        <w:tab/>
        <w:t>Definition</w:t>
      </w:r>
      <w:bookmarkEnd w:id="461"/>
      <w:bookmarkEnd w:id="462"/>
    </w:p>
    <w:p w14:paraId="1B35BDB0" w14:textId="77777777" w:rsidR="002B6147" w:rsidRPr="008227B8" w:rsidRDefault="002B6147" w:rsidP="002B6147">
      <w:pPr>
        <w:rPr>
          <w:lang w:eastAsia="zh-CN"/>
        </w:rPr>
      </w:pPr>
      <w:bookmarkStart w:id="463" w:name="_MCCTEMPBM_CRPT22660330___7"/>
      <w:r w:rsidRPr="008227B8">
        <w:t xml:space="preserve">This notification is generated by the MnS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to "CLEARED"; the </w:t>
      </w:r>
      <w:proofErr w:type="spellStart"/>
      <w:r w:rsidRPr="008227B8">
        <w:rPr>
          <w:rFonts w:ascii="Courier New" w:hAnsi="Courier New"/>
        </w:rPr>
        <w:t>AlarmRecord</w:t>
      </w:r>
      <w:proofErr w:type="spellEnd"/>
      <w:r w:rsidRPr="008227B8">
        <w:rPr>
          <w:rFonts w:ascii="Courier New" w:hAnsi="Courier New"/>
        </w:rPr>
        <w:t xml:space="preserve">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4" w:name="_Toc157982696"/>
      <w:bookmarkStart w:id="465" w:name="_Toc202514123"/>
      <w:bookmarkEnd w:id="463"/>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4"/>
      <w:bookmarkEnd w:id="465"/>
    </w:p>
    <w:p w14:paraId="54DD5D85" w14:textId="126673F0" w:rsidR="002B6147" w:rsidRPr="008227B8" w:rsidRDefault="002B6147" w:rsidP="008227B8">
      <w:pPr>
        <w:pStyle w:val="TH"/>
        <w:rPr>
          <w:lang w:eastAsia="zh-CN"/>
        </w:rPr>
      </w:pPr>
      <w:bookmarkStart w:id="466"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 xml:space="preserve">-1: Input parameters for </w:t>
      </w:r>
      <w:proofErr w:type="spellStart"/>
      <w:r w:rsidRPr="008227B8">
        <w:rPr>
          <w:lang w:eastAsia="zh-CN"/>
        </w:rPr>
        <w:t>notifyClearedAlarm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7" w:name="_MCCTEMPBM_CRPT22660332___7"/>
            <w:bookmarkEnd w:id="466"/>
            <w:proofErr w:type="spellStart"/>
            <w:r w:rsidRPr="008227B8">
              <w:rPr>
                <w:rFonts w:ascii="Arial" w:hAnsi="Arial" w:cs="Arial"/>
                <w:sz w:val="18"/>
              </w:rPr>
              <w:t>objectClass</w:t>
            </w:r>
            <w:bookmarkEnd w:id="467"/>
            <w:proofErr w:type="spellEnd"/>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8" w:name="_MCCTEMPBM_CRPT22660333___4"/>
            <w:r w:rsidRPr="008227B8">
              <w:rPr>
                <w:rFonts w:ascii="Arial" w:hAnsi="Arial" w:cs="Arial"/>
                <w:sz w:val="18"/>
              </w:rPr>
              <w:t>M</w:t>
            </w:r>
            <w:bookmarkEnd w:id="468"/>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69"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9"/>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0" w:name="_MCCTEMPBM_CRPT22660335___7"/>
            <w:bookmarkStart w:id="471" w:name="_MCCTEMPBM_CRPT22660337___7" w:colFirst="2" w:colLast="2"/>
            <w:proofErr w:type="spellStart"/>
            <w:r w:rsidRPr="008227B8">
              <w:rPr>
                <w:rFonts w:ascii="Arial" w:hAnsi="Arial" w:cs="Arial"/>
                <w:sz w:val="18"/>
              </w:rPr>
              <w:t>objectInstance</w:t>
            </w:r>
            <w:bookmarkEnd w:id="470"/>
            <w:proofErr w:type="spellEnd"/>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2" w:name="_MCCTEMPBM_CRPT22660336___4"/>
            <w:r w:rsidRPr="008227B8">
              <w:rPr>
                <w:rFonts w:ascii="Arial" w:hAnsi="Arial" w:cs="Arial"/>
                <w:sz w:val="18"/>
              </w:rPr>
              <w:t>M</w:t>
            </w:r>
            <w:bookmarkEnd w:id="472"/>
          </w:p>
        </w:tc>
        <w:tc>
          <w:tcPr>
            <w:tcW w:w="3248" w:type="dxa"/>
          </w:tcPr>
          <w:p w14:paraId="208B43F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3" w:name="_MCCTEMPBM_CRPT22660338___7"/>
            <w:bookmarkEnd w:id="471"/>
            <w:proofErr w:type="spellStart"/>
            <w:r w:rsidRPr="008227B8">
              <w:rPr>
                <w:rFonts w:ascii="Arial" w:hAnsi="Arial" w:cs="Arial"/>
                <w:sz w:val="18"/>
              </w:rPr>
              <w:t>notificationId</w:t>
            </w:r>
            <w:bookmarkEnd w:id="473"/>
            <w:proofErr w:type="spellEnd"/>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4" w:name="_MCCTEMPBM_CRPT22660339___4"/>
            <w:r w:rsidRPr="008227B8">
              <w:rPr>
                <w:rFonts w:ascii="Arial" w:hAnsi="Arial" w:cs="Arial"/>
                <w:sz w:val="18"/>
              </w:rPr>
              <w:t>M</w:t>
            </w:r>
            <w:bookmarkEnd w:id="474"/>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75"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6" w:name="_MCCTEMPBM_CRPT22660341___7"/>
            <w:proofErr w:type="spellStart"/>
            <w:r w:rsidRPr="008227B8">
              <w:rPr>
                <w:rFonts w:ascii="Arial" w:hAnsi="Arial" w:cs="Courier New"/>
                <w:sz w:val="18"/>
              </w:rPr>
              <w:t>notificationType</w:t>
            </w:r>
            <w:bookmarkEnd w:id="476"/>
            <w:proofErr w:type="spellEnd"/>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42___4"/>
            <w:r w:rsidRPr="008227B8">
              <w:rPr>
                <w:rFonts w:ascii="Arial" w:hAnsi="Arial" w:cs="Arial"/>
                <w:sz w:val="18"/>
              </w:rPr>
              <w:t>M</w:t>
            </w:r>
            <w:bookmarkEnd w:id="477"/>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8" w:name="_MCCTEMPBM_CRPT22660343___7"/>
            <w:r w:rsidRPr="008227B8">
              <w:rPr>
                <w:rFonts w:ascii="Arial" w:hAnsi="Arial" w:cs="Arial"/>
                <w:sz w:val="18"/>
              </w:rPr>
              <w:t>"</w:t>
            </w:r>
            <w:proofErr w:type="spellStart"/>
            <w:r w:rsidRPr="008227B8">
              <w:rPr>
                <w:rFonts w:ascii="Arial" w:hAnsi="Arial" w:cs="Arial"/>
                <w:sz w:val="18"/>
              </w:rPr>
              <w:t>notifyClearedAlarm</w:t>
            </w:r>
            <w:proofErr w:type="spellEnd"/>
            <w:r w:rsidRPr="008227B8">
              <w:rPr>
                <w:rFonts w:ascii="Arial" w:hAnsi="Arial" w:cs="Arial"/>
                <w:sz w:val="18"/>
              </w:rPr>
              <w:t>"</w:t>
            </w:r>
            <w:bookmarkEnd w:id="478"/>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9" w:name="_MCCTEMPBM_CRPT22660344___7"/>
            <w:proofErr w:type="spellStart"/>
            <w:r w:rsidRPr="008227B8">
              <w:rPr>
                <w:rFonts w:ascii="Arial" w:hAnsi="Arial" w:cs="Arial"/>
                <w:sz w:val="18"/>
              </w:rPr>
              <w:t>eventTime</w:t>
            </w:r>
            <w:bookmarkEnd w:id="479"/>
            <w:proofErr w:type="spellEnd"/>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0" w:name="_MCCTEMPBM_CRPT22660345___4"/>
            <w:r w:rsidRPr="008227B8">
              <w:rPr>
                <w:rFonts w:ascii="Arial" w:hAnsi="Arial" w:cs="Arial"/>
                <w:sz w:val="18"/>
              </w:rPr>
              <w:t>M</w:t>
            </w:r>
            <w:bookmarkEnd w:id="480"/>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1" w:name="_MCCTEMPBM_CRPT22660346___7"/>
            <w:proofErr w:type="spellStart"/>
            <w:r w:rsidRPr="008227B8">
              <w:rPr>
                <w:rFonts w:ascii="Arial" w:hAnsi="Arial" w:cs="Arial"/>
                <w:sz w:val="18"/>
              </w:rPr>
              <w:t>alarmRecord.</w:t>
            </w:r>
            <w:r w:rsidRPr="008227B8">
              <w:rPr>
                <w:rFonts w:ascii="Arial" w:hAnsi="Arial" w:cs="Arial"/>
                <w:sz w:val="18"/>
                <w:szCs w:val="18"/>
              </w:rPr>
              <w:t>alarmClearedTime</w:t>
            </w:r>
            <w:bookmarkEnd w:id="481"/>
            <w:proofErr w:type="spellEnd"/>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2" w:name="_MCCTEMPBM_CRPT22660347___7"/>
            <w:proofErr w:type="spellStart"/>
            <w:r w:rsidRPr="008227B8">
              <w:rPr>
                <w:rFonts w:ascii="Arial" w:hAnsi="Arial" w:cs="Arial"/>
                <w:sz w:val="18"/>
              </w:rPr>
              <w:t>systemDN</w:t>
            </w:r>
            <w:bookmarkEnd w:id="482"/>
            <w:proofErr w:type="spellEnd"/>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3" w:name="_MCCTEMPBM_CRPT22660348___4"/>
            <w:r w:rsidRPr="008227B8">
              <w:rPr>
                <w:rFonts w:ascii="Arial" w:hAnsi="Arial" w:cs="Arial"/>
                <w:sz w:val="18"/>
              </w:rPr>
              <w:t>M</w:t>
            </w:r>
            <w:bookmarkEnd w:id="483"/>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84"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4"/>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5" w:name="_MCCTEMPBM_CRPT22660350___7"/>
            <w:proofErr w:type="spellStart"/>
            <w:r w:rsidRPr="008227B8">
              <w:rPr>
                <w:rFonts w:ascii="Arial" w:hAnsi="Arial" w:cs="Courier New"/>
                <w:sz w:val="18"/>
              </w:rPr>
              <w:t>alarmId</w:t>
            </w:r>
            <w:bookmarkEnd w:id="485"/>
            <w:proofErr w:type="spellEnd"/>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1___4"/>
            <w:r w:rsidRPr="008227B8">
              <w:rPr>
                <w:rFonts w:ascii="Arial" w:hAnsi="Arial" w:cs="Arial"/>
                <w:sz w:val="18"/>
              </w:rPr>
              <w:t>M</w:t>
            </w:r>
            <w:bookmarkEnd w:id="486"/>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7" w:name="_MCCTEMPBM_CRPT22660352___7"/>
            <w:proofErr w:type="spellStart"/>
            <w:r w:rsidRPr="008227B8">
              <w:rPr>
                <w:rFonts w:ascii="Arial" w:hAnsi="Arial" w:cs="Arial"/>
                <w:sz w:val="18"/>
              </w:rPr>
              <w:t>alarmRecord.alarmId</w:t>
            </w:r>
            <w:bookmarkEnd w:id="487"/>
            <w:proofErr w:type="spellEnd"/>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8" w:name="_MCCTEMPBM_CRPT22660353___7"/>
            <w:proofErr w:type="spellStart"/>
            <w:r w:rsidRPr="008227B8">
              <w:rPr>
                <w:rFonts w:ascii="Arial" w:hAnsi="Arial" w:cs="Courier New"/>
                <w:sz w:val="18"/>
              </w:rPr>
              <w:t>alarmType</w:t>
            </w:r>
            <w:bookmarkEnd w:id="488"/>
            <w:proofErr w:type="spellEnd"/>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4___4"/>
            <w:r w:rsidRPr="008227B8">
              <w:rPr>
                <w:rFonts w:ascii="Arial" w:hAnsi="Arial" w:cs="Arial"/>
                <w:sz w:val="18"/>
              </w:rPr>
              <w:t>M</w:t>
            </w:r>
            <w:bookmarkEnd w:id="489"/>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0" w:name="_MCCTEMPBM_CRPT22660355___7"/>
            <w:proofErr w:type="spellStart"/>
            <w:r w:rsidRPr="008227B8">
              <w:rPr>
                <w:rFonts w:ascii="Arial" w:hAnsi="Arial" w:cs="Arial"/>
                <w:sz w:val="18"/>
              </w:rPr>
              <w:t>alarmRecord.alarmType</w:t>
            </w:r>
            <w:bookmarkEnd w:id="490"/>
            <w:proofErr w:type="spellEnd"/>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1" w:name="_MCCTEMPBM_CRPT22660356___7"/>
            <w:proofErr w:type="spellStart"/>
            <w:r w:rsidRPr="008227B8">
              <w:rPr>
                <w:rFonts w:ascii="Arial" w:hAnsi="Arial" w:cs="Courier New"/>
                <w:sz w:val="18"/>
              </w:rPr>
              <w:t>probableCause</w:t>
            </w:r>
            <w:bookmarkEnd w:id="491"/>
            <w:proofErr w:type="spellEnd"/>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7___4"/>
            <w:r w:rsidRPr="008227B8">
              <w:rPr>
                <w:rFonts w:ascii="Arial" w:hAnsi="Arial" w:cs="Arial"/>
                <w:sz w:val="18"/>
              </w:rPr>
              <w:t>M</w:t>
            </w:r>
            <w:bookmarkEnd w:id="492"/>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3" w:name="_MCCTEMPBM_CRPT22660358___7"/>
            <w:proofErr w:type="spellStart"/>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3"/>
            <w:proofErr w:type="spellEnd"/>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4" w:name="_MCCTEMPBM_CRPT22660359___7"/>
            <w:bookmarkStart w:id="495" w:name="_MCCTEMPBM_CRPT22660361___7" w:colFirst="2" w:colLast="2"/>
            <w:proofErr w:type="spellStart"/>
            <w:r w:rsidRPr="008227B8">
              <w:rPr>
                <w:rFonts w:ascii="Arial" w:hAnsi="Arial" w:cs="Courier New"/>
                <w:sz w:val="18"/>
              </w:rPr>
              <w:t>perceivedSeverity</w:t>
            </w:r>
            <w:bookmarkEnd w:id="494"/>
            <w:proofErr w:type="spellEnd"/>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6" w:name="_MCCTEMPBM_CRPT22660360___4"/>
            <w:r w:rsidRPr="008227B8">
              <w:rPr>
                <w:rFonts w:ascii="Arial" w:hAnsi="Arial" w:cs="Arial"/>
                <w:sz w:val="18"/>
              </w:rPr>
              <w:t>M</w:t>
            </w:r>
            <w:bookmarkEnd w:id="496"/>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proofErr w:type="spellStart"/>
            <w:r w:rsidRPr="008227B8">
              <w:rPr>
                <w:rFonts w:ascii="Arial" w:hAnsi="Arial" w:cs="Arial"/>
                <w:sz w:val="18"/>
              </w:rPr>
              <w:t>alarmRecord.perceivedSeverity</w:t>
            </w:r>
            <w:proofErr w:type="spellEnd"/>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7" w:name="_MCCTEMPBM_CRPT22660362___7"/>
            <w:bookmarkEnd w:id="495"/>
            <w:proofErr w:type="spellStart"/>
            <w:r w:rsidRPr="008227B8">
              <w:rPr>
                <w:rFonts w:ascii="Arial" w:hAnsi="Arial" w:cs="Courier New"/>
                <w:sz w:val="18"/>
              </w:rPr>
              <w:t>correlatedNotifications</w:t>
            </w:r>
            <w:bookmarkEnd w:id="497"/>
            <w:proofErr w:type="spellEnd"/>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8" w:name="_MCCTEMPBM_CRPT22660363___4"/>
            <w:r w:rsidRPr="008227B8">
              <w:rPr>
                <w:rFonts w:ascii="Arial" w:hAnsi="Arial" w:cs="Arial"/>
                <w:sz w:val="18"/>
              </w:rPr>
              <w:t>O</w:t>
            </w:r>
            <w:bookmarkEnd w:id="498"/>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9" w:name="_MCCTEMPBM_CRPT22660364___7"/>
            <w:proofErr w:type="spellStart"/>
            <w:r w:rsidRPr="008227B8">
              <w:rPr>
                <w:rFonts w:ascii="Arial" w:hAnsi="Arial" w:cs="Arial"/>
                <w:sz w:val="18"/>
              </w:rPr>
              <w:t>alarmRecord.correlatedNotifications</w:t>
            </w:r>
            <w:bookmarkEnd w:id="499"/>
            <w:proofErr w:type="spellEnd"/>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0" w:name="_MCCTEMPBM_CRPT22660365___7"/>
            <w:bookmarkStart w:id="501" w:name="_MCCTEMPBM_CRPT22660367___7" w:colFirst="2" w:colLast="2"/>
            <w:proofErr w:type="spellStart"/>
            <w:r w:rsidRPr="008227B8">
              <w:rPr>
                <w:rFonts w:ascii="Arial" w:hAnsi="Arial" w:cs="Courier New"/>
                <w:sz w:val="18"/>
              </w:rPr>
              <w:t>clearUserId</w:t>
            </w:r>
            <w:bookmarkEnd w:id="500"/>
            <w:proofErr w:type="spellEnd"/>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2" w:name="_MCCTEMPBM_CRPT22660366___4"/>
            <w:r w:rsidRPr="008227B8">
              <w:rPr>
                <w:rFonts w:ascii="Arial" w:hAnsi="Arial"/>
                <w:sz w:val="18"/>
              </w:rPr>
              <w:t>O</w:t>
            </w:r>
            <w:bookmarkEnd w:id="502"/>
          </w:p>
        </w:tc>
        <w:tc>
          <w:tcPr>
            <w:tcW w:w="3248" w:type="dxa"/>
          </w:tcPr>
          <w:p w14:paraId="6F55CF4C"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alarmRecord.clearUserId</w:t>
            </w:r>
            <w:proofErr w:type="spellEnd"/>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the </w:t>
            </w:r>
            <w:proofErr w:type="spellStart"/>
            <w:r w:rsidRPr="008227B8">
              <w:rPr>
                <w:rFonts w:ascii="Arial" w:hAnsi="Arial"/>
                <w:sz w:val="18"/>
              </w:rPr>
              <w:t>AlarmRecord</w:t>
            </w:r>
            <w:proofErr w:type="spellEnd"/>
            <w:r w:rsidRPr="008227B8">
              <w:rPr>
                <w:rFonts w:ascii="Arial" w:hAnsi="Arial"/>
                <w:sz w:val="18"/>
              </w:rPr>
              <w:t xml:space="preserve">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3" w:name="_MCCTEMPBM_CRPT22660368___7"/>
            <w:bookmarkStart w:id="504" w:name="_MCCTEMPBM_CRPT22660370___7" w:colFirst="2" w:colLast="2"/>
            <w:bookmarkEnd w:id="501"/>
            <w:proofErr w:type="spellStart"/>
            <w:r w:rsidRPr="008227B8">
              <w:rPr>
                <w:rFonts w:ascii="Arial" w:hAnsi="Arial" w:cs="Courier New"/>
                <w:sz w:val="18"/>
              </w:rPr>
              <w:t>clearSystemId</w:t>
            </w:r>
            <w:bookmarkEnd w:id="503"/>
            <w:proofErr w:type="spellEnd"/>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5" w:name="_MCCTEMPBM_CRPT22660369___4"/>
            <w:r w:rsidRPr="008227B8">
              <w:rPr>
                <w:rFonts w:ascii="Arial" w:hAnsi="Arial"/>
                <w:sz w:val="18"/>
              </w:rPr>
              <w:t>O</w:t>
            </w:r>
            <w:bookmarkEnd w:id="505"/>
          </w:p>
        </w:tc>
        <w:tc>
          <w:tcPr>
            <w:tcW w:w="3248" w:type="dxa"/>
          </w:tcPr>
          <w:p w14:paraId="6667BE7E" w14:textId="77777777" w:rsidR="002B6147" w:rsidRPr="008227B8" w:rsidRDefault="002B6147" w:rsidP="002B6147">
            <w:pPr>
              <w:keepNext/>
              <w:keepLines/>
              <w:spacing w:after="0"/>
              <w:rPr>
                <w:rFonts w:ascii="Arial" w:hAnsi="Arial"/>
                <w:sz w:val="18"/>
                <w:lang w:eastAsia="zh-CN"/>
              </w:rPr>
            </w:pPr>
            <w:proofErr w:type="spellStart"/>
            <w:r w:rsidRPr="008227B8">
              <w:rPr>
                <w:rFonts w:ascii="Arial" w:hAnsi="Arial" w:cs="Arial"/>
                <w:sz w:val="18"/>
              </w:rPr>
              <w:t>alarmRecord.clearSystemId</w:t>
            </w:r>
            <w:proofErr w:type="spellEnd"/>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w:t>
            </w:r>
            <w:proofErr w:type="spellStart"/>
            <w:r w:rsidRPr="008227B8">
              <w:rPr>
                <w:rFonts w:ascii="Arial" w:hAnsi="Arial"/>
                <w:sz w:val="18"/>
              </w:rPr>
              <w:t>clearUserId</w:t>
            </w:r>
            <w:proofErr w:type="spellEnd"/>
            <w:r w:rsidRPr="008227B8">
              <w:rPr>
                <w:rFonts w:ascii="Arial" w:hAnsi="Arial"/>
                <w:sz w:val="18"/>
              </w:rPr>
              <w:t xml:space="preserve"> is present </w:t>
            </w:r>
          </w:p>
        </w:tc>
      </w:tr>
      <w:bookmarkEnd w:id="504"/>
    </w:tbl>
    <w:p w14:paraId="442CCDD8" w14:textId="77777777" w:rsidR="002B6147" w:rsidRPr="008227B8" w:rsidRDefault="002B6147" w:rsidP="002B6147"/>
    <w:p w14:paraId="05E1AF10" w14:textId="38D16FB4" w:rsidR="002B6147" w:rsidRPr="008227B8" w:rsidRDefault="00C77DBA" w:rsidP="00DE5104">
      <w:pPr>
        <w:pStyle w:val="Heading2"/>
      </w:pPr>
      <w:bookmarkStart w:id="506" w:name="_Toc157982697"/>
      <w:bookmarkStart w:id="507" w:name="_Toc202514124"/>
      <w:r w:rsidRPr="008227B8">
        <w:rPr>
          <w:rFonts w:hint="eastAsia"/>
        </w:rPr>
        <w:t>8.</w:t>
      </w:r>
      <w:r w:rsidR="002B6147" w:rsidRPr="008227B8">
        <w:rPr>
          <w:rFonts w:hint="eastAsia"/>
        </w:rPr>
        <w:t>4</w:t>
      </w:r>
      <w:r w:rsidR="002B6147" w:rsidRPr="008227B8">
        <w:tab/>
      </w:r>
      <w:proofErr w:type="spellStart"/>
      <w:r w:rsidR="002B6147" w:rsidRPr="008227B8">
        <w:t>notifyChangedAlarmGeneral</w:t>
      </w:r>
      <w:bookmarkEnd w:id="506"/>
      <w:bookmarkEnd w:id="507"/>
      <w:proofErr w:type="spellEnd"/>
    </w:p>
    <w:p w14:paraId="3E05B940" w14:textId="7D59DA45" w:rsidR="002B6147" w:rsidRPr="008227B8" w:rsidRDefault="00C77DBA" w:rsidP="004250E7">
      <w:pPr>
        <w:pStyle w:val="Heading3"/>
        <w:rPr>
          <w:rFonts w:eastAsia="SimSun"/>
          <w:lang w:eastAsia="zh-CN"/>
        </w:rPr>
      </w:pPr>
      <w:bookmarkStart w:id="508" w:name="_Toc157982698"/>
      <w:bookmarkStart w:id="509" w:name="_Toc202514125"/>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8"/>
      <w:bookmarkEnd w:id="509"/>
    </w:p>
    <w:p w14:paraId="104C1792" w14:textId="77777777" w:rsidR="00BA039E" w:rsidRPr="008227B8" w:rsidRDefault="00BA039E" w:rsidP="00BA039E">
      <w:bookmarkStart w:id="510" w:name="_MCCTEMPBM_CRPT22660371___7"/>
      <w:bookmarkStart w:id="511"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w:t>
      </w:r>
      <w:proofErr w:type="spellStart"/>
      <w:r w:rsidRPr="008227B8">
        <w:rPr>
          <w:rFonts w:ascii="Courier New" w:hAnsi="Courier New"/>
          <w:lang w:eastAsia="zh-CN"/>
        </w:rPr>
        <w:t>AlarmRecord</w:t>
      </w:r>
      <w:proofErr w:type="spellEnd"/>
      <w:r w:rsidRPr="008227B8">
        <w:rPr>
          <w:rFonts w:ascii="Courier New" w:hAnsi="Courier New"/>
          <w:lang w:eastAsia="zh-CN"/>
        </w:rPr>
        <w:t xml:space="preserve"> </w:t>
      </w:r>
      <w:r w:rsidRPr="008227B8">
        <w:rPr>
          <w:lang w:eastAsia="zh-CN"/>
        </w:rPr>
        <w:t>instance in the</w:t>
      </w:r>
      <w:r w:rsidRPr="008227B8">
        <w:t xml:space="preserve"> </w:t>
      </w:r>
      <w:proofErr w:type="spellStart"/>
      <w:r w:rsidRPr="008227B8">
        <w:rPr>
          <w:rFonts w:ascii="Courier New" w:hAnsi="Courier New"/>
        </w:rPr>
        <w:t>AlarmList</w:t>
      </w:r>
      <w:proofErr w:type="spellEnd"/>
      <w:r w:rsidRPr="008227B8">
        <w:t xml:space="preserve"> changes its value: </w:t>
      </w:r>
      <w:proofErr w:type="spellStart"/>
      <w:r w:rsidRPr="008227B8">
        <w:rPr>
          <w:rFonts w:ascii="Courier New" w:hAnsi="Courier New" w:cs="Courier New"/>
          <w:lang w:eastAsia="zh-CN"/>
        </w:rPr>
        <w:t>perceivedSeverity</w:t>
      </w:r>
      <w:proofErr w:type="spellEnd"/>
      <w:r>
        <w:rPr>
          <w:rFonts w:ascii="Courier New" w:hAnsi="Courier New" w:cs="Courier New"/>
          <w:lang w:eastAsia="zh-CN"/>
        </w:rPr>
        <w:t xml:space="preserve"> </w:t>
      </w:r>
      <w:r w:rsidRPr="00B04225">
        <w:t>(</w:t>
      </w:r>
      <w:r w:rsidRPr="008227B8">
        <w:t>except to the value "CLEARED"</w:t>
      </w:r>
      <w:r w:rsidRPr="00B04225">
        <w:t>)</w:t>
      </w:r>
      <w:r w:rsidRPr="008227B8">
        <w:t xml:space="preserve">, </w:t>
      </w:r>
      <w:proofErr w:type="spellStart"/>
      <w:r w:rsidRPr="008227B8">
        <w:rPr>
          <w:rFonts w:ascii="Courier New" w:hAnsi="Courier New" w:cs="Courier New"/>
          <w:lang w:eastAsia="zh-CN"/>
        </w:rPr>
        <w:t>backedUpStatus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backUpObject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trendIndication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thresholdInfo</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stateChangeDefinition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monitoredAttributes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proposedRepairActions</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additionalText</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additionalInformation</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serviceUser</w:t>
      </w:r>
      <w:proofErr w:type="spellEnd"/>
      <w:r w:rsidRPr="008227B8">
        <w:rPr>
          <w:rFonts w:ascii="Courier New" w:hAnsi="Courier New" w:cs="Courier New"/>
          <w:lang w:eastAsia="zh-CN"/>
        </w:rPr>
        <w:t xml:space="preserve">, </w:t>
      </w:r>
      <w:proofErr w:type="spellStart"/>
      <w:r w:rsidRPr="008227B8">
        <w:rPr>
          <w:rFonts w:ascii="Courier New" w:hAnsi="Courier New" w:cs="Courier New"/>
          <w:lang w:eastAsia="zh-CN"/>
        </w:rPr>
        <w:t>serviceProvider</w:t>
      </w:r>
      <w:proofErr w:type="spellEnd"/>
      <w:r w:rsidRPr="008227B8">
        <w:rPr>
          <w:rFonts w:ascii="Courier New" w:hAnsi="Courier New" w:cs="Courier New"/>
          <w:lang w:eastAsia="zh-CN"/>
        </w:rPr>
        <w:t xml:space="preserve"> </w:t>
      </w:r>
      <w:r w:rsidRPr="008227B8">
        <w:t>or</w:t>
      </w:r>
      <w:r w:rsidRPr="008227B8">
        <w:rPr>
          <w:rFonts w:ascii="Courier New" w:hAnsi="Courier New" w:cs="Courier New"/>
          <w:lang w:eastAsia="zh-CN"/>
        </w:rPr>
        <w:t xml:space="preserve"> </w:t>
      </w:r>
      <w:proofErr w:type="spellStart"/>
      <w:r w:rsidRPr="008227B8">
        <w:rPr>
          <w:rFonts w:ascii="Courier New" w:hAnsi="Courier New" w:cs="Courier New"/>
          <w:lang w:eastAsia="zh-CN"/>
        </w:rPr>
        <w:t>securityAlarmDetector</w:t>
      </w:r>
      <w:proofErr w:type="spellEnd"/>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proofErr w:type="spellStart"/>
      <w:r w:rsidRPr="003456C8">
        <w:rPr>
          <w:rFonts w:ascii="Courier New" w:hAnsi="Courier New" w:cs="Courier New"/>
          <w:lang w:eastAsia="zh-CN"/>
        </w:rPr>
        <w:t>percievedSeverity</w:t>
      </w:r>
      <w:proofErr w:type="spellEnd"/>
      <w:r>
        <w:rPr>
          <w:lang w:eastAsia="zh-CN"/>
        </w:rPr>
        <w:t xml:space="preserve"> is set to cleared, this notification shall notify other changes before the </w:t>
      </w:r>
      <w:proofErr w:type="spellStart"/>
      <w:r w:rsidRPr="003456C8">
        <w:rPr>
          <w:lang w:eastAsia="zh-CN"/>
        </w:rPr>
        <w:t>notifyCleared</w:t>
      </w:r>
      <w:r>
        <w:rPr>
          <w:lang w:eastAsia="zh-CN"/>
        </w:rPr>
        <w:t>Alarm</w:t>
      </w:r>
      <w:proofErr w:type="spellEnd"/>
      <w:r>
        <w:rPr>
          <w:lang w:eastAsia="zh-CN"/>
        </w:rPr>
        <w:t xml:space="preserve"> notification is sent.</w:t>
      </w:r>
    </w:p>
    <w:p w14:paraId="5230E77F" w14:textId="77777777" w:rsidR="00BA039E" w:rsidRPr="008227B8" w:rsidRDefault="00BA039E" w:rsidP="00BA039E">
      <w:r w:rsidRPr="008227B8">
        <w:t xml:space="preserve">The notification parameters depend on the </w:t>
      </w:r>
      <w:proofErr w:type="spellStart"/>
      <w:r w:rsidRPr="008227B8">
        <w:rPr>
          <w:rFonts w:ascii="Courier New" w:hAnsi="Courier New" w:cs="Courier New"/>
        </w:rPr>
        <w:t>alarmType</w:t>
      </w:r>
      <w:proofErr w:type="spellEnd"/>
      <w:r w:rsidRPr="008227B8">
        <w:t xml:space="preserve"> and are different for non-security and security alarms. </w:t>
      </w:r>
      <w:r w:rsidRPr="008227B8">
        <w:rPr>
          <w:lang w:eastAsia="zh-CN"/>
        </w:rPr>
        <w:t xml:space="preserve">If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proofErr w:type="spellStart"/>
      <w:r w:rsidRPr="008227B8">
        <w:rPr>
          <w:rFonts w:ascii="Courier New" w:hAnsi="Courier New" w:cs="Courier New"/>
        </w:rPr>
        <w:t>alarmType</w:t>
      </w:r>
      <w:proofErr w:type="spellEnd"/>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02514126"/>
      <w:bookmarkEnd w:id="510"/>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1"/>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 xml:space="preserve">-1: Input parameters for </w:t>
      </w:r>
      <w:proofErr w:type="spellStart"/>
      <w:r w:rsidRPr="008227B8">
        <w:rPr>
          <w:lang w:eastAsia="zh-CN"/>
        </w:rPr>
        <w:t>notifyChangedAlarmGeneral</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proofErr w:type="spellStart"/>
            <w:r w:rsidRPr="008227B8">
              <w:rPr>
                <w:rFonts w:ascii="Arial" w:hAnsi="Arial" w:cs="Arial"/>
                <w:sz w:val="18"/>
              </w:rPr>
              <w:t>objectClass</w:t>
            </w:r>
            <w:bookmarkEnd w:id="514"/>
            <w:proofErr w:type="spellEnd"/>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16"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6"/>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proofErr w:type="spellStart"/>
            <w:r w:rsidRPr="008227B8">
              <w:rPr>
                <w:rFonts w:ascii="Arial" w:hAnsi="Arial" w:cs="Arial"/>
                <w:sz w:val="18"/>
              </w:rPr>
              <w:t>objectInstance</w:t>
            </w:r>
            <w:bookmarkEnd w:id="517"/>
            <w:proofErr w:type="spellEnd"/>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proofErr w:type="spellStart"/>
            <w:r w:rsidRPr="008227B8">
              <w:rPr>
                <w:rFonts w:ascii="Arial" w:hAnsi="Arial" w:cs="Arial"/>
                <w:sz w:val="18"/>
              </w:rPr>
              <w:t>notificationId</w:t>
            </w:r>
            <w:bookmarkEnd w:id="520"/>
            <w:proofErr w:type="spellEnd"/>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2"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proofErr w:type="spellStart"/>
            <w:r w:rsidRPr="008227B8">
              <w:rPr>
                <w:rFonts w:ascii="Arial" w:eastAsia="SimSun" w:hAnsi="Arial"/>
                <w:sz w:val="18"/>
              </w:rPr>
              <w:t>notificationType</w:t>
            </w:r>
            <w:bookmarkEnd w:id="523"/>
            <w:proofErr w:type="spellEnd"/>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w:t>
            </w:r>
            <w:proofErr w:type="spellStart"/>
            <w:r w:rsidRPr="008227B8">
              <w:rPr>
                <w:rFonts w:ascii="Arial" w:eastAsia="SimSun" w:hAnsi="Arial"/>
                <w:sz w:val="18"/>
              </w:rPr>
              <w:t>notifyChangedAlarmGeneral</w:t>
            </w:r>
            <w:proofErr w:type="spellEnd"/>
            <w:r w:rsidRPr="008227B8">
              <w:rPr>
                <w:rFonts w:ascii="Arial" w:eastAsia="SimSun" w:hAnsi="Arial"/>
                <w:sz w:val="18"/>
              </w:rPr>
              <w:t>"</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proofErr w:type="spellStart"/>
            <w:r w:rsidRPr="008227B8">
              <w:rPr>
                <w:rFonts w:ascii="Arial" w:hAnsi="Arial" w:cs="Courier New"/>
                <w:sz w:val="18"/>
                <w:szCs w:val="18"/>
              </w:rPr>
              <w:t>eventTime</w:t>
            </w:r>
            <w:bookmarkEnd w:id="526"/>
            <w:proofErr w:type="spellEnd"/>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proofErr w:type="spellStart"/>
            <w:r w:rsidRPr="008227B8">
              <w:rPr>
                <w:rFonts w:ascii="Arial" w:hAnsi="Arial"/>
                <w:sz w:val="18"/>
              </w:rPr>
              <w:t>alarmRecord.alarmChangedTime</w:t>
            </w:r>
            <w:bookmarkEnd w:id="528"/>
            <w:proofErr w:type="spellEnd"/>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proofErr w:type="spellStart"/>
            <w:r w:rsidRPr="008227B8">
              <w:rPr>
                <w:rFonts w:ascii="Arial" w:hAnsi="Arial" w:cs="Arial"/>
                <w:sz w:val="18"/>
              </w:rPr>
              <w:t>systemDN</w:t>
            </w:r>
            <w:bookmarkEnd w:id="529"/>
            <w:proofErr w:type="spellEnd"/>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1"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1"/>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proofErr w:type="spellStart"/>
            <w:r w:rsidRPr="008227B8">
              <w:rPr>
                <w:rFonts w:ascii="Arial" w:eastAsia="SimSun" w:hAnsi="Arial"/>
                <w:sz w:val="18"/>
              </w:rPr>
              <w:t>alarmId</w:t>
            </w:r>
            <w:bookmarkEnd w:id="532"/>
            <w:proofErr w:type="spellEnd"/>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proofErr w:type="spellStart"/>
            <w:r w:rsidRPr="008227B8">
              <w:rPr>
                <w:rFonts w:ascii="Arial" w:eastAsia="SimSun" w:hAnsi="Arial"/>
                <w:sz w:val="18"/>
              </w:rPr>
              <w:t>alarmRecord.alarmId</w:t>
            </w:r>
            <w:bookmarkEnd w:id="534"/>
            <w:proofErr w:type="spellEnd"/>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proofErr w:type="spellStart"/>
            <w:r w:rsidRPr="008227B8">
              <w:rPr>
                <w:rFonts w:ascii="Arial" w:eastAsia="SimSun" w:hAnsi="Arial"/>
                <w:sz w:val="18"/>
              </w:rPr>
              <w:t>alarmType</w:t>
            </w:r>
            <w:bookmarkEnd w:id="535"/>
            <w:proofErr w:type="spellEnd"/>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proofErr w:type="spellStart"/>
            <w:r w:rsidRPr="008227B8">
              <w:rPr>
                <w:rFonts w:ascii="Arial" w:eastAsia="SimSun" w:hAnsi="Arial"/>
                <w:sz w:val="18"/>
              </w:rPr>
              <w:t>alarmRecord.alarmType</w:t>
            </w:r>
            <w:bookmarkEnd w:id="537"/>
            <w:proofErr w:type="spellEnd"/>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proofErr w:type="spellStart"/>
            <w:r w:rsidRPr="008227B8">
              <w:rPr>
                <w:rFonts w:ascii="Arial" w:eastAsia="SimSun" w:hAnsi="Arial"/>
                <w:sz w:val="18"/>
              </w:rPr>
              <w:t>probableCause</w:t>
            </w:r>
            <w:bookmarkEnd w:id="538"/>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proofErr w:type="spellStart"/>
            <w:r w:rsidRPr="008227B8">
              <w:rPr>
                <w:rFonts w:ascii="Arial" w:eastAsia="SimSun" w:hAnsi="Arial"/>
                <w:sz w:val="18"/>
              </w:rPr>
              <w:t>alarmRecord.probableCause</w:t>
            </w:r>
            <w:bookmarkEnd w:id="540"/>
            <w:proofErr w:type="spellEnd"/>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proofErr w:type="spellStart"/>
            <w:r w:rsidRPr="008227B8">
              <w:rPr>
                <w:rFonts w:ascii="Arial" w:eastAsia="SimSun" w:hAnsi="Arial"/>
                <w:sz w:val="18"/>
              </w:rPr>
              <w:t>specificProblem</w:t>
            </w:r>
            <w:bookmarkEnd w:id="541"/>
            <w:proofErr w:type="spellEnd"/>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proofErr w:type="spellStart"/>
            <w:r w:rsidRPr="008227B8">
              <w:rPr>
                <w:rFonts w:ascii="Arial" w:eastAsia="SimSun" w:hAnsi="Arial"/>
                <w:sz w:val="18"/>
              </w:rPr>
              <w:t>alarmRecord.specificProblem</w:t>
            </w:r>
            <w:bookmarkEnd w:id="543"/>
            <w:proofErr w:type="spellEnd"/>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44" w:name="_MCCTEMPBM_CRPT22660403___7"/>
            <w:proofErr w:type="spellStart"/>
            <w:r w:rsidRPr="008227B8">
              <w:rPr>
                <w:rFonts w:ascii="Arial" w:eastAsia="SimSun" w:hAnsi="Arial"/>
                <w:sz w:val="18"/>
              </w:rPr>
              <w:t>perceivedSeverity</w:t>
            </w:r>
            <w:bookmarkEnd w:id="544"/>
            <w:proofErr w:type="spellEnd"/>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46" w:name="_MCCTEMPBM_CRPT22660405___7"/>
            <w:proofErr w:type="spellStart"/>
            <w:r w:rsidRPr="008227B8">
              <w:rPr>
                <w:rFonts w:ascii="Arial" w:eastAsia="SimSun" w:hAnsi="Arial"/>
                <w:sz w:val="18"/>
              </w:rPr>
              <w:t>alarmRecord.perceivedSeverity</w:t>
            </w:r>
            <w:bookmarkEnd w:id="546"/>
            <w:proofErr w:type="spellEnd"/>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47" w:name="_MCCTEMPBM_CRPT22660406___7"/>
            <w:bookmarkStart w:id="548" w:name="_MCCTEMPBM_CRPT22660408___7" w:colFirst="2" w:colLast="2"/>
            <w:proofErr w:type="spellStart"/>
            <w:r w:rsidRPr="008227B8">
              <w:rPr>
                <w:rFonts w:ascii="Arial" w:eastAsia="SimSun" w:hAnsi="Arial"/>
                <w:sz w:val="18"/>
              </w:rPr>
              <w:t>backedUpStatus</w:t>
            </w:r>
            <w:bookmarkEnd w:id="547"/>
            <w:proofErr w:type="spellEnd"/>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alarmRecord.backedUpStatus</w:t>
            </w:r>
            <w:proofErr w:type="spellEnd"/>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0" w:name="_MCCTEMPBM_CRPT22660409___7"/>
            <w:bookmarkStart w:id="551" w:name="_MCCTEMPBM_CRPT22660411___7" w:colFirst="2" w:colLast="2"/>
            <w:bookmarkEnd w:id="548"/>
            <w:proofErr w:type="spellStart"/>
            <w:r w:rsidRPr="008227B8">
              <w:rPr>
                <w:rFonts w:ascii="Arial" w:eastAsia="SimSun" w:hAnsi="Arial"/>
                <w:sz w:val="18"/>
              </w:rPr>
              <w:t>backUpObject</w:t>
            </w:r>
            <w:bookmarkEnd w:id="550"/>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w:t>
            </w:r>
            <w:r w:rsidRPr="008227B8">
              <w:rPr>
                <w:rFonts w:ascii="Arial" w:eastAsia="SimSun" w:hAnsi="Arial" w:cs="Arial"/>
                <w:sz w:val="18"/>
                <w:szCs w:val="18"/>
              </w:rPr>
              <w:t>backUpObject</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3" w:name="_MCCTEMPBM_CRPT22660412___7"/>
            <w:bookmarkStart w:id="554" w:name="_MCCTEMPBM_CRPT22660414___7" w:colFirst="2" w:colLast="2"/>
            <w:bookmarkEnd w:id="551"/>
            <w:proofErr w:type="spellStart"/>
            <w:r w:rsidRPr="008227B8">
              <w:rPr>
                <w:rFonts w:ascii="Arial" w:eastAsia="SimSun" w:hAnsi="Arial"/>
                <w:sz w:val="18"/>
              </w:rPr>
              <w:t>trendIndication</w:t>
            </w:r>
            <w:bookmarkEnd w:id="553"/>
            <w:proofErr w:type="spellEnd"/>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alarmRecord.trendIndication</w:t>
            </w:r>
            <w:proofErr w:type="spellEnd"/>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56" w:name="_MCCTEMPBM_CRPT22660415___7"/>
            <w:bookmarkStart w:id="557" w:name="_MCCTEMPBM_CRPT22660417___7" w:colFirst="2" w:colLast="2"/>
            <w:bookmarkEnd w:id="554"/>
            <w:proofErr w:type="spellStart"/>
            <w:r w:rsidRPr="008227B8">
              <w:rPr>
                <w:rFonts w:ascii="Arial" w:eastAsia="SimSun" w:hAnsi="Arial"/>
                <w:sz w:val="18"/>
              </w:rPr>
              <w:t>thresholdInfo</w:t>
            </w:r>
            <w:bookmarkEnd w:id="556"/>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alarmRecord.thresholdInfo</w:t>
            </w:r>
            <w:proofErr w:type="spellEnd"/>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59" w:name="_MCCTEMPBM_CRPT22660418___7"/>
            <w:bookmarkEnd w:id="557"/>
            <w:proofErr w:type="spellStart"/>
            <w:r w:rsidRPr="008227B8">
              <w:rPr>
                <w:rFonts w:ascii="Arial" w:eastAsia="SimSun" w:hAnsi="Arial"/>
                <w:sz w:val="18"/>
              </w:rPr>
              <w:t>correlatedNotifications</w:t>
            </w:r>
            <w:bookmarkEnd w:id="559"/>
            <w:proofErr w:type="spellEnd"/>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1" w:name="_MCCTEMPBM_CRPT22660420___7"/>
            <w:proofErr w:type="spellStart"/>
            <w:r w:rsidRPr="008227B8">
              <w:rPr>
                <w:rFonts w:ascii="Arial" w:hAnsi="Arial" w:cs="Arial"/>
                <w:sz w:val="18"/>
              </w:rPr>
              <w:t>alarmRecord.correlatedNotifications</w:t>
            </w:r>
            <w:bookmarkEnd w:id="561"/>
            <w:proofErr w:type="spellEnd"/>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2" w:name="_MCCTEMPBM_CRPT22660421___7"/>
            <w:bookmarkStart w:id="563" w:name="_MCCTEMPBM_CRPT22660423___7" w:colFirst="2" w:colLast="2"/>
            <w:proofErr w:type="spellStart"/>
            <w:r w:rsidRPr="008227B8">
              <w:rPr>
                <w:rFonts w:ascii="Arial" w:eastAsia="SimSun" w:hAnsi="Arial"/>
                <w:sz w:val="18"/>
              </w:rPr>
              <w:t>stateChangeDefinition</w:t>
            </w:r>
            <w:bookmarkEnd w:id="562"/>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alarmRecord.stateChange</w:t>
            </w:r>
            <w:proofErr w:type="spellEnd"/>
            <w:r w:rsidRPr="008227B8">
              <w:rPr>
                <w:rFonts w:ascii="Arial" w:eastAsia="SimSun" w:hAnsi="Arial"/>
                <w:sz w:val="18"/>
              </w:rPr>
              <w:t xml:space="preserv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65" w:name="_MCCTEMPBM_CRPT22660424___7"/>
            <w:bookmarkStart w:id="566" w:name="_MCCTEMPBM_CRPT22660426___7" w:colFirst="2" w:colLast="2"/>
            <w:bookmarkEnd w:id="563"/>
            <w:proofErr w:type="spellStart"/>
            <w:r w:rsidRPr="008227B8">
              <w:rPr>
                <w:rFonts w:ascii="Arial" w:eastAsia="SimSun" w:hAnsi="Arial"/>
                <w:sz w:val="18"/>
              </w:rPr>
              <w:t>monitoredAttributes</w:t>
            </w:r>
            <w:bookmarkEnd w:id="565"/>
            <w:proofErr w:type="spellEnd"/>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alarmRecord.monitoredAttributes</w:t>
            </w:r>
            <w:proofErr w:type="spellEnd"/>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68" w:name="_MCCTEMPBM_CRPT22660427___7"/>
            <w:bookmarkStart w:id="569" w:name="_MCCTEMPBM_CRPT22660429___7" w:colFirst="2" w:colLast="2"/>
            <w:bookmarkEnd w:id="566"/>
            <w:proofErr w:type="spellStart"/>
            <w:r w:rsidRPr="008227B8">
              <w:rPr>
                <w:rFonts w:ascii="Arial" w:eastAsia="SimSun" w:hAnsi="Arial"/>
                <w:sz w:val="18"/>
              </w:rPr>
              <w:t>proposedRepairActions</w:t>
            </w:r>
            <w:bookmarkEnd w:id="568"/>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proofErr w:type="spellStart"/>
            <w:r w:rsidRPr="008227B8">
              <w:rPr>
                <w:rFonts w:ascii="Arial" w:eastAsia="SimSun" w:hAnsi="Arial"/>
                <w:sz w:val="18"/>
              </w:rPr>
              <w:t>alarmRecord.proposedRepairActions</w:t>
            </w:r>
            <w:proofErr w:type="spellEnd"/>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1" w:name="_MCCTEMPBM_CRPT22660430___7"/>
            <w:bookmarkEnd w:id="569"/>
            <w:proofErr w:type="spellStart"/>
            <w:r w:rsidRPr="008227B8">
              <w:rPr>
                <w:rFonts w:ascii="Arial" w:eastAsia="SimSun" w:hAnsi="Arial"/>
                <w:sz w:val="18"/>
              </w:rPr>
              <w:t>additionalText</w:t>
            </w:r>
            <w:bookmarkEnd w:id="571"/>
            <w:proofErr w:type="spellEnd"/>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3" w:name="_MCCTEMPBM_CRPT22660432___7"/>
            <w:proofErr w:type="spellStart"/>
            <w:r w:rsidRPr="008227B8">
              <w:rPr>
                <w:rFonts w:ascii="Arial" w:eastAsia="SimSun" w:hAnsi="Arial"/>
                <w:sz w:val="18"/>
              </w:rPr>
              <w:t>alarmRecord.additionalText</w:t>
            </w:r>
            <w:bookmarkEnd w:id="573"/>
            <w:proofErr w:type="spellEnd"/>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74" w:name="_MCCTEMPBM_CRPT22660433___7"/>
            <w:proofErr w:type="spellStart"/>
            <w:r w:rsidRPr="008227B8">
              <w:rPr>
                <w:rFonts w:ascii="Arial" w:eastAsia="SimSun" w:hAnsi="Arial"/>
                <w:sz w:val="18"/>
              </w:rPr>
              <w:t>additionalInformation</w:t>
            </w:r>
            <w:bookmarkEnd w:id="574"/>
            <w:proofErr w:type="spellEnd"/>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76" w:name="_MCCTEMPBM_CRPT22660435___7"/>
            <w:proofErr w:type="spellStart"/>
            <w:r w:rsidRPr="008227B8">
              <w:rPr>
                <w:rFonts w:ascii="Arial" w:eastAsia="SimSun" w:hAnsi="Arial"/>
                <w:sz w:val="18"/>
              </w:rPr>
              <w:t>alarmRecord.additionalInformation</w:t>
            </w:r>
            <w:bookmarkEnd w:id="576"/>
            <w:proofErr w:type="spellEnd"/>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77" w:name="_MCCTEMPBM_CRPT22660436___7"/>
            <w:proofErr w:type="spellStart"/>
            <w:r w:rsidRPr="008227B8">
              <w:rPr>
                <w:rFonts w:ascii="Arial" w:eastAsia="SimSun" w:hAnsi="Arial"/>
                <w:sz w:val="18"/>
              </w:rPr>
              <w:t>rootCauseIndicator</w:t>
            </w:r>
            <w:bookmarkEnd w:id="577"/>
            <w:proofErr w:type="spellEnd"/>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79" w:name="_MCCTEMPBM_CRPT22660438___7"/>
            <w:proofErr w:type="spellStart"/>
            <w:r w:rsidRPr="008227B8">
              <w:rPr>
                <w:rFonts w:ascii="Arial" w:eastAsia="SimSun" w:hAnsi="Arial"/>
                <w:sz w:val="18"/>
              </w:rPr>
              <w:t>alarmRecord.rootCauseIndicator</w:t>
            </w:r>
            <w:bookmarkEnd w:id="579"/>
            <w:proofErr w:type="spellEnd"/>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0" w:name="_MCCTEMPBM_CRPT22660439___7"/>
            <w:bookmarkStart w:id="581" w:name="_MCCTEMPBM_CRPT22660441___7" w:colFirst="2" w:colLast="3"/>
            <w:proofErr w:type="spellStart"/>
            <w:r w:rsidRPr="008227B8">
              <w:rPr>
                <w:rFonts w:ascii="Arial" w:eastAsia="SimSun" w:hAnsi="Arial" w:cs="Arial"/>
                <w:sz w:val="18"/>
                <w:szCs w:val="18"/>
              </w:rPr>
              <w:t>serviceUser</w:t>
            </w:r>
            <w:bookmarkEnd w:id="580"/>
            <w:proofErr w:type="spellEnd"/>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.securityServiceUser</w:t>
            </w:r>
            <w:proofErr w:type="spellEnd"/>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proofErr w:type="spellStart"/>
            <w:r w:rsidRPr="008227B8">
              <w:rPr>
                <w:rFonts w:ascii="Arial" w:eastAsia="SimSun" w:hAnsi="Arial" w:cs="Arial"/>
                <w:sz w:val="18"/>
                <w:szCs w:val="18"/>
              </w:rPr>
              <w:t>serviceProvider</w:t>
            </w:r>
            <w:bookmarkEnd w:id="583"/>
            <w:proofErr w:type="spellEnd"/>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.securityServiceProvider</w:t>
            </w:r>
            <w:proofErr w:type="spellEnd"/>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w:t>
            </w:r>
            <w:proofErr w:type="spellStart"/>
            <w:r w:rsidRPr="008227B8">
              <w:rPr>
                <w:rFonts w:ascii="Arial" w:eastAsia="SimSun" w:hAnsi="Arial" w:cs="Arial"/>
                <w:sz w:val="18"/>
                <w:szCs w:val="18"/>
              </w:rPr>
              <w:t>serviceUser</w:t>
            </w:r>
            <w:proofErr w:type="spellEnd"/>
            <w:r w:rsidRPr="008227B8">
              <w:rPr>
                <w:rFonts w:ascii="Arial" w:eastAsia="SimSun" w:hAnsi="Arial" w:cs="Arial"/>
                <w:sz w:val="18"/>
                <w:szCs w:val="18"/>
              </w:rPr>
              <w:t xml:space="preserve">,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proofErr w:type="spellStart"/>
            <w:r w:rsidRPr="008227B8">
              <w:rPr>
                <w:rFonts w:ascii="Arial" w:eastAsia="SimSun" w:hAnsi="Arial" w:cs="Arial"/>
                <w:sz w:val="18"/>
                <w:szCs w:val="18"/>
              </w:rPr>
              <w:t>securityAlarmDetector</w:t>
            </w:r>
            <w:bookmarkEnd w:id="586"/>
            <w:proofErr w:type="spellEnd"/>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proofErr w:type="spellStart"/>
            <w:r w:rsidRPr="008227B8">
              <w:rPr>
                <w:rFonts w:ascii="Arial" w:hAnsi="Arial" w:cs="Arial"/>
                <w:sz w:val="18"/>
              </w:rPr>
              <w:t>alarmRecord</w:t>
            </w:r>
            <w:r w:rsidRPr="008227B8">
              <w:rPr>
                <w:rFonts w:ascii="Arial" w:eastAsia="SimSun" w:hAnsi="Arial" w:cs="Arial"/>
                <w:sz w:val="18"/>
                <w:szCs w:val="18"/>
              </w:rPr>
              <w:t>.securityAlarmDetector</w:t>
            </w:r>
            <w:proofErr w:type="spellEnd"/>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may contain no information if the detector of the security alarm is the </w:t>
            </w:r>
            <w:proofErr w:type="spellStart"/>
            <w:r w:rsidRPr="008227B8">
              <w:rPr>
                <w:rFonts w:ascii="Arial" w:eastAsia="SimSun" w:hAnsi="Arial" w:cs="Arial"/>
                <w:sz w:val="18"/>
                <w:szCs w:val="18"/>
              </w:rPr>
              <w:t>serviceProvider</w:t>
            </w:r>
            <w:proofErr w:type="spellEnd"/>
            <w:r w:rsidRPr="008227B8">
              <w:rPr>
                <w:rFonts w:ascii="Arial" w:eastAsia="SimSun" w:hAnsi="Arial" w:cs="Arial"/>
                <w:sz w:val="18"/>
                <w:szCs w:val="18"/>
              </w:rPr>
              <w:t>.</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proofErr w:type="spellStart"/>
            <w:r w:rsidRPr="008227B8">
              <w:rPr>
                <w:rFonts w:ascii="Arial" w:eastAsia="SimSun" w:hAnsi="Arial"/>
                <w:sz w:val="18"/>
              </w:rPr>
              <w:t>changedAlarmAttributes</w:t>
            </w:r>
            <w:bookmarkEnd w:id="589"/>
            <w:proofErr w:type="spellEnd"/>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LIST OF SEQUENCE &lt;</w:t>
            </w:r>
            <w:proofErr w:type="spellStart"/>
            <w:r w:rsidRPr="008227B8">
              <w:rPr>
                <w:rFonts w:ascii="Arial" w:eastAsia="SimSun" w:hAnsi="Arial"/>
                <w:sz w:val="18"/>
              </w:rPr>
              <w:t>AttributeName</w:t>
            </w:r>
            <w:proofErr w:type="spellEnd"/>
            <w:r w:rsidRPr="008227B8">
              <w:rPr>
                <w:rFonts w:ascii="Arial" w:eastAsia="SimSun" w:hAnsi="Arial"/>
                <w:sz w:val="18"/>
              </w:rPr>
              <w:t xml:space="preserve">, </w:t>
            </w:r>
            <w:proofErr w:type="spellStart"/>
            <w:r w:rsidRPr="008227B8">
              <w:rPr>
                <w:rFonts w:ascii="Arial" w:eastAsia="SimSun" w:hAnsi="Arial"/>
                <w:sz w:val="18"/>
                <w:lang w:eastAsia="zh-CN"/>
              </w:rPr>
              <w:t>Old</w:t>
            </w:r>
            <w:r w:rsidRPr="008227B8">
              <w:rPr>
                <w:rFonts w:ascii="Arial" w:eastAsia="SimSun" w:hAnsi="Arial"/>
                <w:sz w:val="18"/>
              </w:rPr>
              <w:t>AttributeValue</w:t>
            </w:r>
            <w:proofErr w:type="spellEnd"/>
            <w:r w:rsidRPr="008227B8">
              <w:rPr>
                <w:rFonts w:ascii="Arial" w:eastAsia="SimSun" w:hAnsi="Arial"/>
                <w:sz w:val="18"/>
              </w:rPr>
              <w:t>&gt;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02514127"/>
      <w:r w:rsidRPr="008227B8">
        <w:t>8.</w:t>
      </w:r>
      <w:r w:rsidR="002B6147" w:rsidRPr="008227B8">
        <w:t>5</w:t>
      </w:r>
      <w:r w:rsidR="002B6147" w:rsidRPr="008227B8">
        <w:tab/>
      </w:r>
      <w:proofErr w:type="spellStart"/>
      <w:r w:rsidR="002B6147" w:rsidRPr="008227B8">
        <w:t>notifyAlarmListRebuilt</w:t>
      </w:r>
      <w:bookmarkEnd w:id="592"/>
      <w:bookmarkEnd w:id="593"/>
      <w:proofErr w:type="spellEnd"/>
    </w:p>
    <w:p w14:paraId="161738B8" w14:textId="4ADA0915" w:rsidR="002B6147" w:rsidRPr="008227B8" w:rsidRDefault="00C77DBA" w:rsidP="004250E7">
      <w:pPr>
        <w:pStyle w:val="Heading3"/>
        <w:rPr>
          <w:rFonts w:eastAsia="SimSun"/>
          <w:lang w:eastAsia="zh-CN"/>
        </w:rPr>
      </w:pPr>
      <w:bookmarkStart w:id="594" w:name="_Toc157982701"/>
      <w:bookmarkStart w:id="595" w:name="_Toc202514128"/>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0C23B6D7" w14:textId="77777777" w:rsidR="00AD50C5" w:rsidRDefault="00AD50C5" w:rsidP="00AD50C5">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proofErr w:type="spellStart"/>
      <w:r w:rsidRPr="008227B8">
        <w:rPr>
          <w:rFonts w:ascii="Courier New" w:hAnsi="Courier New" w:hint="eastAsia"/>
        </w:rPr>
        <w:t>AlarmList</w:t>
      </w:r>
      <w:proofErr w:type="spellEnd"/>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proofErr w:type="spellStart"/>
      <w:r w:rsidRPr="0042694C">
        <w:rPr>
          <w:rFonts w:ascii="Courier New" w:hAnsi="Courier New" w:cs="Courier New"/>
        </w:rPr>
        <w:t>notifyPotentialFaultyAlarmList</w:t>
      </w:r>
      <w:proofErr w:type="spellEnd"/>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proofErr w:type="spellStart"/>
      <w:r w:rsidRPr="0042694C">
        <w:rPr>
          <w:rFonts w:ascii="Courier New" w:hAnsi="Courier New" w:cs="Courier New"/>
        </w:rPr>
        <w:t>notifyAlarmListRebuilt</w:t>
      </w:r>
      <w:proofErr w:type="spellEnd"/>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proofErr w:type="spellStart"/>
      <w:r w:rsidRPr="00324D00">
        <w:rPr>
          <w:rFonts w:ascii="Courier New" w:hAnsi="Courier New" w:cs="Courier New"/>
        </w:rPr>
        <w:t>notifyPotentialFaultyAlarmList</w:t>
      </w:r>
      <w:proofErr w:type="spellEnd"/>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proofErr w:type="spellStart"/>
      <w:r w:rsidRPr="00324D00">
        <w:rPr>
          <w:rFonts w:ascii="Courier New" w:hAnsi="Courier New" w:cs="Courier New"/>
        </w:rPr>
        <w:t>notifyAlarmListRebuilt</w:t>
      </w:r>
      <w:proofErr w:type="spellEnd"/>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w:t>
      </w:r>
      <w:proofErr w:type="spellStart"/>
      <w:r w:rsidRPr="00324D00">
        <w:rPr>
          <w:rFonts w:ascii="Courier New" w:hAnsi="Courier New" w:cs="Courier New"/>
        </w:rPr>
        <w:t>AlarmList.unreliableAlarmScope</w:t>
      </w:r>
      <w:proofErr w:type="spellEnd"/>
      <w:r w:rsidRPr="00324D00">
        <w:rPr>
          <w:rFonts w:ascii="Arial" w:hAnsi="Arial" w:cs="Arial"/>
        </w:rPr>
        <w:t xml:space="preserve"> </w:t>
      </w:r>
      <w:r w:rsidRPr="00D55B53">
        <w:rPr>
          <w:lang w:eastAsia="zh-CN" w:bidi="ar-KW"/>
        </w:rPr>
        <w:t xml:space="preserve">attribute shall also be updated to represent the new state of the </w:t>
      </w:r>
      <w:proofErr w:type="spellStart"/>
      <w:r w:rsidRPr="00D55B53">
        <w:rPr>
          <w:lang w:eastAsia="zh-CN" w:bidi="ar-KW"/>
        </w:rPr>
        <w:t>AlarmList</w:t>
      </w:r>
      <w:proofErr w:type="spellEnd"/>
      <w:r w:rsidRPr="00D55B53">
        <w:rPr>
          <w:lang w:eastAsia="zh-CN" w:bidi="ar-KW"/>
        </w:rPr>
        <w:t>.</w:t>
      </w:r>
    </w:p>
    <w:p w14:paraId="37D9BFA7" w14:textId="6CEB54A9" w:rsidR="002B6147" w:rsidRPr="008227B8" w:rsidRDefault="00C77DBA" w:rsidP="004250E7">
      <w:pPr>
        <w:pStyle w:val="Heading3"/>
        <w:rPr>
          <w:rFonts w:eastAsia="SimSun"/>
          <w:lang w:eastAsia="zh-CN"/>
        </w:rPr>
      </w:pPr>
      <w:bookmarkStart w:id="598" w:name="_Toc202514129"/>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 xml:space="preserve">-1: Input parameters for </w:t>
      </w:r>
      <w:proofErr w:type="spellStart"/>
      <w:r w:rsidRPr="008227B8">
        <w:rPr>
          <w:lang w:eastAsia="zh-CN"/>
        </w:rPr>
        <w:t>notifyAlarmListRebuilt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proofErr w:type="spellStart"/>
            <w:r w:rsidRPr="008227B8">
              <w:rPr>
                <w:rFonts w:ascii="Arial" w:hAnsi="Arial" w:cs="Courier New"/>
                <w:sz w:val="18"/>
                <w:szCs w:val="18"/>
              </w:rPr>
              <w:t>objectClass</w:t>
            </w:r>
            <w:bookmarkEnd w:id="600"/>
            <w:proofErr w:type="spellEnd"/>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2"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2"/>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proofErr w:type="spellStart"/>
            <w:r w:rsidRPr="008227B8">
              <w:rPr>
                <w:rFonts w:ascii="Arial" w:hAnsi="Arial" w:cs="Courier New"/>
                <w:sz w:val="18"/>
                <w:szCs w:val="18"/>
              </w:rPr>
              <w:t>objectInstance</w:t>
            </w:r>
            <w:bookmarkEnd w:id="603"/>
            <w:proofErr w:type="spellEnd"/>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w:t>
            </w:r>
            <w:proofErr w:type="spellStart"/>
            <w:r w:rsidRPr="008227B8">
              <w:rPr>
                <w:rFonts w:ascii="Arial" w:hAnsi="Arial" w:cs="Arial"/>
                <w:sz w:val="18"/>
                <w:szCs w:val="18"/>
              </w:rPr>
              <w:t>systemDN</w:t>
            </w:r>
            <w:proofErr w:type="spellEnd"/>
            <w:r w:rsidRPr="008227B8">
              <w:rPr>
                <w:rFonts w:ascii="Arial" w:hAnsi="Arial" w:cs="Arial"/>
                <w:sz w:val="18"/>
                <w:szCs w:val="18"/>
              </w:rPr>
              <w:t xml:space="preserve">, then all </w:t>
            </w:r>
            <w:proofErr w:type="spellStart"/>
            <w:r w:rsidRPr="008227B8">
              <w:rPr>
                <w:rFonts w:ascii="Courier New" w:hAnsi="Courier New"/>
                <w:sz w:val="18"/>
                <w:szCs w:val="18"/>
              </w:rPr>
              <w:t>AlarmRecord</w:t>
            </w:r>
            <w:proofErr w:type="spellEnd"/>
            <w:r w:rsidRPr="008227B8">
              <w:rPr>
                <w:rFonts w:ascii="Arial" w:hAnsi="Arial"/>
                <w:sz w:val="18"/>
                <w:szCs w:val="18"/>
              </w:rPr>
              <w:t xml:space="preserve"> instances in the </w:t>
            </w:r>
            <w:proofErr w:type="spellStart"/>
            <w:r w:rsidRPr="008227B8">
              <w:rPr>
                <w:rFonts w:ascii="Courier New" w:hAnsi="Courier New" w:cs="Courier New"/>
                <w:sz w:val="18"/>
                <w:szCs w:val="18"/>
              </w:rPr>
              <w:t>AlarmList</w:t>
            </w:r>
            <w:proofErr w:type="spellEnd"/>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proofErr w:type="spellStart"/>
            <w:r w:rsidRPr="008227B8">
              <w:rPr>
                <w:rFonts w:ascii="Courier New" w:hAnsi="Courier New" w:cs="Courier New"/>
                <w:sz w:val="18"/>
                <w:szCs w:val="18"/>
              </w:rPr>
              <w:t>alarmRecords</w:t>
            </w:r>
            <w:proofErr w:type="spellEnd"/>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proofErr w:type="spellStart"/>
            <w:r w:rsidRPr="008227B8">
              <w:rPr>
                <w:rFonts w:ascii="Arial" w:hAnsi="Arial" w:cs="Arial"/>
                <w:sz w:val="18"/>
              </w:rPr>
              <w:t>notificationId</w:t>
            </w:r>
            <w:bookmarkEnd w:id="609"/>
            <w:proofErr w:type="spellEnd"/>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19" w:type="dxa"/>
            <w:shd w:val="clear" w:color="auto" w:fill="auto"/>
          </w:tcPr>
          <w:p w14:paraId="76C7FBF3" w14:textId="6B853EB0" w:rsidR="002B6147" w:rsidRPr="008227B8" w:rsidRDefault="002B6147" w:rsidP="002B6147">
            <w:pPr>
              <w:keepNext/>
              <w:keepLines/>
              <w:spacing w:after="0"/>
              <w:rPr>
                <w:rFonts w:ascii="Arial" w:hAnsi="Arial" w:cs="Arial"/>
                <w:sz w:val="18"/>
                <w:szCs w:val="18"/>
              </w:rPr>
            </w:pPr>
            <w:bookmarkStart w:id="611"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1"/>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proofErr w:type="spellStart"/>
            <w:r w:rsidRPr="008227B8">
              <w:rPr>
                <w:rFonts w:ascii="Arial" w:hAnsi="Arial" w:cs="Courier New"/>
                <w:sz w:val="18"/>
                <w:szCs w:val="18"/>
              </w:rPr>
              <w:t>notificationType</w:t>
            </w:r>
            <w:bookmarkEnd w:id="612"/>
            <w:proofErr w:type="spellEnd"/>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w:t>
            </w:r>
            <w:proofErr w:type="spellStart"/>
            <w:r w:rsidRPr="008227B8">
              <w:rPr>
                <w:rFonts w:ascii="Arial" w:hAnsi="Arial" w:cs="Arial"/>
                <w:sz w:val="18"/>
                <w:szCs w:val="18"/>
              </w:rPr>
              <w:t>notifyAlarmListRebuilt</w:t>
            </w:r>
            <w:proofErr w:type="spellEnd"/>
            <w:r w:rsidRPr="008227B8">
              <w:rPr>
                <w:rFonts w:ascii="Arial" w:hAnsi="Arial" w:cs="Arial"/>
                <w:sz w:val="18"/>
                <w:szCs w:val="18"/>
              </w:rPr>
              <w:t>"</w:t>
            </w:r>
            <w:bookmarkEnd w:id="614"/>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proofErr w:type="spellStart"/>
            <w:r w:rsidRPr="008227B8">
              <w:rPr>
                <w:rFonts w:ascii="Arial" w:hAnsi="Arial" w:cs="Courier New"/>
                <w:sz w:val="18"/>
                <w:szCs w:val="18"/>
              </w:rPr>
              <w:t>eventTime</w:t>
            </w:r>
            <w:bookmarkEnd w:id="615"/>
            <w:proofErr w:type="spellEnd"/>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19" w:type="dxa"/>
          </w:tcPr>
          <w:p w14:paraId="54EB986A" w14:textId="77777777" w:rsidR="002B6147" w:rsidRPr="008227B8" w:rsidRDefault="002B6147" w:rsidP="002B6147">
            <w:pPr>
              <w:keepNext/>
              <w:keepLines/>
              <w:spacing w:after="0"/>
              <w:rPr>
                <w:rFonts w:ascii="Arial" w:hAnsi="Arial" w:cs="Arial"/>
                <w:sz w:val="18"/>
                <w:szCs w:val="18"/>
              </w:rPr>
            </w:pPr>
            <w:proofErr w:type="spellStart"/>
            <w:r w:rsidRPr="008227B8">
              <w:rPr>
                <w:rFonts w:ascii="Arial" w:hAnsi="Arial" w:cs="Arial"/>
                <w:sz w:val="18"/>
                <w:szCs w:val="18"/>
              </w:rPr>
              <w:t>DateTime</w:t>
            </w:r>
            <w:proofErr w:type="spellEnd"/>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proofErr w:type="spellStart"/>
            <w:r w:rsidRPr="008227B8">
              <w:rPr>
                <w:rFonts w:ascii="Arial" w:hAnsi="Arial" w:cs="Arial"/>
                <w:sz w:val="18"/>
              </w:rPr>
              <w:t>systemDN</w:t>
            </w:r>
            <w:bookmarkEnd w:id="618"/>
            <w:proofErr w:type="spellEnd"/>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0"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0"/>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may carry different reasons than that carried by the immediate previous </w:t>
            </w:r>
            <w:proofErr w:type="spellStart"/>
            <w:r w:rsidRPr="008227B8">
              <w:rPr>
                <w:rFonts w:ascii="Arial" w:hAnsi="Arial" w:cs="Arial"/>
                <w:sz w:val="18"/>
                <w:szCs w:val="18"/>
              </w:rPr>
              <w:t>notifyPotentialFaultyAlarmList</w:t>
            </w:r>
            <w:proofErr w:type="spellEnd"/>
            <w:r w:rsidRPr="008227B8">
              <w:rPr>
                <w:rFonts w:ascii="Arial" w:hAnsi="Arial" w:cs="Arial"/>
                <w:sz w:val="18"/>
                <w:szCs w:val="18"/>
              </w:rPr>
              <w: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proofErr w:type="spellStart"/>
            <w:r w:rsidRPr="008227B8">
              <w:rPr>
                <w:rFonts w:ascii="Arial" w:hAnsi="Arial" w:cs="Arial"/>
                <w:sz w:val="18"/>
                <w:szCs w:val="18"/>
              </w:rPr>
              <w:t>alarmListAlignmentRequirement</w:t>
            </w:r>
            <w:bookmarkEnd w:id="624"/>
            <w:proofErr w:type="spellEnd"/>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proofErr w:type="spellStart"/>
            <w:r w:rsidRPr="008227B8">
              <w:rPr>
                <w:rFonts w:ascii="Arial" w:hAnsi="Arial" w:cs="Arial"/>
                <w:sz w:val="18"/>
                <w:szCs w:val="18"/>
              </w:rPr>
              <w:t>alignmentRequired</w:t>
            </w:r>
            <w:proofErr w:type="spellEnd"/>
            <w:r w:rsidRPr="008227B8">
              <w:rPr>
                <w:rFonts w:ascii="Arial" w:hAnsi="Arial" w:cs="Arial"/>
                <w:sz w:val="18"/>
                <w:szCs w:val="18"/>
              </w:rPr>
              <w:t>", "</w:t>
            </w:r>
            <w:proofErr w:type="spellStart"/>
            <w:r w:rsidRPr="008227B8">
              <w:rPr>
                <w:rFonts w:ascii="Arial" w:hAnsi="Arial" w:cs="Arial"/>
                <w:sz w:val="18"/>
                <w:szCs w:val="18"/>
              </w:rPr>
              <w:t>alignmentNotRequired</w:t>
            </w:r>
            <w:proofErr w:type="spellEnd"/>
            <w:r w:rsidRPr="008227B8">
              <w:rPr>
                <w:rFonts w:ascii="Arial" w:hAnsi="Arial" w:cs="Arial"/>
                <w:sz w:val="18"/>
                <w:szCs w:val="18"/>
              </w:rPr>
              <w:t>"</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Indicates whether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consumer should re-read the </w:t>
            </w:r>
            <w:proofErr w:type="spellStart"/>
            <w:r w:rsidRPr="008227B8">
              <w:rPr>
                <w:rFonts w:ascii="Arial" w:hAnsi="Arial" w:cs="Arial"/>
                <w:sz w:val="18"/>
                <w:szCs w:val="18"/>
              </w:rPr>
              <w:t>AlarmList</w:t>
            </w:r>
            <w:proofErr w:type="spellEnd"/>
            <w:r w:rsidRPr="008227B8">
              <w:rPr>
                <w:rFonts w:ascii="Arial" w:hAnsi="Arial" w:cs="Arial"/>
                <w:sz w:val="18"/>
                <w:szCs w:val="18"/>
              </w:rPr>
              <w:t xml:space="preserve">. This is needed if the producer has failed to send some notifications needed for the consumer to follow the content and changes in the </w:t>
            </w:r>
            <w:proofErr w:type="spellStart"/>
            <w:r w:rsidRPr="008227B8">
              <w:rPr>
                <w:rFonts w:ascii="Arial" w:hAnsi="Arial" w:cs="Arial"/>
                <w:sz w:val="18"/>
                <w:szCs w:val="18"/>
              </w:rPr>
              <w:t>AlarmList</w:t>
            </w:r>
            <w:proofErr w:type="spellEnd"/>
            <w:r w:rsidRPr="008227B8">
              <w:rPr>
                <w:rFonts w:ascii="Arial" w:hAnsi="Arial" w:cs="Arial"/>
                <w:sz w:val="18"/>
                <w:szCs w:val="18"/>
              </w:rPr>
              <w: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202514130"/>
      <w:bookmarkStart w:id="628" w:name="_Toc157982703"/>
      <w:r w:rsidRPr="008227B8">
        <w:t>8.</w:t>
      </w:r>
      <w:r w:rsidR="002B6147" w:rsidRPr="008227B8">
        <w:t>6</w:t>
      </w:r>
      <w:r w:rsidR="002B6147" w:rsidRPr="008227B8">
        <w:tab/>
      </w:r>
      <w:proofErr w:type="spellStart"/>
      <w:r w:rsidR="002B6147" w:rsidRPr="008227B8">
        <w:t>notifyChangedAlarm</w:t>
      </w:r>
      <w:bookmarkEnd w:id="627"/>
      <w:proofErr w:type="spellEnd"/>
      <w:r w:rsidR="002B6147" w:rsidRPr="008227B8">
        <w:t xml:space="preserve"> </w:t>
      </w:r>
      <w:bookmarkEnd w:id="628"/>
    </w:p>
    <w:p w14:paraId="5DB032F0" w14:textId="728D51CD" w:rsidR="002B6147" w:rsidRPr="008227B8" w:rsidRDefault="00C77DBA" w:rsidP="004250E7">
      <w:pPr>
        <w:pStyle w:val="Heading3"/>
        <w:rPr>
          <w:rFonts w:eastAsia="SimSun"/>
          <w:lang w:eastAsia="zh-CN"/>
        </w:rPr>
      </w:pPr>
      <w:bookmarkStart w:id="629" w:name="_Toc157982704"/>
      <w:bookmarkStart w:id="630" w:name="_Toc202514131"/>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proofErr w:type="spellStart"/>
      <w:r w:rsidRPr="008227B8">
        <w:rPr>
          <w:rFonts w:ascii="Courier New" w:hAnsi="Courier New"/>
        </w:rPr>
        <w:t>perceivedSeverity</w:t>
      </w:r>
      <w:proofErr w:type="spellEnd"/>
      <w:r w:rsidRPr="008227B8">
        <w:t xml:space="preserve"> of an existing </w:t>
      </w:r>
      <w:proofErr w:type="spellStart"/>
      <w:r w:rsidRPr="008227B8">
        <w:rPr>
          <w:rFonts w:ascii="Courier New" w:hAnsi="Courier New"/>
        </w:rPr>
        <w:t>AlarmRecord</w:t>
      </w:r>
      <w:proofErr w:type="spellEnd"/>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xml:space="preserve">, use </w:t>
      </w:r>
      <w:proofErr w:type="spellStart"/>
      <w:r w:rsidRPr="008227B8">
        <w:t>notifyChangedAlarmGeneral</w:t>
      </w:r>
      <w:proofErr w:type="spellEnd"/>
      <w:r w:rsidRPr="008227B8">
        <w:t xml:space="preserve">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02514132"/>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 xml:space="preserve">-1: Input parameters for </w:t>
      </w:r>
      <w:proofErr w:type="spellStart"/>
      <w:r w:rsidRPr="008227B8">
        <w:rPr>
          <w:lang w:eastAsia="zh-CN"/>
        </w:rPr>
        <w:t>notifyChangedAlarm</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proofErr w:type="spellStart"/>
            <w:r w:rsidRPr="008227B8">
              <w:rPr>
                <w:rFonts w:ascii="Arial" w:hAnsi="Arial" w:cs="Arial"/>
                <w:sz w:val="18"/>
              </w:rPr>
              <w:t>objectClass</w:t>
            </w:r>
            <w:bookmarkEnd w:id="635"/>
            <w:proofErr w:type="spellEnd"/>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6" w:type="dxa"/>
          </w:tcPr>
          <w:p w14:paraId="43624563" w14:textId="78254347" w:rsidR="002B6147" w:rsidRPr="008227B8" w:rsidRDefault="002B6147" w:rsidP="002B6147">
            <w:pPr>
              <w:keepNext/>
              <w:keepLines/>
              <w:spacing w:after="0"/>
              <w:rPr>
                <w:rFonts w:ascii="Arial" w:hAnsi="Arial"/>
                <w:sz w:val="18"/>
              </w:rPr>
            </w:pPr>
            <w:bookmarkStart w:id="637"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7"/>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proofErr w:type="spellStart"/>
            <w:r w:rsidRPr="008227B8">
              <w:rPr>
                <w:rFonts w:ascii="Arial" w:hAnsi="Arial" w:cs="Arial"/>
                <w:sz w:val="18"/>
              </w:rPr>
              <w:t>objectInstance</w:t>
            </w:r>
            <w:bookmarkEnd w:id="638"/>
            <w:proofErr w:type="spellEnd"/>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6" w:type="dxa"/>
          </w:tcPr>
          <w:p w14:paraId="3E69E9F4"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00410D3C" w14:textId="77777777" w:rsidR="002B6147" w:rsidRPr="008227B8" w:rsidRDefault="002B6147" w:rsidP="008B19C5">
            <w:pPr>
              <w:pStyle w:val="TAL"/>
            </w:pPr>
            <w:r w:rsidRPr="008227B8">
              <w:t xml:space="preserve">DN of the </w:t>
            </w:r>
            <w:proofErr w:type="spellStart"/>
            <w:r w:rsidRPr="008227B8">
              <w:t>MonitoredEntity</w:t>
            </w:r>
            <w:proofErr w:type="spellEnd"/>
            <w:r w:rsidRPr="008227B8">
              <w:t xml:space="preserve">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proofErr w:type="spellStart"/>
            <w:r w:rsidRPr="008227B8">
              <w:rPr>
                <w:rFonts w:ascii="Arial" w:hAnsi="Arial" w:cs="Arial"/>
                <w:sz w:val="18"/>
              </w:rPr>
              <w:t>notificationId</w:t>
            </w:r>
            <w:bookmarkEnd w:id="641"/>
            <w:proofErr w:type="spellEnd"/>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6" w:type="dxa"/>
          </w:tcPr>
          <w:p w14:paraId="5A6331B0" w14:textId="0AD22198" w:rsidR="002B6147" w:rsidRPr="008227B8" w:rsidRDefault="002B6147" w:rsidP="002B6147">
            <w:pPr>
              <w:keepNext/>
              <w:keepLines/>
              <w:spacing w:after="0"/>
              <w:rPr>
                <w:rFonts w:ascii="Arial" w:hAnsi="Arial"/>
                <w:sz w:val="18"/>
              </w:rPr>
            </w:pPr>
            <w:bookmarkStart w:id="643"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proofErr w:type="spellStart"/>
            <w:r w:rsidRPr="008227B8">
              <w:rPr>
                <w:rFonts w:ascii="Arial" w:hAnsi="Arial" w:cs="Arial"/>
                <w:sz w:val="18"/>
              </w:rPr>
              <w:t>notificationType</w:t>
            </w:r>
            <w:bookmarkEnd w:id="644"/>
            <w:proofErr w:type="spellEnd"/>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w:t>
            </w:r>
            <w:proofErr w:type="spellStart"/>
            <w:r w:rsidRPr="008227B8">
              <w:rPr>
                <w:rFonts w:ascii="Arial" w:hAnsi="Arial"/>
                <w:sz w:val="18"/>
              </w:rPr>
              <w:t>notifyChangedAlarm</w:t>
            </w:r>
            <w:proofErr w:type="spellEnd"/>
            <w:r w:rsidRPr="008227B8">
              <w:rPr>
                <w:rFonts w:ascii="Arial" w:hAnsi="Arial"/>
                <w:sz w:val="18"/>
              </w:rPr>
              <w:t>"</w:t>
            </w:r>
            <w:bookmarkEnd w:id="646"/>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proofErr w:type="spellStart"/>
            <w:r w:rsidRPr="008227B8">
              <w:rPr>
                <w:rFonts w:ascii="Arial" w:hAnsi="Arial" w:cs="Courier New"/>
                <w:sz w:val="18"/>
                <w:szCs w:val="18"/>
              </w:rPr>
              <w:t>eventTime</w:t>
            </w:r>
            <w:bookmarkEnd w:id="647"/>
            <w:proofErr w:type="spellEnd"/>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6"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proofErr w:type="spellStart"/>
            <w:r w:rsidRPr="008227B8">
              <w:rPr>
                <w:rFonts w:ascii="Arial" w:hAnsi="Arial"/>
                <w:sz w:val="18"/>
              </w:rPr>
              <w:t>alarmRecord.alarmChangedTime</w:t>
            </w:r>
            <w:bookmarkEnd w:id="649"/>
            <w:proofErr w:type="spellEnd"/>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proofErr w:type="spellStart"/>
            <w:r w:rsidRPr="008227B8">
              <w:rPr>
                <w:rFonts w:ascii="Arial" w:hAnsi="Arial" w:cs="Arial"/>
                <w:sz w:val="18"/>
              </w:rPr>
              <w:t>systemDN</w:t>
            </w:r>
            <w:bookmarkEnd w:id="650"/>
            <w:proofErr w:type="spellEnd"/>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6" w:type="dxa"/>
          </w:tcPr>
          <w:p w14:paraId="4E0CA002" w14:textId="24506CF5" w:rsidR="002B6147" w:rsidRPr="008227B8" w:rsidRDefault="002B6147" w:rsidP="002B6147">
            <w:pPr>
              <w:keepNext/>
              <w:keepLines/>
              <w:spacing w:after="0"/>
              <w:rPr>
                <w:rFonts w:ascii="Arial" w:hAnsi="Arial"/>
                <w:sz w:val="18"/>
              </w:rPr>
            </w:pPr>
            <w:bookmarkStart w:id="652"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2"/>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proofErr w:type="spellStart"/>
            <w:r w:rsidRPr="008227B8">
              <w:rPr>
                <w:rFonts w:ascii="Arial" w:hAnsi="Arial" w:cs="Arial"/>
                <w:sz w:val="18"/>
              </w:rPr>
              <w:t>alarmId</w:t>
            </w:r>
            <w:bookmarkEnd w:id="653"/>
            <w:proofErr w:type="spellEnd"/>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6"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proofErr w:type="spellStart"/>
            <w:r w:rsidRPr="008227B8">
              <w:rPr>
                <w:rFonts w:ascii="Arial" w:hAnsi="Arial"/>
                <w:sz w:val="18"/>
              </w:rPr>
              <w:t>alarmRecord.alarmId</w:t>
            </w:r>
            <w:bookmarkEnd w:id="655"/>
            <w:proofErr w:type="spellEnd"/>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proofErr w:type="spellStart"/>
            <w:r w:rsidRPr="008227B8">
              <w:rPr>
                <w:rFonts w:ascii="Arial" w:hAnsi="Arial" w:cs="Arial"/>
                <w:sz w:val="18"/>
              </w:rPr>
              <w:t>alarmType</w:t>
            </w:r>
            <w:bookmarkEnd w:id="656"/>
            <w:proofErr w:type="spellEnd"/>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6"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proofErr w:type="spellStart"/>
            <w:r w:rsidRPr="008227B8">
              <w:rPr>
                <w:rFonts w:ascii="Arial" w:hAnsi="Arial"/>
                <w:sz w:val="18"/>
              </w:rPr>
              <w:t>alarmRecord.alarmType</w:t>
            </w:r>
            <w:bookmarkEnd w:id="658"/>
            <w:proofErr w:type="spellEnd"/>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proofErr w:type="spellStart"/>
            <w:r w:rsidRPr="008227B8">
              <w:rPr>
                <w:rFonts w:ascii="Arial" w:hAnsi="Arial" w:cs="Arial"/>
                <w:sz w:val="18"/>
              </w:rPr>
              <w:t>probableCause</w:t>
            </w:r>
            <w:bookmarkEnd w:id="659"/>
            <w:proofErr w:type="spellEnd"/>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6"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proofErr w:type="spellStart"/>
            <w:r w:rsidRPr="008227B8">
              <w:rPr>
                <w:rFonts w:ascii="Arial" w:hAnsi="Arial"/>
                <w:sz w:val="18"/>
              </w:rPr>
              <w:t>alarmRecord.probableCause</w:t>
            </w:r>
            <w:bookmarkEnd w:id="661"/>
            <w:proofErr w:type="spellEnd"/>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proofErr w:type="spellStart"/>
            <w:r w:rsidRPr="008227B8">
              <w:rPr>
                <w:rFonts w:ascii="Arial" w:hAnsi="Arial" w:cs="Arial"/>
                <w:sz w:val="18"/>
              </w:rPr>
              <w:t>perceivedSeverity</w:t>
            </w:r>
            <w:bookmarkEnd w:id="662"/>
            <w:proofErr w:type="spellEnd"/>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6"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proofErr w:type="spellStart"/>
            <w:r w:rsidRPr="008227B8">
              <w:rPr>
                <w:rFonts w:ascii="Arial" w:hAnsi="Arial"/>
                <w:sz w:val="18"/>
              </w:rPr>
              <w:t>alarmRecord.perceivedSeverity</w:t>
            </w:r>
            <w:bookmarkEnd w:id="664"/>
            <w:proofErr w:type="spellEnd"/>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02514133"/>
      <w:r w:rsidRPr="008227B8">
        <w:t>8.</w:t>
      </w:r>
      <w:r w:rsidR="002B6147" w:rsidRPr="008227B8">
        <w:t>7</w:t>
      </w:r>
      <w:r w:rsidR="002B6147" w:rsidRPr="008227B8">
        <w:tab/>
      </w:r>
      <w:proofErr w:type="spellStart"/>
      <w:r w:rsidR="002B6147" w:rsidRPr="008227B8">
        <w:t>notifyCorrelatedNotificationChanged</w:t>
      </w:r>
      <w:bookmarkEnd w:id="665"/>
      <w:bookmarkEnd w:id="666"/>
      <w:proofErr w:type="spellEnd"/>
    </w:p>
    <w:p w14:paraId="512FC291" w14:textId="08643668" w:rsidR="002B6147" w:rsidRPr="008227B8" w:rsidRDefault="00C77DBA" w:rsidP="004250E7">
      <w:pPr>
        <w:pStyle w:val="Heading3"/>
        <w:rPr>
          <w:rFonts w:eastAsia="SimSun"/>
          <w:lang w:eastAsia="zh-CN"/>
        </w:rPr>
      </w:pPr>
      <w:bookmarkStart w:id="667" w:name="_Toc157982707"/>
      <w:bookmarkStart w:id="668" w:name="_Toc202514134"/>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proofErr w:type="spellStart"/>
      <w:r w:rsidRPr="008227B8">
        <w:rPr>
          <w:rFonts w:ascii="Courier New" w:hAnsi="Courier New" w:cs="Courier New"/>
          <w:lang w:eastAsia="zh-CN"/>
        </w:rPr>
        <w:t>correlatedNotifications</w:t>
      </w:r>
      <w:proofErr w:type="spellEnd"/>
      <w:r w:rsidRPr="008227B8">
        <w:rPr>
          <w:rFonts w:ascii="Courier New" w:hAnsi="Courier New" w:cs="Courier New"/>
          <w:lang w:eastAsia="zh-CN"/>
        </w:rPr>
        <w:t xml:space="preserve">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02514135"/>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 xml:space="preserve">-1: Input parameters for </w:t>
      </w:r>
      <w:proofErr w:type="spellStart"/>
      <w:r w:rsidRPr="008227B8">
        <w:rPr>
          <w:lang w:eastAsia="zh-CN"/>
        </w:rPr>
        <w:t>notifyCorrelatedNotificationChanged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proofErr w:type="spellStart"/>
            <w:r w:rsidRPr="008227B8">
              <w:rPr>
                <w:rFonts w:ascii="Arial" w:hAnsi="Arial" w:cs="Arial"/>
                <w:sz w:val="18"/>
              </w:rPr>
              <w:t>objectClass</w:t>
            </w:r>
            <w:bookmarkEnd w:id="673"/>
            <w:proofErr w:type="spellEnd"/>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75"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5"/>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proofErr w:type="spellStart"/>
            <w:r w:rsidRPr="008227B8">
              <w:rPr>
                <w:rFonts w:ascii="Arial" w:hAnsi="Arial" w:cs="Arial"/>
                <w:sz w:val="18"/>
              </w:rPr>
              <w:t>objectInstance</w:t>
            </w:r>
            <w:bookmarkEnd w:id="676"/>
            <w:proofErr w:type="spellEnd"/>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1" w:type="dxa"/>
          </w:tcPr>
          <w:p w14:paraId="48962585"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proofErr w:type="spellStart"/>
            <w:r w:rsidRPr="008227B8">
              <w:rPr>
                <w:rFonts w:ascii="Arial" w:hAnsi="Arial" w:cs="Arial"/>
                <w:sz w:val="18"/>
              </w:rPr>
              <w:t>notificationId</w:t>
            </w:r>
            <w:bookmarkEnd w:id="679"/>
            <w:proofErr w:type="spellEnd"/>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1"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proofErr w:type="spellStart"/>
            <w:r w:rsidRPr="008227B8">
              <w:rPr>
                <w:rFonts w:ascii="Arial" w:hAnsi="Arial" w:cs="Arial"/>
                <w:sz w:val="18"/>
                <w:szCs w:val="18"/>
              </w:rPr>
              <w:t>notificationType</w:t>
            </w:r>
            <w:bookmarkEnd w:id="682"/>
            <w:proofErr w:type="spellEnd"/>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w:t>
            </w:r>
            <w:proofErr w:type="spellStart"/>
            <w:r w:rsidRPr="008227B8">
              <w:rPr>
                <w:rFonts w:ascii="Arial" w:hAnsi="Arial" w:cs="Arial"/>
                <w:sz w:val="18"/>
                <w:szCs w:val="18"/>
              </w:rPr>
              <w:t>notifyCorrelatedNotificationChanged</w:t>
            </w:r>
            <w:proofErr w:type="spellEnd"/>
            <w:r w:rsidRPr="008227B8">
              <w:rPr>
                <w:rFonts w:ascii="Arial" w:hAnsi="Arial" w:cs="Arial"/>
                <w:sz w:val="18"/>
                <w:szCs w:val="18"/>
              </w:rPr>
              <w:t>"</w:t>
            </w:r>
            <w:bookmarkEnd w:id="684"/>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proofErr w:type="spellStart"/>
            <w:r w:rsidRPr="008227B8">
              <w:rPr>
                <w:rFonts w:ascii="Arial" w:hAnsi="Arial" w:cs="Arial"/>
                <w:sz w:val="18"/>
                <w:szCs w:val="18"/>
              </w:rPr>
              <w:t>eventTime</w:t>
            </w:r>
            <w:bookmarkEnd w:id="685"/>
            <w:proofErr w:type="spellEnd"/>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1" w:type="dxa"/>
          </w:tcPr>
          <w:p w14:paraId="70694BE0" w14:textId="77777777" w:rsidR="002B6147" w:rsidRPr="008227B8" w:rsidRDefault="002B6147" w:rsidP="002B6147">
            <w:pPr>
              <w:keepNext/>
              <w:keepLines/>
              <w:spacing w:after="0"/>
              <w:rPr>
                <w:rFonts w:ascii="Arial" w:hAnsi="Arial"/>
                <w:sz w:val="18"/>
                <w:szCs w:val="18"/>
              </w:rPr>
            </w:pPr>
            <w:proofErr w:type="spellStart"/>
            <w:r w:rsidRPr="008227B8">
              <w:rPr>
                <w:rFonts w:ascii="Arial" w:hAnsi="Arial"/>
                <w:sz w:val="18"/>
                <w:szCs w:val="18"/>
              </w:rPr>
              <w:t>alarmRecord.alarmChanedTime</w:t>
            </w:r>
            <w:proofErr w:type="spellEnd"/>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w:t>
            </w:r>
            <w:proofErr w:type="spellStart"/>
            <w:r w:rsidRPr="008227B8">
              <w:rPr>
                <w:rFonts w:ascii="Arial" w:hAnsi="Arial" w:cs="Arial"/>
                <w:sz w:val="18"/>
                <w:szCs w:val="18"/>
              </w:rPr>
              <w:t>CorrelatedNotification</w:t>
            </w:r>
            <w:proofErr w:type="spellEnd"/>
            <w:r w:rsidRPr="008227B8">
              <w:rPr>
                <w:rFonts w:ascii="Arial" w:hAnsi="Arial" w:cs="Arial"/>
                <w:sz w:val="18"/>
                <w:szCs w:val="18"/>
              </w:rPr>
              <w:t xml:space="preserve">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proofErr w:type="spellStart"/>
            <w:r w:rsidRPr="008227B8">
              <w:rPr>
                <w:rFonts w:ascii="Arial" w:hAnsi="Arial" w:cs="Arial"/>
                <w:sz w:val="18"/>
              </w:rPr>
              <w:t>systemDN</w:t>
            </w:r>
            <w:bookmarkEnd w:id="688"/>
            <w:proofErr w:type="spellEnd"/>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0"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proofErr w:type="spellStart"/>
            <w:r w:rsidRPr="008227B8">
              <w:rPr>
                <w:rFonts w:ascii="Arial" w:hAnsi="Arial" w:cs="Arial"/>
                <w:sz w:val="18"/>
                <w:szCs w:val="18"/>
              </w:rPr>
              <w:t>alarmId</w:t>
            </w:r>
            <w:bookmarkEnd w:id="691"/>
            <w:proofErr w:type="spellEnd"/>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proofErr w:type="spellStart"/>
            <w:r w:rsidRPr="008227B8">
              <w:rPr>
                <w:rFonts w:ascii="Arial" w:hAnsi="Arial" w:cs="Arial"/>
                <w:sz w:val="18"/>
                <w:szCs w:val="18"/>
              </w:rPr>
              <w:t>alarmRecord.alarmId</w:t>
            </w:r>
            <w:bookmarkEnd w:id="693"/>
            <w:proofErr w:type="spellEnd"/>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proofErr w:type="spellStart"/>
            <w:r w:rsidRPr="008227B8">
              <w:rPr>
                <w:rFonts w:ascii="Arial" w:hAnsi="Arial" w:cs="Arial"/>
                <w:sz w:val="18"/>
                <w:szCs w:val="18"/>
              </w:rPr>
              <w:t>correlatedNotifications</w:t>
            </w:r>
            <w:bookmarkEnd w:id="694"/>
            <w:proofErr w:type="spellEnd"/>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proofErr w:type="spellStart"/>
            <w:r w:rsidRPr="008227B8">
              <w:rPr>
                <w:rFonts w:ascii="Arial" w:hAnsi="Arial" w:cs="Arial"/>
                <w:sz w:val="18"/>
              </w:rPr>
              <w:t>alarmRecord.correlatedNotifications</w:t>
            </w:r>
            <w:bookmarkEnd w:id="696"/>
            <w:proofErr w:type="spellEnd"/>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proofErr w:type="spellStart"/>
            <w:r w:rsidRPr="008227B8">
              <w:rPr>
                <w:rFonts w:ascii="Arial" w:hAnsi="Arial" w:cs="Arial"/>
                <w:sz w:val="18"/>
                <w:szCs w:val="18"/>
              </w:rPr>
              <w:t>rootCauseIndicator</w:t>
            </w:r>
            <w:bookmarkEnd w:id="697"/>
            <w:proofErr w:type="spellEnd"/>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proofErr w:type="spellStart"/>
            <w:r w:rsidRPr="008227B8">
              <w:rPr>
                <w:rFonts w:ascii="Arial" w:hAnsi="Arial" w:cs="Arial"/>
                <w:sz w:val="18"/>
                <w:szCs w:val="18"/>
              </w:rPr>
              <w:t>alarmRecord.rootCauseIndicator</w:t>
            </w:r>
            <w:bookmarkEnd w:id="699"/>
            <w:proofErr w:type="spellEnd"/>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02514136"/>
      <w:r w:rsidRPr="008227B8">
        <w:t>8.</w:t>
      </w:r>
      <w:r w:rsidR="002B6147" w:rsidRPr="008227B8">
        <w:t>8</w:t>
      </w:r>
      <w:r w:rsidR="002B6147" w:rsidRPr="008227B8">
        <w:tab/>
      </w:r>
      <w:proofErr w:type="spellStart"/>
      <w:r w:rsidR="002B6147" w:rsidRPr="008227B8">
        <w:t>notifyAckStateChanged</w:t>
      </w:r>
      <w:bookmarkEnd w:id="700"/>
      <w:bookmarkEnd w:id="701"/>
      <w:proofErr w:type="spellEnd"/>
    </w:p>
    <w:p w14:paraId="197084BE" w14:textId="412E5E4C" w:rsidR="002B6147" w:rsidRPr="008227B8" w:rsidRDefault="00C77DBA" w:rsidP="004250E7">
      <w:pPr>
        <w:pStyle w:val="Heading3"/>
        <w:rPr>
          <w:rFonts w:eastAsia="SimSun"/>
          <w:lang w:eastAsia="zh-CN"/>
        </w:rPr>
      </w:pPr>
      <w:bookmarkStart w:id="702" w:name="_Toc157982710"/>
      <w:bookmarkStart w:id="703" w:name="_Toc202514137"/>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02514138"/>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 xml:space="preserve">-1: Input parameters for </w:t>
      </w:r>
      <w:proofErr w:type="spellStart"/>
      <w:r w:rsidRPr="008227B8">
        <w:rPr>
          <w:lang w:eastAsia="zh-CN"/>
        </w:rPr>
        <w:t>notifyAckStateChanged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7" w:name="_MCCTEMPBM_CRPT22660542___7"/>
            <w:bookmarkEnd w:id="706"/>
            <w:proofErr w:type="spellStart"/>
            <w:r w:rsidRPr="008227B8">
              <w:rPr>
                <w:rFonts w:ascii="Arial" w:hAnsi="Arial" w:cs="Arial"/>
                <w:sz w:val="18"/>
              </w:rPr>
              <w:t>objectClass</w:t>
            </w:r>
            <w:bookmarkEnd w:id="707"/>
            <w:proofErr w:type="spellEnd"/>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8" w:name="_MCCTEMPBM_CRPT22660543___4"/>
            <w:r w:rsidRPr="008227B8">
              <w:rPr>
                <w:rFonts w:ascii="Arial" w:hAnsi="Arial" w:cs="Arial"/>
                <w:sz w:val="18"/>
              </w:rPr>
              <w:t>M</w:t>
            </w:r>
            <w:bookmarkEnd w:id="708"/>
          </w:p>
        </w:tc>
        <w:tc>
          <w:tcPr>
            <w:tcW w:w="3111" w:type="dxa"/>
          </w:tcPr>
          <w:p w14:paraId="11747332" w14:textId="569AFCC2" w:rsidR="002B6147" w:rsidRPr="008227B8" w:rsidRDefault="002B6147" w:rsidP="002B6147">
            <w:pPr>
              <w:keepNext/>
              <w:keepLines/>
              <w:spacing w:after="0"/>
              <w:rPr>
                <w:rFonts w:ascii="Arial" w:hAnsi="Arial" w:cs="Arial"/>
                <w:sz w:val="18"/>
              </w:rPr>
            </w:pPr>
            <w:bookmarkStart w:id="709"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09"/>
            <w:r w:rsidR="00D1243F">
              <w:rPr>
                <w:rFonts w:ascii="Arial" w:hAnsi="Arial"/>
                <w:sz w:val="18"/>
              </w:rPr>
              <w:t>2</w:t>
            </w:r>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0" w:name="_MCCTEMPBM_CRPT22660545___7"/>
            <w:bookmarkStart w:id="711" w:name="_MCCTEMPBM_CRPT22660547___7" w:colFirst="2" w:colLast="2"/>
            <w:proofErr w:type="spellStart"/>
            <w:r w:rsidRPr="008227B8">
              <w:rPr>
                <w:rFonts w:ascii="Arial" w:hAnsi="Arial" w:cs="Arial"/>
                <w:sz w:val="18"/>
              </w:rPr>
              <w:t>objectInstance</w:t>
            </w:r>
            <w:bookmarkEnd w:id="710"/>
            <w:proofErr w:type="spellEnd"/>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12" w:name="_MCCTEMPBM_CRPT22660546___4"/>
            <w:r w:rsidRPr="008227B8">
              <w:rPr>
                <w:rFonts w:ascii="Arial" w:hAnsi="Arial" w:cs="Arial"/>
                <w:sz w:val="18"/>
              </w:rPr>
              <w:t>M</w:t>
            </w:r>
            <w:bookmarkEnd w:id="712"/>
          </w:p>
        </w:tc>
        <w:tc>
          <w:tcPr>
            <w:tcW w:w="3111" w:type="dxa"/>
          </w:tcPr>
          <w:p w14:paraId="0F890B07"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3" w:name="_MCCTEMPBM_CRPT22660548___7"/>
            <w:bookmarkEnd w:id="711"/>
            <w:proofErr w:type="spellStart"/>
            <w:r w:rsidRPr="008227B8">
              <w:rPr>
                <w:rFonts w:ascii="Arial" w:hAnsi="Arial" w:cs="Arial"/>
                <w:sz w:val="18"/>
              </w:rPr>
              <w:t>notificationId</w:t>
            </w:r>
            <w:bookmarkEnd w:id="713"/>
            <w:proofErr w:type="spellEnd"/>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4" w:name="_MCCTEMPBM_CRPT22660549___4"/>
            <w:r w:rsidRPr="008227B8">
              <w:rPr>
                <w:rFonts w:ascii="Arial" w:hAnsi="Arial" w:cs="Arial"/>
                <w:sz w:val="18"/>
              </w:rPr>
              <w:t>M</w:t>
            </w:r>
            <w:bookmarkEnd w:id="714"/>
          </w:p>
        </w:tc>
        <w:tc>
          <w:tcPr>
            <w:tcW w:w="3111" w:type="dxa"/>
          </w:tcPr>
          <w:p w14:paraId="4E4DB525" w14:textId="33AC7911" w:rsidR="002B6147" w:rsidRPr="008227B8" w:rsidRDefault="002B6147" w:rsidP="002B6147">
            <w:pPr>
              <w:keepNext/>
              <w:keepLines/>
              <w:spacing w:after="0"/>
              <w:rPr>
                <w:rFonts w:ascii="Arial" w:hAnsi="Arial" w:cs="Arial"/>
                <w:sz w:val="18"/>
              </w:rPr>
            </w:pPr>
            <w:bookmarkStart w:id="715"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15"/>
            <w:r w:rsidR="00D1243F">
              <w:rPr>
                <w:rFonts w:ascii="Arial" w:hAnsi="Arial"/>
                <w:sz w:val="18"/>
              </w:rPr>
              <w:t>2</w:t>
            </w:r>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6" w:name="_MCCTEMPBM_CRPT22660551___7"/>
            <w:proofErr w:type="spellStart"/>
            <w:r w:rsidRPr="008227B8">
              <w:rPr>
                <w:rFonts w:ascii="Arial" w:hAnsi="Arial" w:cs="Arial"/>
                <w:sz w:val="18"/>
              </w:rPr>
              <w:t>notificationType</w:t>
            </w:r>
            <w:bookmarkEnd w:id="716"/>
            <w:proofErr w:type="spellEnd"/>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7" w:name="_MCCTEMPBM_CRPT22660552___4"/>
            <w:r w:rsidRPr="008227B8">
              <w:rPr>
                <w:rFonts w:ascii="Arial" w:hAnsi="Arial" w:cs="Arial"/>
                <w:sz w:val="18"/>
              </w:rPr>
              <w:t>M</w:t>
            </w:r>
            <w:bookmarkEnd w:id="717"/>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8" w:name="_MCCTEMPBM_CRPT22660553___7"/>
            <w:r w:rsidRPr="008227B8">
              <w:rPr>
                <w:rFonts w:ascii="Arial" w:hAnsi="Arial" w:cs="Arial"/>
                <w:sz w:val="18"/>
              </w:rPr>
              <w:t>"</w:t>
            </w:r>
            <w:proofErr w:type="spellStart"/>
            <w:r w:rsidRPr="008227B8">
              <w:rPr>
                <w:rFonts w:ascii="Arial" w:hAnsi="Arial" w:cs="Arial"/>
                <w:sz w:val="18"/>
              </w:rPr>
              <w:t>notify</w:t>
            </w:r>
            <w:r w:rsidRPr="008227B8">
              <w:rPr>
                <w:rFonts w:ascii="Arial" w:hAnsi="Arial" w:cs="Arial" w:hint="eastAsia"/>
                <w:sz w:val="18"/>
                <w:lang w:eastAsia="zh-CN"/>
              </w:rPr>
              <w:t>AckStateChanged</w:t>
            </w:r>
            <w:proofErr w:type="spellEnd"/>
            <w:r w:rsidRPr="008227B8">
              <w:rPr>
                <w:rFonts w:ascii="Arial" w:hAnsi="Arial" w:cs="Arial"/>
                <w:sz w:val="18"/>
              </w:rPr>
              <w:t>"</w:t>
            </w:r>
            <w:bookmarkEnd w:id="718"/>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9" w:name="_MCCTEMPBM_CRPT22660554___7"/>
            <w:proofErr w:type="spellStart"/>
            <w:r w:rsidRPr="008227B8">
              <w:rPr>
                <w:rFonts w:ascii="Arial" w:hAnsi="Arial" w:cs="Arial"/>
                <w:sz w:val="18"/>
              </w:rPr>
              <w:t>eventTime</w:t>
            </w:r>
            <w:bookmarkEnd w:id="719"/>
            <w:proofErr w:type="spellEnd"/>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0" w:name="_MCCTEMPBM_CRPT22660555___4"/>
            <w:r w:rsidRPr="008227B8">
              <w:rPr>
                <w:rFonts w:ascii="Arial" w:hAnsi="Arial" w:cs="Arial"/>
                <w:sz w:val="18"/>
              </w:rPr>
              <w:t>M</w:t>
            </w:r>
            <w:bookmarkEnd w:id="720"/>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21" w:name="_MCCTEMPBM_CRPT22660556___7"/>
            <w:proofErr w:type="spellStart"/>
            <w:r w:rsidRPr="008227B8">
              <w:rPr>
                <w:rFonts w:ascii="Arial" w:hAnsi="Arial" w:cs="Arial"/>
                <w:sz w:val="18"/>
              </w:rPr>
              <w:t>alarmRecord.ackTime</w:t>
            </w:r>
            <w:bookmarkEnd w:id="721"/>
            <w:proofErr w:type="spellEnd"/>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22" w:name="_MCCTEMPBM_CRPT22660557___7"/>
            <w:proofErr w:type="spellStart"/>
            <w:r w:rsidRPr="008227B8">
              <w:rPr>
                <w:rFonts w:ascii="Arial" w:hAnsi="Arial" w:cs="Arial"/>
                <w:sz w:val="18"/>
              </w:rPr>
              <w:t>systemDN</w:t>
            </w:r>
            <w:bookmarkEnd w:id="722"/>
            <w:proofErr w:type="spellEnd"/>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3" w:name="_MCCTEMPBM_CRPT22660558___4"/>
            <w:r w:rsidRPr="008227B8">
              <w:rPr>
                <w:rFonts w:ascii="Arial" w:hAnsi="Arial" w:cs="Arial"/>
                <w:sz w:val="18"/>
              </w:rPr>
              <w:t>M</w:t>
            </w:r>
            <w:bookmarkEnd w:id="723"/>
          </w:p>
        </w:tc>
        <w:tc>
          <w:tcPr>
            <w:tcW w:w="3111" w:type="dxa"/>
          </w:tcPr>
          <w:p w14:paraId="307DA9D4" w14:textId="59D5A319" w:rsidR="002B6147" w:rsidRPr="008227B8" w:rsidRDefault="002B6147" w:rsidP="002B6147">
            <w:pPr>
              <w:keepNext/>
              <w:keepLines/>
              <w:spacing w:after="0"/>
              <w:rPr>
                <w:rFonts w:ascii="Arial" w:hAnsi="Arial" w:cs="Arial"/>
                <w:sz w:val="18"/>
              </w:rPr>
            </w:pPr>
            <w:bookmarkStart w:id="724"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24"/>
            <w:r w:rsidR="00D1243F">
              <w:rPr>
                <w:rFonts w:ascii="Arial" w:hAnsi="Arial"/>
                <w:sz w:val="18"/>
              </w:rPr>
              <w:t>2</w:t>
            </w:r>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5" w:name="_MCCTEMPBM_CRPT22660560___7"/>
            <w:proofErr w:type="spellStart"/>
            <w:r w:rsidRPr="008227B8">
              <w:rPr>
                <w:rFonts w:ascii="Arial" w:hAnsi="Arial" w:cs="Arial"/>
                <w:sz w:val="18"/>
              </w:rPr>
              <w:t>alarmId</w:t>
            </w:r>
            <w:bookmarkEnd w:id="725"/>
            <w:proofErr w:type="spellEnd"/>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6" w:name="_MCCTEMPBM_CRPT22660561___4"/>
            <w:r w:rsidRPr="008227B8">
              <w:rPr>
                <w:rFonts w:ascii="Arial" w:hAnsi="Arial" w:cs="Arial"/>
                <w:sz w:val="18"/>
              </w:rPr>
              <w:t>M</w:t>
            </w:r>
            <w:bookmarkEnd w:id="726"/>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27" w:name="_MCCTEMPBM_CRPT22660562___7"/>
            <w:proofErr w:type="spellStart"/>
            <w:r w:rsidRPr="008227B8">
              <w:rPr>
                <w:rFonts w:ascii="Arial" w:hAnsi="Arial" w:cs="Arial"/>
                <w:sz w:val="18"/>
              </w:rPr>
              <w:t>alarmRecord.alarmId</w:t>
            </w:r>
            <w:bookmarkEnd w:id="727"/>
            <w:proofErr w:type="spellEnd"/>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8" w:name="_MCCTEMPBM_CRPT22660563___7"/>
            <w:proofErr w:type="spellStart"/>
            <w:r w:rsidRPr="008227B8">
              <w:rPr>
                <w:rFonts w:ascii="Arial" w:hAnsi="Arial" w:cs="Arial"/>
                <w:sz w:val="18"/>
              </w:rPr>
              <w:t>alarmType</w:t>
            </w:r>
            <w:bookmarkEnd w:id="728"/>
            <w:proofErr w:type="spellEnd"/>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9" w:name="_MCCTEMPBM_CRPT22660564___4"/>
            <w:r w:rsidRPr="008227B8">
              <w:rPr>
                <w:rFonts w:ascii="Arial" w:hAnsi="Arial"/>
                <w:sz w:val="18"/>
              </w:rPr>
              <w:t>M</w:t>
            </w:r>
            <w:bookmarkEnd w:id="729"/>
          </w:p>
        </w:tc>
        <w:tc>
          <w:tcPr>
            <w:tcW w:w="3111" w:type="dxa"/>
          </w:tcPr>
          <w:p w14:paraId="3EDC6746" w14:textId="77777777" w:rsidR="002B6147" w:rsidRPr="008227B8" w:rsidRDefault="002B6147" w:rsidP="002B6147">
            <w:pPr>
              <w:keepNext/>
              <w:keepLines/>
              <w:spacing w:after="0"/>
              <w:rPr>
                <w:rFonts w:ascii="Arial" w:hAnsi="Arial"/>
                <w:sz w:val="18"/>
              </w:rPr>
            </w:pPr>
            <w:bookmarkStart w:id="730" w:name="_MCCTEMPBM_CRPT22660565___7"/>
            <w:proofErr w:type="spellStart"/>
            <w:r w:rsidRPr="008227B8">
              <w:rPr>
                <w:rFonts w:ascii="Arial" w:hAnsi="Arial" w:cs="Arial"/>
                <w:sz w:val="18"/>
              </w:rPr>
              <w:t>alarmRecord.alarmType</w:t>
            </w:r>
            <w:bookmarkEnd w:id="730"/>
            <w:proofErr w:type="spellEnd"/>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31" w:name="_MCCTEMPBM_CRPT22660566___7"/>
            <w:proofErr w:type="spellStart"/>
            <w:r w:rsidRPr="008227B8">
              <w:rPr>
                <w:rFonts w:ascii="Arial" w:hAnsi="Arial" w:cs="Arial"/>
                <w:sz w:val="18"/>
              </w:rPr>
              <w:t>probableCause</w:t>
            </w:r>
            <w:bookmarkEnd w:id="731"/>
            <w:proofErr w:type="spellEnd"/>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32" w:name="_MCCTEMPBM_CRPT22660567___4"/>
            <w:r w:rsidRPr="008227B8">
              <w:rPr>
                <w:rFonts w:ascii="Arial" w:hAnsi="Arial" w:cs="Arial"/>
                <w:sz w:val="18"/>
              </w:rPr>
              <w:t>M</w:t>
            </w:r>
            <w:bookmarkEnd w:id="732"/>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3" w:name="_MCCTEMPBM_CRPT22660568___7"/>
            <w:proofErr w:type="spellStart"/>
            <w:r w:rsidRPr="008227B8">
              <w:rPr>
                <w:rFonts w:ascii="Arial" w:hAnsi="Arial" w:cs="Arial"/>
                <w:sz w:val="18"/>
              </w:rPr>
              <w:t>alarmRecord.probableCause</w:t>
            </w:r>
            <w:bookmarkEnd w:id="733"/>
            <w:proofErr w:type="spellEnd"/>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4" w:name="_MCCTEMPBM_CRPT22660569___7"/>
            <w:proofErr w:type="spellStart"/>
            <w:r w:rsidRPr="008227B8">
              <w:rPr>
                <w:rFonts w:ascii="Arial" w:hAnsi="Arial" w:cs="Arial"/>
                <w:sz w:val="18"/>
              </w:rPr>
              <w:t>perceivedSeverity</w:t>
            </w:r>
            <w:bookmarkEnd w:id="734"/>
            <w:proofErr w:type="spellEnd"/>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5" w:name="_MCCTEMPBM_CRPT22660570___4"/>
            <w:r w:rsidRPr="008227B8">
              <w:rPr>
                <w:rFonts w:ascii="Arial" w:hAnsi="Arial" w:cs="Arial"/>
                <w:sz w:val="18"/>
              </w:rPr>
              <w:t>M</w:t>
            </w:r>
            <w:bookmarkEnd w:id="735"/>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36" w:name="_MCCTEMPBM_CRPT22660571___7"/>
            <w:proofErr w:type="spellStart"/>
            <w:r w:rsidRPr="008227B8">
              <w:rPr>
                <w:rFonts w:ascii="Arial" w:hAnsi="Arial" w:cs="Arial"/>
                <w:sz w:val="18"/>
              </w:rPr>
              <w:t>alarmRecord.perceivedSeverity</w:t>
            </w:r>
            <w:bookmarkEnd w:id="736"/>
            <w:proofErr w:type="spellEnd"/>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7" w:name="_MCCTEMPBM_CRPT22660572___7"/>
            <w:proofErr w:type="spellStart"/>
            <w:r w:rsidRPr="008227B8">
              <w:rPr>
                <w:rFonts w:ascii="Arial" w:hAnsi="Arial" w:cs="Arial"/>
                <w:sz w:val="18"/>
              </w:rPr>
              <w:t>ackState</w:t>
            </w:r>
            <w:bookmarkEnd w:id="737"/>
            <w:proofErr w:type="spellEnd"/>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8" w:name="_MCCTEMPBM_CRPT22660573___4"/>
            <w:r w:rsidRPr="008227B8">
              <w:rPr>
                <w:rFonts w:ascii="Arial" w:hAnsi="Arial" w:cs="Arial"/>
                <w:sz w:val="18"/>
              </w:rPr>
              <w:t>M</w:t>
            </w:r>
            <w:bookmarkEnd w:id="738"/>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9" w:name="_MCCTEMPBM_CRPT22660574___7"/>
            <w:proofErr w:type="spellStart"/>
            <w:r w:rsidRPr="008227B8">
              <w:rPr>
                <w:rFonts w:ascii="Arial" w:hAnsi="Arial" w:cs="Arial"/>
                <w:sz w:val="18"/>
              </w:rPr>
              <w:t>alarmRecord.ackState</w:t>
            </w:r>
            <w:bookmarkEnd w:id="739"/>
            <w:proofErr w:type="spellEnd"/>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0" w:name="_MCCTEMPBM_CRPT22660575___7"/>
            <w:proofErr w:type="spellStart"/>
            <w:r w:rsidRPr="008227B8">
              <w:rPr>
                <w:rFonts w:ascii="Arial" w:hAnsi="Arial" w:cs="Arial"/>
                <w:sz w:val="18"/>
              </w:rPr>
              <w:t>ackUserId</w:t>
            </w:r>
            <w:bookmarkEnd w:id="740"/>
            <w:proofErr w:type="spellEnd"/>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41" w:name="_MCCTEMPBM_CRPT22660576___4"/>
            <w:r w:rsidRPr="008227B8">
              <w:rPr>
                <w:rFonts w:ascii="Arial" w:hAnsi="Arial"/>
                <w:sz w:val="18"/>
              </w:rPr>
              <w:t>M</w:t>
            </w:r>
            <w:bookmarkEnd w:id="741"/>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42" w:name="_MCCTEMPBM_CRPT22660577___7"/>
            <w:proofErr w:type="spellStart"/>
            <w:r w:rsidRPr="008227B8">
              <w:rPr>
                <w:rFonts w:ascii="Arial" w:hAnsi="Arial"/>
                <w:sz w:val="18"/>
              </w:rPr>
              <w:t>alarmRecord.ackUserId</w:t>
            </w:r>
            <w:bookmarkEnd w:id="742"/>
            <w:proofErr w:type="spellEnd"/>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3" w:name="_MCCTEMPBM_CRPT22660578___7"/>
            <w:proofErr w:type="spellStart"/>
            <w:r w:rsidRPr="008227B8">
              <w:rPr>
                <w:rFonts w:ascii="Arial" w:hAnsi="Arial" w:cs="Arial"/>
                <w:sz w:val="18"/>
              </w:rPr>
              <w:t>ackSystemId</w:t>
            </w:r>
            <w:bookmarkEnd w:id="743"/>
            <w:proofErr w:type="spellEnd"/>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4" w:name="_MCCTEMPBM_CRPT22660579___4"/>
            <w:r w:rsidRPr="008227B8">
              <w:rPr>
                <w:rFonts w:ascii="Arial" w:hAnsi="Arial"/>
                <w:sz w:val="18"/>
              </w:rPr>
              <w:t>O</w:t>
            </w:r>
            <w:bookmarkEnd w:id="744"/>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45" w:name="_MCCTEMPBM_CRPT22660580___7"/>
            <w:proofErr w:type="spellStart"/>
            <w:r w:rsidRPr="008227B8">
              <w:rPr>
                <w:rFonts w:ascii="Arial" w:hAnsi="Arial"/>
                <w:sz w:val="18"/>
              </w:rPr>
              <w:t>alarmRecord.ackSystemId</w:t>
            </w:r>
            <w:bookmarkEnd w:id="745"/>
            <w:proofErr w:type="spellEnd"/>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02514139"/>
      <w:r w:rsidRPr="008227B8">
        <w:rPr>
          <w:rFonts w:hint="eastAsia"/>
        </w:rPr>
        <w:t>8.</w:t>
      </w:r>
      <w:r w:rsidR="002B6147" w:rsidRPr="008227B8">
        <w:rPr>
          <w:rFonts w:hint="eastAsia"/>
        </w:rPr>
        <w:t>9</w:t>
      </w:r>
      <w:r w:rsidR="002B6147" w:rsidRPr="008227B8">
        <w:tab/>
      </w:r>
      <w:proofErr w:type="spellStart"/>
      <w:r w:rsidR="002B6147" w:rsidRPr="008227B8">
        <w:t>notifyComments</w:t>
      </w:r>
      <w:bookmarkEnd w:id="746"/>
      <w:bookmarkEnd w:id="747"/>
      <w:proofErr w:type="spellEnd"/>
    </w:p>
    <w:p w14:paraId="052030AB" w14:textId="710892E8" w:rsidR="002B6147" w:rsidRPr="008227B8" w:rsidRDefault="00C77DBA" w:rsidP="004250E7">
      <w:pPr>
        <w:pStyle w:val="Heading3"/>
        <w:rPr>
          <w:rFonts w:eastAsia="SimSun"/>
          <w:lang w:eastAsia="zh-CN"/>
        </w:rPr>
      </w:pPr>
      <w:bookmarkStart w:id="748" w:name="_Toc157982713"/>
      <w:bookmarkStart w:id="749" w:name="_Toc202514140"/>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proofErr w:type="spellStart"/>
      <w:r w:rsidRPr="008227B8">
        <w:rPr>
          <w:rFonts w:ascii="Courier New" w:hAnsi="Courier New"/>
        </w:rPr>
        <w:t>AlarmRecord</w:t>
      </w:r>
      <w:proofErr w:type="spellEnd"/>
      <w:r w:rsidRPr="008227B8">
        <w:rPr>
          <w:rFonts w:ascii="Courier New" w:hAnsi="Courier New"/>
        </w:rPr>
        <w:t xml:space="preserve"> </w:t>
      </w:r>
      <w:r w:rsidRPr="008227B8">
        <w:t xml:space="preserve">instance in the </w:t>
      </w:r>
      <w:proofErr w:type="spellStart"/>
      <w:r w:rsidRPr="008227B8">
        <w:rPr>
          <w:rFonts w:ascii="Courier New" w:hAnsi="Courier New"/>
        </w:rPr>
        <w:t>AlarmList</w:t>
      </w:r>
      <w:proofErr w:type="spellEnd"/>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02514141"/>
      <w:bookmarkEnd w:id="750"/>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 xml:space="preserve">-1: Input parameters for </w:t>
      </w:r>
      <w:proofErr w:type="spellStart"/>
      <w:r w:rsidRPr="008227B8">
        <w:rPr>
          <w:lang w:eastAsia="zh-CN"/>
        </w:rPr>
        <w:t>notifyComments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proofErr w:type="spellStart"/>
            <w:r w:rsidRPr="008227B8">
              <w:rPr>
                <w:rFonts w:ascii="Arial" w:hAnsi="Arial" w:cs="Arial"/>
                <w:sz w:val="18"/>
              </w:rPr>
              <w:t>objectClass</w:t>
            </w:r>
            <w:bookmarkEnd w:id="754"/>
            <w:proofErr w:type="spellEnd"/>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56"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6"/>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proofErr w:type="spellStart"/>
            <w:r w:rsidRPr="008227B8">
              <w:rPr>
                <w:rFonts w:ascii="Arial" w:hAnsi="Arial" w:cs="Arial"/>
                <w:sz w:val="18"/>
              </w:rPr>
              <w:t>objectInstance</w:t>
            </w:r>
            <w:bookmarkEnd w:id="757"/>
            <w:proofErr w:type="spellEnd"/>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8" w:type="dxa"/>
          </w:tcPr>
          <w:p w14:paraId="6BC3ED92"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alarmRecord.objectInstance</w:t>
            </w:r>
            <w:proofErr w:type="spellEnd"/>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DN of the </w:t>
            </w:r>
            <w:proofErr w:type="spellStart"/>
            <w:r w:rsidRPr="008227B8">
              <w:rPr>
                <w:rFonts w:ascii="Arial" w:hAnsi="Arial" w:cs="Arial"/>
                <w:sz w:val="18"/>
              </w:rPr>
              <w:t>MonitoredEntity</w:t>
            </w:r>
            <w:proofErr w:type="spellEnd"/>
            <w:r w:rsidRPr="008227B8">
              <w:rPr>
                <w:rFonts w:ascii="Arial" w:hAnsi="Arial" w:cs="Arial"/>
                <w:sz w:val="18"/>
              </w:rPr>
              <w:t xml:space="preserve">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proofErr w:type="spellStart"/>
            <w:r w:rsidRPr="008227B8">
              <w:rPr>
                <w:rFonts w:ascii="Arial" w:hAnsi="Arial" w:cs="Arial"/>
                <w:sz w:val="18"/>
              </w:rPr>
              <w:t>notificationId</w:t>
            </w:r>
            <w:bookmarkEnd w:id="760"/>
            <w:proofErr w:type="spellEnd"/>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2"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proofErr w:type="spellStart"/>
            <w:r w:rsidRPr="008227B8">
              <w:rPr>
                <w:rFonts w:ascii="Arial" w:hAnsi="Arial" w:cs="Arial"/>
                <w:sz w:val="18"/>
              </w:rPr>
              <w:t>notificationType</w:t>
            </w:r>
            <w:bookmarkEnd w:id="763"/>
            <w:proofErr w:type="spellEnd"/>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w:t>
            </w:r>
            <w:proofErr w:type="spellStart"/>
            <w:r w:rsidRPr="008227B8">
              <w:rPr>
                <w:rFonts w:ascii="Arial" w:hAnsi="Arial" w:cs="Arial"/>
                <w:sz w:val="18"/>
              </w:rPr>
              <w:t>notifyComments</w:t>
            </w:r>
            <w:proofErr w:type="spellEnd"/>
            <w:r w:rsidRPr="008227B8">
              <w:rPr>
                <w:rFonts w:ascii="Arial" w:hAnsi="Arial" w:cs="Arial"/>
                <w:sz w:val="18"/>
              </w:rPr>
              <w:t>"</w:t>
            </w:r>
            <w:bookmarkEnd w:id="765"/>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proofErr w:type="spellStart"/>
            <w:r w:rsidRPr="008227B8">
              <w:rPr>
                <w:rFonts w:ascii="Arial" w:hAnsi="Arial" w:cs="Arial"/>
                <w:sz w:val="18"/>
              </w:rPr>
              <w:t>eventTime</w:t>
            </w:r>
            <w:bookmarkEnd w:id="766"/>
            <w:proofErr w:type="spellEnd"/>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alarmRecord.alarmChangedTime</w:t>
            </w:r>
            <w:proofErr w:type="spellEnd"/>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proofErr w:type="spellStart"/>
            <w:r w:rsidRPr="008227B8">
              <w:rPr>
                <w:rFonts w:ascii="Arial" w:hAnsi="Arial" w:cs="Arial"/>
                <w:sz w:val="18"/>
              </w:rPr>
              <w:t>systemDN</w:t>
            </w:r>
            <w:bookmarkEnd w:id="769"/>
            <w:proofErr w:type="spellEnd"/>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1"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1"/>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proofErr w:type="spellStart"/>
            <w:r w:rsidRPr="008227B8">
              <w:rPr>
                <w:rFonts w:ascii="Arial" w:hAnsi="Arial" w:cs="Arial"/>
                <w:sz w:val="18"/>
              </w:rPr>
              <w:t>alarmId</w:t>
            </w:r>
            <w:bookmarkEnd w:id="772"/>
            <w:proofErr w:type="spellEnd"/>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proofErr w:type="spellStart"/>
            <w:r w:rsidRPr="008227B8">
              <w:rPr>
                <w:rFonts w:ascii="Arial" w:hAnsi="Arial" w:cs="Arial"/>
                <w:sz w:val="18"/>
              </w:rPr>
              <w:t>alarmRecord.alarmId</w:t>
            </w:r>
            <w:bookmarkEnd w:id="774"/>
            <w:proofErr w:type="spellEnd"/>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proofErr w:type="spellStart"/>
            <w:r w:rsidRPr="008227B8">
              <w:rPr>
                <w:rFonts w:ascii="Arial" w:hAnsi="Arial" w:cs="Arial"/>
                <w:sz w:val="18"/>
              </w:rPr>
              <w:t>alarmType</w:t>
            </w:r>
            <w:bookmarkEnd w:id="775"/>
            <w:proofErr w:type="spellEnd"/>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proofErr w:type="spellStart"/>
            <w:r w:rsidRPr="008227B8">
              <w:rPr>
                <w:rFonts w:ascii="Arial" w:hAnsi="Arial" w:cs="Arial"/>
                <w:sz w:val="18"/>
              </w:rPr>
              <w:t>alarmRecord.alarmType</w:t>
            </w:r>
            <w:bookmarkEnd w:id="777"/>
            <w:proofErr w:type="spellEnd"/>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proofErr w:type="spellStart"/>
            <w:r w:rsidRPr="008227B8">
              <w:rPr>
                <w:rFonts w:ascii="Arial" w:hAnsi="Arial" w:cs="Arial"/>
                <w:sz w:val="18"/>
              </w:rPr>
              <w:t>probableCause</w:t>
            </w:r>
            <w:bookmarkEnd w:id="778"/>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proofErr w:type="spellStart"/>
            <w:r w:rsidRPr="008227B8">
              <w:rPr>
                <w:rFonts w:ascii="Arial" w:hAnsi="Arial" w:cs="Arial"/>
                <w:sz w:val="18"/>
              </w:rPr>
              <w:t>alarmRecord.probableCause</w:t>
            </w:r>
            <w:bookmarkEnd w:id="780"/>
            <w:proofErr w:type="spellEnd"/>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proofErr w:type="spellStart"/>
            <w:r w:rsidRPr="008227B8">
              <w:rPr>
                <w:rFonts w:ascii="Arial" w:hAnsi="Arial" w:cs="Arial"/>
                <w:sz w:val="18"/>
              </w:rPr>
              <w:t>alarmRecord.perceivedSeverity</w:t>
            </w:r>
            <w:bookmarkEnd w:id="783"/>
            <w:proofErr w:type="spellEnd"/>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The Comment instances related to this </w:t>
            </w:r>
            <w:proofErr w:type="spellStart"/>
            <w:r w:rsidRPr="008227B8">
              <w:rPr>
                <w:rFonts w:ascii="Arial" w:hAnsi="Arial" w:cs="Arial"/>
                <w:sz w:val="18"/>
              </w:rPr>
              <w:t>AlarmRecord</w:t>
            </w:r>
            <w:proofErr w:type="spellEnd"/>
            <w:r w:rsidRPr="008227B8">
              <w:rPr>
                <w:rFonts w:ascii="Arial" w:hAnsi="Arial" w:cs="Arial"/>
                <w:sz w:val="18"/>
              </w:rPr>
              <w:t>.</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Type: </w:t>
            </w:r>
            <w:proofErr w:type="spellStart"/>
            <w:r w:rsidRPr="008227B8">
              <w:rPr>
                <w:rFonts w:ascii="Arial" w:hAnsi="Arial" w:cs="Arial"/>
                <w:sz w:val="18"/>
              </w:rPr>
              <w:t>AlarmComment</w:t>
            </w:r>
            <w:proofErr w:type="spellEnd"/>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02514142"/>
      <w:r w:rsidRPr="008227B8">
        <w:rPr>
          <w:rFonts w:hint="eastAsia"/>
        </w:rPr>
        <w:t>8.</w:t>
      </w:r>
      <w:r w:rsidR="002B6147" w:rsidRPr="008227B8">
        <w:rPr>
          <w:rFonts w:hint="eastAsia"/>
        </w:rPr>
        <w:t>10</w:t>
      </w:r>
      <w:r w:rsidR="002B6147" w:rsidRPr="008227B8">
        <w:tab/>
      </w:r>
      <w:proofErr w:type="spellStart"/>
      <w:r w:rsidR="002B6147" w:rsidRPr="008227B8">
        <w:t>notifyPotentialFaultyAlarmList</w:t>
      </w:r>
      <w:bookmarkEnd w:id="787"/>
      <w:bookmarkEnd w:id="788"/>
      <w:proofErr w:type="spellEnd"/>
    </w:p>
    <w:p w14:paraId="014C9625" w14:textId="5C9EE52E" w:rsidR="002B6147" w:rsidRPr="008227B8" w:rsidRDefault="00C77DBA" w:rsidP="004250E7">
      <w:pPr>
        <w:pStyle w:val="Heading3"/>
        <w:rPr>
          <w:rFonts w:eastAsia="SimSun"/>
          <w:lang w:eastAsia="zh-CN"/>
        </w:rPr>
      </w:pPr>
      <w:bookmarkStart w:id="789" w:name="_Toc157982716"/>
      <w:bookmarkStart w:id="790" w:name="_Toc202514143"/>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4A5F4140" w14:textId="77777777" w:rsidR="00687862" w:rsidRDefault="00687862" w:rsidP="00687862">
      <w:bookmarkStart w:id="791" w:name="_Toc157982717"/>
      <w:r w:rsidRPr="008227B8">
        <w:t>This notification is generated by the MnS producer when the MnS producer loses confidence in the integrity of its alarm list.</w:t>
      </w:r>
      <w:r>
        <w:t xml:space="preserve"> Upon detection of </w:t>
      </w:r>
      <w:r w:rsidRPr="00324D00">
        <w:t xml:space="preserve">a faulty or potentially faulty </w:t>
      </w:r>
      <w:proofErr w:type="spellStart"/>
      <w:r w:rsidRPr="00324D00">
        <w:t>AlarmList</w:t>
      </w:r>
      <w:proofErr w:type="spellEnd"/>
      <w:r w:rsidRPr="00324D00">
        <w:t xml:space="preserve"> condition</w:t>
      </w:r>
      <w:r>
        <w:t xml:space="preserve"> the producer</w:t>
      </w:r>
      <w:r w:rsidRPr="00324D00">
        <w:t xml:space="preserve"> </w:t>
      </w:r>
    </w:p>
    <w:p w14:paraId="435702DA" w14:textId="77777777" w:rsidR="00687862" w:rsidRDefault="00687862" w:rsidP="00687862">
      <w:pPr>
        <w:rPr>
          <w:rFonts w:ascii="Arial" w:hAnsi="Arial" w:cs="Arial"/>
        </w:rPr>
      </w:pPr>
      <w:r>
        <w:lastRenderedPageBreak/>
        <w:t xml:space="preserve">- should send the </w:t>
      </w:r>
      <w:proofErr w:type="spellStart"/>
      <w:r w:rsidRPr="00C21BDC">
        <w:rPr>
          <w:rFonts w:ascii="Courier New" w:hAnsi="Courier New" w:cs="Courier New"/>
        </w:rPr>
        <w:t>notifyPotentialFaultyAlarmList</w:t>
      </w:r>
      <w:proofErr w:type="spellEnd"/>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proofErr w:type="spellStart"/>
      <w:r w:rsidRPr="00C21BDC">
        <w:rPr>
          <w:rFonts w:ascii="Courier New" w:hAnsi="Courier New" w:cs="Courier New"/>
        </w:rPr>
        <w:t>AlarmList.unreliableAlarmScope</w:t>
      </w:r>
      <w:proofErr w:type="spellEnd"/>
      <w:r w:rsidRPr="00C21BDC">
        <w:rPr>
          <w:rFonts w:ascii="Arial" w:hAnsi="Arial" w:cs="Arial"/>
        </w:rPr>
        <w:t xml:space="preserve"> </w:t>
      </w:r>
      <w:r w:rsidRPr="00C21BDC">
        <w:t xml:space="preserve">attribute to represent the new state of the </w:t>
      </w:r>
      <w:proofErr w:type="spellStart"/>
      <w:r w:rsidRPr="00C21BDC">
        <w:t>AlarmList</w:t>
      </w:r>
      <w:proofErr w:type="spellEnd"/>
      <w:r w:rsidRPr="00C21BDC">
        <w:t>.</w:t>
      </w:r>
    </w:p>
    <w:p w14:paraId="537C8C55" w14:textId="09473DC1" w:rsidR="00687862" w:rsidRPr="008227B8" w:rsidRDefault="00687862" w:rsidP="00687862">
      <w:bookmarkStart w:id="792"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proofErr w:type="spellStart"/>
      <w:r w:rsidRPr="008227B8">
        <w:rPr>
          <w:rFonts w:ascii="Courier New" w:hAnsi="Courier New" w:cs="Courier New"/>
        </w:rPr>
        <w:t>notifyAlarmListRebuilt</w:t>
      </w:r>
      <w:proofErr w:type="spellEnd"/>
      <w:r w:rsidRPr="008227B8">
        <w:t xml:space="preserve"> notification.</w:t>
      </w:r>
    </w:p>
    <w:p w14:paraId="6C207BB5" w14:textId="77777777" w:rsidR="00687862" w:rsidRPr="0042694C" w:rsidRDefault="00687862" w:rsidP="00687862">
      <w:pPr>
        <w:rPr>
          <w:color w:val="000000"/>
        </w:rPr>
      </w:pPr>
      <w:r w:rsidRPr="008227B8">
        <w:t xml:space="preserve">The parameters </w:t>
      </w:r>
      <w:proofErr w:type="spellStart"/>
      <w:r w:rsidRPr="008227B8">
        <w:rPr>
          <w:rFonts w:ascii="Courier New" w:hAnsi="Courier New" w:cs="Courier New"/>
        </w:rPr>
        <w:t>objectClass</w:t>
      </w:r>
      <w:proofErr w:type="spellEnd"/>
      <w:r w:rsidRPr="008227B8">
        <w:t xml:space="preserve"> and </w:t>
      </w:r>
      <w:proofErr w:type="spellStart"/>
      <w:r w:rsidRPr="008227B8">
        <w:rPr>
          <w:rFonts w:ascii="Courier New" w:hAnsi="Courier New" w:cs="Courier New"/>
        </w:rPr>
        <w:t>objectInstance</w:t>
      </w:r>
      <w:proofErr w:type="spellEnd"/>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02514144"/>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 xml:space="preserve">-1: Input parameters for </w:t>
      </w:r>
      <w:proofErr w:type="spellStart"/>
      <w:r w:rsidRPr="008227B8">
        <w:rPr>
          <w:lang w:eastAsia="zh-CN"/>
        </w:rPr>
        <w:t>notifyPotentialFaultyAlarmList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proofErr w:type="spellStart"/>
            <w:r w:rsidRPr="008227B8">
              <w:rPr>
                <w:rFonts w:ascii="Arial" w:hAnsi="Arial" w:cs="Arial"/>
                <w:sz w:val="18"/>
              </w:rPr>
              <w:t>objectClass</w:t>
            </w:r>
            <w:bookmarkEnd w:id="795"/>
            <w:proofErr w:type="spellEnd"/>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97"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7"/>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proofErr w:type="spellStart"/>
            <w:r w:rsidRPr="008227B8">
              <w:rPr>
                <w:rFonts w:ascii="Arial" w:hAnsi="Arial" w:cs="Arial"/>
                <w:sz w:val="18"/>
              </w:rPr>
              <w:t>objectInstance</w:t>
            </w:r>
            <w:bookmarkEnd w:id="798"/>
            <w:proofErr w:type="spellEnd"/>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 xml:space="preserve">It identifies the instance identified by </w:t>
            </w:r>
            <w:proofErr w:type="spellStart"/>
            <w:r w:rsidRPr="008227B8">
              <w:rPr>
                <w:rFonts w:ascii="Arial" w:hAnsi="Arial" w:cs="Arial"/>
                <w:sz w:val="18"/>
              </w:rPr>
              <w:t>systemDN</w:t>
            </w:r>
            <w:proofErr w:type="spellEnd"/>
            <w:r w:rsidRPr="008227B8">
              <w:rPr>
                <w:rFonts w:ascii="Arial" w:hAnsi="Arial" w:cs="Arial"/>
                <w:sz w:val="18"/>
              </w:rPr>
              <w:t xml:space="preserve"> or an instance of </w:t>
            </w:r>
            <w:proofErr w:type="spellStart"/>
            <w:r w:rsidRPr="008227B8">
              <w:rPr>
                <w:rFonts w:ascii="Arial" w:hAnsi="Arial" w:cs="Arial"/>
                <w:sz w:val="18"/>
              </w:rPr>
              <w:t>MonitoredEntity</w:t>
            </w:r>
            <w:proofErr w:type="spellEnd"/>
            <w:r w:rsidRPr="008227B8">
              <w:rPr>
                <w:rFonts w:ascii="Arial" w:hAnsi="Arial" w:cs="Arial"/>
                <w:sz w:val="18"/>
              </w:rPr>
              <w:t>.</w:t>
            </w:r>
            <w:bookmarkEnd w:id="800"/>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proofErr w:type="spellStart"/>
            <w:r w:rsidRPr="008227B8">
              <w:rPr>
                <w:rFonts w:ascii="Courier New" w:hAnsi="Courier New" w:cs="Courier New"/>
                <w:sz w:val="18"/>
              </w:rPr>
              <w:t>objectClass</w:t>
            </w:r>
            <w:proofErr w:type="spellEnd"/>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proofErr w:type="spellStart"/>
            <w:r w:rsidRPr="008227B8">
              <w:rPr>
                <w:rFonts w:ascii="Courier New" w:hAnsi="Courier New" w:cs="Courier New"/>
                <w:sz w:val="18"/>
              </w:rPr>
              <w:t>AlarmRecords</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proofErr w:type="spellStart"/>
            <w:r w:rsidRPr="008227B8">
              <w:rPr>
                <w:rFonts w:ascii="Arial" w:hAnsi="Arial" w:cs="Arial"/>
                <w:sz w:val="18"/>
              </w:rPr>
              <w:t>notificationId</w:t>
            </w:r>
            <w:bookmarkEnd w:id="806"/>
            <w:proofErr w:type="spellEnd"/>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08"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08"/>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proofErr w:type="spellStart"/>
            <w:r w:rsidRPr="008227B8">
              <w:rPr>
                <w:rFonts w:ascii="Arial" w:hAnsi="Arial" w:cs="Arial"/>
                <w:sz w:val="18"/>
              </w:rPr>
              <w:t>notificationType</w:t>
            </w:r>
            <w:bookmarkEnd w:id="809"/>
            <w:proofErr w:type="spellEnd"/>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w:t>
            </w:r>
            <w:proofErr w:type="spellStart"/>
            <w:r w:rsidRPr="008227B8">
              <w:rPr>
                <w:rFonts w:ascii="Arial" w:hAnsi="Arial" w:cs="Arial"/>
                <w:sz w:val="18"/>
              </w:rPr>
              <w:t>notifyPotentialFaultyAlarmList</w:t>
            </w:r>
            <w:proofErr w:type="spellEnd"/>
            <w:r w:rsidRPr="008227B8">
              <w:rPr>
                <w:rFonts w:ascii="Arial" w:hAnsi="Arial" w:cs="Arial"/>
                <w:sz w:val="18"/>
              </w:rPr>
              <w:t>"</w:t>
            </w:r>
            <w:bookmarkEnd w:id="811"/>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proofErr w:type="spellStart"/>
            <w:r w:rsidRPr="008227B8">
              <w:rPr>
                <w:rFonts w:ascii="Arial" w:hAnsi="Arial" w:cs="Arial"/>
                <w:sz w:val="18"/>
              </w:rPr>
              <w:t>eventTime</w:t>
            </w:r>
            <w:bookmarkEnd w:id="812"/>
            <w:proofErr w:type="spellEnd"/>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proofErr w:type="spellStart"/>
            <w:r w:rsidRPr="008227B8">
              <w:rPr>
                <w:rFonts w:ascii="Arial" w:hAnsi="Arial" w:cs="Arial"/>
                <w:sz w:val="18"/>
              </w:rPr>
              <w:t>DateTime</w:t>
            </w:r>
            <w:proofErr w:type="spellEnd"/>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proofErr w:type="spellStart"/>
            <w:r w:rsidRPr="008227B8">
              <w:rPr>
                <w:rFonts w:ascii="Arial" w:hAnsi="Arial" w:cs="Arial"/>
                <w:sz w:val="18"/>
              </w:rPr>
              <w:t>systemDN</w:t>
            </w:r>
            <w:bookmarkEnd w:id="815"/>
            <w:proofErr w:type="spellEnd"/>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17"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17"/>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proofErr w:type="spellStart"/>
            <w:r w:rsidRPr="008227B8">
              <w:rPr>
                <w:rFonts w:ascii="Arial" w:hAnsi="Arial" w:cs="Arial" w:hint="eastAsia"/>
                <w:sz w:val="18"/>
                <w:lang w:eastAsia="zh-CN"/>
              </w:rPr>
              <w:t>serviceprovider</w:t>
            </w:r>
            <w:proofErr w:type="spellEnd"/>
            <w:r w:rsidRPr="008227B8">
              <w:rPr>
                <w:rFonts w:ascii="Arial" w:hAnsi="Arial" w:cs="Arial"/>
                <w:sz w:val="18"/>
              </w:rPr>
              <w:t>-NE communication error", "</w:t>
            </w:r>
            <w:r w:rsidRPr="008227B8">
              <w:rPr>
                <w:rFonts w:ascii="Arial" w:hAnsi="Arial" w:cs="Arial" w:hint="eastAsia"/>
                <w:sz w:val="18"/>
                <w:lang w:eastAsia="zh-CN"/>
              </w:rPr>
              <w:t xml:space="preserve"> </w:t>
            </w:r>
            <w:proofErr w:type="spellStart"/>
            <w:r w:rsidRPr="008227B8">
              <w:rPr>
                <w:rFonts w:ascii="Arial" w:hAnsi="Arial" w:cs="Arial" w:hint="eastAsia"/>
                <w:sz w:val="18"/>
                <w:lang w:eastAsia="zh-CN"/>
              </w:rPr>
              <w:t>serviceprovider</w:t>
            </w:r>
            <w:proofErr w:type="spellEnd"/>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w:t>
            </w:r>
            <w:proofErr w:type="spellStart"/>
            <w:r w:rsidRPr="008227B8">
              <w:rPr>
                <w:rFonts w:ascii="Arial" w:hAnsi="Arial" w:cs="Arial"/>
                <w:sz w:val="18"/>
              </w:rPr>
              <w:t>AlarmList</w:t>
            </w:r>
            <w:proofErr w:type="spellEnd"/>
            <w:r w:rsidRPr="008227B8">
              <w:rPr>
                <w:rFonts w:ascii="Arial" w:hAnsi="Arial" w:cs="Arial"/>
                <w:sz w:val="18"/>
              </w:rPr>
              <w:t xml:space="preserve">. </w:t>
            </w:r>
          </w:p>
        </w:tc>
      </w:tr>
      <w:bookmarkEnd w:id="819"/>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21" w:name="_Toc157982718"/>
      <w:r w:rsidRPr="008227B8">
        <w:br w:type="page"/>
      </w:r>
    </w:p>
    <w:p w14:paraId="40C2B67B" w14:textId="74E0EF97" w:rsidR="002B6147" w:rsidRPr="008227B8" w:rsidRDefault="002B6147" w:rsidP="00AB1256">
      <w:pPr>
        <w:pStyle w:val="Heading8"/>
      </w:pPr>
      <w:bookmarkStart w:id="822" w:name="_Toc202514145"/>
      <w:r w:rsidRPr="008227B8">
        <w:lastRenderedPageBreak/>
        <w:t xml:space="preserve">Annex A (normative): </w:t>
      </w:r>
      <w:r w:rsidR="00AB1256" w:rsidRPr="008227B8">
        <w:br/>
      </w:r>
      <w:r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02514146"/>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02514147"/>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02514148"/>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proofErr w:type="spellStart"/>
            <w:r w:rsidRPr="008227B8">
              <w:rPr>
                <w:rFonts w:ascii="Arial" w:hAnsi="Arial" w:cs="Arial"/>
                <w:sz w:val="18"/>
                <w:szCs w:val="18"/>
                <w:lang w:eastAsia="zh-CN"/>
              </w:rPr>
              <w:t>objectClass</w:t>
            </w:r>
            <w:proofErr w:type="spellEnd"/>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proofErr w:type="spellStart"/>
            <w:r w:rsidRPr="008227B8">
              <w:rPr>
                <w:rFonts w:ascii="Arial" w:hAnsi="Arial"/>
                <w:sz w:val="18"/>
                <w:szCs w:val="18"/>
                <w:lang w:eastAsia="zh-CN"/>
              </w:rPr>
              <w:t>href</w:t>
            </w:r>
            <w:proofErr w:type="spellEnd"/>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proofErr w:type="spellStart"/>
            <w:r w:rsidRPr="008227B8">
              <w:rPr>
                <w:rFonts w:ascii="Arial" w:hAnsi="Arial" w:cs="Arial"/>
                <w:sz w:val="18"/>
                <w:szCs w:val="18"/>
                <w:lang w:eastAsia="zh-CN"/>
              </w:rPr>
              <w:t>objectInstance</w:t>
            </w:r>
            <w:bookmarkEnd w:id="831"/>
            <w:proofErr w:type="spellEnd"/>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02514149"/>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02514150"/>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w:t>
      </w:r>
      <w:proofErr w:type="spellStart"/>
      <w:r>
        <w:rPr>
          <w:rFonts w:eastAsia="SimSun"/>
        </w:rPr>
        <w:t>notifyNewAlarm</w:t>
      </w:r>
      <w:proofErr w:type="spellEnd"/>
      <w:r>
        <w:rPr>
          <w:rFonts w:eastAsia="SimSun"/>
        </w:rPr>
        <w:t>"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href</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https://</w:t>
            </w:r>
            <w:r w:rsidRPr="006C37D8">
              <w:rPr>
                <w:rFonts w:ascii="Courier New" w:hAnsi="Courier New" w:cs="Courier New"/>
                <w:sz w:val="16"/>
                <w:szCs w:val="16"/>
                <w:lang w:val="en-US"/>
              </w:rPr>
              <w:t>example.org/</w:t>
            </w:r>
            <w:proofErr w:type="spellStart"/>
            <w:r w:rsidRPr="006C37D8">
              <w:rPr>
                <w:rFonts w:ascii="Courier New" w:hAnsi="Courier New" w:cs="Courier New"/>
                <w:sz w:val="16"/>
                <w:szCs w:val="16"/>
                <w:lang w:val="en-US"/>
              </w:rPr>
              <w:t>SubNetwork</w:t>
            </w:r>
            <w:proofErr w:type="spellEnd"/>
            <w:r w:rsidRPr="006C37D8">
              <w:rPr>
                <w:rFonts w:ascii="Courier New" w:hAnsi="Courier New" w:cs="Courier New"/>
                <w:sz w:val="16"/>
                <w:szCs w:val="16"/>
                <w:lang w:val="en-US"/>
              </w:rPr>
              <w:t>=SN1/</w:t>
            </w:r>
            <w:proofErr w:type="spellStart"/>
            <w:r w:rsidRPr="006C37D8">
              <w:rPr>
                <w:rFonts w:ascii="Courier New" w:hAnsi="Courier New" w:cs="Courier New"/>
                <w:sz w:val="16"/>
                <w:szCs w:val="16"/>
                <w:lang w:val="en-US"/>
              </w:rPr>
              <w:t>ManagedElement</w:t>
            </w:r>
            <w:proofErr w:type="spellEnd"/>
            <w:r w:rsidRPr="006C37D8">
              <w:rPr>
                <w:rFonts w:ascii="Courier New" w:hAnsi="Courier New" w:cs="Courier New"/>
                <w:sz w:val="16"/>
                <w:szCs w:val="16"/>
                <w:lang w:val="en-US"/>
              </w:rPr>
              <w: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notificationId</w:t>
            </w:r>
            <w:proofErr w:type="spellEnd"/>
            <w:r w:rsidRPr="006C37D8">
              <w:rPr>
                <w:rFonts w:ascii="Courier New" w:hAnsi="Courier New" w:cs="Courier New"/>
                <w:sz w:val="16"/>
                <w:szCs w:val="16"/>
                <w:lang w:val="en-US"/>
              </w:rPr>
              <w:t>":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notificationType</w:t>
            </w:r>
            <w:proofErr w:type="spellEnd"/>
            <w:r w:rsidRPr="006C37D8">
              <w:rPr>
                <w:rFonts w:ascii="Courier New" w:hAnsi="Courier New" w:cs="Courier New"/>
                <w:sz w:val="16"/>
                <w:szCs w:val="16"/>
                <w:lang w:val="en-US"/>
              </w:rPr>
              <w:t>": "</w:t>
            </w:r>
            <w:proofErr w:type="spellStart"/>
            <w:r w:rsidRPr="006C37D8">
              <w:rPr>
                <w:rFonts w:ascii="Courier New" w:hAnsi="Courier New" w:cs="Courier New"/>
                <w:sz w:val="16"/>
                <w:szCs w:val="16"/>
                <w:lang w:val="en-US"/>
              </w:rPr>
              <w:t>notifyNewAlarm</w:t>
            </w:r>
            <w:proofErr w:type="spellEnd"/>
            <w:r w:rsidRPr="006C37D8">
              <w:rPr>
                <w:rFonts w:ascii="Courier New" w:hAnsi="Courier New" w:cs="Courier New"/>
                <w:sz w:val="16"/>
                <w:szCs w:val="16"/>
                <w:lang w:val="en-US"/>
              </w:rPr>
              <w:t>",</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eventTime</w:t>
            </w:r>
            <w:proofErr w:type="spellEnd"/>
            <w:r w:rsidRPr="006C37D8">
              <w:rPr>
                <w:rFonts w:ascii="Courier New" w:hAnsi="Courier New" w:cs="Courier New"/>
                <w:sz w:val="16"/>
                <w:szCs w:val="16"/>
                <w:lang w:val="en-US"/>
              </w:rPr>
              <w:t>":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systemDN</w:t>
            </w:r>
            <w:proofErr w:type="spellEnd"/>
            <w:r w:rsidRPr="006C37D8">
              <w:rPr>
                <w:rFonts w:ascii="Courier New" w:hAnsi="Courier New" w:cs="Courier New"/>
                <w:sz w:val="16"/>
                <w:szCs w:val="16"/>
                <w:lang w:val="en-US"/>
              </w:rPr>
              <w:t>": "DC=</w:t>
            </w:r>
            <w:proofErr w:type="spellStart"/>
            <w:r w:rsidRPr="006C37D8">
              <w:rPr>
                <w:rFonts w:ascii="Courier New" w:hAnsi="Courier New" w:cs="Courier New"/>
                <w:sz w:val="16"/>
                <w:szCs w:val="16"/>
                <w:lang w:val="en-US"/>
              </w:rPr>
              <w:t>example.org,SubNetwork</w:t>
            </w:r>
            <w:proofErr w:type="spellEnd"/>
            <w:r w:rsidRPr="006C37D8">
              <w:rPr>
                <w:rFonts w:ascii="Courier New" w:hAnsi="Courier New" w:cs="Courier New"/>
                <w:sz w:val="16"/>
                <w:szCs w:val="16"/>
                <w:lang w:val="en-US"/>
              </w:rPr>
              <w:t>=SN1,MnsAgent=MA1",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alarmId</w:t>
            </w:r>
            <w:proofErr w:type="spellEnd"/>
            <w:r w:rsidRPr="006C37D8">
              <w:rPr>
                <w:rFonts w:ascii="Courier New" w:hAnsi="Courier New" w:cs="Courier New"/>
                <w:sz w:val="16"/>
                <w:szCs w:val="16"/>
                <w:lang w:val="en-US"/>
              </w:rPr>
              <w:t>":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alarmType</w:t>
            </w:r>
            <w:proofErr w:type="spellEnd"/>
            <w:r w:rsidRPr="006C37D8">
              <w:rPr>
                <w:rFonts w:ascii="Courier New" w:hAnsi="Courier New" w:cs="Courier New"/>
                <w:sz w:val="16"/>
                <w:szCs w:val="16"/>
                <w:lang w:val="en-US"/>
              </w:rPr>
              <w:t>":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probableCause</w:t>
            </w:r>
            <w:proofErr w:type="spellEnd"/>
            <w:r w:rsidRPr="006C37D8">
              <w:rPr>
                <w:rFonts w:ascii="Courier New" w:hAnsi="Courier New" w:cs="Courier New"/>
                <w:sz w:val="16"/>
                <w:szCs w:val="16"/>
                <w:lang w:val="en-US"/>
              </w:rPr>
              <w:t>":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w:t>
            </w:r>
            <w:proofErr w:type="spellStart"/>
            <w:r w:rsidRPr="006C37D8">
              <w:rPr>
                <w:rFonts w:ascii="Courier New" w:hAnsi="Courier New" w:cs="Courier New"/>
                <w:sz w:val="16"/>
                <w:szCs w:val="16"/>
                <w:lang w:val="en-US"/>
              </w:rPr>
              <w:t>perceivedSeverity</w:t>
            </w:r>
            <w:proofErr w:type="spellEnd"/>
            <w:r w:rsidRPr="006C37D8">
              <w:rPr>
                <w:rFonts w:ascii="Courier New" w:hAnsi="Courier New" w:cs="Courier New"/>
                <w:sz w:val="16"/>
                <w:szCs w:val="16"/>
                <w:lang w:val="en-US"/>
              </w:rPr>
              <w:t>":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w:t>
      </w:r>
      <w:proofErr w:type="spellStart"/>
      <w:r w:rsidRPr="008227B8">
        <w:rPr>
          <w:rFonts w:eastAsia="SimSun"/>
        </w:rPr>
        <w:t>alarmId</w:t>
      </w:r>
      <w:proofErr w:type="spellEnd"/>
      <w:r w:rsidRPr="008227B8">
        <w:rPr>
          <w:rFonts w:eastAsia="SimSu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proofErr w:type="spellStart"/>
            <w:r w:rsidRPr="00AD50C5">
              <w:rPr>
                <w:rFonts w:ascii="Courier New" w:hAnsi="Courier New" w:cs="Courier New"/>
                <w:sz w:val="16"/>
                <w:szCs w:val="16"/>
                <w:lang w:val="fr-FR"/>
              </w:rPr>
              <w:t>fields</w:t>
            </w:r>
            <w:proofErr w:type="spellEnd"/>
            <w:r w:rsidRPr="00AD50C5">
              <w:rPr>
                <w:rFonts w:ascii="Courier New" w:hAnsi="Courier New" w:cs="Courier New"/>
                <w:sz w:val="16"/>
                <w:szCs w:val="16"/>
                <w:lang w:val="fr-FR"/>
              </w:rPr>
              <w:t>=/</w:t>
            </w:r>
            <w:proofErr w:type="spellStart"/>
            <w:r w:rsidRPr="00AD50C5">
              <w:rPr>
                <w:rFonts w:ascii="Courier New" w:hAnsi="Courier New" w:cs="Courier New"/>
                <w:sz w:val="16"/>
                <w:szCs w:val="16"/>
                <w:lang w:val="fr-FR"/>
              </w:rPr>
              <w:t>attributes</w:t>
            </w:r>
            <w:proofErr w:type="spellEnd"/>
            <w:r w:rsidRPr="00AD50C5">
              <w:rPr>
                <w:rFonts w:ascii="Courier New" w:hAnsi="Courier New" w:cs="Courier New"/>
                <w:sz w:val="16"/>
                <w:szCs w:val="16"/>
                <w:lang w:val="fr-FR"/>
              </w:rPr>
              <w:t>/</w:t>
            </w:r>
            <w:proofErr w:type="spellStart"/>
            <w:r w:rsidRPr="00AD50C5">
              <w:rPr>
                <w:rFonts w:ascii="Courier New" w:hAnsi="Courier New" w:cs="Courier New"/>
                <w:sz w:val="16"/>
                <w:szCs w:val="16"/>
                <w:lang w:val="fr-FR"/>
              </w:rPr>
              <w:t>alarmRecords</w:t>
            </w:r>
            <w:proofErr w:type="spellEnd"/>
            <w:r w:rsidRPr="00AD50C5">
              <w:rPr>
                <w:rFonts w:ascii="Courier New" w:hAnsi="Courier New" w:cs="Courier New"/>
                <w:sz w:val="16"/>
                <w:szCs w:val="16"/>
                <w:lang w:val="fr-FR"/>
              </w:rPr>
              <w:t xml:space="preserve">/(alarmId1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 xml:space="preserve">="MAJOR" or </w:t>
            </w:r>
            <w:proofErr w:type="spellStart"/>
            <w:r w:rsidRPr="008227B8">
              <w:rPr>
                <w:rFonts w:ascii="Courier New" w:hAnsi="Courier New" w:cs="Courier New"/>
                <w:sz w:val="16"/>
                <w:szCs w:val="16"/>
              </w:rPr>
              <w:t>perceivedSeverity</w:t>
            </w:r>
            <w:proofErr w:type="spellEnd"/>
            <w:r w:rsidRPr="008227B8">
              <w:rPr>
                <w:rFonts w:ascii="Courier New" w:hAnsi="Courier New" w:cs="Courier New"/>
                <w:sz w:val="16"/>
                <w:szCs w:val="16"/>
              </w:rPr>
              <w:t>="CRITICAL"]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objectInstance</w:t>
            </w:r>
            <w:proofErr w:type="spellEnd"/>
            <w:r w:rsidRPr="008227B8">
              <w:rPr>
                <w:rFonts w:ascii="Courier New" w:hAnsi="Courier New" w:cs="Courier New"/>
                <w:sz w:val="16"/>
                <w:szCs w:val="16"/>
              </w:rPr>
              <w:t>="DN1"]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w:t>
      </w:r>
      <w:proofErr w:type="spellStart"/>
      <w:r w:rsidRPr="008227B8">
        <w:rPr>
          <w:rFonts w:eastAsia="SimSun"/>
        </w:rPr>
        <w:t>ManagedElement</w:t>
      </w:r>
      <w:proofErr w:type="spellEnd"/>
      <w:r w:rsidRPr="008227B8">
        <w:rPr>
          <w:rFonts w:eastAsia="SimSun"/>
        </w:rPr>
        <w:t>" instance. In the example below this instance is identified by the DN "example.com/</w:t>
      </w:r>
      <w:proofErr w:type="spellStart"/>
      <w:r w:rsidRPr="008227B8">
        <w:rPr>
          <w:rFonts w:eastAsia="SimSun"/>
        </w:rPr>
        <w:t>SubNetwork</w:t>
      </w:r>
      <w:proofErr w:type="spellEnd"/>
      <w:r w:rsidRPr="008227B8">
        <w:rPr>
          <w:rFonts w:eastAsia="SimSun"/>
        </w:rPr>
        <w:t>=SN1/</w:t>
      </w:r>
      <w:proofErr w:type="spellStart"/>
      <w:r w:rsidRPr="008227B8">
        <w:rPr>
          <w:rFonts w:eastAsia="SimSun"/>
        </w:rPr>
        <w:t>ManagedElement</w:t>
      </w:r>
      <w:proofErr w:type="spellEnd"/>
      <w:r w:rsidRPr="008227B8">
        <w:rPr>
          <w:rFonts w:eastAsia="SimSun"/>
        </w:rPr>
        <w: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[id="AL1"]/attributes/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2"/>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merge-patch+json</w:t>
            </w:r>
            <w:proofErr w:type="spellEnd"/>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ackUserId</w:t>
            </w:r>
            <w:proofErr w:type="spellEnd"/>
            <w:r w:rsidRPr="008227B8">
              <w:rPr>
                <w:rFonts w:ascii="Courier New" w:hAnsi="Courier New" w:cs="Courier New"/>
                <w:sz w:val="16"/>
                <w:szCs w:val="16"/>
              </w:rPr>
              <w:t>":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ackSystemId</w:t>
            </w:r>
            <w:proofErr w:type="spellEnd"/>
            <w:r w:rsidRPr="008227B8">
              <w:rPr>
                <w:rFonts w:ascii="Courier New" w:hAnsi="Courier New" w:cs="Courier New"/>
                <w:sz w:val="16"/>
                <w:szCs w:val="16"/>
              </w:rPr>
              <w:t>":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ackState</w:t>
            </w:r>
            <w:proofErr w:type="spellEnd"/>
            <w:r w:rsidRPr="008227B8">
              <w:rPr>
                <w:rFonts w:ascii="Courier New" w:hAnsi="Courier New" w:cs="Courier New"/>
                <w:sz w:val="16"/>
                <w:szCs w:val="16"/>
              </w:rPr>
              <w:t>":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w:t>
      </w:r>
      <w:proofErr w:type="spellStart"/>
      <w:r w:rsidRPr="008227B8">
        <w:rPr>
          <w:rFonts w:eastAsia="SimSun"/>
        </w:rPr>
        <w:t>alarmId</w:t>
      </w:r>
      <w:proofErr w:type="spellEnd"/>
      <w:r w:rsidRPr="008227B8">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w:t>
            </w:r>
            <w:proofErr w:type="spellStart"/>
            <w:r w:rsidRPr="008227B8">
              <w:rPr>
                <w:rFonts w:ascii="Courier New" w:hAnsi="Courier New" w:cs="Courier New"/>
                <w:sz w:val="16"/>
                <w:szCs w:val="16"/>
              </w:rPr>
              <w:t>SubNetwork</w:t>
            </w:r>
            <w:proofErr w:type="spellEnd"/>
            <w:r w:rsidRPr="008227B8">
              <w:rPr>
                <w:rFonts w:ascii="Courier New" w:hAnsi="Courier New" w:cs="Courier New"/>
                <w:sz w:val="16"/>
                <w:szCs w:val="16"/>
              </w:rPr>
              <w:t>=SN1/</w:t>
            </w:r>
            <w:proofErr w:type="spellStart"/>
            <w:r w:rsidRPr="008227B8">
              <w:rPr>
                <w:rFonts w:ascii="Courier New" w:hAnsi="Courier New" w:cs="Courier New"/>
                <w:sz w:val="16"/>
                <w:szCs w:val="16"/>
              </w:rPr>
              <w:t>AlarmList</w:t>
            </w:r>
            <w:proofErr w:type="spellEnd"/>
            <w:r w:rsidRPr="008227B8">
              <w:rPr>
                <w:rFonts w:ascii="Courier New" w:hAnsi="Courier New" w:cs="Courier New"/>
                <w:sz w:val="16"/>
                <w:szCs w:val="16"/>
              </w:rPr>
              <w: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w:t>
            </w:r>
            <w:proofErr w:type="spellStart"/>
            <w:r w:rsidRPr="008227B8">
              <w:rPr>
                <w:rFonts w:ascii="Courier New" w:hAnsi="Courier New" w:cs="Courier New"/>
                <w:sz w:val="16"/>
                <w:szCs w:val="16"/>
              </w:rPr>
              <w:t>json-patch+json</w:t>
            </w:r>
            <w:proofErr w:type="spellEnd"/>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w:t>
            </w:r>
            <w:proofErr w:type="spellStart"/>
            <w:r w:rsidRPr="008227B8">
              <w:rPr>
                <w:rFonts w:ascii="Courier New" w:hAnsi="Courier New" w:cs="Courier New"/>
                <w:sz w:val="16"/>
                <w:szCs w:val="16"/>
              </w:rPr>
              <w:t>alarmRecords</w:t>
            </w:r>
            <w:proofErr w:type="spellEnd"/>
            <w:r w:rsidRPr="008227B8">
              <w:rPr>
                <w:rFonts w:ascii="Courier New" w:hAnsi="Courier New" w:cs="Courier New"/>
                <w:sz w:val="16"/>
                <w:szCs w:val="16"/>
              </w:rPr>
              <w:t>/alarmId1/comments/-",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4"/>
    <w:p w14:paraId="37B6797B" w14:textId="77777777" w:rsidR="002B6147" w:rsidRPr="008227B8" w:rsidRDefault="002B6147" w:rsidP="002B6147">
      <w:pPr>
        <w:spacing w:before="180"/>
      </w:pPr>
      <w:r w:rsidRPr="008227B8">
        <w:t>The MnS producer adds the "</w:t>
      </w:r>
      <w:proofErr w:type="spellStart"/>
      <w:r w:rsidRPr="008227B8">
        <w:t>commentTime</w:t>
      </w:r>
      <w:proofErr w:type="spellEnd"/>
      <w:r w:rsidRPr="008227B8">
        <w:t>"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w:t>
            </w:r>
            <w:proofErr w:type="spellStart"/>
            <w:r w:rsidRPr="000D07BF">
              <w:rPr>
                <w:rFonts w:ascii="Courier New" w:hAnsi="Courier New" w:cs="Courier New"/>
                <w:sz w:val="16"/>
                <w:szCs w:val="16"/>
                <w:lang w:val="fr-FR"/>
              </w:rPr>
              <w:t>json</w:t>
            </w:r>
            <w:proofErr w:type="spellEnd"/>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w:t>
            </w:r>
            <w:proofErr w:type="spellStart"/>
            <w:r w:rsidRPr="000D07BF">
              <w:rPr>
                <w:rFonts w:ascii="Courier New" w:hAnsi="Courier New" w:cs="Courier New"/>
                <w:sz w:val="16"/>
                <w:szCs w:val="16"/>
                <w:lang w:val="fr-FR"/>
              </w:rPr>
              <w:t>commentTime</w:t>
            </w:r>
            <w:proofErr w:type="spellEnd"/>
            <w:r w:rsidRPr="000D07BF">
              <w:rPr>
                <w:rFonts w:ascii="Courier New" w:hAnsi="Courier New" w:cs="Courier New"/>
                <w:sz w:val="16"/>
                <w:szCs w:val="16"/>
                <w:lang w:val="fr-FR"/>
              </w:rPr>
              <w:t>":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w:t>
            </w:r>
            <w:proofErr w:type="spellStart"/>
            <w:r w:rsidRPr="008227B8">
              <w:rPr>
                <w:rFonts w:ascii="Courier New" w:hAnsi="Courier New" w:cs="Courier New"/>
                <w:sz w:val="16"/>
                <w:szCs w:val="16"/>
              </w:rPr>
              <w:t>commentUserId</w:t>
            </w:r>
            <w:proofErr w:type="spellEnd"/>
            <w:r w:rsidRPr="008227B8">
              <w:rPr>
                <w:rFonts w:ascii="Courier New" w:hAnsi="Courier New" w:cs="Courier New"/>
                <w:sz w:val="16"/>
                <w:szCs w:val="16"/>
              </w:rPr>
              <w:t>":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commentSystemId</w:t>
            </w:r>
            <w:proofErr w:type="spellEnd"/>
            <w:r w:rsidRPr="008227B8">
              <w:rPr>
                <w:rFonts w:ascii="Courier New" w:hAnsi="Courier New" w:cs="Courier New"/>
                <w:sz w:val="16"/>
                <w:szCs w:val="16"/>
              </w:rPr>
              <w:t>":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roofErr w:type="spellStart"/>
            <w:r w:rsidRPr="008227B8">
              <w:rPr>
                <w:rFonts w:ascii="Courier New" w:hAnsi="Courier New" w:cs="Courier New"/>
                <w:sz w:val="16"/>
                <w:szCs w:val="16"/>
              </w:rPr>
              <w:t>commentText</w:t>
            </w:r>
            <w:proofErr w:type="spellEnd"/>
            <w:r w:rsidRPr="008227B8">
              <w:rPr>
                <w:rFonts w:ascii="Courier New" w:hAnsi="Courier New" w:cs="Courier New"/>
                <w:sz w:val="16"/>
                <w:szCs w:val="16"/>
              </w:rPr>
              <w: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6" w:name="_Toc157982724"/>
      <w:bookmarkStart w:id="847" w:name="_Toc202514151"/>
      <w:r w:rsidRPr="008227B8">
        <w:rPr>
          <w:rFonts w:eastAsia="SimSun"/>
        </w:rPr>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02514152"/>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02514153"/>
      <w:r w:rsidRPr="008227B8">
        <w:rPr>
          <w:rFonts w:eastAsia="SimSun"/>
        </w:rPr>
        <w:lastRenderedPageBreak/>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02514154"/>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w:t>
      </w:r>
      <w:proofErr w:type="spellStart"/>
      <w:r w:rsidRPr="008227B8">
        <w:rPr>
          <w:rFonts w:eastAsia="SimSun"/>
        </w:rPr>
        <w:t>notificationRecipientAddress</w:t>
      </w:r>
      <w:proofErr w:type="spellEnd"/>
      <w:r w:rsidRPr="008227B8">
        <w:rPr>
          <w:rFonts w:eastAsia="SimSun"/>
        </w:rPr>
        <w:t xml:space="preserve"> in the </w:t>
      </w:r>
      <w:proofErr w:type="spellStart"/>
      <w:r w:rsidRPr="008227B8">
        <w:rPr>
          <w:rFonts w:eastAsia="SimSun"/>
        </w:rPr>
        <w:t>NtfSubscriptionControl</w:t>
      </w:r>
      <w:proofErr w:type="spellEnd"/>
      <w:r w:rsidRPr="008227B8">
        <w:rPr>
          <w:rFonts w:eastAsia="SimSun"/>
        </w:rPr>
        <w:t xml:space="preserve">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w:t>
      </w:r>
      <w:proofErr w:type="spellStart"/>
      <w:r w:rsidRPr="008227B8">
        <w:rPr>
          <w:rFonts w:ascii="Arial" w:hAnsi="Arial" w:cs="Arial"/>
          <w:sz w:val="18"/>
          <w:szCs w:val="18"/>
          <w:lang w:eastAsia="zh-CN"/>
        </w:rPr>
        <w:t>eventListener</w:t>
      </w:r>
      <w:proofErr w:type="spellEnd"/>
      <w:r w:rsidRPr="008227B8">
        <w:rPr>
          <w:rFonts w:ascii="Arial" w:hAnsi="Arial" w:cs="Arial"/>
          <w:sz w:val="18"/>
          <w:szCs w:val="18"/>
          <w:lang w:eastAsia="zh-CN"/>
        </w:rPr>
        <w:t>.</w:t>
      </w:r>
    </w:p>
    <w:p w14:paraId="61644953" w14:textId="25C515D4" w:rsidR="002B6147" w:rsidRPr="008227B8" w:rsidRDefault="002B6147" w:rsidP="004250E7">
      <w:pPr>
        <w:pStyle w:val="Heading4"/>
        <w:rPr>
          <w:rFonts w:eastAsia="SimSun"/>
        </w:rPr>
      </w:pPr>
      <w:bookmarkStart w:id="855" w:name="_Toc157982728"/>
      <w:bookmarkStart w:id="856" w:name="_Toc202514155"/>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02514156"/>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02514157"/>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02514158"/>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02514159"/>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6" w:name="_Toc157982733"/>
      <w:r w:rsidRPr="008227B8">
        <w:br w:type="page"/>
      </w:r>
    </w:p>
    <w:p w14:paraId="00CB076F" w14:textId="2AB95E18" w:rsidR="002B6147" w:rsidRPr="008227B8" w:rsidRDefault="002B6147" w:rsidP="00AB1256">
      <w:pPr>
        <w:pStyle w:val="Heading8"/>
      </w:pPr>
      <w:bookmarkStart w:id="867" w:name="_Toc202514160"/>
      <w:r w:rsidRPr="008227B8">
        <w:lastRenderedPageBreak/>
        <w:t>Annex B (informative):</w:t>
      </w:r>
      <w:r w:rsidR="00AB1256" w:rsidRPr="008227B8">
        <w:br/>
      </w:r>
      <w:r w:rsidRPr="008227B8">
        <w:t>Probable Causes</w:t>
      </w:r>
      <w:bookmarkEnd w:id="866"/>
      <w:bookmarkEnd w:id="867"/>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proofErr w:type="spellStart"/>
            <w:r>
              <w:rPr>
                <w:rFonts w:ascii="Arial" w:eastAsia="SimSun" w:hAnsi="Arial"/>
                <w:b/>
                <w:snapToGrid w:val="0"/>
                <w:sz w:val="18"/>
              </w:rPr>
              <w:t>alarm</w:t>
            </w:r>
            <w:r w:rsidRPr="008227B8">
              <w:rPr>
                <w:rFonts w:ascii="Arial" w:eastAsia="SimSun" w:hAnsi="Arial"/>
                <w:b/>
                <w:snapToGrid w:val="0"/>
                <w:sz w:val="18"/>
              </w:rPr>
              <w:t>Type</w:t>
            </w:r>
            <w:proofErr w:type="spellEnd"/>
          </w:p>
        </w:tc>
      </w:tr>
      <w:tr w:rsidR="002C4938" w:rsidRPr="008227B8" w14:paraId="03817D63" w14:textId="77777777" w:rsidTr="00B3793B">
        <w:trPr>
          <w:jc w:val="center"/>
        </w:trPr>
        <w:tc>
          <w:tcPr>
            <w:tcW w:w="0" w:type="auto"/>
          </w:tcPr>
          <w:p w14:paraId="6F2A1AAE" w14:textId="2825F8E8" w:rsidR="002C4938" w:rsidRPr="008227B8" w:rsidRDefault="002C4938" w:rsidP="002C4938">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397"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9"/>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proofErr w:type="spellStart"/>
            <w:r>
              <w:rPr>
                <w:rFonts w:ascii="Arial" w:eastAsia="SimSun" w:hAnsi="Arial"/>
                <w:b/>
                <w:snapToGrid w:val="0"/>
                <w:sz w:val="18"/>
              </w:rPr>
              <w:t>alarm</w:t>
            </w:r>
            <w:r w:rsidRPr="008227B8">
              <w:rPr>
                <w:rFonts w:ascii="Arial" w:eastAsia="SimSun" w:hAnsi="Arial"/>
                <w:b/>
                <w:snapToGrid w:val="0"/>
                <w:sz w:val="18"/>
              </w:rPr>
              <w:t>Type</w:t>
            </w:r>
            <w:proofErr w:type="spellEnd"/>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3"/>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proofErr w:type="spellStart"/>
            <w:r>
              <w:rPr>
                <w:rFonts w:ascii="Arial" w:eastAsia="SimSun" w:hAnsi="Arial"/>
                <w:b/>
                <w:snapToGrid w:val="0"/>
                <w:sz w:val="18"/>
              </w:rPr>
              <w:t>alarm</w:t>
            </w:r>
            <w:r w:rsidRPr="008227B8">
              <w:rPr>
                <w:rFonts w:ascii="Arial" w:eastAsia="SimSun" w:hAnsi="Arial"/>
                <w:b/>
                <w:snapToGrid w:val="0"/>
                <w:sz w:val="18"/>
              </w:rPr>
              <w:t>Type</w:t>
            </w:r>
            <w:proofErr w:type="spellEnd"/>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 xml:space="preserve">Receiver </w:t>
            </w:r>
            <w:proofErr w:type="spellStart"/>
            <w:r w:rsidRPr="008227B8">
              <w:rPr>
                <w:rFonts w:ascii="Arial" w:eastAsia="SimSun" w:hAnsi="Arial" w:cs="Arial"/>
                <w:sz w:val="18"/>
              </w:rPr>
              <w:t>multicoupler</w:t>
            </w:r>
            <w:proofErr w:type="spellEnd"/>
            <w:r w:rsidRPr="008227B8">
              <w:rPr>
                <w:rFonts w:ascii="Arial" w:eastAsia="SimSun" w:hAnsi="Arial" w:cs="Arial"/>
                <w:sz w:val="18"/>
              </w:rPr>
              <w:t xml:space="preserve">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lastRenderedPageBreak/>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68" w:name="_MCCTEMPBM_CRPT22660883___4"/>
      <w:bookmarkEnd w:id="1067"/>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proofErr w:type="spellStart"/>
            <w:r>
              <w:rPr>
                <w:rFonts w:ascii="Arial" w:eastAsia="SimSun" w:hAnsi="Arial"/>
                <w:b/>
                <w:snapToGrid w:val="0"/>
                <w:sz w:val="18"/>
              </w:rPr>
              <w:t>alarm</w:t>
            </w:r>
            <w:r w:rsidRPr="008227B8">
              <w:rPr>
                <w:rFonts w:ascii="Arial" w:eastAsia="SimSun" w:hAnsi="Arial"/>
                <w:b/>
                <w:snapToGrid w:val="0"/>
                <w:sz w:val="18"/>
              </w:rPr>
              <w:t>Type</w:t>
            </w:r>
            <w:proofErr w:type="spellEnd"/>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87" w:name="_Toc157982734"/>
      <w:r>
        <w:br w:type="page"/>
      </w:r>
    </w:p>
    <w:p w14:paraId="0E693405" w14:textId="23855693" w:rsidR="00EC605F" w:rsidRPr="008227B8" w:rsidRDefault="00EC605F" w:rsidP="00AB1256">
      <w:pPr>
        <w:pStyle w:val="Heading8"/>
      </w:pPr>
      <w:bookmarkStart w:id="1088" w:name="_Toc202514161"/>
      <w:r w:rsidRPr="008227B8">
        <w:lastRenderedPageBreak/>
        <w:t xml:space="preserve">Annex </w:t>
      </w:r>
      <w:r w:rsidR="00550B19" w:rsidRPr="008227B8">
        <w:t>C</w:t>
      </w:r>
      <w:r w:rsidRPr="008227B8">
        <w:t xml:space="preserve"> (informative):</w:t>
      </w:r>
      <w:r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proofErr w:type="spellStart"/>
            <w:r w:rsidRPr="008227B8">
              <w:rPr>
                <w:b/>
                <w:sz w:val="16"/>
              </w:rPr>
              <w:t>TDoc</w:t>
            </w:r>
            <w:proofErr w:type="spellEnd"/>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 xml:space="preserve">Rel-18 </w:t>
            </w:r>
            <w:proofErr w:type="spellStart"/>
            <w:r w:rsidRPr="008227B8">
              <w:rPr>
                <w:sz w:val="16"/>
                <w:szCs w:val="16"/>
              </w:rPr>
              <w:t>pCR</w:t>
            </w:r>
            <w:proofErr w:type="spellEnd"/>
            <w:r w:rsidRPr="008227B8">
              <w:rPr>
                <w:sz w:val="16"/>
                <w:szCs w:val="16"/>
              </w:rPr>
              <w:t xml:space="preserve">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w:t>
            </w:r>
            <w:proofErr w:type="spellStart"/>
            <w:r>
              <w:rPr>
                <w:rFonts w:cs="Arial"/>
                <w:sz w:val="16"/>
              </w:rPr>
              <w:t>FaultNrm</w:t>
            </w:r>
            <w:proofErr w:type="spellEnd"/>
            <w:r>
              <w:rPr>
                <w:rFonts w:cs="Arial"/>
                <w:sz w:val="16"/>
              </w:rPr>
              <w:t xml:space="preserve">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 xml:space="preserve">Rel-18 CR 28.111 </w:t>
            </w:r>
            <w:proofErr w:type="spellStart"/>
            <w:r>
              <w:rPr>
                <w:rFonts w:cs="Arial"/>
                <w:sz w:val="16"/>
              </w:rPr>
              <w:t>NotifyNewSecAlarm</w:t>
            </w:r>
            <w:proofErr w:type="spellEnd"/>
            <w:r>
              <w:rPr>
                <w:rFonts w:cs="Arial"/>
                <w:sz w:val="16"/>
              </w:rPr>
              <w:t xml:space="preserve"> </w:t>
            </w:r>
            <w:proofErr w:type="spellStart"/>
            <w:r>
              <w:rPr>
                <w:rFonts w:cs="Arial"/>
                <w:sz w:val="16"/>
              </w:rPr>
              <w:t>yaml</w:t>
            </w:r>
            <w:proofErr w:type="spellEnd"/>
            <w:r>
              <w:rPr>
                <w:rFonts w:cs="Arial"/>
                <w:sz w:val="16"/>
              </w:rPr>
              <w:t xml:space="preserve">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 xml:space="preserve">Rel-18 CR TS 28.111 Correct </w:t>
            </w:r>
            <w:proofErr w:type="spellStart"/>
            <w:r>
              <w:rPr>
                <w:rFonts w:cs="Arial"/>
                <w:sz w:val="16"/>
              </w:rPr>
              <w:t>notificationIdSet</w:t>
            </w:r>
            <w:proofErr w:type="spellEnd"/>
            <w:r>
              <w:rPr>
                <w:rFonts w:cs="Arial"/>
                <w:sz w:val="16"/>
              </w:rPr>
              <w:t xml:space="preserve"> attribute and add </w:t>
            </w:r>
            <w:proofErr w:type="spellStart"/>
            <w:r>
              <w:rPr>
                <w:rFonts w:cs="Arial"/>
                <w:sz w:val="16"/>
              </w:rPr>
              <w:t>unreliableAlarmScope</w:t>
            </w:r>
            <w:proofErr w:type="spellEnd"/>
            <w:r>
              <w:rPr>
                <w:rFonts w:cs="Arial"/>
                <w:sz w:val="16"/>
              </w:rPr>
              <w:t xml:space="preserv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 xml:space="preserve">Rel-18 CR 28.111 How to use </w:t>
            </w:r>
            <w:proofErr w:type="spellStart"/>
            <w:r>
              <w:rPr>
                <w:rFonts w:cs="Arial"/>
                <w:sz w:val="16"/>
                <w:szCs w:val="16"/>
              </w:rPr>
              <w:t>notifyPotentialFaultyAlarmList</w:t>
            </w:r>
            <w:proofErr w:type="spellEnd"/>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 xml:space="preserve">Rel-18 CR TS 28.111 Clarify </w:t>
            </w:r>
            <w:proofErr w:type="spellStart"/>
            <w:r>
              <w:rPr>
                <w:rFonts w:cs="Arial"/>
                <w:sz w:val="16"/>
                <w:szCs w:val="16"/>
              </w:rPr>
              <w:t>notifyChangedAlarmGeneral</w:t>
            </w:r>
            <w:proofErr w:type="spellEnd"/>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 xml:space="preserve">Rel-18 CR TS 28.111 Add missing </w:t>
            </w:r>
            <w:proofErr w:type="spellStart"/>
            <w:r>
              <w:rPr>
                <w:rFonts w:cs="Arial"/>
                <w:sz w:val="16"/>
                <w:szCs w:val="16"/>
              </w:rPr>
              <w:t>ThresholdInfo</w:t>
            </w:r>
            <w:proofErr w:type="spellEnd"/>
            <w:r>
              <w:rPr>
                <w:rFonts w:cs="Arial"/>
                <w:sz w:val="16"/>
                <w:szCs w:val="16"/>
              </w:rPr>
              <w:t xml:space="preserve"> </w:t>
            </w:r>
            <w:proofErr w:type="spellStart"/>
            <w:r>
              <w:rPr>
                <w:rFonts w:cs="Arial"/>
                <w:sz w:val="16"/>
                <w:szCs w:val="16"/>
              </w:rPr>
              <w:t>dataType</w:t>
            </w:r>
            <w:proofErr w:type="spellEnd"/>
            <w:r>
              <w:rPr>
                <w:rFonts w:cs="Arial"/>
                <w:sz w:val="16"/>
                <w:szCs w:val="16"/>
              </w:rPr>
              <w:t xml:space="preserv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 xml:space="preserve">Rel-18 CR 28.111 Clarify </w:t>
            </w:r>
            <w:proofErr w:type="spellStart"/>
            <w:r>
              <w:rPr>
                <w:rFonts w:cs="Arial"/>
                <w:sz w:val="16"/>
                <w:szCs w:val="16"/>
              </w:rPr>
              <w:t>alarmType</w:t>
            </w:r>
            <w:proofErr w:type="spellEnd"/>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 xml:space="preserve">Rel-18 CR TS 28.111 Stage 3 YAML for </w:t>
            </w:r>
            <w:proofErr w:type="spellStart"/>
            <w:r>
              <w:rPr>
                <w:rFonts w:cs="Arial"/>
                <w:sz w:val="16"/>
                <w:szCs w:val="16"/>
              </w:rPr>
              <w:t>ThresholdCrossing</w:t>
            </w:r>
            <w:proofErr w:type="spellEnd"/>
            <w:r>
              <w:rPr>
                <w:rFonts w:cs="Arial"/>
                <w:sz w:val="16"/>
                <w:szCs w:val="16"/>
              </w:rPr>
              <w:t xml:space="preserve"> </w:t>
            </w:r>
            <w:proofErr w:type="spellStart"/>
            <w:r>
              <w:rPr>
                <w:rFonts w:cs="Arial"/>
                <w:sz w:val="16"/>
                <w:szCs w:val="16"/>
              </w:rPr>
              <w:t>dataType</w:t>
            </w:r>
            <w:proofErr w:type="spellEnd"/>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r w:rsidR="00125DF7" w:rsidRPr="008227B8" w14:paraId="115D2E15" w14:textId="77777777" w:rsidTr="001F2658">
        <w:tc>
          <w:tcPr>
            <w:tcW w:w="800" w:type="dxa"/>
            <w:shd w:val="solid" w:color="FFFFFF" w:fill="auto"/>
          </w:tcPr>
          <w:p w14:paraId="440CB646" w14:textId="2C628DB0" w:rsidR="00125DF7" w:rsidRDefault="00125DF7" w:rsidP="00125DF7">
            <w:pPr>
              <w:pStyle w:val="TAC"/>
              <w:rPr>
                <w:rFonts w:cs="Arial"/>
                <w:sz w:val="16"/>
                <w:szCs w:val="16"/>
              </w:rPr>
            </w:pPr>
            <w:r>
              <w:rPr>
                <w:rFonts w:cs="Arial"/>
                <w:sz w:val="16"/>
                <w:szCs w:val="16"/>
              </w:rPr>
              <w:t>2025-06</w:t>
            </w:r>
          </w:p>
        </w:tc>
        <w:tc>
          <w:tcPr>
            <w:tcW w:w="800" w:type="dxa"/>
            <w:shd w:val="solid" w:color="FFFFFF" w:fill="auto"/>
          </w:tcPr>
          <w:p w14:paraId="36B96263" w14:textId="5BE27686" w:rsidR="00125DF7" w:rsidRDefault="00125DF7" w:rsidP="00125DF7">
            <w:pPr>
              <w:pStyle w:val="TAC"/>
              <w:rPr>
                <w:rFonts w:cs="Arial"/>
                <w:sz w:val="16"/>
                <w:szCs w:val="16"/>
              </w:rPr>
            </w:pPr>
            <w:r>
              <w:rPr>
                <w:rFonts w:cs="Arial"/>
                <w:sz w:val="16"/>
                <w:szCs w:val="16"/>
              </w:rPr>
              <w:t>SA#108</w:t>
            </w:r>
          </w:p>
        </w:tc>
        <w:tc>
          <w:tcPr>
            <w:tcW w:w="1094" w:type="dxa"/>
            <w:shd w:val="solid" w:color="FFFFFF" w:fill="auto"/>
          </w:tcPr>
          <w:p w14:paraId="01004A55" w14:textId="77777777" w:rsidR="00125DF7" w:rsidRDefault="00125DF7" w:rsidP="00125DF7">
            <w:pPr>
              <w:pStyle w:val="TAC"/>
              <w:rPr>
                <w:rFonts w:cs="Arial"/>
                <w:sz w:val="16"/>
                <w:szCs w:val="16"/>
              </w:rPr>
            </w:pPr>
          </w:p>
        </w:tc>
        <w:tc>
          <w:tcPr>
            <w:tcW w:w="519" w:type="dxa"/>
            <w:shd w:val="solid" w:color="FFFFFF" w:fill="auto"/>
          </w:tcPr>
          <w:p w14:paraId="0330549B" w14:textId="77777777" w:rsidR="00125DF7" w:rsidRDefault="00125DF7" w:rsidP="00125DF7">
            <w:pPr>
              <w:pStyle w:val="TAL"/>
              <w:rPr>
                <w:rFonts w:cs="Arial"/>
                <w:sz w:val="16"/>
                <w:szCs w:val="16"/>
              </w:rPr>
            </w:pPr>
          </w:p>
        </w:tc>
        <w:tc>
          <w:tcPr>
            <w:tcW w:w="425" w:type="dxa"/>
            <w:shd w:val="solid" w:color="FFFFFF" w:fill="auto"/>
          </w:tcPr>
          <w:p w14:paraId="702A7AD9" w14:textId="77777777" w:rsidR="00125DF7" w:rsidRDefault="00125DF7" w:rsidP="00125DF7">
            <w:pPr>
              <w:pStyle w:val="TAR"/>
              <w:jc w:val="center"/>
              <w:rPr>
                <w:rFonts w:cs="Arial"/>
                <w:sz w:val="16"/>
                <w:szCs w:val="16"/>
              </w:rPr>
            </w:pPr>
          </w:p>
        </w:tc>
        <w:tc>
          <w:tcPr>
            <w:tcW w:w="425" w:type="dxa"/>
            <w:shd w:val="solid" w:color="FFFFFF" w:fill="auto"/>
          </w:tcPr>
          <w:p w14:paraId="28B7D98B" w14:textId="77777777" w:rsidR="00125DF7" w:rsidRDefault="00125DF7" w:rsidP="00125DF7">
            <w:pPr>
              <w:pStyle w:val="TAC"/>
              <w:rPr>
                <w:rFonts w:cs="Arial"/>
                <w:sz w:val="16"/>
                <w:szCs w:val="16"/>
              </w:rPr>
            </w:pPr>
          </w:p>
        </w:tc>
        <w:tc>
          <w:tcPr>
            <w:tcW w:w="4868" w:type="dxa"/>
            <w:shd w:val="solid" w:color="FFFFFF" w:fill="auto"/>
          </w:tcPr>
          <w:p w14:paraId="30217AA5" w14:textId="069A4C9F" w:rsidR="00125DF7" w:rsidRDefault="00125DF7" w:rsidP="00125DF7">
            <w:pPr>
              <w:pStyle w:val="TAL"/>
              <w:tabs>
                <w:tab w:val="left" w:pos="840"/>
              </w:tabs>
              <w:rPr>
                <w:rFonts w:cs="Arial"/>
                <w:sz w:val="16"/>
                <w:szCs w:val="16"/>
              </w:rPr>
            </w:pPr>
            <w:r>
              <w:rPr>
                <w:rFonts w:cs="Arial"/>
                <w:sz w:val="16"/>
                <w:szCs w:val="16"/>
              </w:rPr>
              <w:t>MCC: Correct CR implementation of the “</w:t>
            </w:r>
            <w:proofErr w:type="spellStart"/>
            <w:r w:rsidRPr="00125DF7">
              <w:rPr>
                <w:rFonts w:cs="Arial"/>
                <w:sz w:val="16"/>
                <w:szCs w:val="16"/>
              </w:rPr>
              <w:t>thresholdInfo</w:t>
            </w:r>
            <w:proofErr w:type="spellEnd"/>
            <w:r w:rsidRPr="00125DF7">
              <w:rPr>
                <w:rFonts w:cs="Arial"/>
                <w:sz w:val="16"/>
                <w:szCs w:val="16"/>
              </w:rPr>
              <w:t>” attribute</w:t>
            </w:r>
          </w:p>
        </w:tc>
        <w:tc>
          <w:tcPr>
            <w:tcW w:w="708" w:type="dxa"/>
            <w:shd w:val="solid" w:color="FFFFFF" w:fill="auto"/>
          </w:tcPr>
          <w:p w14:paraId="0F6ADAEB" w14:textId="10371317" w:rsidR="00125DF7" w:rsidRDefault="00125DF7" w:rsidP="00125DF7">
            <w:pPr>
              <w:pStyle w:val="TAC"/>
              <w:rPr>
                <w:rFonts w:cs="Arial"/>
                <w:sz w:val="16"/>
                <w:szCs w:val="16"/>
              </w:rPr>
            </w:pPr>
            <w:r>
              <w:rPr>
                <w:rFonts w:cs="Arial"/>
                <w:sz w:val="16"/>
                <w:szCs w:val="16"/>
              </w:rPr>
              <w:t>18.5.1</w:t>
            </w:r>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C966A" w14:textId="77777777" w:rsidR="008D51EA" w:rsidRDefault="008D51EA">
      <w:r>
        <w:separator/>
      </w:r>
    </w:p>
  </w:endnote>
  <w:endnote w:type="continuationSeparator" w:id="0">
    <w:p w14:paraId="0B5F2A60" w14:textId="77777777" w:rsidR="008D51EA" w:rsidRDefault="008D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4CCA2" w14:textId="77777777" w:rsidR="008D51EA" w:rsidRDefault="008D51EA">
      <w:r>
        <w:separator/>
      </w:r>
    </w:p>
  </w:footnote>
  <w:footnote w:type="continuationSeparator" w:id="0">
    <w:p w14:paraId="2EA1B614" w14:textId="77777777" w:rsidR="008D51EA" w:rsidRDefault="008D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C27E9F"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F23445">
      <w:rPr>
        <w:rFonts w:ascii="Arial" w:hAnsi="Arial" w:cs="Arial"/>
        <w:b/>
        <w:noProof/>
        <w:szCs w:val="18"/>
      </w:rPr>
      <w:t>3GPP TS 28.111 V18.5.1 (2025-06)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46268479"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F23445">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774742181">
    <w:abstractNumId w:val="8"/>
  </w:num>
  <w:num w:numId="28" w16cid:durableId="732433687">
    <w:abstractNumId w:val="3"/>
  </w:num>
  <w:num w:numId="29" w16cid:durableId="716246515">
    <w:abstractNumId w:val="2"/>
  </w:num>
  <w:num w:numId="30" w16cid:durableId="1312252076">
    <w:abstractNumId w:val="1"/>
  </w:num>
  <w:num w:numId="31" w16cid:durableId="122876036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25DF7"/>
    <w:rsid w:val="00131146"/>
    <w:rsid w:val="00133525"/>
    <w:rsid w:val="001346F9"/>
    <w:rsid w:val="00137462"/>
    <w:rsid w:val="00140DFA"/>
    <w:rsid w:val="001419F3"/>
    <w:rsid w:val="00151EDD"/>
    <w:rsid w:val="0015281E"/>
    <w:rsid w:val="00162B09"/>
    <w:rsid w:val="00167916"/>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44CDE"/>
    <w:rsid w:val="00257533"/>
    <w:rsid w:val="00257912"/>
    <w:rsid w:val="002675F0"/>
    <w:rsid w:val="002760EE"/>
    <w:rsid w:val="00276574"/>
    <w:rsid w:val="002844DA"/>
    <w:rsid w:val="00290096"/>
    <w:rsid w:val="002A2E34"/>
    <w:rsid w:val="002B1DF9"/>
    <w:rsid w:val="002B6147"/>
    <w:rsid w:val="002B6339"/>
    <w:rsid w:val="002C4938"/>
    <w:rsid w:val="002D57AC"/>
    <w:rsid w:val="002E00EE"/>
    <w:rsid w:val="002E0725"/>
    <w:rsid w:val="002E4A8C"/>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B5FFA"/>
    <w:rsid w:val="003C1177"/>
    <w:rsid w:val="003C2F69"/>
    <w:rsid w:val="003C3971"/>
    <w:rsid w:val="003D763A"/>
    <w:rsid w:val="003E4393"/>
    <w:rsid w:val="00401E5B"/>
    <w:rsid w:val="00402E0B"/>
    <w:rsid w:val="004128FA"/>
    <w:rsid w:val="0042145C"/>
    <w:rsid w:val="00421EA9"/>
    <w:rsid w:val="00423334"/>
    <w:rsid w:val="004250E7"/>
    <w:rsid w:val="00425529"/>
    <w:rsid w:val="00432A8E"/>
    <w:rsid w:val="00432BCE"/>
    <w:rsid w:val="004345EC"/>
    <w:rsid w:val="00436A4F"/>
    <w:rsid w:val="00436C5E"/>
    <w:rsid w:val="00456CC7"/>
    <w:rsid w:val="00457B0E"/>
    <w:rsid w:val="00465515"/>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90D54"/>
    <w:rsid w:val="00595EE9"/>
    <w:rsid w:val="00597B11"/>
    <w:rsid w:val="005C4C32"/>
    <w:rsid w:val="005C5ACD"/>
    <w:rsid w:val="005D2E01"/>
    <w:rsid w:val="005D6DD8"/>
    <w:rsid w:val="005D7526"/>
    <w:rsid w:val="005E4BB2"/>
    <w:rsid w:val="005F2130"/>
    <w:rsid w:val="005F788A"/>
    <w:rsid w:val="005F7E83"/>
    <w:rsid w:val="00602AEA"/>
    <w:rsid w:val="00614FDF"/>
    <w:rsid w:val="006230CB"/>
    <w:rsid w:val="00625E39"/>
    <w:rsid w:val="0062686A"/>
    <w:rsid w:val="00626FE2"/>
    <w:rsid w:val="00631C8C"/>
    <w:rsid w:val="0063543D"/>
    <w:rsid w:val="00643C99"/>
    <w:rsid w:val="00647114"/>
    <w:rsid w:val="00652A84"/>
    <w:rsid w:val="00673B2D"/>
    <w:rsid w:val="00687862"/>
    <w:rsid w:val="00690717"/>
    <w:rsid w:val="006912E9"/>
    <w:rsid w:val="006928EC"/>
    <w:rsid w:val="006A01B0"/>
    <w:rsid w:val="006A323F"/>
    <w:rsid w:val="006B30D0"/>
    <w:rsid w:val="006C10D6"/>
    <w:rsid w:val="006C3D95"/>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87F85"/>
    <w:rsid w:val="007907C8"/>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D51EA"/>
    <w:rsid w:val="008E2D68"/>
    <w:rsid w:val="008E6756"/>
    <w:rsid w:val="008E71C5"/>
    <w:rsid w:val="008F0492"/>
    <w:rsid w:val="009021A7"/>
    <w:rsid w:val="0090271F"/>
    <w:rsid w:val="00902E23"/>
    <w:rsid w:val="009114D7"/>
    <w:rsid w:val="0091348E"/>
    <w:rsid w:val="00917CCB"/>
    <w:rsid w:val="00931D65"/>
    <w:rsid w:val="00932D06"/>
    <w:rsid w:val="00933FB0"/>
    <w:rsid w:val="00937911"/>
    <w:rsid w:val="00942EC2"/>
    <w:rsid w:val="0094637D"/>
    <w:rsid w:val="00950AB7"/>
    <w:rsid w:val="00955CBC"/>
    <w:rsid w:val="009632B0"/>
    <w:rsid w:val="009642A4"/>
    <w:rsid w:val="009852ED"/>
    <w:rsid w:val="00994B19"/>
    <w:rsid w:val="009B2363"/>
    <w:rsid w:val="009C6529"/>
    <w:rsid w:val="009C7B47"/>
    <w:rsid w:val="009F37B7"/>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3129"/>
    <w:rsid w:val="00A82346"/>
    <w:rsid w:val="00A84096"/>
    <w:rsid w:val="00A91142"/>
    <w:rsid w:val="00A92BA1"/>
    <w:rsid w:val="00A943E5"/>
    <w:rsid w:val="00A94F0F"/>
    <w:rsid w:val="00A9570B"/>
    <w:rsid w:val="00A95A32"/>
    <w:rsid w:val="00AB1256"/>
    <w:rsid w:val="00AB1570"/>
    <w:rsid w:val="00AB2E30"/>
    <w:rsid w:val="00AB4A5D"/>
    <w:rsid w:val="00AB5318"/>
    <w:rsid w:val="00AC608D"/>
    <w:rsid w:val="00AC6BC6"/>
    <w:rsid w:val="00AD50C5"/>
    <w:rsid w:val="00AE106D"/>
    <w:rsid w:val="00AE2EC2"/>
    <w:rsid w:val="00AE65E2"/>
    <w:rsid w:val="00AF1460"/>
    <w:rsid w:val="00B05C55"/>
    <w:rsid w:val="00B105CA"/>
    <w:rsid w:val="00B140BC"/>
    <w:rsid w:val="00B15449"/>
    <w:rsid w:val="00B23315"/>
    <w:rsid w:val="00B33D9B"/>
    <w:rsid w:val="00B539D0"/>
    <w:rsid w:val="00B66EA9"/>
    <w:rsid w:val="00B77595"/>
    <w:rsid w:val="00B80EB7"/>
    <w:rsid w:val="00B9063B"/>
    <w:rsid w:val="00B92BC4"/>
    <w:rsid w:val="00B93086"/>
    <w:rsid w:val="00BA039E"/>
    <w:rsid w:val="00BA19ED"/>
    <w:rsid w:val="00BA4B8D"/>
    <w:rsid w:val="00BB77ED"/>
    <w:rsid w:val="00BC0F7D"/>
    <w:rsid w:val="00BD3FCC"/>
    <w:rsid w:val="00BD7D31"/>
    <w:rsid w:val="00BE3255"/>
    <w:rsid w:val="00BF128E"/>
    <w:rsid w:val="00C00E12"/>
    <w:rsid w:val="00C03387"/>
    <w:rsid w:val="00C074DD"/>
    <w:rsid w:val="00C11926"/>
    <w:rsid w:val="00C13345"/>
    <w:rsid w:val="00C1496A"/>
    <w:rsid w:val="00C2659D"/>
    <w:rsid w:val="00C33079"/>
    <w:rsid w:val="00C33376"/>
    <w:rsid w:val="00C344F1"/>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37614"/>
    <w:rsid w:val="00E404E8"/>
    <w:rsid w:val="00E42094"/>
    <w:rsid w:val="00E44582"/>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D1BF9"/>
    <w:rsid w:val="00ED5715"/>
    <w:rsid w:val="00EE47F6"/>
    <w:rsid w:val="00EF1452"/>
    <w:rsid w:val="00EF608C"/>
    <w:rsid w:val="00EF6FA1"/>
    <w:rsid w:val="00F025A2"/>
    <w:rsid w:val="00F04712"/>
    <w:rsid w:val="00F05D69"/>
    <w:rsid w:val="00F13360"/>
    <w:rsid w:val="00F169A7"/>
    <w:rsid w:val="00F21E4B"/>
    <w:rsid w:val="00F22EC7"/>
    <w:rsid w:val="00F23445"/>
    <w:rsid w:val="00F325C8"/>
    <w:rsid w:val="00F46609"/>
    <w:rsid w:val="00F57AC1"/>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15492</Words>
  <Characters>88311</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103596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6</cp:revision>
  <cp:lastPrinted>2019-02-25T14:05:00Z</cp:lastPrinted>
  <dcterms:created xsi:type="dcterms:W3CDTF">2025-07-04T07:25:00Z</dcterms:created>
  <dcterms:modified xsi:type="dcterms:W3CDTF">2025-07-18T08:01:00Z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