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46551472"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65120E">
              <w:t>18.5.0</w:t>
            </w:r>
            <w:r w:rsidR="00281343" w:rsidRPr="00E16A42">
              <w:t xml:space="preserve"> </w:t>
            </w:r>
            <w:r w:rsidR="00281343" w:rsidRPr="00E16A42">
              <w:rPr>
                <w:sz w:val="32"/>
              </w:rPr>
              <w:t>(</w:t>
            </w:r>
            <w:r w:rsidR="0065120E">
              <w:rPr>
                <w:sz w:val="32"/>
              </w:rPr>
              <w:t>2025-09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3E3585BE"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5223BE">
              <w:rPr>
                <w:noProof/>
                <w:sz w:val="18"/>
              </w:rPr>
              <w:t>5</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4" w:name="_CRForeword"/>
      <w:bookmarkEnd w:id="14"/>
      <w:r w:rsidRPr="00E16A42">
        <w:br w:type="page"/>
      </w:r>
      <w:bookmarkStart w:id="15" w:name="foreword"/>
      <w:bookmarkStart w:id="16" w:name="_Toc114843785"/>
      <w:bookmarkStart w:id="17" w:name="_Toc178422748"/>
      <w:bookmarkEnd w:id="15"/>
      <w:r w:rsidRPr="00E16A42">
        <w:lastRenderedPageBreak/>
        <w:t>Foreword</w:t>
      </w:r>
      <w:bookmarkEnd w:id="16"/>
      <w:bookmarkEnd w:id="17"/>
    </w:p>
    <w:p w14:paraId="2511FBFA" w14:textId="7967628E" w:rsidR="00080512" w:rsidRPr="00E16A42" w:rsidRDefault="00080512" w:rsidP="004E2C8E">
      <w:r w:rsidRPr="00E16A42">
        <w:t xml:space="preserve">This Technical </w:t>
      </w:r>
      <w:bookmarkStart w:id="18" w:name="spectype3"/>
      <w:r w:rsidRPr="00E16A42">
        <w:t>Specification</w:t>
      </w:r>
      <w:bookmarkEnd w:id="18"/>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 xml:space="preserve">Version </w:t>
      </w:r>
      <w:proofErr w:type="spellStart"/>
      <w:r w:rsidRPr="00E16A42">
        <w:t>x.y.z</w:t>
      </w:r>
      <w:proofErr w:type="spellEnd"/>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9" w:name="introduction"/>
      <w:bookmarkStart w:id="20" w:name="scope"/>
      <w:bookmarkStart w:id="21" w:name="_CR1"/>
      <w:bookmarkStart w:id="22" w:name="_Toc178422749"/>
      <w:bookmarkEnd w:id="19"/>
      <w:bookmarkEnd w:id="20"/>
      <w:bookmarkEnd w:id="21"/>
      <w:r w:rsidRPr="00E16A42">
        <w:lastRenderedPageBreak/>
        <w:t>1</w:t>
      </w:r>
      <w:r w:rsidRPr="00E16A42">
        <w:tab/>
        <w:t>Scope</w:t>
      </w:r>
      <w:bookmarkEnd w:id="22"/>
    </w:p>
    <w:p w14:paraId="6DF46270" w14:textId="7A5CFB65" w:rsidR="00FD6EC3" w:rsidRPr="00E16A42" w:rsidRDefault="00FD6EC3" w:rsidP="00FD6EC3">
      <w:pPr>
        <w:rPr>
          <w:lang w:eastAsia="zh-CN"/>
        </w:rPr>
      </w:pPr>
      <w:r w:rsidRPr="00E16A42">
        <w:t xml:space="preserve">The present document </w:t>
      </w:r>
      <w:bookmarkStart w:id="23" w:name="OLE_LINK8"/>
      <w:bookmarkStart w:id="24"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3"/>
      <w:bookmarkEnd w:id="24"/>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5" w:name="references"/>
      <w:bookmarkStart w:id="26" w:name="_CR2"/>
      <w:bookmarkStart w:id="27" w:name="_Toc178422750"/>
      <w:bookmarkEnd w:id="25"/>
      <w:bookmarkEnd w:id="26"/>
      <w:r w:rsidRPr="00E16A42">
        <w:t>2</w:t>
      </w:r>
      <w:r w:rsidRPr="00E16A42">
        <w:tab/>
        <w:t>References</w:t>
      </w:r>
      <w:bookmarkEnd w:id="27"/>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0025DC52" w14:textId="7E950FDE" w:rsidR="00E21897" w:rsidRDefault="00E21897" w:rsidP="00EC4A25">
      <w:pPr>
        <w:pStyle w:val="EX"/>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67CF8FA9" w14:textId="4CAD0383" w:rsidR="004806CD" w:rsidRPr="00E16A42" w:rsidRDefault="004806CD" w:rsidP="00EC4A25">
      <w:pPr>
        <w:pStyle w:val="EX"/>
        <w:rPr>
          <w:lang w:eastAsia="zh-CN"/>
        </w:rPr>
      </w:pPr>
      <w:r w:rsidRPr="00E16A42">
        <w:lastRenderedPageBreak/>
        <w:t>[</w:t>
      </w:r>
      <w:r>
        <w:rPr>
          <w:lang w:eastAsia="zh-CN"/>
        </w:rPr>
        <w:t>16</w:t>
      </w:r>
      <w:r w:rsidRPr="00E16A42">
        <w:t>]</w:t>
      </w:r>
      <w:r w:rsidRPr="00E16A42">
        <w:tab/>
        <w:t>3GPP TS 2</w:t>
      </w:r>
      <w:r>
        <w:t>9</w:t>
      </w:r>
      <w:r w:rsidRPr="00E16A42">
        <w:t>.</w:t>
      </w:r>
      <w:r>
        <w:t>572</w:t>
      </w:r>
      <w:r w:rsidRPr="00E16A42">
        <w:t>: "</w:t>
      </w:r>
      <w:r w:rsidRPr="00235394">
        <w:t xml:space="preserve">Technical Specification Group </w:t>
      </w:r>
      <w:r>
        <w:t xml:space="preserve">Core Network and Terminals; </w:t>
      </w:r>
      <w:r w:rsidRPr="007F2770">
        <w:t>5G System</w:t>
      </w:r>
      <w:r>
        <w:t>; Location Management Services; Stage 3</w:t>
      </w:r>
      <w:r w:rsidRPr="00E16A42">
        <w:t>".</w:t>
      </w:r>
    </w:p>
    <w:p w14:paraId="24ACB616" w14:textId="6CCB72E6" w:rsidR="00080512" w:rsidRPr="00E16A42" w:rsidRDefault="00080512">
      <w:pPr>
        <w:pStyle w:val="Heading1"/>
      </w:pPr>
      <w:bookmarkStart w:id="28" w:name="definitions"/>
      <w:bookmarkStart w:id="29" w:name="_CR3"/>
      <w:bookmarkStart w:id="30" w:name="_Toc178422751"/>
      <w:bookmarkEnd w:id="28"/>
      <w:bookmarkEnd w:id="29"/>
      <w:r w:rsidRPr="00E16A42">
        <w:t>3</w:t>
      </w:r>
      <w:r w:rsidRPr="00E16A42">
        <w:tab/>
        <w:t>Definitions</w:t>
      </w:r>
      <w:r w:rsidR="00602AEA" w:rsidRPr="00E16A42">
        <w:t xml:space="preserve"> and abbreviations</w:t>
      </w:r>
      <w:bookmarkEnd w:id="30"/>
    </w:p>
    <w:p w14:paraId="6CBABCF9" w14:textId="5403CD13" w:rsidR="00080512" w:rsidRPr="00E16A42" w:rsidRDefault="00080512" w:rsidP="0056096F">
      <w:pPr>
        <w:pStyle w:val="Heading2"/>
      </w:pPr>
      <w:bookmarkStart w:id="31" w:name="_CR3_1"/>
      <w:bookmarkStart w:id="32" w:name="_Toc178422752"/>
      <w:bookmarkEnd w:id="31"/>
      <w:r w:rsidRPr="00E16A42">
        <w:t>3.1</w:t>
      </w:r>
      <w:r w:rsidRPr="00E16A42">
        <w:tab/>
      </w:r>
      <w:r w:rsidR="00496CFC" w:rsidRPr="00E16A42">
        <w:t>Definitions</w:t>
      </w:r>
      <w:bookmarkEnd w:id="32"/>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w:t>
      </w:r>
      <w:proofErr w:type="spellStart"/>
      <w:r w:rsidRPr="00E16A42">
        <w:t>signaling</w:t>
      </w:r>
      <w:proofErr w:type="spellEnd"/>
      <w:r w:rsidRPr="00E16A42">
        <w:t xml:space="preserve">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 xml:space="preserve">PDU </w:t>
      </w:r>
      <w:proofErr w:type="spellStart"/>
      <w:r w:rsidRPr="00E16A42">
        <w:rPr>
          <w:b/>
          <w:lang w:val="fr-FR"/>
        </w:rPr>
        <w:t>connectivity</w:t>
      </w:r>
      <w:proofErr w:type="spellEnd"/>
      <w:r w:rsidRPr="00E16A42">
        <w:rPr>
          <w:b/>
          <w:lang w:val="fr-FR"/>
        </w:rPr>
        <w:t xml:space="preserve">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3" w:name="_CR3_2"/>
      <w:bookmarkStart w:id="34" w:name="_Toc178422753"/>
      <w:bookmarkEnd w:id="33"/>
      <w:r w:rsidRPr="00E16A42">
        <w:t>3.</w:t>
      </w:r>
      <w:r w:rsidR="00FF0608" w:rsidRPr="00E16A42">
        <w:rPr>
          <w:rFonts w:hint="eastAsia"/>
          <w:lang w:eastAsia="zh-CN"/>
        </w:rPr>
        <w:t>2</w:t>
      </w:r>
      <w:r w:rsidRPr="00E16A42">
        <w:tab/>
        <w:t>Abbreviations</w:t>
      </w:r>
      <w:bookmarkEnd w:id="34"/>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r>
      <w:proofErr w:type="spellStart"/>
      <w:r w:rsidRPr="00E16A42">
        <w:t>LoCation</w:t>
      </w:r>
      <w:proofErr w:type="spellEnd"/>
      <w:r w:rsidRPr="00E16A42">
        <w:t xml:space="preserve">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5" w:name="clause4"/>
      <w:bookmarkStart w:id="36" w:name="_CR4"/>
      <w:bookmarkStart w:id="37" w:name="_Toc178422754"/>
      <w:bookmarkEnd w:id="35"/>
      <w:bookmarkEnd w:id="36"/>
      <w:r w:rsidRPr="00E16A42">
        <w:t>4</w:t>
      </w:r>
      <w:r w:rsidRPr="00E16A42">
        <w:tab/>
      </w:r>
      <w:r w:rsidR="00DE26F6" w:rsidRPr="00E16A42">
        <w:t>General</w:t>
      </w:r>
      <w:bookmarkEnd w:id="37"/>
    </w:p>
    <w:p w14:paraId="480FB05A" w14:textId="01F76CDF" w:rsidR="00080512" w:rsidRPr="00E16A42" w:rsidRDefault="00080512">
      <w:pPr>
        <w:pStyle w:val="Heading2"/>
        <w:rPr>
          <w:lang w:eastAsia="zh-CN"/>
        </w:rPr>
      </w:pPr>
      <w:bookmarkStart w:id="38" w:name="_CR4_1"/>
      <w:bookmarkStart w:id="39" w:name="_Toc178422755"/>
      <w:bookmarkEnd w:id="38"/>
      <w:r w:rsidRPr="00E16A42">
        <w:t>4.1</w:t>
      </w:r>
      <w:r w:rsidRPr="00E16A42">
        <w:tab/>
      </w:r>
      <w:r w:rsidR="00DE26F6" w:rsidRPr="00E16A42">
        <w:t>Overview</w:t>
      </w:r>
      <w:bookmarkEnd w:id="39"/>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lastRenderedPageBreak/>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40" w:name="_CR4_2"/>
      <w:bookmarkStart w:id="41" w:name="_Toc178422756"/>
      <w:bookmarkEnd w:id="40"/>
      <w:r w:rsidRPr="00E16A42">
        <w:t>4.</w:t>
      </w:r>
      <w:r w:rsidRPr="00E16A42">
        <w:rPr>
          <w:rFonts w:hint="eastAsia"/>
          <w:lang w:eastAsia="zh-CN"/>
        </w:rPr>
        <w:t>2</w:t>
      </w:r>
      <w:r w:rsidRPr="00E16A42">
        <w:tab/>
        <w:t>LCS-UP positioning management</w:t>
      </w:r>
      <w:bookmarkEnd w:id="41"/>
    </w:p>
    <w:p w14:paraId="31BBF27B" w14:textId="7ADFC3A7" w:rsidR="00035DBD" w:rsidRPr="00E16A42" w:rsidRDefault="00035DBD" w:rsidP="00035DBD">
      <w:pPr>
        <w:pStyle w:val="Heading3"/>
      </w:pPr>
      <w:bookmarkStart w:id="42" w:name="_CR4_2_1"/>
      <w:bookmarkStart w:id="43" w:name="_Toc178422757"/>
      <w:bookmarkEnd w:id="42"/>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4" w:name="_CR4_2_2"/>
      <w:bookmarkStart w:id="45" w:name="_Toc178422758"/>
      <w:bookmarkEnd w:id="44"/>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5"/>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6" w:name="_CR4_2_3"/>
      <w:bookmarkStart w:id="47" w:name="_Toc178422759"/>
      <w:bookmarkEnd w:id="46"/>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7"/>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w:t>
      </w:r>
      <w:r w:rsidR="004C6B45" w:rsidRPr="00E16A42">
        <w:rPr>
          <w:rFonts w:eastAsia="Malgun Gothic" w:hint="eastAsia"/>
          <w:lang w:val="en-US" w:eastAsia="ko-KR"/>
        </w:rPr>
        <w:lastRenderedPageBreak/>
        <w:t xml:space="preserve">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3C9E1EFF" w14:textId="0DFC50BC" w:rsidR="00E21897" w:rsidRPr="00E16A42" w:rsidRDefault="00E21897" w:rsidP="00F65E76">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43EF5AB9" w14:textId="3F048904" w:rsidR="00834B10" w:rsidRDefault="00834B10" w:rsidP="00F65E76">
      <w:pPr>
        <w:rPr>
          <w:noProof/>
          <w:lang w:eastAsia="ko-KR"/>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63646C4F" w14:textId="75A9E9F4" w:rsidR="004806CD" w:rsidRPr="00E16A42" w:rsidRDefault="004806CD" w:rsidP="00593F29">
      <w:pPr>
        <w:pStyle w:val="NO"/>
        <w:overflowPunct w:val="0"/>
        <w:autoSpaceDE w:val="0"/>
        <w:autoSpaceDN w:val="0"/>
        <w:adjustRightInd w:val="0"/>
        <w:textAlignment w:val="baseline"/>
        <w:rPr>
          <w:lang w:eastAsia="zh-CN"/>
        </w:rPr>
      </w:pPr>
      <w:r w:rsidRPr="00593F29">
        <w:rPr>
          <w:rFonts w:eastAsia="Times New Roman"/>
          <w:lang w:eastAsia="en-GB"/>
        </w:rPr>
        <w:t>NOTE:</w:t>
      </w:r>
      <w:r w:rsidRPr="00593F29">
        <w:rPr>
          <w:rFonts w:eastAsia="Times New Roman"/>
          <w:lang w:eastAsia="en-GB"/>
        </w:rPr>
        <w:tab/>
        <w:t>In this release of specification, the maximum number of LCS secured user plane connections allowed for a UE is one as specified in clause 6.18 of 3GPP TS 23.273 [2].</w:t>
      </w:r>
    </w:p>
    <w:p w14:paraId="4F03ACCD" w14:textId="30218C1A" w:rsidR="00035DBD" w:rsidRPr="00E16A42" w:rsidRDefault="00035DBD" w:rsidP="00035DBD">
      <w:pPr>
        <w:pStyle w:val="Heading2"/>
      </w:pPr>
      <w:bookmarkStart w:id="48" w:name="_CR4_3"/>
      <w:bookmarkStart w:id="49" w:name="_Toc178422760"/>
      <w:bookmarkEnd w:id="48"/>
      <w:r w:rsidRPr="00E16A42">
        <w:t>4.</w:t>
      </w:r>
      <w:r w:rsidR="002D60F2" w:rsidRPr="00E16A42">
        <w:rPr>
          <w:rFonts w:hint="eastAsia"/>
          <w:lang w:eastAsia="zh-CN"/>
        </w:rPr>
        <w:t>3</w:t>
      </w:r>
      <w:r w:rsidRPr="00E16A42">
        <w:tab/>
        <w:t>Security</w:t>
      </w:r>
      <w:bookmarkEnd w:id="49"/>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50" w:name="_CR5"/>
      <w:bookmarkStart w:id="51" w:name="_Toc178422761"/>
      <w:bookmarkEnd w:id="50"/>
      <w:r w:rsidRPr="00E16A42">
        <w:rPr>
          <w:rFonts w:hint="eastAsia"/>
        </w:rPr>
        <w:t>5</w:t>
      </w:r>
      <w:r w:rsidRPr="00E16A42">
        <w:tab/>
      </w:r>
      <w:r w:rsidR="001138CE" w:rsidRPr="00E16A42">
        <w:t>Co-existence of user plane location solutions</w:t>
      </w:r>
      <w:bookmarkEnd w:id="51"/>
    </w:p>
    <w:p w14:paraId="0DF0B456" w14:textId="77777777" w:rsidR="009D1A53" w:rsidRPr="00E16A42" w:rsidRDefault="009D1A53" w:rsidP="009B1F39">
      <w:pPr>
        <w:pStyle w:val="Heading2"/>
        <w:rPr>
          <w:lang w:val="en-US"/>
        </w:rPr>
      </w:pPr>
      <w:bookmarkStart w:id="52" w:name="_CR5_1"/>
      <w:bookmarkStart w:id="53" w:name="_Toc178422762"/>
      <w:bookmarkEnd w:id="52"/>
      <w:r w:rsidRPr="00E16A42">
        <w:rPr>
          <w:lang w:val="en-US"/>
        </w:rPr>
        <w:t>5.1</w:t>
      </w:r>
      <w:r w:rsidRPr="00E16A42">
        <w:rPr>
          <w:lang w:val="en-US"/>
        </w:rPr>
        <w:tab/>
        <w:t>General</w:t>
      </w:r>
      <w:bookmarkEnd w:id="53"/>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4" w:name="_CR5_2"/>
      <w:bookmarkStart w:id="55" w:name="_Toc178422763"/>
      <w:bookmarkEnd w:id="54"/>
      <w:r w:rsidRPr="00E16A42">
        <w:rPr>
          <w:lang w:val="en-US"/>
        </w:rPr>
        <w:t>5.2</w:t>
      </w:r>
      <w:r w:rsidRPr="00E16A42">
        <w:rPr>
          <w:lang w:val="en-US"/>
        </w:rPr>
        <w:tab/>
        <w:t>U</w:t>
      </w:r>
      <w:r w:rsidRPr="00E16A42">
        <w:t>ser plane location solution selection</w:t>
      </w:r>
      <w:bookmarkEnd w:id="55"/>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6" w:name="_CR6"/>
      <w:bookmarkStart w:id="57" w:name="_Toc22050949"/>
      <w:bookmarkStart w:id="58" w:name="_Toc26193012"/>
      <w:bookmarkStart w:id="59" w:name="_Toc26193084"/>
      <w:bookmarkStart w:id="60" w:name="_Toc35266487"/>
      <w:bookmarkStart w:id="61" w:name="_Toc43195246"/>
      <w:bookmarkStart w:id="62" w:name="_Toc45264000"/>
      <w:bookmarkStart w:id="63" w:name="_Toc92299342"/>
      <w:bookmarkStart w:id="64" w:name="_Toc146237844"/>
      <w:bookmarkStart w:id="65" w:name="_Toc178422764"/>
      <w:bookmarkEnd w:id="56"/>
      <w:r w:rsidRPr="00E16A42">
        <w:rPr>
          <w:lang w:eastAsia="zh-CN"/>
        </w:rPr>
        <w:lastRenderedPageBreak/>
        <w:t>6</w:t>
      </w:r>
      <w:r w:rsidRPr="00E16A42">
        <w:rPr>
          <w:rFonts w:hint="eastAsia"/>
          <w:lang w:eastAsia="zh-CN"/>
        </w:rPr>
        <w:tab/>
      </w:r>
      <w:bookmarkEnd w:id="57"/>
      <w:bookmarkEnd w:id="58"/>
      <w:bookmarkEnd w:id="59"/>
      <w:bookmarkEnd w:id="60"/>
      <w:bookmarkEnd w:id="61"/>
      <w:bookmarkEnd w:id="62"/>
      <w:bookmarkEnd w:id="63"/>
      <w:bookmarkEnd w:id="64"/>
      <w:r w:rsidR="00CD4C97" w:rsidRPr="00E16A42">
        <w:t>Elementary procedures for UPP-CM</w:t>
      </w:r>
      <w:bookmarkEnd w:id="65"/>
    </w:p>
    <w:p w14:paraId="15BEE133" w14:textId="2EABA656" w:rsidR="00722E1D" w:rsidRPr="00E16A42" w:rsidRDefault="00722E1D" w:rsidP="00722E1D">
      <w:pPr>
        <w:pStyle w:val="Heading2"/>
        <w:rPr>
          <w:lang w:eastAsia="zh-CN"/>
        </w:rPr>
      </w:pPr>
      <w:bookmarkStart w:id="66" w:name="_CR6_1"/>
      <w:bookmarkStart w:id="67" w:name="_Toc26193013"/>
      <w:bookmarkStart w:id="68" w:name="_Toc26193085"/>
      <w:bookmarkStart w:id="69" w:name="_Toc35266488"/>
      <w:bookmarkStart w:id="70" w:name="_Toc43195247"/>
      <w:bookmarkStart w:id="71" w:name="_Toc45264001"/>
      <w:bookmarkStart w:id="72" w:name="_Toc92299343"/>
      <w:bookmarkStart w:id="73" w:name="_Toc146237845"/>
      <w:bookmarkStart w:id="74" w:name="_Toc178422765"/>
      <w:bookmarkEnd w:id="66"/>
      <w:r w:rsidRPr="00E16A42">
        <w:rPr>
          <w:lang w:eastAsia="zh-CN"/>
        </w:rPr>
        <w:t>6</w:t>
      </w:r>
      <w:r w:rsidRPr="00E16A42">
        <w:rPr>
          <w:rFonts w:hint="eastAsia"/>
          <w:lang w:eastAsia="zh-CN"/>
        </w:rPr>
        <w:t>.1</w:t>
      </w:r>
      <w:r w:rsidRPr="00E16A42">
        <w:rPr>
          <w:rFonts w:hint="eastAsia"/>
          <w:lang w:eastAsia="zh-CN"/>
        </w:rPr>
        <w:tab/>
      </w:r>
      <w:bookmarkEnd w:id="67"/>
      <w:bookmarkEnd w:id="68"/>
      <w:bookmarkEnd w:id="69"/>
      <w:bookmarkEnd w:id="70"/>
      <w:bookmarkEnd w:id="71"/>
      <w:bookmarkEnd w:id="72"/>
      <w:bookmarkEnd w:id="73"/>
      <w:r w:rsidR="00F1264B" w:rsidRPr="00E16A42">
        <w:rPr>
          <w:rFonts w:hint="eastAsia"/>
          <w:lang w:eastAsia="zh-CN"/>
        </w:rPr>
        <w:t>Overview</w:t>
      </w:r>
      <w:bookmarkEnd w:id="74"/>
    </w:p>
    <w:p w14:paraId="643C813E" w14:textId="77777777" w:rsidR="00252FF7" w:rsidRPr="00E16A42" w:rsidRDefault="00F1264B" w:rsidP="00252FF7">
      <w:pPr>
        <w:pStyle w:val="Heading3"/>
        <w:rPr>
          <w:lang w:eastAsia="zh-CN"/>
        </w:rPr>
      </w:pPr>
      <w:bookmarkStart w:id="75" w:name="_CR6_1_1"/>
      <w:bookmarkStart w:id="76" w:name="_Toc178422766"/>
      <w:bookmarkEnd w:id="75"/>
      <w:r w:rsidRPr="00E16A42">
        <w:t>6.</w:t>
      </w:r>
      <w:r w:rsidRPr="00E16A42">
        <w:rPr>
          <w:rFonts w:hint="eastAsia"/>
          <w:lang w:eastAsia="zh-CN"/>
        </w:rPr>
        <w:t>1</w:t>
      </w:r>
      <w:r w:rsidRPr="00E16A42">
        <w:t>.1</w:t>
      </w:r>
      <w:r w:rsidRPr="00E16A42">
        <w:tab/>
      </w:r>
      <w:r w:rsidRPr="00E16A42">
        <w:rPr>
          <w:rFonts w:hint="eastAsia"/>
          <w:lang w:eastAsia="zh-CN"/>
        </w:rPr>
        <w:t>General</w:t>
      </w:r>
      <w:bookmarkEnd w:id="76"/>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7" w:name="_CR6_1_2"/>
      <w:bookmarkStart w:id="78" w:name="_Toc178422767"/>
      <w:bookmarkEnd w:id="77"/>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proofErr w:type="spellStart"/>
      <w:r w:rsidRPr="00E16A42">
        <w:t>i</w:t>
      </w:r>
      <w:proofErr w:type="spellEnd"/>
      <w:r w:rsidRPr="00E16A42">
        <w:t>)</w:t>
      </w:r>
      <w:r w:rsidRPr="00E16A42">
        <w:tab/>
      </w:r>
      <w:bookmarkStart w:id="79" w:name="OLE_LINK26"/>
      <w:r w:rsidRPr="00E16A42">
        <w:rPr>
          <w:lang w:eastAsia="zh-CN"/>
        </w:rPr>
        <w:t xml:space="preserve">UE </w:t>
      </w:r>
      <w:bookmarkStart w:id="80" w:name="OLE_LINK27"/>
      <w:r w:rsidR="00391D18" w:rsidRPr="00E16A42">
        <w:rPr>
          <w:rFonts w:hint="eastAsia"/>
          <w:lang w:eastAsia="zh-CN"/>
        </w:rPr>
        <w:t>request</w:t>
      </w:r>
      <w:r w:rsidRPr="00E16A42">
        <w:rPr>
          <w:lang w:eastAsia="zh-CN"/>
        </w:rPr>
        <w:t>ed</w:t>
      </w:r>
      <w:bookmarkEnd w:id="8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proofErr w:type="spellStart"/>
      <w:r w:rsidRPr="00E16A42">
        <w:t>i</w:t>
      </w:r>
      <w:proofErr w:type="spellEnd"/>
      <w:r w:rsidRPr="00E16A42">
        <w:t>)</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proofErr w:type="spellStart"/>
      <w:r w:rsidRPr="00E16A42">
        <w:t>i</w:t>
      </w:r>
      <w:proofErr w:type="spellEnd"/>
      <w:r w:rsidRPr="00E16A42">
        <w:t>)</w:t>
      </w:r>
      <w:r w:rsidRPr="00E16A42">
        <w:tab/>
        <w:t>UE</w:t>
      </w:r>
      <w:bookmarkStart w:id="81" w:name="OLE_LINK41"/>
      <w:r w:rsidRPr="00E16A42">
        <w:rPr>
          <w:rFonts w:hint="eastAsia"/>
        </w:rPr>
        <w:t xml:space="preserve"> </w:t>
      </w:r>
      <w:r w:rsidRPr="00E16A42">
        <w:rPr>
          <w:rFonts w:hint="eastAsia"/>
          <w:lang w:eastAsia="zh-CN"/>
        </w:rPr>
        <w:t>reques</w:t>
      </w:r>
      <w:r w:rsidRPr="00E16A42">
        <w:t>te</w:t>
      </w:r>
      <w:bookmarkEnd w:id="8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2" w:name="_CR6_2"/>
      <w:bookmarkStart w:id="83" w:name="_Toc517469172"/>
      <w:bookmarkStart w:id="84" w:name="_Toc26193014"/>
      <w:bookmarkStart w:id="85" w:name="_Toc26193086"/>
      <w:bookmarkStart w:id="86" w:name="_Toc35266489"/>
      <w:bookmarkStart w:id="87" w:name="_Toc43195248"/>
      <w:bookmarkStart w:id="88" w:name="_Toc45264002"/>
      <w:bookmarkStart w:id="89" w:name="_Toc92299344"/>
      <w:bookmarkStart w:id="90" w:name="_Toc146237846"/>
      <w:bookmarkStart w:id="91" w:name="_Toc178422768"/>
      <w:bookmarkEnd w:id="82"/>
      <w:r w:rsidRPr="00E16A42">
        <w:rPr>
          <w:lang w:eastAsia="zh-CN"/>
        </w:rPr>
        <w:t>6.</w:t>
      </w:r>
      <w:r w:rsidRPr="00E16A42">
        <w:rPr>
          <w:rFonts w:hint="eastAsia"/>
          <w:lang w:eastAsia="zh-CN"/>
        </w:rPr>
        <w:t>2</w:t>
      </w:r>
      <w:r w:rsidRPr="00E16A42">
        <w:rPr>
          <w:lang w:eastAsia="zh-CN"/>
        </w:rPr>
        <w:tab/>
        <w:t xml:space="preserve">UPP-CM </w:t>
      </w:r>
      <w:bookmarkEnd w:id="83"/>
      <w:bookmarkEnd w:id="84"/>
      <w:bookmarkEnd w:id="85"/>
      <w:bookmarkEnd w:id="86"/>
      <w:bookmarkEnd w:id="87"/>
      <w:bookmarkEnd w:id="88"/>
      <w:bookmarkEnd w:id="89"/>
      <w:bookmarkEnd w:id="90"/>
      <w:r w:rsidRPr="00E16A42">
        <w:rPr>
          <w:lang w:eastAsia="zh-CN"/>
        </w:rPr>
        <w:t>procedures</w:t>
      </w:r>
      <w:bookmarkEnd w:id="91"/>
    </w:p>
    <w:p w14:paraId="7D9F6249" w14:textId="74621A97" w:rsidR="00722E1D" w:rsidRPr="00E16A42" w:rsidRDefault="00722E1D" w:rsidP="00722E1D">
      <w:pPr>
        <w:pStyle w:val="Heading3"/>
      </w:pPr>
      <w:bookmarkStart w:id="92" w:name="_CR6_2_1"/>
      <w:bookmarkStart w:id="93" w:name="_Toc517469174"/>
      <w:bookmarkStart w:id="94" w:name="_Toc26193015"/>
      <w:bookmarkStart w:id="95" w:name="_Toc26193087"/>
      <w:bookmarkStart w:id="96" w:name="_Toc35266490"/>
      <w:bookmarkStart w:id="97" w:name="_Toc43195249"/>
      <w:bookmarkStart w:id="98" w:name="_Toc45264003"/>
      <w:bookmarkStart w:id="99" w:name="_Toc92299345"/>
      <w:bookmarkStart w:id="100" w:name="_Toc146237847"/>
      <w:bookmarkStart w:id="101" w:name="_Toc178422769"/>
      <w:bookmarkEnd w:id="92"/>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3"/>
      <w:bookmarkEnd w:id="94"/>
      <w:bookmarkEnd w:id="95"/>
      <w:bookmarkEnd w:id="96"/>
      <w:bookmarkEnd w:id="97"/>
      <w:bookmarkEnd w:id="98"/>
      <w:bookmarkEnd w:id="99"/>
      <w:bookmarkEnd w:id="100"/>
      <w:r w:rsidRPr="00E16A42">
        <w:t>procedures</w:t>
      </w:r>
      <w:bookmarkEnd w:id="101"/>
    </w:p>
    <w:p w14:paraId="668A8AB8" w14:textId="06BEA8A3" w:rsidR="00722E1D" w:rsidRPr="00E16A42" w:rsidRDefault="00722E1D" w:rsidP="00722E1D">
      <w:pPr>
        <w:pStyle w:val="Heading4"/>
        <w:rPr>
          <w:lang w:eastAsia="zh-CN"/>
        </w:rPr>
      </w:pPr>
      <w:bookmarkStart w:id="102" w:name="_CR6_2_1_1"/>
      <w:bookmarkStart w:id="103" w:name="_Toc517469175"/>
      <w:bookmarkStart w:id="104" w:name="_Toc26193016"/>
      <w:bookmarkStart w:id="105" w:name="_Toc26193088"/>
      <w:bookmarkStart w:id="106" w:name="_Toc35266491"/>
      <w:bookmarkStart w:id="107" w:name="_Toc43195250"/>
      <w:bookmarkStart w:id="108" w:name="_Toc45264004"/>
      <w:bookmarkStart w:id="109" w:name="_Toc92299346"/>
      <w:bookmarkStart w:id="110" w:name="_Toc146237848"/>
      <w:bookmarkStart w:id="111" w:name="_Toc178422770"/>
      <w:bookmarkEnd w:id="102"/>
      <w:r w:rsidRPr="00E16A42">
        <w:t>6.2.</w:t>
      </w:r>
      <w:r w:rsidR="00F1264B" w:rsidRPr="00E16A42">
        <w:rPr>
          <w:rFonts w:hint="eastAsia"/>
          <w:lang w:eastAsia="zh-CN"/>
        </w:rPr>
        <w:t>1</w:t>
      </w:r>
      <w:r w:rsidRPr="00E16A42">
        <w:t>.1</w:t>
      </w:r>
      <w:r w:rsidRPr="00E16A42">
        <w:tab/>
      </w:r>
      <w:bookmarkEnd w:id="103"/>
      <w:bookmarkEnd w:id="104"/>
      <w:bookmarkEnd w:id="105"/>
      <w:bookmarkEnd w:id="106"/>
      <w:bookmarkEnd w:id="107"/>
      <w:bookmarkEnd w:id="108"/>
      <w:bookmarkEnd w:id="109"/>
      <w:bookmarkEnd w:id="110"/>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1"/>
    </w:p>
    <w:p w14:paraId="6BF8ACF4" w14:textId="2F3E78B7" w:rsidR="00722E1D" w:rsidRPr="00E16A42" w:rsidRDefault="00722E1D" w:rsidP="00722E1D">
      <w:pPr>
        <w:pStyle w:val="Heading5"/>
        <w:rPr>
          <w:lang w:eastAsia="zh-CN"/>
        </w:rPr>
      </w:pPr>
      <w:bookmarkStart w:id="112" w:name="_CR6_2_1_1_1"/>
      <w:bookmarkStart w:id="113" w:name="_Toc517469176"/>
      <w:bookmarkStart w:id="114" w:name="_Toc26193017"/>
      <w:bookmarkStart w:id="115" w:name="_Toc26193089"/>
      <w:bookmarkStart w:id="116" w:name="_Toc35266492"/>
      <w:bookmarkStart w:id="117" w:name="_Toc43195251"/>
      <w:bookmarkStart w:id="118" w:name="_Toc45264005"/>
      <w:bookmarkStart w:id="119" w:name="_Toc92299347"/>
      <w:bookmarkStart w:id="120" w:name="_Toc146237849"/>
      <w:bookmarkStart w:id="121" w:name="_Toc178422771"/>
      <w:bookmarkEnd w:id="112"/>
      <w:r w:rsidRPr="00E16A42">
        <w:t>6.2.</w:t>
      </w:r>
      <w:r w:rsidR="00F1264B" w:rsidRPr="00E16A42">
        <w:rPr>
          <w:rFonts w:hint="eastAsia"/>
          <w:lang w:eastAsia="zh-CN"/>
        </w:rPr>
        <w:t>1</w:t>
      </w:r>
      <w:r w:rsidRPr="00E16A42">
        <w:t>.1.1</w:t>
      </w:r>
      <w:r w:rsidRPr="00E16A42">
        <w:tab/>
        <w:t>General</w:t>
      </w:r>
      <w:bookmarkEnd w:id="113"/>
      <w:bookmarkEnd w:id="114"/>
      <w:bookmarkEnd w:id="115"/>
      <w:bookmarkEnd w:id="116"/>
      <w:bookmarkEnd w:id="117"/>
      <w:bookmarkEnd w:id="118"/>
      <w:bookmarkEnd w:id="119"/>
      <w:bookmarkEnd w:id="120"/>
      <w:bookmarkEnd w:id="121"/>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2"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2"/>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5EE9AFA4" w14:textId="3F4C9D5E" w:rsidR="00CC66EE" w:rsidRPr="00E16A42" w:rsidRDefault="00CC66EE" w:rsidP="00CC66EE">
      <w:pPr>
        <w:keepNext/>
        <w:keepLines/>
        <w:spacing w:before="60"/>
        <w:jc w:val="center"/>
        <w:rPr>
          <w:rFonts w:ascii="Arial" w:hAnsi="Arial"/>
          <w:b/>
          <w:lang w:eastAsia="zh-CN"/>
        </w:rPr>
      </w:pPr>
      <w:r w:rsidRPr="00E16A42">
        <w:object w:dxaOrig="11268" w:dyaOrig="11764" w14:anchorId="3E806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820392818" r:id="rId14"/>
        </w:object>
      </w:r>
      <w:r w:rsidRPr="00E16A42">
        <w:rPr>
          <w:rFonts w:ascii="Arial" w:hAnsi="Arial"/>
          <w:b/>
        </w:rPr>
        <w:fldChar w:fldCharType="begin"/>
      </w:r>
      <w:r w:rsidRPr="00E16A42">
        <w:rPr>
          <w:rFonts w:ascii="Arial" w:hAnsi="Arial"/>
          <w:b/>
        </w:rPr>
        <w:fldChar w:fldCharType="end"/>
      </w:r>
    </w:p>
    <w:p w14:paraId="0C2DA039" w14:textId="460410AD" w:rsidR="00D5203C" w:rsidRPr="00E16A42" w:rsidRDefault="00CC66EE" w:rsidP="00CC66EE">
      <w:pPr>
        <w:pStyle w:val="TF"/>
        <w:rPr>
          <w:lang w:eastAsia="zh-CN"/>
        </w:rPr>
      </w:pPr>
      <w:bookmarkStart w:id="123" w:name="_CRFigure6_2_1_1_1_1"/>
      <w:r w:rsidRPr="00E16A42">
        <w:t>Figure </w:t>
      </w:r>
      <w:bookmarkEnd w:id="123"/>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4" w:name="_CR6_2_1_1_2"/>
      <w:bookmarkStart w:id="125" w:name="_Toc178422772"/>
      <w:bookmarkEnd w:id="124"/>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5"/>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820392819" r:id="rId16"/>
        </w:object>
      </w:r>
    </w:p>
    <w:p w14:paraId="7EE28A54" w14:textId="6C660759" w:rsidR="00FC5EB2" w:rsidRPr="00E16A42" w:rsidRDefault="009920C0" w:rsidP="00FC5EB2">
      <w:pPr>
        <w:pStyle w:val="TF"/>
      </w:pPr>
      <w:bookmarkStart w:id="126" w:name="_CRFigure6_2_1_1_2_1"/>
      <w:r w:rsidRPr="00E16A42">
        <w:rPr>
          <w:rFonts w:hint="eastAsia"/>
        </w:rPr>
        <w:t>Figure</w:t>
      </w:r>
      <w:r w:rsidRPr="00E16A42">
        <w:t> </w:t>
      </w:r>
      <w:bookmarkEnd w:id="126"/>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7" w:name="_CR6_2_1_1_3"/>
      <w:bookmarkStart w:id="128" w:name="_Toc178422773"/>
      <w:bookmarkEnd w:id="127"/>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8"/>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Default="00045056" w:rsidP="00045056">
      <w:pPr>
        <w:pStyle w:val="B1"/>
        <w:rPr>
          <w:lang w:val="en-US" w:eastAsia="ko-KR"/>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08ED4D9A" w14:textId="775EC25C" w:rsidR="004806CD" w:rsidRDefault="004806CD" w:rsidP="004806CD">
      <w:pPr>
        <w:rPr>
          <w:lang w:val="en-US"/>
        </w:rPr>
      </w:pPr>
      <w:r w:rsidRPr="0030564F">
        <w:rPr>
          <w:lang w:val="en-US"/>
        </w:rPr>
        <w:t xml:space="preserve">In addition, when the USER PLANE CONNECTION ESTABLISHMENT COMMAND message includes an LMF LCS-UP address IE with value different from the LMF LCS-UP address used for an existing LCS secured </w:t>
      </w:r>
      <w:r w:rsidRPr="0030564F">
        <w:rPr>
          <w:lang w:eastAsia="zh-CN"/>
        </w:rPr>
        <w:t>user plane connection,</w:t>
      </w:r>
      <w:r>
        <w:rPr>
          <w:lang w:eastAsia="zh-CN"/>
        </w:rPr>
        <w:t xml:space="preserve"> </w:t>
      </w:r>
      <w:r>
        <w:rPr>
          <w:lang w:val="en-US"/>
        </w:rPr>
        <w:t xml:space="preserve">the UE shall </w:t>
      </w:r>
      <w:r>
        <w:rPr>
          <w:lang w:eastAsia="zh-CN"/>
        </w:rPr>
        <w:t xml:space="preserve">associate all location sessions </w:t>
      </w:r>
      <w:r w:rsidRPr="00823D75">
        <w:rPr>
          <w:lang w:eastAsia="zh-CN"/>
        </w:rPr>
        <w:t xml:space="preserve">transported over </w:t>
      </w:r>
      <w:r>
        <w:rPr>
          <w:lang w:eastAsia="zh-CN"/>
        </w:rPr>
        <w:t xml:space="preserve">the old </w:t>
      </w:r>
      <w:r w:rsidRPr="005400FE">
        <w:rPr>
          <w:lang w:val="en-US"/>
        </w:rPr>
        <w:t xml:space="preserve">LCS secured </w:t>
      </w:r>
      <w:r>
        <w:rPr>
          <w:lang w:eastAsia="zh-CN"/>
        </w:rPr>
        <w:t xml:space="preserve">user plane connection with the newly established </w:t>
      </w:r>
      <w:r w:rsidRPr="005400FE">
        <w:rPr>
          <w:lang w:val="en-US"/>
        </w:rPr>
        <w:t xml:space="preserve">LCS secured </w:t>
      </w:r>
      <w:r>
        <w:rPr>
          <w:lang w:eastAsia="zh-CN"/>
        </w:rPr>
        <w:t xml:space="preserve">user plane connection, if any, and </w:t>
      </w:r>
      <w:r>
        <w:rPr>
          <w:lang w:val="en-US"/>
        </w:rPr>
        <w:t xml:space="preserve">stop using the old </w:t>
      </w:r>
      <w:r w:rsidRPr="005400FE">
        <w:rPr>
          <w:lang w:val="en-US"/>
        </w:rPr>
        <w:t>LCS secured user plane connection.</w:t>
      </w:r>
      <w:r>
        <w:rPr>
          <w:lang w:val="en-US"/>
        </w:rPr>
        <w:t xml:space="preserve"> </w:t>
      </w:r>
      <w:r>
        <w:rPr>
          <w:lang w:val="en-US" w:eastAsia="ko-KR"/>
        </w:rPr>
        <w:t>T</w:t>
      </w:r>
      <w:r>
        <w:rPr>
          <w:rFonts w:hint="eastAsia"/>
          <w:lang w:val="en-US" w:eastAsia="ko-KR"/>
        </w:rPr>
        <w:t>he old LMF</w:t>
      </w:r>
      <w:r>
        <w:rPr>
          <w:lang w:val="en-US" w:eastAsia="ko-KR"/>
        </w:rPr>
        <w:t xml:space="preserve"> shall terminate the old </w:t>
      </w:r>
      <w:r>
        <w:rPr>
          <w:rFonts w:hint="eastAsia"/>
          <w:lang w:val="en-US" w:eastAsia="ko-KR"/>
        </w:rPr>
        <w:t xml:space="preserve">LCS secured user plane connection with the </w:t>
      </w:r>
      <w:r>
        <w:rPr>
          <w:lang w:val="en-US" w:eastAsia="ko-KR"/>
        </w:rPr>
        <w:t xml:space="preserve">UE </w:t>
      </w:r>
      <w:r w:rsidRPr="00C66D34">
        <w:rPr>
          <w:lang w:val="en-US" w:eastAsia="ko-KR"/>
        </w:rPr>
        <w:t xml:space="preserve">by locally releasing </w:t>
      </w:r>
      <w:r w:rsidRPr="00C66D34">
        <w:rPr>
          <w:lang w:val="en-US" w:eastAsia="ko-KR"/>
        </w:rPr>
        <w:lastRenderedPageBreak/>
        <w:t>the connection</w:t>
      </w:r>
      <w:r>
        <w:rPr>
          <w:lang w:val="en-US" w:eastAsia="ko-KR"/>
        </w:rPr>
        <w:t xml:space="preserve"> when it receives the </w:t>
      </w:r>
      <w:r w:rsidRPr="00316503">
        <w:rPr>
          <w:lang w:eastAsia="ko-KR"/>
        </w:rPr>
        <w:t xml:space="preserve">location context transfer operation results </w:t>
      </w:r>
      <w:r>
        <w:rPr>
          <w:lang w:eastAsia="ko-KR"/>
        </w:rPr>
        <w:t>from the new</w:t>
      </w:r>
      <w:r w:rsidRPr="00316503">
        <w:rPr>
          <w:lang w:eastAsia="ko-KR"/>
        </w:rPr>
        <w:t xml:space="preserve"> LMF</w:t>
      </w:r>
      <w:r>
        <w:rPr>
          <w:lang w:eastAsia="ko-KR"/>
        </w:rPr>
        <w:t xml:space="preserve"> as specified in </w:t>
      </w:r>
      <w:r w:rsidRPr="00E858BD">
        <w:rPr>
          <w:lang w:eastAsia="ko-KR"/>
        </w:rPr>
        <w:t>3GPP TS 2</w:t>
      </w:r>
      <w:r>
        <w:rPr>
          <w:lang w:eastAsia="ko-KR"/>
        </w:rPr>
        <w:t>9</w:t>
      </w:r>
      <w:r w:rsidRPr="00E858BD">
        <w:rPr>
          <w:lang w:eastAsia="ko-KR"/>
        </w:rPr>
        <w:t>.</w:t>
      </w:r>
      <w:r>
        <w:rPr>
          <w:lang w:eastAsia="ko-KR"/>
        </w:rPr>
        <w:t>572</w:t>
      </w:r>
      <w:r w:rsidRPr="00E858BD">
        <w:rPr>
          <w:lang w:eastAsia="ko-KR"/>
        </w:rPr>
        <w:t> [</w:t>
      </w:r>
      <w:r w:rsidR="00612068">
        <w:rPr>
          <w:lang w:eastAsia="ko-KR"/>
        </w:rPr>
        <w:t>16</w:t>
      </w:r>
      <w:r w:rsidRPr="00E858BD">
        <w:rPr>
          <w:lang w:eastAsia="ko-KR"/>
        </w:rPr>
        <w:t>]</w:t>
      </w:r>
      <w:r>
        <w:rPr>
          <w:lang w:eastAsia="ko-KR"/>
        </w:rPr>
        <w:t>.</w:t>
      </w:r>
    </w:p>
    <w:p w14:paraId="2D1E8FA4" w14:textId="12C6BAD3" w:rsidR="004806CD" w:rsidRPr="00E16A42" w:rsidRDefault="004806CD" w:rsidP="00593F29">
      <w:pPr>
        <w:keepLines/>
        <w:ind w:left="1135" w:hanging="851"/>
        <w:rPr>
          <w:lang w:eastAsia="zh-CN"/>
        </w:rPr>
      </w:pPr>
      <w:r w:rsidRPr="005F2206">
        <w:rPr>
          <w:rFonts w:eastAsia="SimSun"/>
        </w:rPr>
        <w:t>NOTE:</w:t>
      </w:r>
      <w:r w:rsidRPr="005F2206">
        <w:rPr>
          <w:rFonts w:eastAsia="SimSun"/>
        </w:rPr>
        <w:tab/>
      </w:r>
      <w:r w:rsidRPr="00593F29">
        <w:rPr>
          <w:rFonts w:eastAsia="SimSun"/>
        </w:rPr>
        <w:t>It is up to UE implementation whether and when the UE locally releases the LCS secured user plane connection with the old LMF</w:t>
      </w:r>
      <w:r w:rsidRPr="005F2206">
        <w:rPr>
          <w:rFonts w:eastAsia="SimSun"/>
        </w:rPr>
        <w:t>.</w:t>
      </w:r>
    </w:p>
    <w:p w14:paraId="4DB005ED" w14:textId="1D858CA3" w:rsidR="00FC5EB2" w:rsidRPr="00E16A42" w:rsidRDefault="0060383B" w:rsidP="00FC5EB2">
      <w:pPr>
        <w:pStyle w:val="Heading5"/>
        <w:rPr>
          <w:lang w:eastAsia="zh-CN"/>
        </w:rPr>
      </w:pPr>
      <w:bookmarkStart w:id="129" w:name="_CR6_2_1_1_4"/>
      <w:bookmarkStart w:id="130" w:name="_Toc178422774"/>
      <w:bookmarkEnd w:id="129"/>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30"/>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1" w:name="_CR6_2_1_1_5"/>
      <w:bookmarkStart w:id="132" w:name="_Toc178422775"/>
      <w:bookmarkEnd w:id="131"/>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2"/>
    </w:p>
    <w:p w14:paraId="6796ED24" w14:textId="5ED278D4"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4F5DF79" w14:textId="02F413D2" w:rsidR="00CC359D" w:rsidRDefault="00CC359D"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F9D69EF"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3" w:name="_Hlk175213657"/>
      <w:r w:rsidRPr="00E16A42">
        <w:t xml:space="preserve">USER PLANE CONNECTION ESTABLISHMENT FAILURE </w:t>
      </w:r>
      <w:bookmarkEnd w:id="13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4B7248E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w:t>
      </w:r>
    </w:p>
    <w:p w14:paraId="4A147479" w14:textId="04DA2000" w:rsidR="001648CE" w:rsidRDefault="001648CE"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 xml:space="preserve">(see 3GPP TS 24.501 [4]) of the UE is </w:t>
      </w:r>
      <w:r w:rsidRPr="007F2770">
        <w:t>"activated"</w:t>
      </w:r>
      <w:r>
        <w:rPr>
          <w:lang w:eastAsia="ja-JP"/>
        </w:rPr>
        <w:t>; or</w:t>
      </w:r>
    </w:p>
    <w:p w14:paraId="3C8E78C6" w14:textId="7A64020F" w:rsidR="00E41135" w:rsidRPr="00E16A42" w:rsidRDefault="001648CE"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 xml:space="preserve"> "</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2F890732" w:rsidR="00B14208" w:rsidRPr="00E16A42" w:rsidRDefault="00E41135" w:rsidP="00887F54">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568D0ACB"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A1B5A">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A1B5A">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075D5D06" w:rsidR="00280024" w:rsidRDefault="00280024" w:rsidP="00AA2A3A">
      <w:pPr>
        <w:pStyle w:val="NO"/>
        <w:rPr>
          <w:rFonts w:eastAsia="SimSun"/>
        </w:rPr>
      </w:pPr>
      <w:r w:rsidRPr="00E16A42">
        <w:rPr>
          <w:rFonts w:eastAsia="SimSun"/>
        </w:rPr>
        <w:t>NOTE</w:t>
      </w:r>
      <w:r w:rsidR="00797966">
        <w:rPr>
          <w:rFonts w:eastAsia="SimSun"/>
          <w:lang w:val="en-US"/>
        </w:rPr>
        <w:t> </w:t>
      </w:r>
      <w:r w:rsidR="00797966">
        <w:rPr>
          <w:rFonts w:eastAsia="SimSun" w:hint="eastAsia"/>
          <w:lang w:val="en-US" w:eastAsia="zh-CN"/>
        </w:rPr>
        <w:t>1</w:t>
      </w:r>
      <w:r w:rsidRPr="00E16A42">
        <w:rPr>
          <w:rFonts w:eastAsia="SimSun"/>
        </w:rPr>
        <w:t>:</w:t>
      </w:r>
      <w:r w:rsidRPr="00E16A42">
        <w:rPr>
          <w:rFonts w:eastAsia="SimSun"/>
        </w:rPr>
        <w:tab/>
        <w:t>After the release of the LCS-UP binding ID value and its association with the UE, the LMF ensures not to assign the LCS-UP binding ID value to any UE for implementation specific time.</w:t>
      </w:r>
    </w:p>
    <w:p w14:paraId="45B21AC2" w14:textId="37910411" w:rsidR="00797966" w:rsidRPr="00E16A42" w:rsidRDefault="00797966" w:rsidP="00AA2A3A">
      <w:pPr>
        <w:pStyle w:val="NO"/>
        <w:rPr>
          <w:rFonts w:eastAsiaTheme="minorEastAsia"/>
          <w:lang w:val="en-US" w:eastAsia="ko-KR"/>
        </w:rPr>
      </w:pPr>
      <w:r w:rsidRPr="00E16A42">
        <w:rPr>
          <w:rFonts w:eastAsia="SimSun"/>
        </w:rPr>
        <w:t>NOTE</w:t>
      </w:r>
      <w:r>
        <w:rPr>
          <w:rFonts w:eastAsia="SimSun"/>
          <w:lang w:val="en-US"/>
        </w:rPr>
        <w:t> </w:t>
      </w:r>
      <w:r>
        <w:rPr>
          <w:rFonts w:eastAsia="SimSun" w:hint="eastAsia"/>
          <w:lang w:val="en-US" w:eastAsia="zh-CN"/>
        </w:rPr>
        <w:t>2</w:t>
      </w:r>
      <w:r w:rsidRPr="00E16A42">
        <w:rPr>
          <w:rFonts w:eastAsia="SimSun"/>
        </w:rPr>
        <w:t>:</w:t>
      </w:r>
      <w:r w:rsidRPr="00E16A42">
        <w:rPr>
          <w:rFonts w:eastAsia="SimSun"/>
        </w:rPr>
        <w:tab/>
      </w:r>
      <w:r>
        <w:rPr>
          <w:rFonts w:eastAsia="SimSun" w:hint="eastAsia"/>
          <w:lang w:eastAsia="zh-CN"/>
        </w:rPr>
        <w:t xml:space="preserve">For the LMF </w:t>
      </w:r>
      <w:r>
        <w:rPr>
          <w:lang w:eastAsia="zh-CN"/>
        </w:rPr>
        <w:t>relocation</w:t>
      </w:r>
      <w:r w:rsidRPr="00E16A42">
        <w:rPr>
          <w:rFonts w:eastAsia="SimSun"/>
        </w:rPr>
        <w:t xml:space="preserve"> </w:t>
      </w:r>
      <w:r>
        <w:rPr>
          <w:rFonts w:eastAsia="SimSun" w:hint="eastAsia"/>
          <w:lang w:eastAsia="zh-CN"/>
        </w:rPr>
        <w:t xml:space="preserve">scenario, </w:t>
      </w:r>
      <w:r>
        <w:rPr>
          <w:rFonts w:hint="eastAsia"/>
          <w:lang w:eastAsia="zh-CN"/>
        </w:rPr>
        <w:t xml:space="preserve">the UE can determine to send the LCS </w:t>
      </w:r>
      <w:proofErr w:type="spellStart"/>
      <w:r>
        <w:rPr>
          <w:rFonts w:hint="eastAsia"/>
          <w:lang w:eastAsia="zh-CN"/>
        </w:rPr>
        <w:t>signaling</w:t>
      </w:r>
      <w:proofErr w:type="spellEnd"/>
      <w:r>
        <w:rPr>
          <w:rFonts w:hint="eastAsia"/>
          <w:lang w:eastAsia="zh-CN"/>
        </w:rPr>
        <w:t xml:space="preserve"> messages (e.g.</w:t>
      </w:r>
      <w:r w:rsidRPr="00FA76DA">
        <w:t xml:space="preserve"> </w:t>
      </w:r>
      <w:proofErr w:type="spellStart"/>
      <w:r w:rsidRPr="002060CF">
        <w:t>EventReport</w:t>
      </w:r>
      <w:proofErr w:type="spellEnd"/>
      <w:r>
        <w:rPr>
          <w:rFonts w:hint="eastAsia"/>
          <w:lang w:eastAsia="zh-CN"/>
        </w:rPr>
        <w:t xml:space="preserve"> or </w:t>
      </w:r>
      <w:r w:rsidRPr="0017076C">
        <w:rPr>
          <w:lang w:eastAsia="zh-CN"/>
        </w:rPr>
        <w:t>LPP</w:t>
      </w:r>
      <w:r>
        <w:rPr>
          <w:rFonts w:hint="eastAsia"/>
          <w:lang w:eastAsia="zh-CN"/>
        </w:rPr>
        <w:t xml:space="preserve">) </w:t>
      </w:r>
      <w:r>
        <w:rPr>
          <w:rFonts w:hint="eastAsia"/>
          <w:sz w:val="21"/>
          <w:lang w:eastAsia="zh-CN"/>
        </w:rPr>
        <w:t xml:space="preserve">to the old LMF </w:t>
      </w:r>
      <w:r>
        <w:rPr>
          <w:rFonts w:hint="eastAsia"/>
          <w:lang w:eastAsia="zh-CN"/>
        </w:rPr>
        <w:t>via</w:t>
      </w:r>
      <w:r w:rsidRPr="00FA76DA">
        <w:rPr>
          <w:sz w:val="21"/>
          <w:lang w:eastAsia="zh-CN"/>
        </w:rPr>
        <w:t xml:space="preserve"> </w:t>
      </w:r>
      <w:r w:rsidRPr="002B08F0">
        <w:rPr>
          <w:sz w:val="21"/>
          <w:lang w:eastAsia="zh-CN"/>
        </w:rPr>
        <w:t>control plane</w:t>
      </w:r>
      <w:r>
        <w:rPr>
          <w:rFonts w:hint="eastAsia"/>
          <w:sz w:val="21"/>
          <w:lang w:eastAsia="zh-CN"/>
        </w:rPr>
        <w:t xml:space="preserve"> as described in</w:t>
      </w:r>
      <w:r w:rsidRPr="00FA76DA">
        <w:t xml:space="preserve"> </w:t>
      </w:r>
      <w:r>
        <w:rPr>
          <w:rFonts w:hint="eastAsia"/>
          <w:lang w:eastAsia="zh-CN"/>
        </w:rPr>
        <w:t>3</w:t>
      </w:r>
      <w:r>
        <w:t>GPP TS 24.</w:t>
      </w:r>
      <w:r>
        <w:rPr>
          <w:rFonts w:hint="eastAsia"/>
          <w:lang w:eastAsia="zh-CN"/>
        </w:rPr>
        <w:t>571</w:t>
      </w:r>
      <w:r>
        <w:t> [</w:t>
      </w:r>
      <w:r>
        <w:rPr>
          <w:rFonts w:hint="eastAsia"/>
          <w:lang w:eastAsia="zh-CN"/>
        </w:rPr>
        <w:t>3</w:t>
      </w:r>
      <w:r>
        <w:t>]</w:t>
      </w:r>
      <w:r>
        <w:rPr>
          <w:rFonts w:hint="eastAsia"/>
          <w:lang w:eastAsia="zh-CN"/>
        </w:rPr>
        <w:t xml:space="preserve"> or via the old </w:t>
      </w:r>
      <w:r w:rsidRPr="005B045E">
        <w:t>LCS secured user plane connection</w:t>
      </w:r>
      <w:r>
        <w:rPr>
          <w:rFonts w:hint="eastAsia"/>
          <w:lang w:eastAsia="zh-CN"/>
        </w:rPr>
        <w:t>,</w:t>
      </w:r>
      <w:r w:rsidRPr="004E0FD7">
        <w:rPr>
          <w:rFonts w:cs="Arial" w:hint="eastAsia"/>
          <w:lang w:eastAsia="zh-CN"/>
        </w:rPr>
        <w:t xml:space="preserve"> </w:t>
      </w:r>
      <w:r w:rsidRPr="00E713BD">
        <w:rPr>
          <w:rFonts w:cs="Arial" w:hint="eastAsia"/>
          <w:lang w:eastAsia="zh-CN"/>
        </w:rPr>
        <w:t xml:space="preserve">if </w:t>
      </w:r>
      <w:r w:rsidRPr="00E713BD">
        <w:rPr>
          <w:rFonts w:hint="eastAsia"/>
        </w:rPr>
        <w:t>available</w:t>
      </w:r>
      <w:r>
        <w:rPr>
          <w:rFonts w:hint="eastAsia"/>
          <w:lang w:eastAsia="zh-CN"/>
        </w:rPr>
        <w:t>,</w:t>
      </w:r>
      <w:r w:rsidRPr="00B044CE">
        <w:rPr>
          <w:rFonts w:eastAsia="SimSun" w:hint="eastAsia"/>
          <w:lang w:eastAsia="zh-CN"/>
        </w:rPr>
        <w:t xml:space="preserve"> </w:t>
      </w:r>
      <w:r>
        <w:rPr>
          <w:rFonts w:eastAsia="SimSun" w:hint="eastAsia"/>
          <w:lang w:eastAsia="zh-CN"/>
        </w:rPr>
        <w:t>a</w:t>
      </w:r>
      <w:r w:rsidRPr="00E16A42">
        <w:rPr>
          <w:rFonts w:eastAsia="SimSun"/>
        </w:rPr>
        <w:t xml:space="preserve">fter </w:t>
      </w:r>
      <w:r>
        <w:rPr>
          <w:rFonts w:eastAsia="SimSun" w:hint="eastAsia"/>
          <w:lang w:eastAsia="zh-CN"/>
        </w:rPr>
        <w:t>t</w:t>
      </w:r>
      <w:r w:rsidRPr="00E16A42">
        <w:rPr>
          <w:rFonts w:hint="eastAsia"/>
          <w:lang w:eastAsia="zh-CN"/>
        </w:rPr>
        <w:t xml:space="preserve">he </w:t>
      </w:r>
      <w:r>
        <w:rPr>
          <w:rFonts w:hint="eastAsia"/>
          <w:lang w:eastAsia="zh-CN"/>
        </w:rPr>
        <w:t xml:space="preserve">UE sends the </w:t>
      </w:r>
      <w:r w:rsidRPr="00E16A42">
        <w:rPr>
          <w:lang w:eastAsia="zh-CN"/>
        </w:rPr>
        <w:t xml:space="preserve">USER PLANE CONNECTION ESTABLISHMENT FAILURE message to </w:t>
      </w:r>
      <w:r>
        <w:rPr>
          <w:rFonts w:hint="eastAsia"/>
          <w:lang w:eastAsia="zh-CN"/>
        </w:rPr>
        <w:t xml:space="preserve">a new </w:t>
      </w:r>
      <w:r w:rsidRPr="00E16A42">
        <w:rPr>
          <w:lang w:eastAsia="zh-CN"/>
        </w:rPr>
        <w:t>LMF</w:t>
      </w:r>
      <w:r>
        <w:rPr>
          <w:rFonts w:hint="eastAsia"/>
          <w:lang w:eastAsia="zh-CN"/>
        </w:rPr>
        <w:t>.</w:t>
      </w:r>
    </w:p>
    <w:p w14:paraId="2E78BA84" w14:textId="2F6C43CB" w:rsidR="00FC5EB2" w:rsidRPr="00E16A42" w:rsidRDefault="0060383B" w:rsidP="00FC5EB2">
      <w:pPr>
        <w:pStyle w:val="Heading5"/>
        <w:rPr>
          <w:lang w:eastAsia="ko-KR"/>
        </w:rPr>
      </w:pPr>
      <w:bookmarkStart w:id="134" w:name="_CR6_2_1_1_6"/>
      <w:bookmarkStart w:id="135" w:name="_Toc178422776"/>
      <w:bookmarkEnd w:id="134"/>
      <w:r w:rsidRPr="00E16A42">
        <w:rPr>
          <w:lang w:eastAsia="zh-CN"/>
        </w:rPr>
        <w:lastRenderedPageBreak/>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5"/>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6" w:name="_CR6_2_1_1_7"/>
      <w:bookmarkStart w:id="137" w:name="_Toc178422777"/>
      <w:bookmarkEnd w:id="136"/>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7"/>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8" w:name="_CR6_2_1_2"/>
      <w:bookmarkStart w:id="139" w:name="_Toc178422778"/>
      <w:bookmarkStart w:id="140" w:name="_Toc26193026"/>
      <w:bookmarkStart w:id="141" w:name="_Toc26193098"/>
      <w:bookmarkStart w:id="142" w:name="_Toc35266501"/>
      <w:bookmarkStart w:id="143" w:name="_Toc43195260"/>
      <w:bookmarkStart w:id="144" w:name="_Toc45264014"/>
      <w:bookmarkStart w:id="145" w:name="_Toc92299356"/>
      <w:bookmarkStart w:id="146" w:name="_Toc146237858"/>
      <w:bookmarkEnd w:id="13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39"/>
    </w:p>
    <w:p w14:paraId="0E7B4C86" w14:textId="139F0DD4" w:rsidR="003A759F" w:rsidRPr="00E16A42" w:rsidRDefault="0060383B" w:rsidP="003A759F">
      <w:pPr>
        <w:pStyle w:val="Heading5"/>
        <w:rPr>
          <w:lang w:eastAsia="zh-CN"/>
        </w:rPr>
      </w:pPr>
      <w:bookmarkStart w:id="147" w:name="_CR6_2_1_2_1"/>
      <w:bookmarkStart w:id="148" w:name="_Toc178422779"/>
      <w:bookmarkEnd w:id="147"/>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8"/>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820392820" r:id="rId18"/>
        </w:object>
      </w:r>
      <w:bookmarkStart w:id="149" w:name="_CRFigure6_2_1_2_1_1"/>
      <w:r w:rsidRPr="00E16A42">
        <w:t>Figure </w:t>
      </w:r>
      <w:bookmarkEnd w:id="149"/>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50" w:name="_CR6_2_1_2_2"/>
      <w:bookmarkStart w:id="151" w:name="_Toc178422780"/>
      <w:bookmarkEnd w:id="15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2" w:name="_Toc144300620"/>
      <w:r w:rsidR="003A759F" w:rsidRPr="00E16A42">
        <w:rPr>
          <w:rFonts w:hint="eastAsia"/>
          <w:lang w:eastAsia="zh-CN"/>
        </w:rPr>
        <w:t>by LMF</w:t>
      </w:r>
      <w:bookmarkEnd w:id="152"/>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820392821" r:id="rId20"/>
        </w:object>
      </w:r>
    </w:p>
    <w:p w14:paraId="6FC0C547" w14:textId="372FF0E6" w:rsidR="003A759F" w:rsidRPr="00E16A42" w:rsidRDefault="003A759F" w:rsidP="003A759F">
      <w:pPr>
        <w:pStyle w:val="TF"/>
      </w:pPr>
      <w:bookmarkStart w:id="153" w:name="_CRFigure6_2_1_2_2_1"/>
      <w:r w:rsidRPr="00E16A42">
        <w:rPr>
          <w:rFonts w:hint="eastAsia"/>
        </w:rPr>
        <w:t>Figure</w:t>
      </w:r>
      <w:r w:rsidRPr="00E16A42">
        <w:t> </w:t>
      </w:r>
      <w:bookmarkEnd w:id="153"/>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4" w:name="_CR6_2_1_2_3"/>
      <w:bookmarkStart w:id="155" w:name="_Hlk151036759"/>
      <w:bookmarkStart w:id="156" w:name="_Toc178422781"/>
      <w:bookmarkEnd w:id="154"/>
      <w:r w:rsidRPr="00E16A42">
        <w:t>6.2.1</w:t>
      </w:r>
      <w:r w:rsidR="003A759F" w:rsidRPr="00E16A42">
        <w:t>.</w:t>
      </w:r>
      <w:r w:rsidR="003A759F" w:rsidRPr="00E16A42">
        <w:rPr>
          <w:rFonts w:hint="eastAsia"/>
          <w:lang w:eastAsia="zh-CN"/>
        </w:rPr>
        <w:t>2</w:t>
      </w:r>
      <w:r w:rsidR="003A759F" w:rsidRPr="00E16A42">
        <w:t>.3</w:t>
      </w:r>
      <w:bookmarkEnd w:id="155"/>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6"/>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7" w:name="_CR6_2_1_2_4"/>
      <w:bookmarkStart w:id="158" w:name="_Toc178422782"/>
      <w:bookmarkEnd w:id="157"/>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8"/>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9" w:name="_CR6_2_2"/>
      <w:bookmarkStart w:id="160" w:name="_Toc178422783"/>
      <w:bookmarkEnd w:id="159"/>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40"/>
      <w:bookmarkEnd w:id="141"/>
      <w:bookmarkEnd w:id="142"/>
      <w:bookmarkEnd w:id="143"/>
      <w:bookmarkEnd w:id="144"/>
      <w:bookmarkEnd w:id="145"/>
      <w:bookmarkEnd w:id="146"/>
      <w:r w:rsidR="00722E1D" w:rsidRPr="00E16A42">
        <w:t>procedures</w:t>
      </w:r>
      <w:bookmarkEnd w:id="160"/>
    </w:p>
    <w:p w14:paraId="0403E31C" w14:textId="173491DD" w:rsidR="00722E1D" w:rsidRPr="00E16A42" w:rsidRDefault="0060383B" w:rsidP="00722E1D">
      <w:pPr>
        <w:pStyle w:val="Heading4"/>
        <w:rPr>
          <w:lang w:eastAsia="zh-CN"/>
        </w:rPr>
      </w:pPr>
      <w:bookmarkStart w:id="161" w:name="_CR6_2_2_1"/>
      <w:bookmarkStart w:id="162" w:name="_Toc26193027"/>
      <w:bookmarkStart w:id="163" w:name="_Toc26193099"/>
      <w:bookmarkStart w:id="164" w:name="_Toc35266502"/>
      <w:bookmarkStart w:id="165" w:name="_Toc43195261"/>
      <w:bookmarkStart w:id="166" w:name="_Toc45264015"/>
      <w:bookmarkStart w:id="167" w:name="_Toc92299357"/>
      <w:bookmarkStart w:id="168" w:name="_Toc146237859"/>
      <w:bookmarkStart w:id="169" w:name="_Toc178422784"/>
      <w:bookmarkEnd w:id="161"/>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2"/>
      <w:bookmarkEnd w:id="163"/>
      <w:bookmarkEnd w:id="164"/>
      <w:bookmarkEnd w:id="165"/>
      <w:bookmarkEnd w:id="166"/>
      <w:bookmarkEnd w:id="167"/>
      <w:bookmarkEnd w:id="168"/>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9"/>
    </w:p>
    <w:p w14:paraId="242C4EF0" w14:textId="4DAE921F" w:rsidR="00722E1D" w:rsidRPr="00E16A42" w:rsidRDefault="0060383B" w:rsidP="00722E1D">
      <w:pPr>
        <w:pStyle w:val="Heading5"/>
        <w:rPr>
          <w:lang w:eastAsia="zh-CN"/>
        </w:rPr>
      </w:pPr>
      <w:bookmarkStart w:id="170" w:name="_CR6_2_2_1_1"/>
      <w:bookmarkStart w:id="171" w:name="_Toc26193028"/>
      <w:bookmarkStart w:id="172" w:name="_Toc26193100"/>
      <w:bookmarkStart w:id="173" w:name="_Toc35266503"/>
      <w:bookmarkStart w:id="174" w:name="_Toc43195262"/>
      <w:bookmarkStart w:id="175" w:name="_Toc45264016"/>
      <w:bookmarkStart w:id="176" w:name="_Toc92299358"/>
      <w:bookmarkStart w:id="177" w:name="_Toc146237860"/>
      <w:bookmarkStart w:id="178" w:name="_Toc178422785"/>
      <w:bookmarkEnd w:id="170"/>
      <w:r w:rsidRPr="00E16A42">
        <w:t>6.2.2</w:t>
      </w:r>
      <w:r w:rsidR="00722E1D" w:rsidRPr="00E16A42">
        <w:rPr>
          <w:rFonts w:hint="eastAsia"/>
        </w:rPr>
        <w:t>.1.1</w:t>
      </w:r>
      <w:r w:rsidR="00722E1D" w:rsidRPr="00E16A42">
        <w:rPr>
          <w:rFonts w:hint="eastAsia"/>
        </w:rPr>
        <w:tab/>
        <w:t>General</w:t>
      </w:r>
      <w:bookmarkEnd w:id="171"/>
      <w:bookmarkEnd w:id="172"/>
      <w:bookmarkEnd w:id="173"/>
      <w:bookmarkEnd w:id="174"/>
      <w:bookmarkEnd w:id="175"/>
      <w:bookmarkEnd w:id="176"/>
      <w:bookmarkEnd w:id="177"/>
      <w:bookmarkEnd w:id="178"/>
    </w:p>
    <w:p w14:paraId="6B913B3B" w14:textId="77777777" w:rsidR="0065120E"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w:t>
      </w:r>
    </w:p>
    <w:p w14:paraId="3C1187FB" w14:textId="77777777" w:rsidR="0065120E" w:rsidRDefault="0065120E" w:rsidP="00D5203C">
      <w:pPr>
        <w:rPr>
          <w:lang w:eastAsia="ko-KR"/>
        </w:rPr>
      </w:pPr>
      <w:r>
        <w:rPr>
          <w:rFonts w:hint="eastAsia"/>
          <w:lang w:eastAsia="ko-KR"/>
        </w:rPr>
        <w:t xml:space="preserve">The UE shall not request </w:t>
      </w:r>
      <w:r w:rsidRPr="00E16A42">
        <w:t>to establish an LCS secured user plane connection</w:t>
      </w:r>
      <w:r>
        <w:rPr>
          <w:rFonts w:hint="eastAsia"/>
          <w:lang w:eastAsia="ko-KR"/>
        </w:rPr>
        <w:t xml:space="preserve"> if there is a prior LCS secured user plane connection that has been successfully established and has not yet been released.</w:t>
      </w:r>
    </w:p>
    <w:p w14:paraId="581DF933" w14:textId="67A909D1" w:rsidR="00D5203C" w:rsidRPr="00E16A42" w:rsidRDefault="00FC6E3E" w:rsidP="00D5203C">
      <w:r w:rsidRPr="00E16A42">
        <w:t>The UE requests establishment of a</w:t>
      </w:r>
      <w:r w:rsidR="00D941B5" w:rsidRPr="00E16A42">
        <w:rPr>
          <w:rFonts w:hint="eastAsia"/>
          <w:lang w:eastAsia="zh-CN"/>
        </w:rPr>
        <w:t>n LCS</w:t>
      </w:r>
      <w:r w:rsidRPr="00E16A42">
        <w:t xml:space="preserve"> secured user plane connection by sending a USER PLANE CONNECTION ESTABLISHMENT REQUEST message to the network.</w:t>
      </w:r>
      <w:r w:rsidRPr="00E16A42">
        <w:rPr>
          <w:rFonts w:hint="eastAsia"/>
          <w:lang w:eastAsia="zh-CN"/>
        </w:rPr>
        <w:t xml:space="preserve"> </w:t>
      </w:r>
      <w:r w:rsidR="00D5203C" w:rsidRPr="00E16A42">
        <w:t xml:space="preserve">The </w:t>
      </w:r>
      <w:r w:rsidRPr="00E16A42">
        <w:t>USER PLANE CONNECTION ESTABLISHMENT REQUEST</w:t>
      </w:r>
      <w:r w:rsidR="00D5203C" w:rsidRPr="00E16A42">
        <w:t xml:space="preserve"> message is encapsulated in the UPP-CMI container of the UL NAS TRANSPORT.</w:t>
      </w:r>
      <w:r w:rsidRPr="00E16A42">
        <w:rPr>
          <w:rFonts w:hint="eastAsia"/>
          <w:lang w:eastAsia="zh-CN"/>
        </w:rPr>
        <w:t xml:space="preserve"> </w:t>
      </w:r>
      <w:r w:rsidRPr="00E16A42">
        <w:t xml:space="preserve">If accepted, the </w:t>
      </w:r>
      <w:r w:rsidR="004C37F5" w:rsidRPr="00E16A42">
        <w:rPr>
          <w:rFonts w:hint="eastAsia"/>
          <w:lang w:eastAsia="zh-CN"/>
        </w:rPr>
        <w:t>LMF</w:t>
      </w:r>
      <w:r w:rsidR="004C37F5" w:rsidRPr="00E16A42">
        <w:t xml:space="preserve"> </w:t>
      </w:r>
      <w:r w:rsidRPr="00E16A42">
        <w:t xml:space="preserve">initiates the </w:t>
      </w:r>
      <w:r w:rsidR="00694BDF" w:rsidRPr="00E16A42">
        <w:t xml:space="preserve">network initiated </w:t>
      </w:r>
      <w:r w:rsidR="004C37F5" w:rsidRPr="00E16A42">
        <w:t>user plane connection establishment</w:t>
      </w:r>
      <w:r w:rsidRPr="00E16A42">
        <w:t xml:space="preserve"> procedure as specified in clause </w:t>
      </w:r>
      <w:r w:rsidR="0060383B" w:rsidRPr="00E16A42">
        <w:t>6.2.1</w:t>
      </w:r>
      <w:r w:rsidRPr="00E16A42">
        <w:t>.1</w:t>
      </w:r>
      <w:r w:rsidR="002C03DF" w:rsidRPr="00E16A42">
        <w:t>.</w:t>
      </w:r>
      <w:r w:rsidRPr="00E16A42">
        <w:rPr>
          <w:rFonts w:hint="eastAsia"/>
          <w:lang w:eastAsia="zh-CN"/>
        </w:rPr>
        <w:t xml:space="preserve"> </w:t>
      </w:r>
      <w:r w:rsidR="002C03DF" w:rsidRPr="00E16A42">
        <w:rPr>
          <w:lang w:eastAsia="zh-CN"/>
        </w:rPr>
        <w:t>F</w:t>
      </w:r>
      <w:r w:rsidR="00D5203C" w:rsidRPr="00E16A42">
        <w:t>igure </w:t>
      </w:r>
      <w:r w:rsidR="0060383B" w:rsidRPr="00E16A42">
        <w:t>6.2.2</w:t>
      </w:r>
      <w:r w:rsidR="00D5203C"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00D5203C" w:rsidRPr="00E16A42">
        <w:t xml:space="preserve">user plane connection establishment </w:t>
      </w:r>
      <w:r w:rsidR="004C37F5" w:rsidRPr="00E16A42">
        <w:t>procedure messages</w:t>
      </w:r>
      <w:r w:rsidR="00D5203C"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820392822"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9" w:name="_CR6_2_2_1_2"/>
      <w:bookmarkStart w:id="180" w:name="_Toc178422786"/>
      <w:bookmarkEnd w:id="179"/>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80"/>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lastRenderedPageBreak/>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55pt;height:208.85pt" o:ole="">
            <v:imagedata r:id="rId23" o:title=""/>
          </v:shape>
          <o:OLEObject Type="Embed" ProgID="Visio.Drawing.11" ShapeID="_x0000_i1030" DrawAspect="Content" ObjectID="_1820392823" r:id="rId24"/>
        </w:object>
      </w:r>
    </w:p>
    <w:p w14:paraId="18F60FAC" w14:textId="0FF24D39" w:rsidR="00FC6E3E" w:rsidRPr="00E16A42" w:rsidRDefault="006C1D7B" w:rsidP="006C1D7B">
      <w:pPr>
        <w:pStyle w:val="TF"/>
      </w:pPr>
      <w:bookmarkStart w:id="181" w:name="_CRFigure6_2_2_1_2_1"/>
      <w:r w:rsidRPr="00E16A42">
        <w:rPr>
          <w:rFonts w:hint="eastAsia"/>
        </w:rPr>
        <w:t>Figure</w:t>
      </w:r>
      <w:r w:rsidRPr="00E16A42">
        <w:t> </w:t>
      </w:r>
      <w:bookmarkEnd w:id="181"/>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2" w:name="_CR6_2_2_1_3"/>
      <w:bookmarkStart w:id="183" w:name="_Toc178422787"/>
      <w:bookmarkEnd w:id="182"/>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3"/>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4" w:name="_CR6_2_2_1_4"/>
      <w:bookmarkStart w:id="185" w:name="_Toc178422788"/>
      <w:bookmarkEnd w:id="184"/>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5"/>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36E5E3E7"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E52F23">
        <w:rPr>
          <w:lang w:eastAsia="zh-CN"/>
        </w:rPr>
        <w:t>REJECT</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86" w:name="_CR6_2_2_1_6"/>
      <w:bookmarkStart w:id="187" w:name="_Toc178422789"/>
      <w:bookmarkEnd w:id="186"/>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7"/>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8" w:name="_CR6_2_2_1_7"/>
      <w:bookmarkStart w:id="189" w:name="_Toc178422790"/>
      <w:bookmarkEnd w:id="188"/>
      <w:r w:rsidRPr="00E16A42">
        <w:rPr>
          <w:lang w:eastAsia="zh-CN"/>
        </w:rPr>
        <w:lastRenderedPageBreak/>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89"/>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0" w:name="_CR6_2_2_2"/>
      <w:bookmarkStart w:id="191" w:name="_Toc178422791"/>
      <w:bookmarkEnd w:id="190"/>
      <w:r w:rsidRPr="00E16A42">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2" w:name="OLE_LINK39"/>
      <w:bookmarkStart w:id="193" w:name="OLE_LINK40"/>
      <w:r w:rsidR="00F63AA3" w:rsidRPr="00E16A42">
        <w:rPr>
          <w:rFonts w:hint="eastAsia"/>
          <w:lang w:eastAsia="zh-CN"/>
        </w:rPr>
        <w:t>request</w:t>
      </w:r>
      <w:r w:rsidR="00F63AA3" w:rsidRPr="00E16A42">
        <w:t>ed</w:t>
      </w:r>
      <w:bookmarkEnd w:id="192"/>
      <w:bookmarkEnd w:id="193"/>
      <w:r w:rsidR="006D192C" w:rsidRPr="00E16A42">
        <w:rPr>
          <w:rFonts w:hint="eastAsia"/>
        </w:rPr>
        <w:t xml:space="preserve"> </w:t>
      </w:r>
      <w:r w:rsidR="006D192C" w:rsidRPr="00E16A42">
        <w:t>user plane connection release procedure</w:t>
      </w:r>
      <w:bookmarkEnd w:id="191"/>
    </w:p>
    <w:p w14:paraId="6DA555F0" w14:textId="5CBC3A5B" w:rsidR="006D192C" w:rsidRPr="00E16A42" w:rsidRDefault="0060383B" w:rsidP="006D192C">
      <w:pPr>
        <w:pStyle w:val="Heading5"/>
        <w:rPr>
          <w:lang w:eastAsia="zh-CN"/>
        </w:rPr>
      </w:pPr>
      <w:bookmarkStart w:id="194" w:name="_CR6_2_2_2_1"/>
      <w:bookmarkStart w:id="195" w:name="_Toc178422792"/>
      <w:bookmarkEnd w:id="194"/>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4.95pt" o:ole="">
            <v:imagedata r:id="rId25" o:title=""/>
          </v:shape>
          <o:OLEObject Type="Embed" ProgID="Visio.Drawing.15" ShapeID="_x0000_i1031" DrawAspect="Content" ObjectID="_1820392824" r:id="rId26"/>
        </w:object>
      </w:r>
    </w:p>
    <w:p w14:paraId="31E8ED3B" w14:textId="6FD27D83" w:rsidR="006D192C" w:rsidRPr="00E16A42" w:rsidRDefault="00463460" w:rsidP="00463460">
      <w:pPr>
        <w:pStyle w:val="TF"/>
      </w:pPr>
      <w:bookmarkStart w:id="196" w:name="_CRFigure6_2_2_2_1_1"/>
      <w:r w:rsidRPr="00E16A42">
        <w:t>Figure </w:t>
      </w:r>
      <w:bookmarkEnd w:id="196"/>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7" w:name="_CR6_2_2_2_2"/>
      <w:bookmarkStart w:id="198" w:name="_Toc178422793"/>
      <w:bookmarkEnd w:id="197"/>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8"/>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lastRenderedPageBreak/>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BE3E21D" w:rsidR="00B14208" w:rsidRDefault="00114D47" w:rsidP="00AA2A3A">
      <w:pPr>
        <w:pStyle w:val="B2"/>
        <w:rPr>
          <w:rFonts w:eastAsia="SimSun"/>
          <w:lang w:eastAsia="zh-CN"/>
        </w:rPr>
      </w:pPr>
      <w:r>
        <w:rPr>
          <w:rFonts w:eastAsia="SimSun"/>
          <w:lang w:eastAsia="zh-CN"/>
        </w:rPr>
        <w:t>3</w:t>
      </w:r>
      <w:r w:rsidR="00B14208" w:rsidRPr="00E16A42">
        <w:rPr>
          <w:rFonts w:eastAsia="SimSun"/>
          <w:lang w:eastAsia="zh-CN"/>
        </w:rPr>
        <w:t>)</w:t>
      </w:r>
      <w:r w:rsidR="00B14208" w:rsidRPr="00E16A42">
        <w:rPr>
          <w:rFonts w:eastAsia="SimSun"/>
          <w:lang w:eastAsia="zh-CN"/>
        </w:rPr>
        <w:tab/>
        <w:t>#</w:t>
      </w:r>
      <w:r w:rsidR="008A1B5A">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6.85pt" o:ole="">
            <v:imagedata r:id="rId27" o:title="" cropbottom="19128f" cropright="607f"/>
          </v:shape>
          <o:OLEObject Type="Embed" ProgID="Visio.Drawing.11" ShapeID="_x0000_i1032" DrawAspect="Content" ObjectID="_1820392825" r:id="rId28"/>
        </w:object>
      </w:r>
    </w:p>
    <w:p w14:paraId="04DBE23A" w14:textId="3F89ECC5" w:rsidR="006D192C" w:rsidRPr="00E16A42" w:rsidRDefault="006C1D7B" w:rsidP="006C1D7B">
      <w:pPr>
        <w:pStyle w:val="TF"/>
      </w:pPr>
      <w:bookmarkStart w:id="199" w:name="_CRFigure6_2_2_2_2_1"/>
      <w:r w:rsidRPr="00E16A42">
        <w:rPr>
          <w:rFonts w:eastAsia="SimSun"/>
        </w:rPr>
        <w:t>Figure </w:t>
      </w:r>
      <w:bookmarkEnd w:id="199"/>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0" w:name="_CR6_2_2_2_3"/>
      <w:bookmarkStart w:id="201" w:name="_Toc178422794"/>
      <w:bookmarkEnd w:id="200"/>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1"/>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2"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2"/>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3" w:name="_CR6_2_2_2_4"/>
      <w:bookmarkStart w:id="204" w:name="_Toc178422795"/>
      <w:bookmarkEnd w:id="203"/>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4"/>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5" w:name="_CR7"/>
      <w:bookmarkStart w:id="206" w:name="_Toc178422796"/>
      <w:bookmarkEnd w:id="205"/>
      <w:r w:rsidRPr="00E16A42">
        <w:rPr>
          <w:rFonts w:hint="eastAsia"/>
          <w:lang w:eastAsia="zh-CN"/>
        </w:rPr>
        <w:lastRenderedPageBreak/>
        <w:t>7</w:t>
      </w:r>
      <w:r w:rsidR="001138CE" w:rsidRPr="00E16A42">
        <w:tab/>
        <w:t>Elementary procedures for LCS-UPP</w:t>
      </w:r>
      <w:bookmarkEnd w:id="206"/>
    </w:p>
    <w:p w14:paraId="42331531" w14:textId="385D0678" w:rsidR="00602AEA" w:rsidRPr="00E16A42" w:rsidRDefault="00722E1D" w:rsidP="0056096F">
      <w:pPr>
        <w:pStyle w:val="Heading2"/>
        <w:rPr>
          <w:lang w:eastAsia="zh-CN"/>
        </w:rPr>
      </w:pPr>
      <w:bookmarkStart w:id="207" w:name="_CR7_1"/>
      <w:bookmarkStart w:id="208" w:name="_Toc178422797"/>
      <w:bookmarkEnd w:id="207"/>
      <w:r w:rsidRPr="00E16A42">
        <w:rPr>
          <w:rFonts w:hint="eastAsia"/>
          <w:lang w:eastAsia="zh-CN"/>
        </w:rPr>
        <w:t>7</w:t>
      </w:r>
      <w:r w:rsidR="00602AEA" w:rsidRPr="00E16A42">
        <w:t>.1</w:t>
      </w:r>
      <w:r w:rsidR="00602AEA" w:rsidRPr="00E16A42">
        <w:tab/>
      </w:r>
      <w:r w:rsidR="008368CA" w:rsidRPr="00E16A42">
        <w:t>Overview</w:t>
      </w:r>
      <w:bookmarkEnd w:id="208"/>
    </w:p>
    <w:p w14:paraId="6A94F05F" w14:textId="07FB78CC" w:rsidR="00D00927" w:rsidRPr="00E16A42" w:rsidRDefault="002B0538" w:rsidP="00D00927">
      <w:r w:rsidRPr="00E16A42">
        <w:t>The main function of the Location Services User Plane protocol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09" w:name="_Hlk175044993"/>
      <w:r w:rsidR="00D00927">
        <w:rPr>
          <w:lang w:eastAsia="zh-CN"/>
        </w:rPr>
        <w:t xml:space="preserve">, </w:t>
      </w:r>
      <w:r w:rsidR="00D00927" w:rsidRPr="004454F2">
        <w:rPr>
          <w:lang w:eastAsia="zh-CN"/>
        </w:rPr>
        <w:t>via an LCS secured user plane connection between the UE and the LMF</w:t>
      </w:r>
      <w:bookmarkEnd w:id="209"/>
      <w:r w:rsidR="00D00927" w:rsidRPr="004454F2">
        <w:t>:</w:t>
      </w:r>
    </w:p>
    <w:p w14:paraId="7A08936C" w14:textId="0492F14F" w:rsidR="002B0538" w:rsidRPr="00E16A42" w:rsidRDefault="002B0538" w:rsidP="002B0538">
      <w:pPr>
        <w:pStyle w:val="B1"/>
      </w:pPr>
      <w:r w:rsidRPr="00E16A42">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0" w:name="_Hlk149834122"/>
      <w:proofErr w:type="spellStart"/>
      <w:r w:rsidRPr="00E16A42">
        <w:rPr>
          <w:rFonts w:eastAsia="SimSun"/>
          <w:lang w:eastAsia="zh-CN"/>
        </w:rPr>
        <w:t>EventReport</w:t>
      </w:r>
      <w:proofErr w:type="spellEnd"/>
      <w:r w:rsidRPr="00E16A42">
        <w:rPr>
          <w:rFonts w:eastAsia="SimSun"/>
          <w:lang w:eastAsia="zh-CN"/>
        </w:rPr>
        <w:t xml:space="preserve"> operations</w:t>
      </w:r>
      <w:bookmarkEnd w:id="210"/>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 xml:space="preserve">messages for </w:t>
      </w:r>
      <w:proofErr w:type="spellStart"/>
      <w:r w:rsidRPr="00E16A42">
        <w:rPr>
          <w:rFonts w:eastAsia="SimSun"/>
          <w:lang w:eastAsia="zh-CN"/>
        </w:rPr>
        <w:t>PeriodicTriggeredInvoke</w:t>
      </w:r>
      <w:proofErr w:type="spellEnd"/>
      <w:r w:rsidRPr="00E16A42">
        <w:rPr>
          <w:rFonts w:eastAsia="SimSun"/>
          <w:lang w:eastAsia="zh-CN"/>
        </w:rPr>
        <w:t xml:space="preserv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 xml:space="preserve">messages for </w:t>
      </w:r>
      <w:proofErr w:type="spellStart"/>
      <w:r w:rsidRPr="00E16A42">
        <w:rPr>
          <w:rFonts w:eastAsia="SimSun"/>
          <w:lang w:eastAsia="zh-CN"/>
        </w:rPr>
        <w:t>MSCancelDeferredLocation</w:t>
      </w:r>
      <w:proofErr w:type="spellEnd"/>
      <w:r w:rsidRPr="00E16A42">
        <w:rPr>
          <w:rFonts w:eastAsia="SimSun"/>
          <w:lang w:eastAsia="zh-CN"/>
        </w:rPr>
        <w:t xml:space="preserve">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1" w:name="_CR7_2"/>
      <w:bookmarkStart w:id="212" w:name="_Toc178422798"/>
      <w:bookmarkEnd w:id="211"/>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2"/>
    </w:p>
    <w:p w14:paraId="694EBC3C" w14:textId="6DAC35EE" w:rsidR="001138CE" w:rsidRPr="00E16A42" w:rsidRDefault="00722E1D" w:rsidP="00722E1D">
      <w:pPr>
        <w:pStyle w:val="Heading3"/>
        <w:ind w:left="0" w:firstLine="0"/>
      </w:pPr>
      <w:bookmarkStart w:id="213" w:name="_CR7_2_1"/>
      <w:bookmarkStart w:id="214" w:name="_Toc178422799"/>
      <w:bookmarkEnd w:id="213"/>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4"/>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5" w:name="_CR7_3"/>
      <w:bookmarkStart w:id="216" w:name="_Toc178422800"/>
      <w:bookmarkEnd w:id="215"/>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6"/>
    </w:p>
    <w:p w14:paraId="5D816673" w14:textId="73B256AF" w:rsidR="009D1A53" w:rsidRPr="00E16A42" w:rsidRDefault="00722E1D" w:rsidP="002B4FAD">
      <w:pPr>
        <w:pStyle w:val="Heading3"/>
        <w:rPr>
          <w:lang w:eastAsia="zh-CN"/>
        </w:rPr>
      </w:pPr>
      <w:bookmarkStart w:id="217" w:name="_CR7_3_1"/>
      <w:bookmarkStart w:id="218" w:name="_Toc178422801"/>
      <w:bookmarkEnd w:id="217"/>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8"/>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19" w:name="_CR7_3_2"/>
      <w:bookmarkStart w:id="220" w:name="_Toc178422802"/>
      <w:bookmarkEnd w:id="219"/>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0"/>
    </w:p>
    <w:p w14:paraId="58C6A6B8" w14:textId="77364E79" w:rsidR="009D1A53" w:rsidRPr="00E16A42" w:rsidRDefault="00722E1D" w:rsidP="009D1A53">
      <w:pPr>
        <w:pStyle w:val="Heading4"/>
        <w:rPr>
          <w:lang w:eastAsia="zh-CN"/>
        </w:rPr>
      </w:pPr>
      <w:bookmarkStart w:id="221" w:name="_CR7_3_2_1"/>
      <w:bookmarkStart w:id="222" w:name="_Toc178422803"/>
      <w:bookmarkEnd w:id="221"/>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2"/>
    </w:p>
    <w:p w14:paraId="57F6C519" w14:textId="4264F610" w:rsidR="009D1A53" w:rsidRPr="00E16A42" w:rsidRDefault="009D1A53" w:rsidP="009D1A53">
      <w:bookmarkStart w:id="223"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4" w:name="_CR7_3_2_2"/>
      <w:bookmarkStart w:id="225" w:name="_Toc178422804"/>
      <w:bookmarkEnd w:id="223"/>
      <w:bookmarkEnd w:id="224"/>
      <w:r w:rsidRPr="00E16A42">
        <w:rPr>
          <w:rFonts w:hint="eastAsia"/>
          <w:lang w:eastAsia="zh-CN"/>
        </w:rPr>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5"/>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 xml:space="preserve">the routing identifier or the LCS session identity received in the DL LCS-UP transport message for the </w:t>
      </w:r>
      <w:proofErr w:type="spellStart"/>
      <w:r w:rsidRPr="00E16A42">
        <w:t>PeriodicTriggeredInvoke</w:t>
      </w:r>
      <w:proofErr w:type="spellEnd"/>
      <w:r w:rsidRPr="00E16A42">
        <w:t xml:space="preserv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 xml:space="preserve">for the </w:t>
      </w:r>
      <w:proofErr w:type="spellStart"/>
      <w:r w:rsidRPr="00E16A42">
        <w:t>MSCancelDeferredLocation</w:t>
      </w:r>
      <w:proofErr w:type="spellEnd"/>
      <w:r w:rsidRPr="00E16A42">
        <w:t xml:space="preserve"> operations and the </w:t>
      </w:r>
      <w:proofErr w:type="spellStart"/>
      <w:r w:rsidRPr="00E16A42">
        <w:t>EventReport</w:t>
      </w:r>
      <w:proofErr w:type="spellEnd"/>
      <w:r w:rsidRPr="00E16A42">
        <w:t xml:space="preserve">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820392826" r:id="rId30"/>
        </w:object>
      </w:r>
    </w:p>
    <w:p w14:paraId="7653EB4B" w14:textId="1521E132" w:rsidR="00E22B91" w:rsidRPr="00E16A42" w:rsidRDefault="00E22B91" w:rsidP="00E22B91">
      <w:pPr>
        <w:pStyle w:val="TF"/>
        <w:rPr>
          <w:lang w:eastAsia="zh-CN"/>
        </w:rPr>
      </w:pPr>
      <w:bookmarkStart w:id="226" w:name="_CRFigure7_3_2_2_1"/>
      <w:r w:rsidRPr="00E16A42">
        <w:t>Figure </w:t>
      </w:r>
      <w:bookmarkEnd w:id="226"/>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7" w:name="_CR7_3_2_3"/>
      <w:bookmarkStart w:id="228" w:name="_Toc178422805"/>
      <w:bookmarkEnd w:id="227"/>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8"/>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29" w:name="_CR7_3_2_4"/>
      <w:bookmarkStart w:id="230" w:name="_Toc178422806"/>
      <w:bookmarkEnd w:id="229"/>
      <w:r w:rsidRPr="00E16A42">
        <w:rPr>
          <w:rFonts w:hint="eastAsia"/>
          <w:lang w:eastAsia="zh-CN"/>
        </w:rPr>
        <w:lastRenderedPageBreak/>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0"/>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1" w:name="_CR7_3_3"/>
      <w:bookmarkStart w:id="232" w:name="_Toc178422807"/>
      <w:bookmarkEnd w:id="231"/>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2"/>
    </w:p>
    <w:p w14:paraId="4C19B75C" w14:textId="78435909" w:rsidR="009D1A53" w:rsidRPr="00E16A42" w:rsidRDefault="00722E1D" w:rsidP="009D1A53">
      <w:pPr>
        <w:pStyle w:val="Heading4"/>
        <w:rPr>
          <w:lang w:eastAsia="zh-CN"/>
        </w:rPr>
      </w:pPr>
      <w:bookmarkStart w:id="233" w:name="_CR7_3_3_1"/>
      <w:bookmarkStart w:id="234" w:name="_Toc178422808"/>
      <w:bookmarkEnd w:id="233"/>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4"/>
    </w:p>
    <w:p w14:paraId="5063DAEC" w14:textId="0A855929" w:rsidR="002E29A5" w:rsidRPr="00E16A42" w:rsidRDefault="009D1A53" w:rsidP="009D1A53">
      <w:pPr>
        <w:rPr>
          <w:lang w:eastAsia="zh-CN"/>
        </w:rPr>
      </w:pPr>
      <w:bookmarkStart w:id="235"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6" w:name="_CR7_3_3_2"/>
      <w:bookmarkStart w:id="237" w:name="_Toc178422809"/>
      <w:bookmarkEnd w:id="235"/>
      <w:bookmarkEnd w:id="23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820392827" r:id="rId32"/>
        </w:object>
      </w:r>
    </w:p>
    <w:p w14:paraId="592C2F6C" w14:textId="59B3D54E" w:rsidR="00EA3B55" w:rsidRPr="00E16A42" w:rsidRDefault="00EA3B55" w:rsidP="00995C71">
      <w:pPr>
        <w:pStyle w:val="TF"/>
        <w:rPr>
          <w:lang w:eastAsia="zh-CN"/>
        </w:rPr>
      </w:pPr>
      <w:bookmarkStart w:id="238" w:name="_CRFigure7_3_3_2_1"/>
      <w:r w:rsidRPr="00E16A42">
        <w:t>Figure </w:t>
      </w:r>
      <w:bookmarkEnd w:id="238"/>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39" w:name="_CR7_3_3_3"/>
      <w:bookmarkStart w:id="240" w:name="_Toc178422810"/>
      <w:bookmarkEnd w:id="239"/>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0"/>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lastRenderedPageBreak/>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1" w:name="_CR7_3_3_4"/>
      <w:bookmarkStart w:id="242" w:name="_Toc178422811"/>
      <w:bookmarkEnd w:id="24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2"/>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3" w:name="_CR7_3_4"/>
      <w:bookmarkStart w:id="244" w:name="_Toc178422812"/>
      <w:bookmarkStart w:id="245" w:name="_Hlk165038488"/>
      <w:bookmarkEnd w:id="243"/>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4"/>
    </w:p>
    <w:p w14:paraId="4F67F46D" w14:textId="4BE29DF8" w:rsidR="00752B40" w:rsidRPr="00E16A42" w:rsidRDefault="00752B40" w:rsidP="00752B40">
      <w:pPr>
        <w:pStyle w:val="Heading4"/>
        <w:rPr>
          <w:lang w:eastAsia="zh-CN"/>
        </w:rPr>
      </w:pPr>
      <w:bookmarkStart w:id="246" w:name="_CR7_3_4_1"/>
      <w:bookmarkStart w:id="247" w:name="_Toc178422813"/>
      <w:bookmarkEnd w:id="246"/>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7"/>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8" w:name="_Hlk165907304"/>
      <w:r w:rsidRPr="00E16A42">
        <w:t>enable the LMF</w:t>
      </w:r>
      <w:bookmarkEnd w:id="248"/>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49" w:name="_CR7_3_4_2"/>
      <w:bookmarkStart w:id="250" w:name="_Toc178422814"/>
      <w:bookmarkEnd w:id="249"/>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0"/>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820392828" r:id="rId34"/>
        </w:object>
      </w:r>
    </w:p>
    <w:p w14:paraId="690F0D97" w14:textId="2DA4C562" w:rsidR="00752B40" w:rsidRPr="00E16A42" w:rsidRDefault="00752B40" w:rsidP="00752B40">
      <w:pPr>
        <w:pStyle w:val="TF"/>
        <w:rPr>
          <w:lang w:eastAsia="zh-CN"/>
        </w:rPr>
      </w:pPr>
      <w:bookmarkStart w:id="251" w:name="_CRFigure7_3_4_2_1"/>
      <w:r w:rsidRPr="00E16A42">
        <w:t>Figure </w:t>
      </w:r>
      <w:bookmarkEnd w:id="251"/>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2" w:name="_CR7_3_4_3"/>
      <w:bookmarkStart w:id="253" w:name="_Toc178422815"/>
      <w:bookmarkStart w:id="254" w:name="_Hlk165038498"/>
      <w:bookmarkEnd w:id="245"/>
      <w:bookmarkEnd w:id="252"/>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3"/>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lastRenderedPageBreak/>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5" w:name="_CR7_3_4_4"/>
      <w:bookmarkStart w:id="256" w:name="_Toc178422816"/>
      <w:bookmarkEnd w:id="255"/>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6"/>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7" w:name="_CR7_3_4_5"/>
      <w:bookmarkStart w:id="258" w:name="_Toc178422817"/>
      <w:bookmarkEnd w:id="25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59" w:name="_CR7_3_4_6"/>
      <w:bookmarkStart w:id="260" w:name="_Toc178422818"/>
      <w:bookmarkEnd w:id="254"/>
      <w:bookmarkEnd w:id="259"/>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0"/>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2D685B1A" w14:textId="057137FB" w:rsidR="009E7830" w:rsidRPr="00E16A42" w:rsidRDefault="00752B40" w:rsidP="00887F54">
      <w:pPr>
        <w:pStyle w:val="B1"/>
        <w:rPr>
          <w:rFonts w:eastAsiaTheme="minorEastAsia"/>
          <w:lang w:eastAsia="ko-KR"/>
        </w:rPr>
      </w:pPr>
      <w:r w:rsidRPr="00F2641B">
        <w:rPr>
          <w:rFonts w:eastAsia="SimSun"/>
        </w:rPr>
        <w:tab/>
        <w:t>The UE shall</w:t>
      </w:r>
      <w:r w:rsidR="00CC359D">
        <w:rPr>
          <w:rFonts w:eastAsia="SimSun"/>
        </w:rPr>
        <w:t xml:space="preserve"> </w:t>
      </w:r>
      <w:r w:rsidR="00CC359D" w:rsidRPr="00F2641B">
        <w:rPr>
          <w:rFonts w:eastAsia="SimSun"/>
        </w:rPr>
        <w:t xml:space="preserve">abort </w:t>
      </w:r>
      <w:r w:rsidR="00CC359D">
        <w:rPr>
          <w:rFonts w:eastAsia="SimSun"/>
        </w:rPr>
        <w:t xml:space="preserve">the </w:t>
      </w:r>
      <w:r w:rsidR="00CC359D" w:rsidRPr="00F2641B">
        <w:rPr>
          <w:rFonts w:eastAsia="SimSun"/>
        </w:rPr>
        <w:t>ongoing LCS-UP connection binding procedure, delete the stored LCS-UP binding ID, and</w:t>
      </w:r>
      <w:r w:rsidR="00CC359D">
        <w:rPr>
          <w:rFonts w:eastAsia="SimSun"/>
        </w:rPr>
        <w:t xml:space="preserve"> </w:t>
      </w:r>
      <w:r w:rsidR="00CC359D" w:rsidRPr="00CD31F6">
        <w:rPr>
          <w:rFonts w:eastAsia="SimSun"/>
        </w:rPr>
        <w:t>continue the ongoing network initiated user plane connection establishment procedure as described in clause</w:t>
      </w:r>
      <w:r w:rsidR="00CC359D" w:rsidRPr="00CD31F6">
        <w:rPr>
          <w:rFonts w:eastAsia="SimSun"/>
          <w:lang w:val="en-US"/>
        </w:rPr>
        <w:t> 6.2.1.1.5</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lastRenderedPageBreak/>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1" w:name="_CR7_3_4_7"/>
      <w:bookmarkStart w:id="262" w:name="_Toc178422819"/>
      <w:bookmarkEnd w:id="261"/>
      <w:r w:rsidRPr="00F2641B">
        <w:rPr>
          <w:rFonts w:eastAsia="SimSun"/>
          <w:lang w:eastAsia="zh-CN"/>
        </w:rPr>
        <w:t>7.3.4.7</w:t>
      </w:r>
      <w:r w:rsidRPr="00F2641B">
        <w:rPr>
          <w:rFonts w:eastAsia="SimSun"/>
          <w:lang w:eastAsia="zh-CN"/>
        </w:rPr>
        <w:tab/>
        <w:t>Abnormal cases on the network side</w:t>
      </w:r>
      <w:bookmarkEnd w:id="262"/>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3" w:name="_CR8"/>
      <w:bookmarkStart w:id="264" w:name="_Toc178422820"/>
      <w:bookmarkEnd w:id="263"/>
      <w:r w:rsidRPr="00F2641B">
        <w:rPr>
          <w:rFonts w:eastAsia="SimSun"/>
          <w:lang w:eastAsia="zh-CN"/>
        </w:rPr>
        <w:t>8</w:t>
      </w:r>
      <w:r w:rsidRPr="00F2641B">
        <w:rPr>
          <w:rFonts w:eastAsia="SimSun"/>
          <w:lang w:eastAsia="zh-CN"/>
        </w:rPr>
        <w:tab/>
        <w:t>LCS-UPP procedures for LCS client or AF</w:t>
      </w:r>
      <w:bookmarkEnd w:id="264"/>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5" w:name="_CR9"/>
      <w:bookmarkStart w:id="266" w:name="_Toc178422821"/>
      <w:bookmarkEnd w:id="265"/>
      <w:r w:rsidRPr="00E16A42">
        <w:rPr>
          <w:rFonts w:hint="eastAsia"/>
          <w:lang w:eastAsia="zh-CN"/>
        </w:rPr>
        <w:t>9</w:t>
      </w:r>
      <w:r w:rsidR="0000608D" w:rsidRPr="00E16A42">
        <w:tab/>
        <w:t>Handling of unknown, unforeseen and erroneous protocol data</w:t>
      </w:r>
      <w:bookmarkEnd w:id="266"/>
    </w:p>
    <w:p w14:paraId="125F226B" w14:textId="69FD9AD4" w:rsidR="00531759" w:rsidRPr="00E16A42" w:rsidRDefault="008F4FCF" w:rsidP="0056096F">
      <w:pPr>
        <w:pStyle w:val="Heading2"/>
      </w:pPr>
      <w:bookmarkStart w:id="267" w:name="_CR9_1"/>
      <w:bookmarkStart w:id="268" w:name="_Toc178422822"/>
      <w:bookmarkEnd w:id="267"/>
      <w:r w:rsidRPr="00E16A42">
        <w:rPr>
          <w:rFonts w:hint="eastAsia"/>
          <w:lang w:eastAsia="zh-CN"/>
        </w:rPr>
        <w:t>9</w:t>
      </w:r>
      <w:r w:rsidR="00531759" w:rsidRPr="00E16A42">
        <w:t>.1</w:t>
      </w:r>
      <w:r w:rsidR="00531759" w:rsidRPr="00E16A42">
        <w:tab/>
        <w:t>General</w:t>
      </w:r>
      <w:bookmarkEnd w:id="268"/>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69" w:name="OLE_LINK13"/>
      <w:r w:rsidRPr="00E16A42">
        <w:rPr>
          <w:rFonts w:hint="eastAsia"/>
          <w:lang w:eastAsia="zh-CN"/>
        </w:rPr>
        <w:t>messages</w:t>
      </w:r>
      <w:r w:rsidRPr="00E16A42">
        <w:t xml:space="preserve"> </w:t>
      </w:r>
      <w:bookmarkEnd w:id="269"/>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0" w:name="_CR9_2"/>
      <w:bookmarkStart w:id="271" w:name="_Toc20232857"/>
      <w:bookmarkStart w:id="272" w:name="_Toc27746961"/>
      <w:bookmarkStart w:id="273" w:name="_Toc36213145"/>
      <w:bookmarkStart w:id="274" w:name="_Toc36657322"/>
      <w:bookmarkStart w:id="275" w:name="_Toc45286987"/>
      <w:bookmarkStart w:id="276" w:name="_Toc51948256"/>
      <w:bookmarkStart w:id="277" w:name="_Toc51949348"/>
      <w:bookmarkStart w:id="278" w:name="_Toc123901721"/>
      <w:bookmarkStart w:id="279" w:name="_Toc178422823"/>
      <w:bookmarkEnd w:id="270"/>
      <w:r w:rsidRPr="00E16A42">
        <w:rPr>
          <w:rFonts w:hint="eastAsia"/>
          <w:lang w:eastAsia="zh-CN"/>
        </w:rPr>
        <w:lastRenderedPageBreak/>
        <w:t>9</w:t>
      </w:r>
      <w:r w:rsidR="001138CE" w:rsidRPr="00E16A42">
        <w:rPr>
          <w:lang w:eastAsia="zh-CN"/>
        </w:rPr>
        <w:t>.2</w:t>
      </w:r>
      <w:r w:rsidR="001138CE" w:rsidRPr="00E16A42">
        <w:rPr>
          <w:lang w:eastAsia="zh-CN"/>
        </w:rPr>
        <w:tab/>
        <w:t>Message too short or too long</w:t>
      </w:r>
      <w:bookmarkEnd w:id="271"/>
      <w:bookmarkEnd w:id="272"/>
      <w:bookmarkEnd w:id="273"/>
      <w:bookmarkEnd w:id="274"/>
      <w:bookmarkEnd w:id="275"/>
      <w:bookmarkEnd w:id="276"/>
      <w:bookmarkEnd w:id="277"/>
      <w:bookmarkEnd w:id="278"/>
      <w:bookmarkEnd w:id="279"/>
    </w:p>
    <w:p w14:paraId="12931EE7" w14:textId="59670533" w:rsidR="00F91A09" w:rsidRPr="00E16A42" w:rsidRDefault="008F4FCF" w:rsidP="00F91A09">
      <w:pPr>
        <w:pStyle w:val="Heading3"/>
        <w:rPr>
          <w:lang w:eastAsia="zh-CN"/>
        </w:rPr>
      </w:pPr>
      <w:bookmarkStart w:id="280" w:name="_CR9_2_1"/>
      <w:bookmarkStart w:id="281" w:name="_Toc178422824"/>
      <w:bookmarkEnd w:id="280"/>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1"/>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2" w:name="_CR9_2_2"/>
      <w:bookmarkStart w:id="283" w:name="_Toc178422825"/>
      <w:bookmarkEnd w:id="282"/>
      <w:r w:rsidRPr="00E16A42">
        <w:rPr>
          <w:rFonts w:hint="eastAsia"/>
          <w:lang w:eastAsia="zh-CN"/>
        </w:rPr>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3"/>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4" w:name="_CR9_3"/>
      <w:bookmarkStart w:id="285" w:name="_Toc20232863"/>
      <w:bookmarkStart w:id="286" w:name="_Toc27746967"/>
      <w:bookmarkStart w:id="287" w:name="_Toc36213151"/>
      <w:bookmarkStart w:id="288" w:name="_Toc36657328"/>
      <w:bookmarkStart w:id="289" w:name="_Toc45286993"/>
      <w:bookmarkStart w:id="290" w:name="_Toc51948262"/>
      <w:bookmarkStart w:id="291" w:name="_Toc51949354"/>
      <w:bookmarkStart w:id="292" w:name="_Toc123901727"/>
      <w:bookmarkStart w:id="293" w:name="_Toc178422826"/>
      <w:bookmarkEnd w:id="284"/>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5"/>
      <w:bookmarkEnd w:id="286"/>
      <w:bookmarkEnd w:id="287"/>
      <w:bookmarkEnd w:id="288"/>
      <w:bookmarkEnd w:id="289"/>
      <w:bookmarkEnd w:id="290"/>
      <w:bookmarkEnd w:id="291"/>
      <w:bookmarkEnd w:id="292"/>
      <w:bookmarkEnd w:id="293"/>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4" w:name="_CR9_4"/>
      <w:bookmarkStart w:id="295" w:name="_Toc20232864"/>
      <w:bookmarkStart w:id="296" w:name="_Toc27746968"/>
      <w:bookmarkStart w:id="297" w:name="_Toc36213152"/>
      <w:bookmarkStart w:id="298" w:name="_Toc36657329"/>
      <w:bookmarkStart w:id="299" w:name="_Toc45286994"/>
      <w:bookmarkStart w:id="300" w:name="_Toc51948263"/>
      <w:bookmarkStart w:id="301" w:name="_Toc51949355"/>
      <w:bookmarkStart w:id="302" w:name="_Toc123901728"/>
      <w:bookmarkStart w:id="303" w:name="_Toc178422827"/>
      <w:bookmarkEnd w:id="294"/>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5"/>
      <w:bookmarkEnd w:id="296"/>
      <w:bookmarkEnd w:id="297"/>
      <w:bookmarkEnd w:id="298"/>
      <w:bookmarkEnd w:id="299"/>
      <w:bookmarkEnd w:id="300"/>
      <w:bookmarkEnd w:id="301"/>
      <w:bookmarkEnd w:id="302"/>
      <w:bookmarkEnd w:id="30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lastRenderedPageBreak/>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4" w:name="_CR9_5"/>
      <w:bookmarkStart w:id="305" w:name="_Toc20232868"/>
      <w:bookmarkStart w:id="306" w:name="_Toc27746972"/>
      <w:bookmarkStart w:id="307" w:name="_Toc36213156"/>
      <w:bookmarkStart w:id="308" w:name="_Toc36657333"/>
      <w:bookmarkStart w:id="309" w:name="_Toc45286998"/>
      <w:bookmarkStart w:id="310" w:name="_Toc51948267"/>
      <w:bookmarkStart w:id="311" w:name="_Toc51949359"/>
      <w:bookmarkStart w:id="312" w:name="_Toc123901732"/>
      <w:bookmarkStart w:id="313" w:name="_Toc178422828"/>
      <w:bookmarkEnd w:id="304"/>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5"/>
      <w:bookmarkEnd w:id="306"/>
      <w:bookmarkEnd w:id="307"/>
      <w:bookmarkEnd w:id="308"/>
      <w:bookmarkEnd w:id="309"/>
      <w:bookmarkEnd w:id="310"/>
      <w:bookmarkEnd w:id="311"/>
      <w:bookmarkEnd w:id="312"/>
      <w:bookmarkEnd w:id="313"/>
    </w:p>
    <w:p w14:paraId="176591F6" w14:textId="38629825" w:rsidR="00F91A09" w:rsidRPr="00F2641B" w:rsidRDefault="008F4FCF" w:rsidP="00F2641B">
      <w:pPr>
        <w:pStyle w:val="Heading3"/>
        <w:rPr>
          <w:rFonts w:eastAsia="SimSun"/>
          <w:lang w:eastAsia="zh-CN"/>
        </w:rPr>
      </w:pPr>
      <w:bookmarkStart w:id="314" w:name="_CR9_5_1"/>
      <w:bookmarkStart w:id="315" w:name="_Toc33963265"/>
      <w:bookmarkStart w:id="316" w:name="_Toc34393335"/>
      <w:bookmarkStart w:id="317" w:name="_Toc45216151"/>
      <w:bookmarkStart w:id="318" w:name="_Toc51931720"/>
      <w:bookmarkStart w:id="319" w:name="_Toc59208996"/>
      <w:bookmarkStart w:id="320" w:name="_Toc68196325"/>
      <w:bookmarkStart w:id="321" w:name="_Toc146712422"/>
      <w:bookmarkStart w:id="322" w:name="_Toc178422829"/>
      <w:bookmarkEnd w:id="314"/>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5"/>
      <w:bookmarkEnd w:id="316"/>
      <w:bookmarkEnd w:id="317"/>
      <w:bookmarkEnd w:id="318"/>
      <w:bookmarkEnd w:id="319"/>
      <w:bookmarkEnd w:id="320"/>
      <w:bookmarkEnd w:id="321"/>
      <w:bookmarkEnd w:id="322"/>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3" w:name="_CR9_5_2"/>
      <w:bookmarkStart w:id="324" w:name="_Toc33963266"/>
      <w:bookmarkStart w:id="325" w:name="_Toc34393336"/>
      <w:bookmarkStart w:id="326" w:name="_Toc45216152"/>
      <w:bookmarkStart w:id="327" w:name="_Toc51931721"/>
      <w:bookmarkStart w:id="328" w:name="_Toc59208997"/>
      <w:bookmarkStart w:id="329" w:name="_Toc68196326"/>
      <w:bookmarkStart w:id="330" w:name="_Toc146712423"/>
      <w:bookmarkStart w:id="331" w:name="_Toc178422830"/>
      <w:bookmarkEnd w:id="323"/>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4"/>
      <w:bookmarkEnd w:id="325"/>
      <w:bookmarkEnd w:id="326"/>
      <w:bookmarkEnd w:id="327"/>
      <w:bookmarkEnd w:id="328"/>
      <w:bookmarkEnd w:id="329"/>
      <w:bookmarkEnd w:id="330"/>
      <w:bookmarkEnd w:id="331"/>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2" w:name="_CR9_5_3"/>
      <w:bookmarkStart w:id="333" w:name="_Toc33963267"/>
      <w:bookmarkStart w:id="334" w:name="_Toc34393337"/>
      <w:bookmarkStart w:id="335" w:name="_Toc45216153"/>
      <w:bookmarkStart w:id="336" w:name="_Toc51931722"/>
      <w:bookmarkStart w:id="337" w:name="_Toc59208998"/>
      <w:bookmarkStart w:id="338" w:name="_Toc68196327"/>
      <w:bookmarkStart w:id="339" w:name="_Toc146712424"/>
      <w:bookmarkStart w:id="340" w:name="_Toc178422831"/>
      <w:bookmarkEnd w:id="332"/>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3"/>
      <w:bookmarkEnd w:id="334"/>
      <w:bookmarkEnd w:id="335"/>
      <w:bookmarkEnd w:id="336"/>
      <w:bookmarkEnd w:id="337"/>
      <w:bookmarkEnd w:id="338"/>
      <w:bookmarkEnd w:id="339"/>
      <w:bookmarkEnd w:id="340"/>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1" w:name="_CR9_6"/>
      <w:bookmarkStart w:id="342" w:name="_Toc20232872"/>
      <w:bookmarkStart w:id="343" w:name="_Toc27746976"/>
      <w:bookmarkStart w:id="344" w:name="_Toc36213160"/>
      <w:bookmarkStart w:id="345" w:name="_Toc36657337"/>
      <w:bookmarkStart w:id="346" w:name="_Toc45287002"/>
      <w:bookmarkStart w:id="347" w:name="_Toc51948271"/>
      <w:bookmarkStart w:id="348" w:name="_Toc51949363"/>
      <w:bookmarkStart w:id="349" w:name="_Toc123901736"/>
      <w:bookmarkStart w:id="350" w:name="_Toc178422832"/>
      <w:bookmarkEnd w:id="341"/>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2"/>
      <w:bookmarkEnd w:id="343"/>
      <w:bookmarkEnd w:id="344"/>
      <w:bookmarkEnd w:id="345"/>
      <w:bookmarkEnd w:id="346"/>
      <w:bookmarkEnd w:id="347"/>
      <w:bookmarkEnd w:id="348"/>
      <w:bookmarkEnd w:id="349"/>
      <w:bookmarkEnd w:id="350"/>
    </w:p>
    <w:p w14:paraId="2F171AA7" w14:textId="0FED0292" w:rsidR="00F91A09" w:rsidRPr="00E16A42" w:rsidRDefault="008F4FCF" w:rsidP="00F2641B">
      <w:pPr>
        <w:pStyle w:val="Heading3"/>
      </w:pPr>
      <w:bookmarkStart w:id="351" w:name="_CR9_6_1"/>
      <w:bookmarkStart w:id="352" w:name="_Toc33963269"/>
      <w:bookmarkStart w:id="353" w:name="_Toc34393339"/>
      <w:bookmarkStart w:id="354" w:name="_Toc45216155"/>
      <w:bookmarkStart w:id="355" w:name="_Toc51931724"/>
      <w:bookmarkStart w:id="356" w:name="_Toc59209000"/>
      <w:bookmarkStart w:id="357" w:name="_Toc68196329"/>
      <w:bookmarkStart w:id="358" w:name="_Toc146712426"/>
      <w:bookmarkStart w:id="359" w:name="_Toc178422833"/>
      <w:bookmarkEnd w:id="351"/>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2"/>
      <w:bookmarkEnd w:id="353"/>
      <w:bookmarkEnd w:id="354"/>
      <w:bookmarkEnd w:id="355"/>
      <w:bookmarkEnd w:id="356"/>
      <w:bookmarkEnd w:id="357"/>
      <w:bookmarkEnd w:id="358"/>
      <w:bookmarkEnd w:id="359"/>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0" w:name="_CR9_6_2"/>
      <w:bookmarkStart w:id="361" w:name="_Toc33963270"/>
      <w:bookmarkStart w:id="362" w:name="_Toc34393340"/>
      <w:bookmarkStart w:id="363" w:name="_Toc45216156"/>
      <w:bookmarkStart w:id="364" w:name="_Toc51931725"/>
      <w:bookmarkStart w:id="365" w:name="_Toc59209001"/>
      <w:bookmarkStart w:id="366" w:name="_Toc68196330"/>
      <w:bookmarkStart w:id="367" w:name="_Toc146712427"/>
      <w:bookmarkStart w:id="368" w:name="_Toc178422834"/>
      <w:bookmarkEnd w:id="360"/>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1"/>
      <w:bookmarkEnd w:id="362"/>
      <w:bookmarkEnd w:id="363"/>
      <w:bookmarkEnd w:id="364"/>
      <w:bookmarkEnd w:id="365"/>
      <w:bookmarkEnd w:id="366"/>
      <w:bookmarkEnd w:id="367"/>
      <w:bookmarkEnd w:id="368"/>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69" w:name="_CR9_6_3"/>
      <w:bookmarkStart w:id="370" w:name="_Toc33963271"/>
      <w:bookmarkStart w:id="371" w:name="_Toc34393341"/>
      <w:bookmarkStart w:id="372" w:name="_Toc45216157"/>
      <w:bookmarkStart w:id="373" w:name="_Toc51931726"/>
      <w:bookmarkStart w:id="374" w:name="_Toc59209002"/>
      <w:bookmarkStart w:id="375" w:name="_Toc68196331"/>
      <w:bookmarkStart w:id="376" w:name="_Toc146712428"/>
      <w:bookmarkStart w:id="377" w:name="_Toc178422835"/>
      <w:bookmarkEnd w:id="369"/>
      <w:r w:rsidRPr="00F2641B">
        <w:rPr>
          <w:rFonts w:eastAsia="SimSun"/>
          <w:lang w:eastAsia="zh-CN"/>
        </w:rPr>
        <w:lastRenderedPageBreak/>
        <w:t>9</w:t>
      </w:r>
      <w:r w:rsidR="00F91A09" w:rsidRPr="00F2641B">
        <w:rPr>
          <w:rFonts w:eastAsia="SimSun"/>
          <w:lang w:eastAsia="zh-CN"/>
        </w:rPr>
        <w:t>.6.3</w:t>
      </w:r>
      <w:r w:rsidR="00F91A09" w:rsidRPr="00F2641B">
        <w:rPr>
          <w:rFonts w:eastAsia="SimSun"/>
          <w:lang w:eastAsia="zh-CN"/>
        </w:rPr>
        <w:tab/>
        <w:t>Conditional IE errors</w:t>
      </w:r>
      <w:bookmarkEnd w:id="370"/>
      <w:bookmarkEnd w:id="371"/>
      <w:bookmarkEnd w:id="372"/>
      <w:bookmarkEnd w:id="373"/>
      <w:bookmarkEnd w:id="374"/>
      <w:bookmarkEnd w:id="375"/>
      <w:bookmarkEnd w:id="376"/>
      <w:bookmarkEnd w:id="377"/>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8" w:name="_CR9_7"/>
      <w:bookmarkStart w:id="379" w:name="_Toc20232875"/>
      <w:bookmarkStart w:id="380" w:name="_Toc27746979"/>
      <w:bookmarkStart w:id="381" w:name="_Toc36213163"/>
      <w:bookmarkStart w:id="382" w:name="_Toc36657340"/>
      <w:bookmarkStart w:id="383" w:name="_Toc45287005"/>
      <w:bookmarkStart w:id="384" w:name="_Toc51948274"/>
      <w:bookmarkStart w:id="385" w:name="_Toc51949366"/>
      <w:bookmarkStart w:id="386" w:name="_Toc123901739"/>
      <w:bookmarkStart w:id="387" w:name="_Toc178422836"/>
      <w:bookmarkEnd w:id="378"/>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79"/>
      <w:bookmarkEnd w:id="380"/>
      <w:bookmarkEnd w:id="381"/>
      <w:bookmarkEnd w:id="382"/>
      <w:bookmarkEnd w:id="383"/>
      <w:bookmarkEnd w:id="384"/>
      <w:bookmarkEnd w:id="385"/>
      <w:bookmarkEnd w:id="386"/>
      <w:bookmarkEnd w:id="387"/>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8" w:name="_CR10"/>
      <w:bookmarkStart w:id="389" w:name="_Toc115079347"/>
      <w:bookmarkStart w:id="390" w:name="_Toc178422837"/>
      <w:bookmarkEnd w:id="388"/>
      <w:r w:rsidRPr="00E16A42">
        <w:rPr>
          <w:rFonts w:hint="eastAsia"/>
          <w:lang w:eastAsia="zh-CN"/>
        </w:rPr>
        <w:t>10</w:t>
      </w:r>
      <w:r w:rsidR="00C24477" w:rsidRPr="00E16A42">
        <w:tab/>
        <w:t>Message functional definitions and contents</w:t>
      </w:r>
      <w:bookmarkEnd w:id="389"/>
      <w:bookmarkEnd w:id="390"/>
    </w:p>
    <w:p w14:paraId="766CD3DF" w14:textId="08F5E6D3" w:rsidR="00C24477" w:rsidRPr="00E16A42" w:rsidRDefault="008F4FCF" w:rsidP="00C24477">
      <w:pPr>
        <w:pStyle w:val="Heading2"/>
        <w:rPr>
          <w:lang w:eastAsia="zh-CN"/>
        </w:rPr>
      </w:pPr>
      <w:bookmarkStart w:id="391" w:name="_CR10_1"/>
      <w:bookmarkStart w:id="392" w:name="_Toc525231308"/>
      <w:bookmarkStart w:id="393" w:name="_Toc59198708"/>
      <w:bookmarkStart w:id="394" w:name="_Toc59199299"/>
      <w:bookmarkStart w:id="395" w:name="_Toc115079348"/>
      <w:bookmarkStart w:id="396" w:name="_Toc178422838"/>
      <w:bookmarkEnd w:id="391"/>
      <w:r w:rsidRPr="00E16A42">
        <w:rPr>
          <w:rFonts w:hint="eastAsia"/>
          <w:lang w:eastAsia="zh-CN"/>
        </w:rPr>
        <w:t>10</w:t>
      </w:r>
      <w:r w:rsidR="00C24477" w:rsidRPr="00E16A42">
        <w:t>.1</w:t>
      </w:r>
      <w:r w:rsidR="00C24477" w:rsidRPr="00E16A42">
        <w:tab/>
        <w:t>Overview</w:t>
      </w:r>
      <w:bookmarkEnd w:id="392"/>
      <w:bookmarkEnd w:id="393"/>
      <w:bookmarkEnd w:id="394"/>
      <w:bookmarkEnd w:id="395"/>
      <w:bookmarkEnd w:id="396"/>
    </w:p>
    <w:p w14:paraId="39A6CE29" w14:textId="77777777" w:rsidR="00F1264B" w:rsidRPr="00E16A42" w:rsidRDefault="00F1264B" w:rsidP="00F1264B">
      <w:pPr>
        <w:rPr>
          <w:lang w:eastAsia="zh-CN"/>
        </w:rPr>
      </w:pPr>
      <w:bookmarkStart w:id="397"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lastRenderedPageBreak/>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8" w:name="_CR10_2"/>
      <w:bookmarkStart w:id="399" w:name="_Toc178422839"/>
      <w:bookmarkEnd w:id="397"/>
      <w:bookmarkEnd w:id="398"/>
      <w:r w:rsidRPr="00E16A42">
        <w:rPr>
          <w:rFonts w:hint="eastAsia"/>
          <w:lang w:eastAsia="zh-CN"/>
        </w:rPr>
        <w:t>10</w:t>
      </w:r>
      <w:r w:rsidR="002A283E" w:rsidRPr="00E16A42">
        <w:t>.2</w:t>
      </w:r>
      <w:r w:rsidR="002A283E" w:rsidRPr="00E16A42">
        <w:tab/>
        <w:t>LCS-UPP messages</w:t>
      </w:r>
      <w:bookmarkEnd w:id="399"/>
    </w:p>
    <w:p w14:paraId="2199E63D" w14:textId="68731E9A" w:rsidR="00A62E69" w:rsidRPr="00E16A42" w:rsidRDefault="008F4FCF" w:rsidP="00A62E69">
      <w:pPr>
        <w:pStyle w:val="Heading3"/>
        <w:rPr>
          <w:lang w:eastAsia="zh-CN"/>
        </w:rPr>
      </w:pPr>
      <w:bookmarkStart w:id="400" w:name="_CR10_2_1"/>
      <w:bookmarkStart w:id="401" w:name="_Toc178422840"/>
      <w:bookmarkEnd w:id="40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1"/>
    </w:p>
    <w:p w14:paraId="282269FC" w14:textId="2369EE9C" w:rsidR="00A62E69" w:rsidRPr="00E16A42" w:rsidRDefault="008F4FCF" w:rsidP="00A62E69">
      <w:pPr>
        <w:pStyle w:val="Heading4"/>
      </w:pPr>
      <w:bookmarkStart w:id="402" w:name="_CR10_2_1_1"/>
      <w:bookmarkStart w:id="403" w:name="_Toc20232880"/>
      <w:bookmarkStart w:id="404" w:name="_Toc27746984"/>
      <w:bookmarkStart w:id="405" w:name="_Toc36213168"/>
      <w:bookmarkStart w:id="406" w:name="_Toc36657345"/>
      <w:bookmarkStart w:id="407" w:name="_Toc45287010"/>
      <w:bookmarkStart w:id="408" w:name="_Toc51948279"/>
      <w:bookmarkStart w:id="409" w:name="_Toc51949371"/>
      <w:bookmarkStart w:id="410" w:name="_Toc131396328"/>
      <w:bookmarkStart w:id="411" w:name="_Toc178422841"/>
      <w:bookmarkEnd w:id="402"/>
      <w:r w:rsidRPr="00E16A42">
        <w:rPr>
          <w:rFonts w:hint="eastAsia"/>
          <w:lang w:eastAsia="zh-CN"/>
        </w:rPr>
        <w:t>10</w:t>
      </w:r>
      <w:r w:rsidR="00A62E69" w:rsidRPr="00E16A42">
        <w:t>.2.1.1</w:t>
      </w:r>
      <w:r w:rsidR="00A62E69" w:rsidRPr="00E16A42">
        <w:tab/>
        <w:t>Message definition</w:t>
      </w:r>
      <w:bookmarkEnd w:id="403"/>
      <w:bookmarkEnd w:id="404"/>
      <w:bookmarkEnd w:id="405"/>
      <w:bookmarkEnd w:id="406"/>
      <w:bookmarkEnd w:id="407"/>
      <w:bookmarkEnd w:id="408"/>
      <w:bookmarkEnd w:id="409"/>
      <w:bookmarkEnd w:id="410"/>
      <w:bookmarkEnd w:id="411"/>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2" w:name="_CRTable10_2_1_1_1"/>
      <w:r w:rsidRPr="00E16A42">
        <w:rPr>
          <w:rFonts w:eastAsia="Malgun Gothic"/>
          <w:lang w:val="fr-FR"/>
        </w:rPr>
        <w:t>Table </w:t>
      </w:r>
      <w:bookmarkEnd w:id="412"/>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3"/>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4" w:name="_CR10_2_2"/>
      <w:bookmarkStart w:id="415" w:name="_Toc178422842"/>
      <w:bookmarkEnd w:id="414"/>
      <w:r w:rsidRPr="00E16A42">
        <w:rPr>
          <w:rFonts w:hint="eastAsia"/>
          <w:lang w:eastAsia="zh-CN"/>
        </w:rPr>
        <w:lastRenderedPageBreak/>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5"/>
    </w:p>
    <w:p w14:paraId="36AA80C5" w14:textId="7765665D" w:rsidR="00EA3B55" w:rsidRPr="00E16A42" w:rsidRDefault="008F4FCF" w:rsidP="00EA3B55">
      <w:pPr>
        <w:pStyle w:val="Heading4"/>
      </w:pPr>
      <w:bookmarkStart w:id="416" w:name="_CR10_2_2_1"/>
      <w:bookmarkStart w:id="417" w:name="_Toc178422843"/>
      <w:bookmarkEnd w:id="416"/>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7"/>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8" w:name="_CRTable10_2_2_1_1"/>
      <w:r w:rsidRPr="00E16A42">
        <w:rPr>
          <w:rFonts w:eastAsia="Malgun Gothic"/>
          <w:lang w:val="fr-FR"/>
        </w:rPr>
        <w:t>Table </w:t>
      </w:r>
      <w:bookmarkEnd w:id="418"/>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19" w:name="_CR10_2_3"/>
      <w:bookmarkStart w:id="420" w:name="_Toc157616813"/>
      <w:bookmarkStart w:id="421" w:name="_Toc178422844"/>
      <w:bookmarkEnd w:id="419"/>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0"/>
      <w:r w:rsidRPr="00E16A42">
        <w:rPr>
          <w:rFonts w:eastAsia="Malgun Gothic" w:hint="eastAsia"/>
          <w:lang w:eastAsia="ko-KR"/>
        </w:rPr>
        <w:t>connection</w:t>
      </w:r>
      <w:r w:rsidRPr="00E16A42">
        <w:rPr>
          <w:lang w:eastAsia="zh-CN"/>
        </w:rPr>
        <w:t xml:space="preserve"> binding request</w:t>
      </w:r>
      <w:bookmarkEnd w:id="421"/>
    </w:p>
    <w:p w14:paraId="0FC1A33A" w14:textId="49FDAD5F" w:rsidR="001D17FF" w:rsidRPr="00E16A42" w:rsidRDefault="001D17FF" w:rsidP="001D17FF">
      <w:pPr>
        <w:pStyle w:val="Heading4"/>
      </w:pPr>
      <w:bookmarkStart w:id="422" w:name="_CR10_2_3_1"/>
      <w:bookmarkStart w:id="423" w:name="_Toc157616814"/>
      <w:bookmarkStart w:id="424" w:name="_Toc178422845"/>
      <w:bookmarkEnd w:id="422"/>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3"/>
      <w:bookmarkEnd w:id="42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5" w:name="_CRTable10_2_3_1_1"/>
      <w:r w:rsidRPr="00E16A42">
        <w:rPr>
          <w:rFonts w:eastAsia="Malgun Gothic"/>
        </w:rPr>
        <w:t>Table </w:t>
      </w:r>
      <w:bookmarkEnd w:id="425"/>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6" w:name="_CR10_2_4"/>
      <w:bookmarkStart w:id="427" w:name="_Toc178422846"/>
      <w:bookmarkEnd w:id="42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7"/>
    </w:p>
    <w:p w14:paraId="062D43A6" w14:textId="043DE926" w:rsidR="001D17FF" w:rsidRPr="00E16A42" w:rsidRDefault="001D17FF" w:rsidP="001D17FF">
      <w:pPr>
        <w:pStyle w:val="Heading4"/>
      </w:pPr>
      <w:bookmarkStart w:id="428" w:name="_CR10_2_4_1"/>
      <w:bookmarkStart w:id="429" w:name="_Toc178422847"/>
      <w:bookmarkEnd w:id="428"/>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29"/>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lastRenderedPageBreak/>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0" w:name="_CRTable10_2_4_1_1"/>
      <w:r w:rsidRPr="00E16A42">
        <w:rPr>
          <w:rFonts w:eastAsia="Malgun Gothic"/>
        </w:rPr>
        <w:t>Table </w:t>
      </w:r>
      <w:bookmarkEnd w:id="430"/>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1" w:name="_CR10_2_5"/>
      <w:bookmarkStart w:id="432" w:name="_Toc178422848"/>
      <w:bookmarkEnd w:id="431"/>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2"/>
    </w:p>
    <w:p w14:paraId="61DB5BA7" w14:textId="21AC41C6" w:rsidR="001D17FF" w:rsidRPr="00E16A42" w:rsidRDefault="001D17FF" w:rsidP="001D17FF">
      <w:pPr>
        <w:pStyle w:val="Heading4"/>
      </w:pPr>
      <w:bookmarkStart w:id="433" w:name="_CR10_2_5_1"/>
      <w:bookmarkStart w:id="434" w:name="_Toc178422849"/>
      <w:bookmarkEnd w:id="433"/>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4"/>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5" w:name="_CRTable10_2_5_1_1"/>
      <w:r w:rsidRPr="00E16A42">
        <w:rPr>
          <w:rFonts w:eastAsia="Malgun Gothic"/>
        </w:rPr>
        <w:t>Table </w:t>
      </w:r>
      <w:bookmarkEnd w:id="435"/>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6" w:name="_CR10_3"/>
      <w:bookmarkStart w:id="437" w:name="_Toc178422850"/>
      <w:bookmarkEnd w:id="436"/>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7"/>
    </w:p>
    <w:p w14:paraId="473C812D" w14:textId="13754FFF" w:rsidR="009872AF" w:rsidRPr="00E16A42" w:rsidRDefault="008F4FCF" w:rsidP="00AA7FB6">
      <w:pPr>
        <w:pStyle w:val="Heading3"/>
        <w:rPr>
          <w:lang w:eastAsia="zh-CN"/>
        </w:rPr>
      </w:pPr>
      <w:bookmarkStart w:id="438" w:name="_CR10_3_1"/>
      <w:bookmarkStart w:id="439" w:name="_Toc178422851"/>
      <w:bookmarkEnd w:id="438"/>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0" w:name="OLE_LINK7"/>
      <w:r w:rsidR="009872AF" w:rsidRPr="00E16A42">
        <w:rPr>
          <w:rFonts w:hint="eastAsia"/>
          <w:lang w:eastAsia="zh-CN"/>
        </w:rPr>
        <w:t xml:space="preserve">User plane </w:t>
      </w:r>
      <w:bookmarkStart w:id="441" w:name="OLE_LINK5"/>
      <w:r w:rsidR="009872AF" w:rsidRPr="00E16A42">
        <w:rPr>
          <w:rFonts w:hint="eastAsia"/>
          <w:lang w:eastAsia="zh-CN"/>
        </w:rPr>
        <w:t>connection</w:t>
      </w:r>
      <w:bookmarkEnd w:id="441"/>
      <w:r w:rsidR="009872AF" w:rsidRPr="00E16A42">
        <w:rPr>
          <w:rFonts w:hint="eastAsia"/>
          <w:lang w:eastAsia="zh-CN"/>
        </w:rPr>
        <w:t xml:space="preserve"> establishment command</w:t>
      </w:r>
      <w:bookmarkEnd w:id="440"/>
      <w:bookmarkEnd w:id="439"/>
    </w:p>
    <w:p w14:paraId="77346573" w14:textId="168A9852" w:rsidR="009872AF" w:rsidRPr="00E16A42" w:rsidRDefault="008F4FCF" w:rsidP="009872AF">
      <w:pPr>
        <w:pStyle w:val="Heading4"/>
      </w:pPr>
      <w:bookmarkStart w:id="442" w:name="_CR10_3_1_1"/>
      <w:bookmarkStart w:id="443" w:name="_Toc178422852"/>
      <w:bookmarkEnd w:id="44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4" w:name="_CRTable10_3_1_1_1"/>
      <w:r w:rsidRPr="00E16A42">
        <w:rPr>
          <w:rFonts w:eastAsia="Malgun Gothic"/>
          <w:lang w:val="fr-FR"/>
        </w:rPr>
        <w:t>Table </w:t>
      </w:r>
      <w:bookmarkEnd w:id="44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5" w:name="_CR10_3_2"/>
      <w:bookmarkStart w:id="446" w:name="_Toc178422853"/>
      <w:bookmarkEnd w:id="445"/>
      <w:r w:rsidRPr="00E16A42">
        <w:rPr>
          <w:rFonts w:hint="eastAsia"/>
          <w:lang w:eastAsia="zh-CN"/>
        </w:rPr>
        <w:lastRenderedPageBreak/>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6"/>
    </w:p>
    <w:p w14:paraId="58618D50" w14:textId="695FC8B4" w:rsidR="009872AF" w:rsidRPr="00E16A42" w:rsidRDefault="008F4FCF" w:rsidP="009872AF">
      <w:pPr>
        <w:pStyle w:val="Heading4"/>
      </w:pPr>
      <w:bookmarkStart w:id="447" w:name="_CR10_3_2_1"/>
      <w:bookmarkStart w:id="448" w:name="_Toc178422854"/>
      <w:bookmarkEnd w:id="44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8"/>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49" w:name="_CRTable10_3_2_1_1"/>
      <w:r w:rsidRPr="00E16A42">
        <w:rPr>
          <w:rFonts w:eastAsia="Malgun Gothic"/>
          <w:lang w:val="fr-FR"/>
        </w:rPr>
        <w:t>Table </w:t>
      </w:r>
      <w:bookmarkEnd w:id="449"/>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0" w:name="_CR10_3_3"/>
      <w:bookmarkStart w:id="451" w:name="_Toc178422855"/>
      <w:bookmarkEnd w:id="450"/>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1"/>
    </w:p>
    <w:p w14:paraId="45C6B4C6" w14:textId="598A6F83" w:rsidR="009872AF" w:rsidRPr="00E16A42" w:rsidRDefault="008F4FCF" w:rsidP="009872AF">
      <w:pPr>
        <w:pStyle w:val="Heading4"/>
      </w:pPr>
      <w:bookmarkStart w:id="452" w:name="_CR10_3_3_1"/>
      <w:bookmarkStart w:id="453" w:name="_Toc178422856"/>
      <w:bookmarkEnd w:id="452"/>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3"/>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4" w:name="_CRTable10_3_3_1_1"/>
      <w:r w:rsidRPr="00E16A42">
        <w:rPr>
          <w:rFonts w:eastAsia="Malgun Gothic"/>
          <w:lang w:val="fr-FR"/>
        </w:rPr>
        <w:t>Table </w:t>
      </w:r>
      <w:bookmarkEnd w:id="45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w:t>
            </w:r>
            <w:proofErr w:type="spellStart"/>
            <w:r w:rsidR="009872AF"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5" w:name="_CR10_3_4"/>
      <w:bookmarkStart w:id="456" w:name="_Toc178422857"/>
      <w:bookmarkEnd w:id="4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6"/>
    </w:p>
    <w:p w14:paraId="1DF97292" w14:textId="0B177A38" w:rsidR="009872AF" w:rsidRPr="00E16A42" w:rsidRDefault="008F4FCF" w:rsidP="009872AF">
      <w:pPr>
        <w:pStyle w:val="Heading4"/>
      </w:pPr>
      <w:bookmarkStart w:id="457" w:name="_CR10_3_4_1"/>
      <w:bookmarkStart w:id="458" w:name="_Toc178422858"/>
      <w:bookmarkEnd w:id="45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8"/>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59" w:name="OLE_LINK17"/>
      <w:r w:rsidR="00FD0B94" w:rsidRPr="00E16A42">
        <w:rPr>
          <w:lang w:eastAsia="zh-CN"/>
        </w:rPr>
        <w:t>USER PLANE CONNECTION ESTABLISHMENT REQUEST</w:t>
      </w:r>
      <w:bookmarkEnd w:id="459"/>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0" w:name="_CRTable10_3_4_1_1"/>
      <w:r w:rsidRPr="00E16A42">
        <w:rPr>
          <w:rFonts w:eastAsia="Malgun Gothic"/>
          <w:lang w:val="fr-FR"/>
        </w:rPr>
        <w:lastRenderedPageBreak/>
        <w:t>Table </w:t>
      </w:r>
      <w:bookmarkEnd w:id="46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1" w:name="OLE_LINK10"/>
      <w:r w:rsidR="00FD0B94" w:rsidRPr="00E16A42">
        <w:rPr>
          <w:lang w:eastAsia="zh-CN"/>
        </w:rPr>
        <w:t>USER PLANE CONNECTION ESTABLISHMENT REQUEST</w:t>
      </w:r>
      <w:bookmarkEnd w:id="46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 xml:space="preserve">message </w:t>
            </w:r>
            <w:proofErr w:type="spellStart"/>
            <w:r w:rsidR="009872AF"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2" w:name="_CR10_3_5"/>
      <w:bookmarkStart w:id="463" w:name="_Toc178422859"/>
      <w:bookmarkEnd w:id="462"/>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3"/>
    </w:p>
    <w:p w14:paraId="5A39CEFD" w14:textId="083C949C" w:rsidR="00D3583E" w:rsidRPr="00E16A42" w:rsidRDefault="00D3583E" w:rsidP="00D3583E">
      <w:pPr>
        <w:pStyle w:val="Heading4"/>
      </w:pPr>
      <w:bookmarkStart w:id="464" w:name="_CR10_3_5_1"/>
      <w:bookmarkStart w:id="465" w:name="_Toc178422860"/>
      <w:bookmarkEnd w:id="464"/>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5"/>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6" w:name="_CRTable10_3_5_1_1"/>
      <w:r w:rsidRPr="00E16A42">
        <w:rPr>
          <w:rFonts w:eastAsia="Malgun Gothic"/>
          <w:lang w:val="fr-FR"/>
        </w:rPr>
        <w:t>Table </w:t>
      </w:r>
      <w:bookmarkEnd w:id="466"/>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w:t>
            </w:r>
            <w:proofErr w:type="spellStart"/>
            <w:r w:rsidRPr="00E16A42">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7" w:name="_CR10_3_5_2"/>
      <w:bookmarkStart w:id="468" w:name="_Toc178422861"/>
      <w:bookmarkEnd w:id="467"/>
      <w:r w:rsidRPr="00E16A42">
        <w:rPr>
          <w:rFonts w:hint="eastAsia"/>
          <w:lang w:eastAsia="zh-CN"/>
        </w:rPr>
        <w:t>10</w:t>
      </w:r>
      <w:r w:rsidRPr="00E16A42">
        <w:t>.3.5.</w:t>
      </w:r>
      <w:r w:rsidRPr="00E16A42">
        <w:rPr>
          <w:lang w:eastAsia="zh-CN"/>
        </w:rPr>
        <w:t>2</w:t>
      </w:r>
      <w:r w:rsidRPr="00E16A42">
        <w:tab/>
        <w:t>Back-off timer value</w:t>
      </w:r>
      <w:bookmarkEnd w:id="468"/>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69" w:name="_CR10_3_6"/>
      <w:bookmarkStart w:id="470" w:name="_Toc178422862"/>
      <w:bookmarkEnd w:id="469"/>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0"/>
    </w:p>
    <w:p w14:paraId="4C244784" w14:textId="3AA053B0" w:rsidR="00460844" w:rsidRPr="00E16A42" w:rsidRDefault="008F4FCF" w:rsidP="00460844">
      <w:pPr>
        <w:pStyle w:val="Heading4"/>
      </w:pPr>
      <w:bookmarkStart w:id="471" w:name="_CR10_3_6_1"/>
      <w:bookmarkStart w:id="472" w:name="_Toc178422863"/>
      <w:bookmarkEnd w:id="471"/>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2"/>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3" w:name="_CRTable10_3_6_1_1"/>
      <w:r w:rsidRPr="00E16A42">
        <w:rPr>
          <w:rFonts w:eastAsia="Malgun Gothic"/>
        </w:rPr>
        <w:t>Table </w:t>
      </w:r>
      <w:bookmarkEnd w:id="473"/>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4" w:name="_CR10_3_6_2"/>
      <w:bookmarkStart w:id="475" w:name="_Toc178422864"/>
      <w:bookmarkEnd w:id="474"/>
      <w:r w:rsidRPr="00E16A42">
        <w:rPr>
          <w:rFonts w:hint="eastAsia"/>
          <w:lang w:eastAsia="zh-CN"/>
        </w:rPr>
        <w:lastRenderedPageBreak/>
        <w:t>10</w:t>
      </w:r>
      <w:r w:rsidRPr="00E16A42">
        <w:t>.3.</w:t>
      </w:r>
      <w:r w:rsidRPr="00E16A42">
        <w:rPr>
          <w:rFonts w:hint="eastAsia"/>
          <w:lang w:eastAsia="zh-CN"/>
        </w:rPr>
        <w:t>6</w:t>
      </w:r>
      <w:r w:rsidRPr="00E16A42">
        <w:t>.</w:t>
      </w:r>
      <w:r w:rsidRPr="00E16A42">
        <w:rPr>
          <w:lang w:eastAsia="zh-CN"/>
        </w:rPr>
        <w:t>2</w:t>
      </w:r>
      <w:r w:rsidRPr="00E16A42">
        <w:tab/>
        <w:t>Back-off timer value</w:t>
      </w:r>
      <w:bookmarkEnd w:id="475"/>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6" w:name="_CR10_3_7"/>
      <w:bookmarkStart w:id="477" w:name="_Toc178422865"/>
      <w:bookmarkEnd w:id="476"/>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7"/>
    </w:p>
    <w:p w14:paraId="337F5E08" w14:textId="5391CEF5" w:rsidR="00460844" w:rsidRPr="00E16A42" w:rsidRDefault="008F4FCF" w:rsidP="00460844">
      <w:pPr>
        <w:pStyle w:val="Heading4"/>
      </w:pPr>
      <w:bookmarkStart w:id="478" w:name="_CR10_3_7_1"/>
      <w:bookmarkStart w:id="479" w:name="_Toc178422866"/>
      <w:bookmarkEnd w:id="478"/>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7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0" w:name="_CRTable10_3_7_1_1"/>
      <w:r w:rsidRPr="00E16A42">
        <w:rPr>
          <w:rFonts w:eastAsia="Malgun Gothic"/>
        </w:rPr>
        <w:t>Table </w:t>
      </w:r>
      <w:bookmarkEnd w:id="480"/>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1" w:name="_CR10_3_8"/>
      <w:bookmarkStart w:id="482" w:name="_Toc178422867"/>
      <w:bookmarkStart w:id="483" w:name="_Hlk156087984"/>
      <w:bookmarkEnd w:id="481"/>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4"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4"/>
      <w:bookmarkEnd w:id="482"/>
    </w:p>
    <w:p w14:paraId="3E40468A" w14:textId="1AD2B674" w:rsidR="00172472" w:rsidRPr="00E16A42" w:rsidRDefault="00172472" w:rsidP="00172472">
      <w:pPr>
        <w:pStyle w:val="Heading4"/>
      </w:pPr>
      <w:bookmarkStart w:id="485" w:name="_CR10_3_8_1"/>
      <w:bookmarkStart w:id="486" w:name="_Toc178422868"/>
      <w:bookmarkEnd w:id="48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6"/>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7" w:name="_CRTable10_3_8_1_1"/>
      <w:r w:rsidRPr="00F2641B">
        <w:rPr>
          <w:rFonts w:eastAsia="Malgun Gothic"/>
        </w:rPr>
        <w:t>Table </w:t>
      </w:r>
      <w:bookmarkEnd w:id="487"/>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3"/>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8" w:name="_CR10_3_8_2"/>
      <w:bookmarkStart w:id="489" w:name="_Toc178422869"/>
      <w:bookmarkEnd w:id="488"/>
      <w:r w:rsidRPr="00E16A42">
        <w:rPr>
          <w:lang w:eastAsia="zh-CN"/>
        </w:rPr>
        <w:t>10.3.</w:t>
      </w:r>
      <w:r w:rsidR="00920D74" w:rsidRPr="00E16A42">
        <w:rPr>
          <w:lang w:eastAsia="zh-CN"/>
        </w:rPr>
        <w:t>8.2</w:t>
      </w:r>
      <w:r w:rsidRPr="00E16A42">
        <w:rPr>
          <w:lang w:eastAsia="zh-CN"/>
        </w:rPr>
        <w:tab/>
        <w:t>Failure cause</w:t>
      </w:r>
      <w:bookmarkEnd w:id="489"/>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0" w:name="_CR11"/>
      <w:bookmarkStart w:id="491" w:name="_Toc115079507"/>
      <w:bookmarkStart w:id="492" w:name="_Toc178422870"/>
      <w:bookmarkEnd w:id="490"/>
      <w:r w:rsidRPr="00E16A42">
        <w:rPr>
          <w:rFonts w:hint="eastAsia"/>
          <w:lang w:eastAsia="zh-CN"/>
        </w:rPr>
        <w:lastRenderedPageBreak/>
        <w:t>1</w:t>
      </w:r>
      <w:r w:rsidR="008F4FCF" w:rsidRPr="00E16A42">
        <w:rPr>
          <w:rFonts w:hint="eastAsia"/>
          <w:lang w:eastAsia="zh-CN"/>
        </w:rPr>
        <w:t>1</w:t>
      </w:r>
      <w:r w:rsidR="00C24477" w:rsidRPr="00E16A42">
        <w:tab/>
        <w:t>Information elements coding</w:t>
      </w:r>
      <w:bookmarkEnd w:id="491"/>
      <w:bookmarkEnd w:id="492"/>
    </w:p>
    <w:p w14:paraId="41328C67" w14:textId="6B6CED8A" w:rsidR="00C24477" w:rsidRPr="00E16A42" w:rsidRDefault="00722E1D" w:rsidP="00C24477">
      <w:pPr>
        <w:pStyle w:val="Heading2"/>
        <w:rPr>
          <w:lang w:eastAsia="zh-CN"/>
        </w:rPr>
      </w:pPr>
      <w:bookmarkStart w:id="493" w:name="_CR11_1"/>
      <w:bookmarkStart w:id="494" w:name="_Toc115079508"/>
      <w:bookmarkStart w:id="495" w:name="_Toc178422871"/>
      <w:bookmarkEnd w:id="493"/>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4"/>
      <w:bookmarkEnd w:id="495"/>
    </w:p>
    <w:p w14:paraId="7C72144D" w14:textId="77777777" w:rsidR="00257B84" w:rsidRPr="00E16A42" w:rsidRDefault="00257B84" w:rsidP="00257B84">
      <w:pPr>
        <w:pStyle w:val="Heading3"/>
      </w:pPr>
      <w:bookmarkStart w:id="496" w:name="_CR11_1_1"/>
      <w:bookmarkStart w:id="497" w:name="_Toc20233187"/>
      <w:bookmarkStart w:id="498" w:name="_Toc27747310"/>
      <w:bookmarkStart w:id="499" w:name="_Toc36213501"/>
      <w:bookmarkStart w:id="500" w:name="_Toc36657678"/>
      <w:bookmarkStart w:id="501" w:name="_Toc45287353"/>
      <w:bookmarkStart w:id="502" w:name="_Toc51948628"/>
      <w:bookmarkStart w:id="503" w:name="_Toc51949720"/>
      <w:bookmarkStart w:id="504" w:name="_Toc146295993"/>
      <w:bookmarkStart w:id="505" w:name="_Toc178422872"/>
      <w:bookmarkEnd w:id="496"/>
      <w:r w:rsidRPr="00E16A42">
        <w:t>11.1.1</w:t>
      </w:r>
      <w:r w:rsidRPr="00E16A42">
        <w:tab/>
        <w:t>UPP-CM and LCS-UPP message format</w:t>
      </w:r>
      <w:bookmarkEnd w:id="497"/>
      <w:bookmarkEnd w:id="498"/>
      <w:bookmarkEnd w:id="499"/>
      <w:bookmarkEnd w:id="500"/>
      <w:bookmarkEnd w:id="501"/>
      <w:bookmarkEnd w:id="502"/>
      <w:bookmarkEnd w:id="503"/>
      <w:bookmarkEnd w:id="504"/>
      <w:bookmarkEnd w:id="505"/>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6" w:name="_CRFigure11_1_1_1"/>
      <w:r w:rsidRPr="00E16A42">
        <w:t>Figure</w:t>
      </w:r>
      <w:r w:rsidRPr="00E16A42">
        <w:rPr>
          <w:rFonts w:eastAsia="Malgun Gothic"/>
        </w:rPr>
        <w:t> </w:t>
      </w:r>
      <w:bookmarkEnd w:id="506"/>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7" w:name="_CR11_1_2"/>
      <w:bookmarkStart w:id="508" w:name="_Toc20233188"/>
      <w:bookmarkStart w:id="509" w:name="_Toc27747311"/>
      <w:bookmarkStart w:id="510" w:name="_Toc36213502"/>
      <w:bookmarkStart w:id="511" w:name="_Toc36657679"/>
      <w:bookmarkStart w:id="512" w:name="_Toc45287354"/>
      <w:bookmarkStart w:id="513" w:name="_Toc51948629"/>
      <w:bookmarkStart w:id="514" w:name="_Toc51949721"/>
      <w:bookmarkStart w:id="515" w:name="_Toc146295994"/>
      <w:bookmarkStart w:id="516" w:name="_Toc178422873"/>
      <w:bookmarkEnd w:id="507"/>
      <w:r w:rsidRPr="00E16A42">
        <w:t>11.1.2</w:t>
      </w:r>
      <w:r w:rsidRPr="00E16A42">
        <w:tab/>
        <w:t>Field format and mapping</w:t>
      </w:r>
      <w:bookmarkEnd w:id="508"/>
      <w:bookmarkEnd w:id="509"/>
      <w:bookmarkEnd w:id="510"/>
      <w:bookmarkEnd w:id="511"/>
      <w:bookmarkEnd w:id="512"/>
      <w:bookmarkEnd w:id="513"/>
      <w:bookmarkEnd w:id="514"/>
      <w:bookmarkEnd w:id="515"/>
      <w:bookmarkEnd w:id="51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7" w:name="_CR11_1_3"/>
      <w:bookmarkStart w:id="518" w:name="_Toc178422874"/>
      <w:bookmarkEnd w:id="517"/>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8"/>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19" w:name="_CRTable11_1_3_1"/>
      <w:r w:rsidRPr="00E16A42">
        <w:lastRenderedPageBreak/>
        <w:t>Table </w:t>
      </w:r>
      <w:bookmarkEnd w:id="519"/>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0" w:name="_CRTable11_1_3_2"/>
      <w:r w:rsidRPr="00E16A42">
        <w:t>Table </w:t>
      </w:r>
      <w:bookmarkEnd w:id="520"/>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1" w:name="_CR11_2"/>
      <w:bookmarkStart w:id="522" w:name="_Toc178422875"/>
      <w:bookmarkEnd w:id="521"/>
      <w:r w:rsidRPr="00E16A42">
        <w:rPr>
          <w:rFonts w:hint="eastAsia"/>
          <w:lang w:eastAsia="zh-CN"/>
        </w:rPr>
        <w:t>1</w:t>
      </w:r>
      <w:r w:rsidR="008F4FCF" w:rsidRPr="00E16A42">
        <w:rPr>
          <w:rFonts w:hint="eastAsia"/>
          <w:lang w:eastAsia="zh-CN"/>
        </w:rPr>
        <w:t>1</w:t>
      </w:r>
      <w:r w:rsidR="002A283E" w:rsidRPr="00E16A42">
        <w:t>.2</w:t>
      </w:r>
      <w:r w:rsidR="002A283E" w:rsidRPr="00E16A42">
        <w:tab/>
        <w:t>LCS-UPP information elements</w:t>
      </w:r>
      <w:bookmarkEnd w:id="522"/>
    </w:p>
    <w:p w14:paraId="17271F41" w14:textId="42442D3A" w:rsidR="00A62E69" w:rsidRPr="00E16A42" w:rsidRDefault="00D77A33" w:rsidP="00A62E69">
      <w:pPr>
        <w:pStyle w:val="Heading3"/>
        <w:rPr>
          <w:lang w:eastAsia="zh-CN"/>
        </w:rPr>
      </w:pPr>
      <w:bookmarkStart w:id="523" w:name="_CR11_2_1"/>
      <w:bookmarkStart w:id="524" w:name="_Toc178422876"/>
      <w:bookmarkEnd w:id="52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4"/>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5" w:name="OLE_LINK99"/>
      <w:r w:rsidRPr="00E16A42">
        <w:rPr>
          <w:rFonts w:eastAsia="Malgun Gothic"/>
          <w:lang w:val="en-US"/>
        </w:rPr>
        <w:t>octets</w:t>
      </w:r>
      <w:bookmarkEnd w:id="525"/>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6" w:name="OLE_LINK100"/>
            <w:bookmarkStart w:id="527"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6"/>
            <w:bookmarkEnd w:id="527"/>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8" w:name="_CRFigure11_2_1_1"/>
      <w:r w:rsidRPr="00E16A42">
        <w:rPr>
          <w:rFonts w:eastAsia="Malgun Gothic"/>
        </w:rPr>
        <w:t>Figure </w:t>
      </w:r>
      <w:bookmarkEnd w:id="528"/>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lastRenderedPageBreak/>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29" w:name="_CRFigure11_2_1_2"/>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0" w:name="_CRFigure11_2_1_3"/>
      <w:r w:rsidRPr="00E16A42">
        <w:rPr>
          <w:rFonts w:eastAsia="Malgun Gothic"/>
        </w:rPr>
        <w:t>Figure </w:t>
      </w:r>
      <w:bookmarkEnd w:id="53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1" w:name="_CRTable11_2_1_1"/>
      <w:r w:rsidRPr="00E16A42">
        <w:rPr>
          <w:rFonts w:eastAsia="Malgun Gothic"/>
          <w:lang w:val="en-US"/>
        </w:rPr>
        <w:t>Table </w:t>
      </w:r>
      <w:bookmarkEnd w:id="531"/>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2" w:name="_CR11_2_2"/>
      <w:bookmarkStart w:id="533" w:name="_Toc178422877"/>
      <w:bookmarkEnd w:id="532"/>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4" w:name="_CRFigure11_2_2_1"/>
      <w:r w:rsidRPr="00E16A42">
        <w:rPr>
          <w:rFonts w:eastAsia="Malgun Gothic"/>
        </w:rPr>
        <w:t>Figure </w:t>
      </w:r>
      <w:bookmarkEnd w:id="534"/>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5" w:name="_CRTable11_2_2_1"/>
      <w:r w:rsidRPr="00E16A42">
        <w:rPr>
          <w:rFonts w:eastAsia="Malgun Gothic"/>
          <w:lang w:val="en-US"/>
        </w:rPr>
        <w:lastRenderedPageBreak/>
        <w:t>Table </w:t>
      </w:r>
      <w:bookmarkEnd w:id="535"/>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6" w:name="OLE_LINK14"/>
            <w:r w:rsidRPr="00E16A42">
              <w:t>LTE Positioning Protocol (LPP) message</w:t>
            </w:r>
            <w:bookmarkEnd w:id="536"/>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7" w:name="_CR11_2_3"/>
      <w:bookmarkStart w:id="538" w:name="_Toc178422878"/>
      <w:bookmarkEnd w:id="537"/>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8"/>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39"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39"/>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0" w:name="_CRFigure11_2_3_1"/>
      <w:r w:rsidRPr="00E16A42">
        <w:rPr>
          <w:rFonts w:eastAsia="Malgun Gothic"/>
        </w:rPr>
        <w:t>Figure </w:t>
      </w:r>
      <w:bookmarkEnd w:id="54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1" w:name="_CR11_3"/>
      <w:bookmarkStart w:id="542" w:name="_Toc178422879"/>
      <w:bookmarkEnd w:id="541"/>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2"/>
    </w:p>
    <w:p w14:paraId="5540F93E" w14:textId="7872D0FC" w:rsidR="009872AF" w:rsidRPr="00E16A42" w:rsidRDefault="009872AF" w:rsidP="009872AF">
      <w:pPr>
        <w:pStyle w:val="Heading3"/>
        <w:rPr>
          <w:lang w:eastAsia="zh-CN"/>
        </w:rPr>
      </w:pPr>
      <w:bookmarkStart w:id="543" w:name="_CR11_3_1"/>
      <w:bookmarkStart w:id="544" w:name="_Toc178422880"/>
      <w:bookmarkEnd w:id="543"/>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5" w:name="OLE_LINK11"/>
      <w:r w:rsidRPr="00E16A42">
        <w:rPr>
          <w:rFonts w:hint="eastAsia"/>
          <w:lang w:eastAsia="zh-CN"/>
        </w:rPr>
        <w:t>LMF LCS-UP address</w:t>
      </w:r>
      <w:bookmarkEnd w:id="545"/>
      <w:bookmarkEnd w:id="544"/>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6" w:name="_CRFigure11_3_1_1"/>
      <w:r w:rsidRPr="00E16A42">
        <w:t>Figure </w:t>
      </w:r>
      <w:bookmarkEnd w:id="546"/>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7" w:name="_CRTable11_3_1_1"/>
      <w:r w:rsidRPr="00E16A42">
        <w:rPr>
          <w:lang w:val="en-US"/>
        </w:rPr>
        <w:lastRenderedPageBreak/>
        <w:t>Table </w:t>
      </w:r>
      <w:bookmarkEnd w:id="547"/>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8" w:name="_CR11_3_2"/>
      <w:bookmarkStart w:id="549" w:name="_Toc178422881"/>
      <w:bookmarkEnd w:id="548"/>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49"/>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0" w:name="_CR11_3_3"/>
      <w:bookmarkStart w:id="551" w:name="_Toc178422882"/>
      <w:bookmarkStart w:id="552" w:name="_Hlk162966065"/>
      <w:bookmarkEnd w:id="550"/>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4" w:name="_CRFigure11_3_8_1"/>
      <w:bookmarkStart w:id="555" w:name="_CRFigure11_3_3_1"/>
      <w:bookmarkEnd w:id="553"/>
      <w:r w:rsidRPr="00E16A42">
        <w:rPr>
          <w:lang w:val="fr-FR"/>
        </w:rPr>
        <w:t>Figure </w:t>
      </w:r>
      <w:bookmarkEnd w:id="554"/>
      <w:bookmarkEnd w:id="55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p w14:paraId="0B829A7B" w14:textId="7B517DF4" w:rsidR="00EE05E0" w:rsidRPr="00E16A42" w:rsidRDefault="00EE05E0" w:rsidP="00EE05E0">
      <w:pPr>
        <w:pStyle w:val="TH"/>
        <w:rPr>
          <w:lang w:val="fr-FR"/>
        </w:rPr>
      </w:pPr>
      <w:bookmarkStart w:id="556" w:name="_CRTable11_3_8_1"/>
      <w:bookmarkStart w:id="557" w:name="_CRTable11_3_3_1"/>
      <w:r w:rsidRPr="00E16A42">
        <w:rPr>
          <w:lang w:val="fr-FR"/>
        </w:rPr>
        <w:t>Table </w:t>
      </w:r>
      <w:bookmarkEnd w:id="556"/>
      <w:bookmarkEnd w:id="557"/>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w:t>
      </w:r>
      <w:proofErr w:type="spellStart"/>
      <w:r w:rsidRPr="00E16A4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A1B5A" w:rsidRPr="00E16A42" w14:paraId="0F86312C" w14:textId="77777777" w:rsidTr="00B14208">
        <w:trPr>
          <w:jc w:val="center"/>
        </w:trPr>
        <w:tc>
          <w:tcPr>
            <w:tcW w:w="284" w:type="dxa"/>
            <w:tcBorders>
              <w:top w:val="nil"/>
              <w:left w:val="single" w:sz="4" w:space="0" w:color="auto"/>
              <w:bottom w:val="nil"/>
              <w:right w:val="nil"/>
            </w:tcBorders>
          </w:tcPr>
          <w:p w14:paraId="3E75F738" w14:textId="7E0AEB67" w:rsidR="008A1B5A" w:rsidRPr="00E16A42" w:rsidRDefault="008A1B5A" w:rsidP="00181932">
            <w:pPr>
              <w:pStyle w:val="TAC"/>
            </w:pPr>
            <w:r>
              <w:t>0</w:t>
            </w:r>
          </w:p>
        </w:tc>
        <w:tc>
          <w:tcPr>
            <w:tcW w:w="285" w:type="dxa"/>
            <w:tcBorders>
              <w:top w:val="nil"/>
              <w:left w:val="nil"/>
              <w:bottom w:val="nil"/>
              <w:right w:val="nil"/>
            </w:tcBorders>
          </w:tcPr>
          <w:p w14:paraId="4E99F8A8" w14:textId="17E8A30B" w:rsidR="008A1B5A" w:rsidRPr="00E16A42" w:rsidRDefault="008A1B5A" w:rsidP="00181932">
            <w:pPr>
              <w:pStyle w:val="TAC"/>
            </w:pPr>
            <w:r>
              <w:t>0</w:t>
            </w:r>
          </w:p>
        </w:tc>
        <w:tc>
          <w:tcPr>
            <w:tcW w:w="283" w:type="dxa"/>
            <w:tcBorders>
              <w:top w:val="nil"/>
              <w:left w:val="nil"/>
              <w:bottom w:val="nil"/>
              <w:right w:val="nil"/>
            </w:tcBorders>
          </w:tcPr>
          <w:p w14:paraId="03E532A8" w14:textId="704D4F60" w:rsidR="008A1B5A" w:rsidRPr="00E16A42" w:rsidRDefault="008A1B5A" w:rsidP="00181932">
            <w:pPr>
              <w:pStyle w:val="TAC"/>
            </w:pPr>
            <w:r>
              <w:t>0</w:t>
            </w:r>
          </w:p>
        </w:tc>
        <w:tc>
          <w:tcPr>
            <w:tcW w:w="283" w:type="dxa"/>
            <w:tcBorders>
              <w:top w:val="nil"/>
              <w:left w:val="nil"/>
              <w:bottom w:val="nil"/>
              <w:right w:val="nil"/>
            </w:tcBorders>
          </w:tcPr>
          <w:p w14:paraId="0AD5008C" w14:textId="4DA2F269" w:rsidR="008A1B5A" w:rsidRPr="00E16A42" w:rsidRDefault="008A1B5A" w:rsidP="00181932">
            <w:pPr>
              <w:pStyle w:val="TAC"/>
            </w:pPr>
            <w:r>
              <w:t>0</w:t>
            </w:r>
          </w:p>
        </w:tc>
        <w:tc>
          <w:tcPr>
            <w:tcW w:w="284" w:type="dxa"/>
            <w:tcBorders>
              <w:top w:val="nil"/>
              <w:left w:val="nil"/>
              <w:bottom w:val="nil"/>
              <w:right w:val="nil"/>
            </w:tcBorders>
          </w:tcPr>
          <w:p w14:paraId="2882A01A" w14:textId="34364517" w:rsidR="008A1B5A" w:rsidRPr="00E16A42" w:rsidRDefault="008A1B5A" w:rsidP="00181932">
            <w:pPr>
              <w:pStyle w:val="TAC"/>
            </w:pPr>
            <w:r>
              <w:t>0</w:t>
            </w:r>
          </w:p>
        </w:tc>
        <w:tc>
          <w:tcPr>
            <w:tcW w:w="284" w:type="dxa"/>
            <w:tcBorders>
              <w:top w:val="nil"/>
              <w:left w:val="nil"/>
              <w:bottom w:val="nil"/>
              <w:right w:val="nil"/>
            </w:tcBorders>
          </w:tcPr>
          <w:p w14:paraId="3644C37D" w14:textId="79C8C28D" w:rsidR="008A1B5A" w:rsidRPr="00E16A42" w:rsidRDefault="008A1B5A" w:rsidP="00181932">
            <w:pPr>
              <w:pStyle w:val="TAC"/>
            </w:pPr>
            <w:r>
              <w:t>1</w:t>
            </w:r>
          </w:p>
        </w:tc>
        <w:tc>
          <w:tcPr>
            <w:tcW w:w="284" w:type="dxa"/>
            <w:tcBorders>
              <w:top w:val="nil"/>
              <w:left w:val="nil"/>
              <w:bottom w:val="nil"/>
              <w:right w:val="nil"/>
            </w:tcBorders>
          </w:tcPr>
          <w:p w14:paraId="070C552D" w14:textId="478141FD" w:rsidR="008A1B5A" w:rsidRPr="00E16A42" w:rsidRDefault="008A1B5A" w:rsidP="00181932">
            <w:pPr>
              <w:pStyle w:val="TAC"/>
            </w:pPr>
            <w:r>
              <w:t>0</w:t>
            </w:r>
          </w:p>
        </w:tc>
        <w:tc>
          <w:tcPr>
            <w:tcW w:w="284" w:type="dxa"/>
            <w:tcBorders>
              <w:top w:val="nil"/>
              <w:left w:val="nil"/>
              <w:bottom w:val="nil"/>
              <w:right w:val="nil"/>
            </w:tcBorders>
          </w:tcPr>
          <w:p w14:paraId="7F2C4CC0" w14:textId="692BC984" w:rsidR="008A1B5A" w:rsidRPr="00E16A42" w:rsidRDefault="008A1B5A" w:rsidP="00181932">
            <w:pPr>
              <w:pStyle w:val="TAC"/>
            </w:pPr>
            <w:r>
              <w:t>0</w:t>
            </w:r>
          </w:p>
        </w:tc>
        <w:tc>
          <w:tcPr>
            <w:tcW w:w="709" w:type="dxa"/>
            <w:tcBorders>
              <w:top w:val="nil"/>
              <w:left w:val="nil"/>
              <w:bottom w:val="nil"/>
              <w:right w:val="nil"/>
            </w:tcBorders>
          </w:tcPr>
          <w:p w14:paraId="618964CC" w14:textId="77777777" w:rsidR="008A1B5A" w:rsidRPr="00E16A42" w:rsidRDefault="008A1B5A" w:rsidP="00181932">
            <w:pPr>
              <w:pStyle w:val="TAC"/>
              <w:rPr>
                <w:rFonts w:eastAsia="Times New Roman"/>
                <w:lang w:eastAsia="en-GB"/>
              </w:rPr>
            </w:pPr>
          </w:p>
        </w:tc>
        <w:tc>
          <w:tcPr>
            <w:tcW w:w="4111" w:type="dxa"/>
            <w:tcBorders>
              <w:top w:val="nil"/>
              <w:left w:val="nil"/>
              <w:bottom w:val="nil"/>
              <w:right w:val="single" w:sz="4" w:space="0" w:color="auto"/>
            </w:tcBorders>
          </w:tcPr>
          <w:p w14:paraId="6EECDA78" w14:textId="3FC8F1F1" w:rsidR="008A1B5A" w:rsidRPr="00E16A42" w:rsidRDefault="008A1B5A"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8" w:name="_CR11_3_4"/>
      <w:bookmarkStart w:id="559" w:name="_Toc157616841"/>
      <w:bookmarkStart w:id="560" w:name="_Toc178422883"/>
      <w:bookmarkEnd w:id="558"/>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59"/>
      <w:r w:rsidRPr="00E16A42">
        <w:rPr>
          <w:rFonts w:eastAsia="Malgun Gothic" w:hint="eastAsia"/>
          <w:lang w:eastAsia="ko-KR"/>
        </w:rPr>
        <w:t>binding</w:t>
      </w:r>
      <w:r w:rsidRPr="00E16A42">
        <w:rPr>
          <w:lang w:eastAsia="zh-CN"/>
        </w:rPr>
        <w:t xml:space="preserve"> ID</w:t>
      </w:r>
      <w:bookmarkEnd w:id="560"/>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lastRenderedPageBreak/>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1" w:name="_CRFigure11_3_4_1"/>
      <w:r w:rsidRPr="00E16A42">
        <w:t>Figure </w:t>
      </w:r>
      <w:bookmarkEnd w:id="561"/>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2" w:name="_CRTable11_3_4_1"/>
      <w:r w:rsidRPr="00E16A42">
        <w:rPr>
          <w:lang w:val="en-US"/>
        </w:rPr>
        <w:t>Table </w:t>
      </w:r>
      <w:bookmarkEnd w:id="562"/>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3" w:name="_CR11_4"/>
      <w:bookmarkStart w:id="564" w:name="_Toc178422884"/>
      <w:bookmarkEnd w:id="563"/>
      <w:r w:rsidRPr="00E16A42">
        <w:t>11.</w:t>
      </w:r>
      <w:r w:rsidR="00727213" w:rsidRPr="00E16A42">
        <w:rPr>
          <w:rFonts w:hint="eastAsia"/>
          <w:lang w:eastAsia="zh-CN"/>
        </w:rPr>
        <w:t>4</w:t>
      </w:r>
      <w:r w:rsidRPr="00E16A42">
        <w:tab/>
      </w:r>
      <w:bookmarkStart w:id="565" w:name="_Hlk155994576"/>
      <w:r w:rsidRPr="00E16A42">
        <w:t>Spare half octet</w:t>
      </w:r>
      <w:bookmarkEnd w:id="565"/>
      <w:bookmarkEnd w:id="564"/>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6" w:name="_CR12"/>
      <w:bookmarkStart w:id="567" w:name="_Toc115079677"/>
      <w:bookmarkStart w:id="568" w:name="_Toc178422885"/>
      <w:bookmarkEnd w:id="566"/>
      <w:r w:rsidRPr="00E16A42">
        <w:t>1</w:t>
      </w:r>
      <w:r w:rsidR="008F4FCF" w:rsidRPr="00E16A42">
        <w:rPr>
          <w:rFonts w:hint="eastAsia"/>
          <w:lang w:eastAsia="zh-CN"/>
        </w:rPr>
        <w:t>2</w:t>
      </w:r>
      <w:r w:rsidR="00C24477" w:rsidRPr="00E16A42">
        <w:tab/>
        <w:t>List of system parameters</w:t>
      </w:r>
      <w:bookmarkEnd w:id="567"/>
      <w:bookmarkEnd w:id="568"/>
    </w:p>
    <w:p w14:paraId="3DD6DFDC" w14:textId="455BAF3A" w:rsidR="00C24477" w:rsidRPr="00E16A42" w:rsidRDefault="009C2D0F" w:rsidP="00C24477">
      <w:pPr>
        <w:pStyle w:val="Heading2"/>
        <w:rPr>
          <w:lang w:eastAsia="zh-CN"/>
        </w:rPr>
      </w:pPr>
      <w:bookmarkStart w:id="569" w:name="_CR12_1"/>
      <w:bookmarkStart w:id="570" w:name="_Toc115079678"/>
      <w:bookmarkStart w:id="571" w:name="_Toc178422886"/>
      <w:bookmarkEnd w:id="569"/>
      <w:r w:rsidRPr="00E16A42">
        <w:t>1</w:t>
      </w:r>
      <w:r w:rsidR="008F4FCF" w:rsidRPr="00E16A42">
        <w:rPr>
          <w:rFonts w:hint="eastAsia"/>
          <w:lang w:eastAsia="zh-CN"/>
        </w:rPr>
        <w:t>2</w:t>
      </w:r>
      <w:r w:rsidR="00C24477" w:rsidRPr="00E16A42">
        <w:t>.1</w:t>
      </w:r>
      <w:r w:rsidR="00C24477" w:rsidRPr="00E16A42">
        <w:tab/>
      </w:r>
      <w:bookmarkEnd w:id="570"/>
      <w:r w:rsidR="002A283E" w:rsidRPr="00E16A42">
        <w:t>General</w:t>
      </w:r>
      <w:bookmarkEnd w:id="571"/>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2" w:name="_CR12_2"/>
      <w:bookmarkStart w:id="573" w:name="_Toc178422887"/>
      <w:bookmarkEnd w:id="572"/>
      <w:r w:rsidRPr="00E16A42">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3"/>
    </w:p>
    <w:p w14:paraId="66C13730" w14:textId="77777777" w:rsidR="00C93DB4" w:rsidRPr="00E16A42" w:rsidRDefault="00C93DB4" w:rsidP="00C93DB4">
      <w:pPr>
        <w:pStyle w:val="TH"/>
      </w:pPr>
      <w:bookmarkStart w:id="574" w:name="_CRTable12_2_1"/>
      <w:r w:rsidRPr="00E16A42">
        <w:t>Table </w:t>
      </w:r>
      <w:bookmarkEnd w:id="574"/>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6" w:name="_CR12_3"/>
      <w:bookmarkStart w:id="577" w:name="_Toc178422888"/>
      <w:bookmarkEnd w:id="576"/>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7"/>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8" w:name="_CRTable12_3_1"/>
      <w:r w:rsidRPr="00E16A42">
        <w:lastRenderedPageBreak/>
        <w:t>Table </w:t>
      </w:r>
      <w:bookmarkEnd w:id="578"/>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79" w:name="OLE_LINK1"/>
            <w:r w:rsidRPr="00E16A42">
              <w:rPr>
                <w:rFonts w:hint="eastAsia"/>
                <w:lang w:eastAsia="zh-CN"/>
              </w:rPr>
              <w:t>T5014</w:t>
            </w:r>
            <w:bookmarkEnd w:id="579"/>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0" w:name="_CRTable12_3_2"/>
      <w:r w:rsidRPr="00E16A42">
        <w:t>Table </w:t>
      </w:r>
      <w:bookmarkEnd w:id="580"/>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1" w:name="_CRAnnexAinformative"/>
      <w:bookmarkStart w:id="582" w:name="_Toc172191052"/>
      <w:bookmarkStart w:id="583" w:name="_Toc178422889"/>
      <w:bookmarkStart w:id="584" w:name="_Toc64280815"/>
      <w:bookmarkEnd w:id="581"/>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2"/>
      <w:bookmarkEnd w:id="583"/>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5"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5"/>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2pt" o:ole="">
            <v:imagedata r:id="rId35" o:title=""/>
          </v:shape>
          <o:OLEObject Type="Embed" ProgID="Visio.Drawing.15" ShapeID="_x0000_i1036" DrawAspect="Content" ObjectID="_1820392829" r:id="rId36"/>
        </w:object>
      </w:r>
    </w:p>
    <w:p w14:paraId="2E4BB1EC" w14:textId="32E76F82" w:rsidR="00E6644E" w:rsidRPr="00E16A42" w:rsidRDefault="002F7CCE" w:rsidP="002F7CCE">
      <w:pPr>
        <w:pStyle w:val="TF"/>
        <w:rPr>
          <w:noProof/>
          <w:lang w:eastAsia="ko-KR"/>
        </w:rPr>
      </w:pPr>
      <w:bookmarkStart w:id="586" w:name="_CRFigureA_1"/>
      <w:r w:rsidRPr="00E16A42">
        <w:rPr>
          <w:rFonts w:hint="eastAsia"/>
          <w:lang w:eastAsia="ko-KR"/>
        </w:rPr>
        <w:t>Figure</w:t>
      </w:r>
      <w:r w:rsidRPr="00E16A42">
        <w:rPr>
          <w:lang w:val="en-US" w:eastAsia="ko-KR"/>
        </w:rPr>
        <w:t> </w:t>
      </w:r>
      <w:bookmarkEnd w:id="586"/>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7" w:name="_CRAnnexBinformative"/>
      <w:bookmarkStart w:id="588" w:name="_Toc178422890"/>
      <w:bookmarkEnd w:id="587"/>
      <w:r w:rsidRPr="00E16A42">
        <w:lastRenderedPageBreak/>
        <w:t xml:space="preserve">Annex </w:t>
      </w:r>
      <w:r w:rsidR="00920D74" w:rsidRPr="00E16A42">
        <w:rPr>
          <w:lang w:eastAsia="zh-CN"/>
        </w:rPr>
        <w:t>B</w:t>
      </w:r>
      <w:r w:rsidRPr="00E16A42">
        <w:t xml:space="preserve"> (informative):</w:t>
      </w:r>
      <w:r w:rsidRPr="00E16A42">
        <w:br/>
        <w:t>Change history</w:t>
      </w:r>
      <w:bookmarkStart w:id="589" w:name="historyclause"/>
      <w:bookmarkEnd w:id="584"/>
      <w:bookmarkEnd w:id="589"/>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proofErr w:type="spellStart"/>
            <w:r w:rsidRPr="00E16A42">
              <w:rPr>
                <w:b/>
                <w:sz w:val="16"/>
              </w:rPr>
              <w:t>TDoc</w:t>
            </w:r>
            <w:proofErr w:type="spellEnd"/>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FA699D" w:rsidP="00580386">
            <w:pPr>
              <w:pStyle w:val="TAC"/>
              <w:rPr>
                <w:sz w:val="16"/>
                <w:szCs w:val="16"/>
                <w:lang w:eastAsia="zh-CN"/>
              </w:rPr>
            </w:pPr>
            <w:hyperlink r:id="rId37" w:history="1">
              <w:r w:rsidRPr="00E16A42">
                <w:rPr>
                  <w:sz w:val="16"/>
                  <w:szCs w:val="16"/>
                  <w:lang w:eastAsia="zh-CN"/>
                </w:rPr>
                <w:t>C1-235982</w:t>
              </w:r>
            </w:hyperlink>
            <w:r w:rsidRPr="00E16A42">
              <w:rPr>
                <w:rFonts w:hint="eastAsia"/>
                <w:sz w:val="16"/>
                <w:szCs w:val="16"/>
              </w:rPr>
              <w:t xml:space="preserve">, </w:t>
            </w:r>
            <w:hyperlink r:id="rId38" w:history="1">
              <w:r w:rsidRPr="00E16A42">
                <w:rPr>
                  <w:sz w:val="16"/>
                  <w:szCs w:val="16"/>
                  <w:lang w:eastAsia="zh-CN"/>
                </w:rPr>
                <w:t>C1-235982</w:t>
              </w:r>
            </w:hyperlink>
            <w:r w:rsidRPr="00E16A42">
              <w:rPr>
                <w:rFonts w:hint="eastAsia"/>
                <w:sz w:val="16"/>
                <w:szCs w:val="16"/>
              </w:rPr>
              <w:t xml:space="preserve">, </w:t>
            </w:r>
            <w:hyperlink r:id="rId39" w:history="1">
              <w:r w:rsidRPr="00E16A42">
                <w:rPr>
                  <w:sz w:val="16"/>
                  <w:szCs w:val="16"/>
                  <w:lang w:eastAsia="zh-CN"/>
                </w:rPr>
                <w:t>C1-236548</w:t>
              </w:r>
            </w:hyperlink>
            <w:r w:rsidRPr="00E16A42">
              <w:rPr>
                <w:rFonts w:hint="eastAsia"/>
                <w:sz w:val="16"/>
                <w:szCs w:val="16"/>
              </w:rPr>
              <w:t>,</w:t>
            </w:r>
            <w:r w:rsidRPr="00E16A42">
              <w:rPr>
                <w:sz w:val="16"/>
                <w:szCs w:val="16"/>
                <w:lang w:eastAsia="zh-CN"/>
              </w:rPr>
              <w:t xml:space="preserve"> </w:t>
            </w:r>
            <w:hyperlink r:id="rId40" w:history="1">
              <w:r w:rsidRPr="00E16A42">
                <w:rPr>
                  <w:sz w:val="16"/>
                  <w:szCs w:val="16"/>
                  <w:lang w:eastAsia="zh-CN"/>
                </w:rPr>
                <w:t>C1-236450</w:t>
              </w:r>
            </w:hyperlink>
            <w:r w:rsidRPr="00E16A42">
              <w:rPr>
                <w:rFonts w:hint="eastAsia"/>
                <w:sz w:val="16"/>
                <w:szCs w:val="16"/>
              </w:rPr>
              <w:t xml:space="preserve">, </w:t>
            </w:r>
            <w:hyperlink r:id="rId41" w:history="1">
              <w:r w:rsidRPr="00E16A42">
                <w:rPr>
                  <w:sz w:val="16"/>
                  <w:szCs w:val="16"/>
                  <w:lang w:eastAsia="zh-CN"/>
                </w:rPr>
                <w:t>C1-236451</w:t>
              </w:r>
            </w:hyperlink>
            <w:r w:rsidRPr="00E16A42">
              <w:rPr>
                <w:rFonts w:hint="eastAsia"/>
                <w:sz w:val="16"/>
                <w:szCs w:val="16"/>
              </w:rPr>
              <w:t xml:space="preserve">, </w:t>
            </w:r>
            <w:hyperlink r:id="rId42" w:history="1">
              <w:r w:rsidRPr="00E16A42">
                <w:rPr>
                  <w:sz w:val="16"/>
                  <w:szCs w:val="16"/>
                  <w:lang w:eastAsia="zh-CN"/>
                </w:rPr>
                <w:t>C1-236454</w:t>
              </w:r>
            </w:hyperlink>
            <w:r w:rsidRPr="00E16A42">
              <w:rPr>
                <w:rFonts w:hint="eastAsia"/>
                <w:sz w:val="16"/>
                <w:szCs w:val="16"/>
              </w:rPr>
              <w:t xml:space="preserve">, </w:t>
            </w:r>
            <w:hyperlink r:id="rId43" w:history="1">
              <w:r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FA699D" w:rsidP="00580386">
            <w:pPr>
              <w:pStyle w:val="TAL"/>
              <w:rPr>
                <w:sz w:val="16"/>
                <w:szCs w:val="16"/>
              </w:rPr>
            </w:pPr>
            <w:hyperlink r:id="rId44" w:history="1">
              <w:r w:rsidRPr="00E16A42">
                <w:rPr>
                  <w:sz w:val="16"/>
                  <w:szCs w:val="16"/>
                </w:rPr>
                <w:t>C1-235982</w:t>
              </w:r>
            </w:hyperlink>
            <w:r w:rsidRPr="00E16A42">
              <w:rPr>
                <w:rFonts w:hint="eastAsia"/>
                <w:sz w:val="16"/>
                <w:szCs w:val="16"/>
              </w:rPr>
              <w:t xml:space="preserve">, </w:t>
            </w:r>
            <w:hyperlink r:id="rId45" w:history="1">
              <w:r w:rsidRPr="00E16A42">
                <w:rPr>
                  <w:sz w:val="16"/>
                  <w:szCs w:val="16"/>
                </w:rPr>
                <w:t>C1-235982</w:t>
              </w:r>
            </w:hyperlink>
            <w:r w:rsidRPr="00E16A42">
              <w:rPr>
                <w:rFonts w:hint="eastAsia"/>
                <w:sz w:val="16"/>
                <w:szCs w:val="16"/>
              </w:rPr>
              <w:t xml:space="preserve">, </w:t>
            </w:r>
            <w:hyperlink r:id="rId46" w:history="1">
              <w:r w:rsidRPr="00E16A42">
                <w:rPr>
                  <w:sz w:val="16"/>
                  <w:szCs w:val="16"/>
                </w:rPr>
                <w:t>C1-236548</w:t>
              </w:r>
            </w:hyperlink>
            <w:r w:rsidRPr="00E16A42">
              <w:rPr>
                <w:rFonts w:hint="eastAsia"/>
                <w:sz w:val="16"/>
                <w:szCs w:val="16"/>
              </w:rPr>
              <w:t>,</w:t>
            </w:r>
            <w:r w:rsidRPr="00E16A42">
              <w:rPr>
                <w:sz w:val="16"/>
                <w:szCs w:val="16"/>
              </w:rPr>
              <w:t xml:space="preserve"> </w:t>
            </w:r>
            <w:hyperlink r:id="rId47" w:history="1">
              <w:r w:rsidRPr="00E16A42">
                <w:rPr>
                  <w:sz w:val="16"/>
                  <w:szCs w:val="16"/>
                </w:rPr>
                <w:t>C1-236450</w:t>
              </w:r>
            </w:hyperlink>
            <w:r w:rsidRPr="00E16A42">
              <w:rPr>
                <w:rFonts w:hint="eastAsia"/>
                <w:sz w:val="16"/>
                <w:szCs w:val="16"/>
              </w:rPr>
              <w:t xml:space="preserve">, </w:t>
            </w:r>
            <w:hyperlink r:id="rId48" w:history="1">
              <w:r w:rsidRPr="00E16A42">
                <w:rPr>
                  <w:sz w:val="16"/>
                  <w:szCs w:val="16"/>
                </w:rPr>
                <w:t>C1-236451</w:t>
              </w:r>
            </w:hyperlink>
            <w:r w:rsidRPr="00E16A42">
              <w:rPr>
                <w:rFonts w:hint="eastAsia"/>
                <w:sz w:val="16"/>
                <w:szCs w:val="16"/>
              </w:rPr>
              <w:t xml:space="preserve">, </w:t>
            </w:r>
            <w:hyperlink r:id="rId49" w:history="1">
              <w:r w:rsidRPr="00E16A42">
                <w:rPr>
                  <w:sz w:val="16"/>
                  <w:szCs w:val="16"/>
                </w:rPr>
                <w:t>C1-236454</w:t>
              </w:r>
            </w:hyperlink>
            <w:r w:rsidRPr="00E16A42">
              <w:rPr>
                <w:rFonts w:hint="eastAsia"/>
                <w:sz w:val="16"/>
                <w:szCs w:val="16"/>
              </w:rPr>
              <w:t xml:space="preserve">, </w:t>
            </w:r>
            <w:hyperlink r:id="rId50" w:history="1">
              <w:r w:rsidRPr="00E16A42">
                <w:rPr>
                  <w:sz w:val="16"/>
                  <w:szCs w:val="16"/>
                </w:rPr>
                <w:t>C1-236566</w:t>
              </w:r>
            </w:hyperlink>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0" w:name="OLE_LINK6"/>
            <w:r w:rsidRPr="00E16A42">
              <w:rPr>
                <w:sz w:val="16"/>
                <w:szCs w:val="16"/>
              </w:rPr>
              <w:t>C1-240754</w:t>
            </w:r>
            <w:bookmarkEnd w:id="590"/>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 xml:space="preserve">User plane connection release due to </w:t>
            </w:r>
            <w:proofErr w:type="spellStart"/>
            <w:r w:rsidRPr="00E16A42">
              <w:rPr>
                <w:sz w:val="16"/>
                <w:szCs w:val="16"/>
              </w:rPr>
              <w:t>lost</w:t>
            </w:r>
            <w:proofErr w:type="spellEnd"/>
            <w:r w:rsidRPr="00E16A42">
              <w:rPr>
                <w:sz w:val="16"/>
                <w:szCs w:val="16"/>
              </w:rPr>
              <w:t xml:space="preserve">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700AB4" w:rsidRPr="003F0803" w14:paraId="3597FB73" w14:textId="77777777" w:rsidTr="00510C14">
        <w:tc>
          <w:tcPr>
            <w:tcW w:w="800" w:type="dxa"/>
            <w:shd w:val="solid" w:color="FFFFFF" w:fill="auto"/>
          </w:tcPr>
          <w:p w14:paraId="7C8F38EC" w14:textId="439AA6B0" w:rsidR="00700AB4" w:rsidRDefault="00700AB4" w:rsidP="00580386">
            <w:pPr>
              <w:pStyle w:val="TAC"/>
              <w:rPr>
                <w:sz w:val="16"/>
                <w:szCs w:val="16"/>
                <w:lang w:eastAsia="zh-CN"/>
              </w:rPr>
            </w:pPr>
            <w:r>
              <w:rPr>
                <w:sz w:val="16"/>
                <w:szCs w:val="16"/>
                <w:lang w:eastAsia="zh-CN"/>
              </w:rPr>
              <w:t>2024-09</w:t>
            </w:r>
          </w:p>
        </w:tc>
        <w:tc>
          <w:tcPr>
            <w:tcW w:w="800" w:type="dxa"/>
            <w:shd w:val="solid" w:color="FFFFFF" w:fill="auto"/>
          </w:tcPr>
          <w:p w14:paraId="1D87B38B" w14:textId="629CC278" w:rsidR="00700AB4" w:rsidRDefault="00700AB4" w:rsidP="00580386">
            <w:pPr>
              <w:pStyle w:val="TAC"/>
              <w:rPr>
                <w:sz w:val="16"/>
                <w:szCs w:val="16"/>
                <w:lang w:eastAsia="zh-CN"/>
              </w:rPr>
            </w:pPr>
            <w:r>
              <w:rPr>
                <w:sz w:val="16"/>
                <w:szCs w:val="16"/>
                <w:lang w:eastAsia="zh-CN"/>
              </w:rPr>
              <w:t>CT#105</w:t>
            </w:r>
          </w:p>
        </w:tc>
        <w:tc>
          <w:tcPr>
            <w:tcW w:w="1094" w:type="dxa"/>
            <w:shd w:val="solid" w:color="FFFFFF" w:fill="auto"/>
          </w:tcPr>
          <w:p w14:paraId="79FF8E12" w14:textId="77777777" w:rsidR="00700AB4" w:rsidRDefault="00700AB4" w:rsidP="005047E8">
            <w:pPr>
              <w:spacing w:after="0"/>
              <w:jc w:val="center"/>
              <w:rPr>
                <w:rFonts w:ascii="Arial" w:hAnsi="Arial" w:cs="Arial"/>
                <w:sz w:val="16"/>
                <w:szCs w:val="16"/>
              </w:rPr>
            </w:pPr>
          </w:p>
        </w:tc>
        <w:tc>
          <w:tcPr>
            <w:tcW w:w="660" w:type="dxa"/>
            <w:shd w:val="solid" w:color="FFFFFF" w:fill="auto"/>
          </w:tcPr>
          <w:p w14:paraId="5BFA39AE" w14:textId="77777777" w:rsidR="00700AB4" w:rsidRDefault="00700AB4" w:rsidP="00580386">
            <w:pPr>
              <w:pStyle w:val="TAL"/>
              <w:rPr>
                <w:sz w:val="16"/>
                <w:szCs w:val="16"/>
              </w:rPr>
            </w:pPr>
          </w:p>
        </w:tc>
        <w:tc>
          <w:tcPr>
            <w:tcW w:w="190" w:type="dxa"/>
            <w:shd w:val="solid" w:color="FFFFFF" w:fill="auto"/>
          </w:tcPr>
          <w:p w14:paraId="2983ACD7" w14:textId="77777777" w:rsidR="00700AB4" w:rsidRDefault="00700AB4" w:rsidP="00580386">
            <w:pPr>
              <w:pStyle w:val="TAR"/>
              <w:rPr>
                <w:sz w:val="16"/>
                <w:szCs w:val="16"/>
              </w:rPr>
            </w:pPr>
          </w:p>
        </w:tc>
        <w:tc>
          <w:tcPr>
            <w:tcW w:w="425" w:type="dxa"/>
            <w:shd w:val="solid" w:color="FFFFFF" w:fill="auto"/>
          </w:tcPr>
          <w:p w14:paraId="3B8A8BC6" w14:textId="77777777" w:rsidR="00700AB4" w:rsidRDefault="00700AB4" w:rsidP="00580386">
            <w:pPr>
              <w:pStyle w:val="TAC"/>
              <w:rPr>
                <w:sz w:val="16"/>
                <w:szCs w:val="16"/>
              </w:rPr>
            </w:pPr>
          </w:p>
        </w:tc>
        <w:tc>
          <w:tcPr>
            <w:tcW w:w="4962" w:type="dxa"/>
            <w:shd w:val="solid" w:color="FFFFFF" w:fill="auto"/>
          </w:tcPr>
          <w:p w14:paraId="4D20F256" w14:textId="0D6F901B" w:rsidR="00700AB4" w:rsidRDefault="00700AB4" w:rsidP="00E55BA4">
            <w:pPr>
              <w:pStyle w:val="TAL"/>
              <w:rPr>
                <w:sz w:val="16"/>
                <w:szCs w:val="16"/>
              </w:rPr>
            </w:pPr>
            <w:r>
              <w:rPr>
                <w:sz w:val="16"/>
                <w:szCs w:val="16"/>
              </w:rPr>
              <w:t>Assigning cause values for “#X User plane not available”</w:t>
            </w:r>
          </w:p>
        </w:tc>
        <w:tc>
          <w:tcPr>
            <w:tcW w:w="708" w:type="dxa"/>
            <w:shd w:val="solid" w:color="FFFFFF" w:fill="auto"/>
          </w:tcPr>
          <w:p w14:paraId="03FDAB0E" w14:textId="40C8CE0C" w:rsidR="00700AB4" w:rsidRDefault="00700AB4" w:rsidP="00580386">
            <w:pPr>
              <w:pStyle w:val="TAC"/>
              <w:rPr>
                <w:sz w:val="16"/>
                <w:szCs w:val="16"/>
                <w:lang w:eastAsia="zh-CN"/>
              </w:rPr>
            </w:pPr>
            <w:r>
              <w:rPr>
                <w:sz w:val="16"/>
                <w:szCs w:val="16"/>
                <w:lang w:eastAsia="zh-CN"/>
              </w:rPr>
              <w:t>18.2.1</w:t>
            </w:r>
          </w:p>
        </w:tc>
      </w:tr>
      <w:tr w:rsidR="00CC359D" w:rsidRPr="003F0803" w14:paraId="1B886881" w14:textId="77777777" w:rsidTr="00510C14">
        <w:tc>
          <w:tcPr>
            <w:tcW w:w="800" w:type="dxa"/>
            <w:shd w:val="solid" w:color="FFFFFF" w:fill="auto"/>
          </w:tcPr>
          <w:p w14:paraId="2B1113F6" w14:textId="5B1DE013" w:rsidR="00CC359D" w:rsidRDefault="00CC359D" w:rsidP="00580386">
            <w:pPr>
              <w:pStyle w:val="TAC"/>
              <w:rPr>
                <w:sz w:val="16"/>
                <w:szCs w:val="16"/>
                <w:lang w:eastAsia="zh-CN"/>
              </w:rPr>
            </w:pPr>
            <w:r>
              <w:rPr>
                <w:sz w:val="16"/>
                <w:szCs w:val="16"/>
                <w:lang w:eastAsia="zh-CN"/>
              </w:rPr>
              <w:t>2024-12</w:t>
            </w:r>
          </w:p>
        </w:tc>
        <w:tc>
          <w:tcPr>
            <w:tcW w:w="800" w:type="dxa"/>
            <w:shd w:val="solid" w:color="FFFFFF" w:fill="auto"/>
          </w:tcPr>
          <w:p w14:paraId="4937A0C1" w14:textId="242A101F" w:rsidR="00CC359D" w:rsidRDefault="00CC359D" w:rsidP="00580386">
            <w:pPr>
              <w:pStyle w:val="TAC"/>
              <w:rPr>
                <w:sz w:val="16"/>
                <w:szCs w:val="16"/>
                <w:lang w:eastAsia="zh-CN"/>
              </w:rPr>
            </w:pPr>
            <w:r>
              <w:rPr>
                <w:sz w:val="16"/>
                <w:szCs w:val="16"/>
                <w:lang w:eastAsia="zh-CN"/>
              </w:rPr>
              <w:t>CT#106</w:t>
            </w:r>
          </w:p>
        </w:tc>
        <w:tc>
          <w:tcPr>
            <w:tcW w:w="1094" w:type="dxa"/>
            <w:shd w:val="solid" w:color="FFFFFF" w:fill="auto"/>
          </w:tcPr>
          <w:p w14:paraId="761EE487" w14:textId="0258BDC9" w:rsidR="00CC359D" w:rsidRPr="00887F54" w:rsidRDefault="001648CE" w:rsidP="001648CE">
            <w:pPr>
              <w:spacing w:after="0"/>
              <w:jc w:val="center"/>
              <w:rPr>
                <w:rFonts w:ascii="Arial" w:hAnsi="Arial" w:cs="Arial"/>
                <w:b/>
                <w:bCs/>
                <w:color w:val="0000FF"/>
                <w:sz w:val="16"/>
                <w:szCs w:val="16"/>
                <w:u w:val="single"/>
                <w:lang w:eastAsia="en-GB"/>
              </w:rPr>
            </w:pPr>
            <w:hyperlink r:id="rId89" w:history="1">
              <w:r>
                <w:rPr>
                  <w:rStyle w:val="Hyperlink"/>
                  <w:rFonts w:ascii="Arial" w:hAnsi="Arial" w:cs="Arial"/>
                  <w:b/>
                  <w:bCs/>
                  <w:color w:val="0000FF"/>
                  <w:sz w:val="16"/>
                  <w:szCs w:val="16"/>
                </w:rPr>
                <w:t>CP-243176</w:t>
              </w:r>
            </w:hyperlink>
          </w:p>
        </w:tc>
        <w:tc>
          <w:tcPr>
            <w:tcW w:w="660" w:type="dxa"/>
            <w:shd w:val="solid" w:color="FFFFFF" w:fill="auto"/>
          </w:tcPr>
          <w:p w14:paraId="1A31F5C6" w14:textId="7CB93938" w:rsidR="00CC359D" w:rsidRDefault="00CC359D" w:rsidP="00580386">
            <w:pPr>
              <w:pStyle w:val="TAL"/>
              <w:rPr>
                <w:sz w:val="16"/>
                <w:szCs w:val="16"/>
              </w:rPr>
            </w:pPr>
            <w:r>
              <w:rPr>
                <w:sz w:val="16"/>
                <w:szCs w:val="16"/>
              </w:rPr>
              <w:t>0073</w:t>
            </w:r>
          </w:p>
        </w:tc>
        <w:tc>
          <w:tcPr>
            <w:tcW w:w="190" w:type="dxa"/>
            <w:shd w:val="solid" w:color="FFFFFF" w:fill="auto"/>
          </w:tcPr>
          <w:p w14:paraId="09AE619C" w14:textId="68D50FE1" w:rsidR="00CC359D" w:rsidRDefault="00CC359D" w:rsidP="00580386">
            <w:pPr>
              <w:pStyle w:val="TAR"/>
              <w:rPr>
                <w:sz w:val="16"/>
                <w:szCs w:val="16"/>
              </w:rPr>
            </w:pPr>
            <w:r>
              <w:rPr>
                <w:sz w:val="16"/>
                <w:szCs w:val="16"/>
              </w:rPr>
              <w:t>1</w:t>
            </w:r>
          </w:p>
        </w:tc>
        <w:tc>
          <w:tcPr>
            <w:tcW w:w="425" w:type="dxa"/>
            <w:shd w:val="solid" w:color="FFFFFF" w:fill="auto"/>
          </w:tcPr>
          <w:p w14:paraId="01E34563" w14:textId="50CF125D" w:rsidR="00CC359D" w:rsidRDefault="00CC359D" w:rsidP="00580386">
            <w:pPr>
              <w:pStyle w:val="TAC"/>
              <w:rPr>
                <w:sz w:val="16"/>
                <w:szCs w:val="16"/>
              </w:rPr>
            </w:pPr>
            <w:r>
              <w:rPr>
                <w:sz w:val="16"/>
                <w:szCs w:val="16"/>
              </w:rPr>
              <w:t>F</w:t>
            </w:r>
          </w:p>
        </w:tc>
        <w:tc>
          <w:tcPr>
            <w:tcW w:w="4962" w:type="dxa"/>
            <w:shd w:val="solid" w:color="FFFFFF" w:fill="auto"/>
          </w:tcPr>
          <w:p w14:paraId="06E9A4C9" w14:textId="33005BA5" w:rsidR="00CC359D" w:rsidRDefault="00CC359D" w:rsidP="00E55BA4">
            <w:pPr>
              <w:pStyle w:val="TAL"/>
              <w:rPr>
                <w:sz w:val="16"/>
                <w:szCs w:val="16"/>
              </w:rPr>
            </w:pPr>
            <w:r>
              <w:rPr>
                <w:sz w:val="16"/>
                <w:szCs w:val="16"/>
              </w:rPr>
              <w:t>TLS connection termination</w:t>
            </w:r>
          </w:p>
        </w:tc>
        <w:tc>
          <w:tcPr>
            <w:tcW w:w="708" w:type="dxa"/>
            <w:shd w:val="solid" w:color="FFFFFF" w:fill="auto"/>
          </w:tcPr>
          <w:p w14:paraId="4C6360E1" w14:textId="2FC884F6" w:rsidR="00CC359D" w:rsidRDefault="00CC359D" w:rsidP="00580386">
            <w:pPr>
              <w:pStyle w:val="TAC"/>
              <w:rPr>
                <w:sz w:val="16"/>
                <w:szCs w:val="16"/>
                <w:lang w:eastAsia="zh-CN"/>
              </w:rPr>
            </w:pPr>
            <w:r>
              <w:rPr>
                <w:sz w:val="16"/>
                <w:szCs w:val="16"/>
                <w:lang w:eastAsia="zh-CN"/>
              </w:rPr>
              <w:t>18.3.0</w:t>
            </w:r>
          </w:p>
        </w:tc>
      </w:tr>
      <w:tr w:rsidR="001648CE" w:rsidRPr="003F0803" w14:paraId="021AD464" w14:textId="77777777" w:rsidTr="00510C14">
        <w:tc>
          <w:tcPr>
            <w:tcW w:w="800" w:type="dxa"/>
            <w:shd w:val="solid" w:color="FFFFFF" w:fill="auto"/>
          </w:tcPr>
          <w:p w14:paraId="206D3A21" w14:textId="5A52A0FF" w:rsidR="001648CE" w:rsidRDefault="001648CE" w:rsidP="00580386">
            <w:pPr>
              <w:pStyle w:val="TAC"/>
              <w:rPr>
                <w:sz w:val="16"/>
                <w:szCs w:val="16"/>
                <w:lang w:eastAsia="zh-CN"/>
              </w:rPr>
            </w:pPr>
            <w:r>
              <w:rPr>
                <w:sz w:val="16"/>
                <w:szCs w:val="16"/>
                <w:lang w:eastAsia="zh-CN"/>
              </w:rPr>
              <w:t>2024-12</w:t>
            </w:r>
          </w:p>
        </w:tc>
        <w:tc>
          <w:tcPr>
            <w:tcW w:w="800" w:type="dxa"/>
            <w:shd w:val="solid" w:color="FFFFFF" w:fill="auto"/>
          </w:tcPr>
          <w:p w14:paraId="195BBD76" w14:textId="30E75454" w:rsidR="001648CE" w:rsidRDefault="001648CE" w:rsidP="00580386">
            <w:pPr>
              <w:pStyle w:val="TAC"/>
              <w:rPr>
                <w:sz w:val="16"/>
                <w:szCs w:val="16"/>
                <w:lang w:eastAsia="zh-CN"/>
              </w:rPr>
            </w:pPr>
            <w:r>
              <w:rPr>
                <w:sz w:val="16"/>
                <w:szCs w:val="16"/>
                <w:lang w:eastAsia="zh-CN"/>
              </w:rPr>
              <w:t>CT#106</w:t>
            </w:r>
          </w:p>
        </w:tc>
        <w:tc>
          <w:tcPr>
            <w:tcW w:w="1094" w:type="dxa"/>
            <w:shd w:val="solid" w:color="FFFFFF" w:fill="auto"/>
          </w:tcPr>
          <w:p w14:paraId="6F80178E" w14:textId="32A30FEF" w:rsidR="001648CE" w:rsidRPr="00887F54" w:rsidRDefault="001648CE" w:rsidP="001648CE">
            <w:pPr>
              <w:spacing w:after="0"/>
              <w:jc w:val="center"/>
              <w:rPr>
                <w:rFonts w:ascii="Arial" w:hAnsi="Arial" w:cs="Arial"/>
                <w:b/>
                <w:bCs/>
                <w:color w:val="0000FF"/>
                <w:sz w:val="16"/>
                <w:szCs w:val="16"/>
                <w:u w:val="single"/>
                <w:lang w:eastAsia="en-GB"/>
              </w:rPr>
            </w:pPr>
            <w:hyperlink r:id="rId90" w:history="1">
              <w:r>
                <w:rPr>
                  <w:rStyle w:val="Hyperlink"/>
                  <w:rFonts w:ascii="Arial" w:hAnsi="Arial" w:cs="Arial"/>
                  <w:b/>
                  <w:bCs/>
                  <w:color w:val="0000FF"/>
                  <w:sz w:val="16"/>
                  <w:szCs w:val="16"/>
                </w:rPr>
                <w:t>CP-243176</w:t>
              </w:r>
            </w:hyperlink>
          </w:p>
        </w:tc>
        <w:tc>
          <w:tcPr>
            <w:tcW w:w="660" w:type="dxa"/>
            <w:shd w:val="solid" w:color="FFFFFF" w:fill="auto"/>
          </w:tcPr>
          <w:p w14:paraId="20148B90" w14:textId="359AE3B9" w:rsidR="001648CE" w:rsidRDefault="001648CE" w:rsidP="00580386">
            <w:pPr>
              <w:pStyle w:val="TAL"/>
              <w:rPr>
                <w:sz w:val="16"/>
                <w:szCs w:val="16"/>
              </w:rPr>
            </w:pPr>
            <w:r>
              <w:rPr>
                <w:sz w:val="16"/>
                <w:szCs w:val="16"/>
              </w:rPr>
              <w:t>0076</w:t>
            </w:r>
          </w:p>
        </w:tc>
        <w:tc>
          <w:tcPr>
            <w:tcW w:w="190" w:type="dxa"/>
            <w:shd w:val="solid" w:color="FFFFFF" w:fill="auto"/>
          </w:tcPr>
          <w:p w14:paraId="4F3AD938" w14:textId="121EF572" w:rsidR="001648CE" w:rsidRDefault="001648CE" w:rsidP="00580386">
            <w:pPr>
              <w:pStyle w:val="TAR"/>
              <w:rPr>
                <w:sz w:val="16"/>
                <w:szCs w:val="16"/>
              </w:rPr>
            </w:pPr>
            <w:r>
              <w:rPr>
                <w:sz w:val="16"/>
                <w:szCs w:val="16"/>
              </w:rPr>
              <w:t>1</w:t>
            </w:r>
          </w:p>
        </w:tc>
        <w:tc>
          <w:tcPr>
            <w:tcW w:w="425" w:type="dxa"/>
            <w:shd w:val="solid" w:color="FFFFFF" w:fill="auto"/>
          </w:tcPr>
          <w:p w14:paraId="1FAC253E" w14:textId="48BAC398" w:rsidR="001648CE" w:rsidRDefault="001648CE" w:rsidP="00580386">
            <w:pPr>
              <w:pStyle w:val="TAC"/>
              <w:rPr>
                <w:sz w:val="16"/>
                <w:szCs w:val="16"/>
              </w:rPr>
            </w:pPr>
            <w:r>
              <w:rPr>
                <w:sz w:val="16"/>
                <w:szCs w:val="16"/>
              </w:rPr>
              <w:t>F</w:t>
            </w:r>
          </w:p>
        </w:tc>
        <w:tc>
          <w:tcPr>
            <w:tcW w:w="4962" w:type="dxa"/>
            <w:shd w:val="solid" w:color="FFFFFF" w:fill="auto"/>
          </w:tcPr>
          <w:p w14:paraId="2A1D8495" w14:textId="3FEE8C5D" w:rsidR="001648CE" w:rsidRDefault="001648CE" w:rsidP="00E55BA4">
            <w:pPr>
              <w:pStyle w:val="TAL"/>
              <w:rPr>
                <w:sz w:val="16"/>
                <w:szCs w:val="16"/>
              </w:rPr>
            </w:pPr>
            <w:r>
              <w:rPr>
                <w:sz w:val="16"/>
                <w:szCs w:val="16"/>
              </w:rPr>
              <w:t>Correction to cause value User plane not available</w:t>
            </w:r>
          </w:p>
        </w:tc>
        <w:tc>
          <w:tcPr>
            <w:tcW w:w="708" w:type="dxa"/>
            <w:shd w:val="solid" w:color="FFFFFF" w:fill="auto"/>
          </w:tcPr>
          <w:p w14:paraId="4973FF6D" w14:textId="3D8BA613" w:rsidR="001648CE" w:rsidRDefault="001648CE" w:rsidP="00580386">
            <w:pPr>
              <w:pStyle w:val="TAC"/>
              <w:rPr>
                <w:sz w:val="16"/>
                <w:szCs w:val="16"/>
                <w:lang w:eastAsia="zh-CN"/>
              </w:rPr>
            </w:pPr>
            <w:r>
              <w:rPr>
                <w:sz w:val="16"/>
                <w:szCs w:val="16"/>
                <w:lang w:eastAsia="zh-CN"/>
              </w:rPr>
              <w:t>18.3.0</w:t>
            </w:r>
          </w:p>
        </w:tc>
      </w:tr>
      <w:tr w:rsidR="00B139D9" w:rsidRPr="003F0803" w14:paraId="606B0947" w14:textId="77777777" w:rsidTr="00510C14">
        <w:tc>
          <w:tcPr>
            <w:tcW w:w="800" w:type="dxa"/>
            <w:shd w:val="solid" w:color="FFFFFF" w:fill="auto"/>
          </w:tcPr>
          <w:p w14:paraId="2ECFF062" w14:textId="054FCD80" w:rsidR="00B139D9" w:rsidRDefault="00B139D9" w:rsidP="00580386">
            <w:pPr>
              <w:pStyle w:val="TAC"/>
              <w:rPr>
                <w:sz w:val="16"/>
                <w:szCs w:val="16"/>
                <w:lang w:eastAsia="zh-CN"/>
              </w:rPr>
            </w:pPr>
            <w:r>
              <w:rPr>
                <w:sz w:val="16"/>
                <w:szCs w:val="16"/>
                <w:lang w:eastAsia="zh-CN"/>
              </w:rPr>
              <w:t>2024-12</w:t>
            </w:r>
          </w:p>
        </w:tc>
        <w:tc>
          <w:tcPr>
            <w:tcW w:w="800" w:type="dxa"/>
            <w:shd w:val="solid" w:color="FFFFFF" w:fill="auto"/>
          </w:tcPr>
          <w:p w14:paraId="7A45B731" w14:textId="59983E95" w:rsidR="00B139D9" w:rsidRDefault="00B139D9" w:rsidP="00580386">
            <w:pPr>
              <w:pStyle w:val="TAC"/>
              <w:rPr>
                <w:sz w:val="16"/>
                <w:szCs w:val="16"/>
                <w:lang w:eastAsia="zh-CN"/>
              </w:rPr>
            </w:pPr>
            <w:r>
              <w:rPr>
                <w:sz w:val="16"/>
                <w:szCs w:val="16"/>
                <w:lang w:eastAsia="zh-CN"/>
              </w:rPr>
              <w:t>CT#106</w:t>
            </w:r>
          </w:p>
        </w:tc>
        <w:tc>
          <w:tcPr>
            <w:tcW w:w="1094" w:type="dxa"/>
            <w:shd w:val="solid" w:color="FFFFFF" w:fill="auto"/>
          </w:tcPr>
          <w:p w14:paraId="5F91B99A" w14:textId="45906D97" w:rsidR="00B139D9" w:rsidRDefault="00B139D9" w:rsidP="00B139D9">
            <w:pPr>
              <w:spacing w:after="0"/>
              <w:jc w:val="center"/>
              <w:rPr>
                <w:rFonts w:ascii="Arial" w:hAnsi="Arial" w:cs="Arial"/>
                <w:b/>
                <w:bCs/>
                <w:color w:val="0000FF"/>
                <w:sz w:val="16"/>
                <w:szCs w:val="16"/>
                <w:u w:val="single"/>
                <w:lang w:eastAsia="en-GB"/>
              </w:rPr>
            </w:pPr>
            <w:hyperlink r:id="rId91" w:history="1">
              <w:r>
                <w:rPr>
                  <w:rStyle w:val="Hyperlink"/>
                  <w:rFonts w:ascii="Arial" w:hAnsi="Arial" w:cs="Arial"/>
                  <w:b/>
                  <w:bCs/>
                  <w:color w:val="0000FF"/>
                  <w:sz w:val="16"/>
                  <w:szCs w:val="16"/>
                </w:rPr>
                <w:t>CP-243176</w:t>
              </w:r>
            </w:hyperlink>
          </w:p>
        </w:tc>
        <w:tc>
          <w:tcPr>
            <w:tcW w:w="660" w:type="dxa"/>
            <w:shd w:val="solid" w:color="FFFFFF" w:fill="auto"/>
          </w:tcPr>
          <w:p w14:paraId="748A2AE0" w14:textId="40A5B910" w:rsidR="00B139D9" w:rsidRDefault="00B139D9" w:rsidP="00580386">
            <w:pPr>
              <w:pStyle w:val="TAL"/>
              <w:rPr>
                <w:sz w:val="16"/>
                <w:szCs w:val="16"/>
              </w:rPr>
            </w:pPr>
            <w:r>
              <w:rPr>
                <w:sz w:val="16"/>
                <w:szCs w:val="16"/>
              </w:rPr>
              <w:t>0081</w:t>
            </w:r>
          </w:p>
        </w:tc>
        <w:tc>
          <w:tcPr>
            <w:tcW w:w="190" w:type="dxa"/>
            <w:shd w:val="solid" w:color="FFFFFF" w:fill="auto"/>
          </w:tcPr>
          <w:p w14:paraId="739BBCB9" w14:textId="30B979F9" w:rsidR="00B139D9" w:rsidRDefault="00B139D9" w:rsidP="00580386">
            <w:pPr>
              <w:pStyle w:val="TAR"/>
              <w:rPr>
                <w:sz w:val="16"/>
                <w:szCs w:val="16"/>
              </w:rPr>
            </w:pPr>
            <w:r>
              <w:rPr>
                <w:sz w:val="16"/>
                <w:szCs w:val="16"/>
              </w:rPr>
              <w:t>2</w:t>
            </w:r>
          </w:p>
        </w:tc>
        <w:tc>
          <w:tcPr>
            <w:tcW w:w="425" w:type="dxa"/>
            <w:shd w:val="solid" w:color="FFFFFF" w:fill="auto"/>
          </w:tcPr>
          <w:p w14:paraId="38A3EE08" w14:textId="56891328" w:rsidR="00B139D9" w:rsidRDefault="00B139D9" w:rsidP="00580386">
            <w:pPr>
              <w:pStyle w:val="TAC"/>
              <w:rPr>
                <w:sz w:val="16"/>
                <w:szCs w:val="16"/>
              </w:rPr>
            </w:pPr>
            <w:r>
              <w:rPr>
                <w:sz w:val="16"/>
                <w:szCs w:val="16"/>
              </w:rPr>
              <w:t>F</w:t>
            </w:r>
          </w:p>
        </w:tc>
        <w:tc>
          <w:tcPr>
            <w:tcW w:w="4962" w:type="dxa"/>
            <w:shd w:val="solid" w:color="FFFFFF" w:fill="auto"/>
          </w:tcPr>
          <w:p w14:paraId="03EF873F" w14:textId="63B0CD3B" w:rsidR="00B139D9" w:rsidRDefault="00B139D9" w:rsidP="00E55BA4">
            <w:pPr>
              <w:pStyle w:val="TAL"/>
              <w:rPr>
                <w:sz w:val="16"/>
                <w:szCs w:val="16"/>
              </w:rPr>
            </w:pPr>
            <w:r>
              <w:rPr>
                <w:sz w:val="16"/>
                <w:szCs w:val="16"/>
              </w:rPr>
              <w:t>Correction of a message</w:t>
            </w:r>
          </w:p>
        </w:tc>
        <w:tc>
          <w:tcPr>
            <w:tcW w:w="708" w:type="dxa"/>
            <w:shd w:val="solid" w:color="FFFFFF" w:fill="auto"/>
          </w:tcPr>
          <w:p w14:paraId="1724234D" w14:textId="10BE3943" w:rsidR="00B139D9" w:rsidRDefault="00B139D9" w:rsidP="00580386">
            <w:pPr>
              <w:pStyle w:val="TAC"/>
              <w:rPr>
                <w:sz w:val="16"/>
                <w:szCs w:val="16"/>
                <w:lang w:eastAsia="zh-CN"/>
              </w:rPr>
            </w:pPr>
            <w:r>
              <w:rPr>
                <w:sz w:val="16"/>
                <w:szCs w:val="16"/>
                <w:lang w:eastAsia="zh-CN"/>
              </w:rPr>
              <w:t>18.3.0</w:t>
            </w:r>
          </w:p>
        </w:tc>
      </w:tr>
      <w:tr w:rsidR="00D7655E" w:rsidRPr="003F0803" w14:paraId="318280F9" w14:textId="77777777" w:rsidTr="00510C14">
        <w:tc>
          <w:tcPr>
            <w:tcW w:w="800" w:type="dxa"/>
            <w:shd w:val="solid" w:color="FFFFFF" w:fill="auto"/>
          </w:tcPr>
          <w:p w14:paraId="063C3BA1" w14:textId="769AAE57" w:rsidR="00D7655E" w:rsidRDefault="00D7655E" w:rsidP="00580386">
            <w:pPr>
              <w:pStyle w:val="TAC"/>
              <w:rPr>
                <w:sz w:val="16"/>
                <w:szCs w:val="16"/>
                <w:lang w:eastAsia="zh-CN"/>
              </w:rPr>
            </w:pPr>
            <w:r>
              <w:rPr>
                <w:sz w:val="16"/>
                <w:szCs w:val="16"/>
                <w:lang w:eastAsia="zh-CN"/>
              </w:rPr>
              <w:t>2024-12</w:t>
            </w:r>
          </w:p>
        </w:tc>
        <w:tc>
          <w:tcPr>
            <w:tcW w:w="800" w:type="dxa"/>
            <w:shd w:val="solid" w:color="FFFFFF" w:fill="auto"/>
          </w:tcPr>
          <w:p w14:paraId="4FC83CD2" w14:textId="042E4359" w:rsidR="00D7655E" w:rsidRDefault="00D7655E" w:rsidP="00580386">
            <w:pPr>
              <w:pStyle w:val="TAC"/>
              <w:rPr>
                <w:sz w:val="16"/>
                <w:szCs w:val="16"/>
                <w:lang w:eastAsia="zh-CN"/>
              </w:rPr>
            </w:pPr>
            <w:r>
              <w:rPr>
                <w:sz w:val="16"/>
                <w:szCs w:val="16"/>
                <w:lang w:eastAsia="zh-CN"/>
              </w:rPr>
              <w:t>CT#106</w:t>
            </w:r>
          </w:p>
        </w:tc>
        <w:tc>
          <w:tcPr>
            <w:tcW w:w="1094" w:type="dxa"/>
            <w:shd w:val="solid" w:color="FFFFFF" w:fill="auto"/>
          </w:tcPr>
          <w:p w14:paraId="4FD21A02" w14:textId="3DC47024" w:rsidR="00D7655E" w:rsidRDefault="00D7655E" w:rsidP="00D7655E">
            <w:pPr>
              <w:spacing w:after="0"/>
              <w:jc w:val="center"/>
              <w:rPr>
                <w:rFonts w:ascii="Arial" w:hAnsi="Arial" w:cs="Arial"/>
                <w:b/>
                <w:bCs/>
                <w:color w:val="0000FF"/>
                <w:sz w:val="16"/>
                <w:szCs w:val="16"/>
                <w:u w:val="single"/>
                <w:lang w:eastAsia="en-GB"/>
              </w:rPr>
            </w:pPr>
            <w:hyperlink r:id="rId92" w:history="1">
              <w:r>
                <w:rPr>
                  <w:rStyle w:val="Hyperlink"/>
                  <w:rFonts w:ascii="Arial" w:hAnsi="Arial" w:cs="Arial"/>
                  <w:b/>
                  <w:bCs/>
                  <w:color w:val="0000FF"/>
                  <w:sz w:val="16"/>
                  <w:szCs w:val="16"/>
                </w:rPr>
                <w:t>CP-243176</w:t>
              </w:r>
            </w:hyperlink>
          </w:p>
        </w:tc>
        <w:tc>
          <w:tcPr>
            <w:tcW w:w="660" w:type="dxa"/>
            <w:shd w:val="solid" w:color="FFFFFF" w:fill="auto"/>
          </w:tcPr>
          <w:p w14:paraId="4A3C90C6" w14:textId="7DDA6E84" w:rsidR="00D7655E" w:rsidRDefault="00D7655E" w:rsidP="00580386">
            <w:pPr>
              <w:pStyle w:val="TAL"/>
              <w:rPr>
                <w:sz w:val="16"/>
                <w:szCs w:val="16"/>
              </w:rPr>
            </w:pPr>
            <w:r>
              <w:rPr>
                <w:sz w:val="16"/>
                <w:szCs w:val="16"/>
              </w:rPr>
              <w:t>0088</w:t>
            </w:r>
          </w:p>
        </w:tc>
        <w:tc>
          <w:tcPr>
            <w:tcW w:w="190" w:type="dxa"/>
            <w:shd w:val="solid" w:color="FFFFFF" w:fill="auto"/>
          </w:tcPr>
          <w:p w14:paraId="108AD1CD" w14:textId="3FCEBF34" w:rsidR="00D7655E" w:rsidRDefault="00D7655E" w:rsidP="00580386">
            <w:pPr>
              <w:pStyle w:val="TAR"/>
              <w:rPr>
                <w:sz w:val="16"/>
                <w:szCs w:val="16"/>
              </w:rPr>
            </w:pPr>
            <w:r>
              <w:rPr>
                <w:sz w:val="16"/>
                <w:szCs w:val="16"/>
              </w:rPr>
              <w:t>1</w:t>
            </w:r>
          </w:p>
        </w:tc>
        <w:tc>
          <w:tcPr>
            <w:tcW w:w="425" w:type="dxa"/>
            <w:shd w:val="solid" w:color="FFFFFF" w:fill="auto"/>
          </w:tcPr>
          <w:p w14:paraId="389F5F18" w14:textId="798A1477" w:rsidR="00D7655E" w:rsidRDefault="00D7655E" w:rsidP="00580386">
            <w:pPr>
              <w:pStyle w:val="TAC"/>
              <w:rPr>
                <w:sz w:val="16"/>
                <w:szCs w:val="16"/>
              </w:rPr>
            </w:pPr>
            <w:r>
              <w:rPr>
                <w:sz w:val="16"/>
                <w:szCs w:val="16"/>
              </w:rPr>
              <w:t>F</w:t>
            </w:r>
          </w:p>
        </w:tc>
        <w:tc>
          <w:tcPr>
            <w:tcW w:w="4962" w:type="dxa"/>
            <w:shd w:val="solid" w:color="FFFFFF" w:fill="auto"/>
          </w:tcPr>
          <w:p w14:paraId="550FE958" w14:textId="41400C9F" w:rsidR="00D7655E" w:rsidRDefault="00D7655E" w:rsidP="00E55BA4">
            <w:pPr>
              <w:pStyle w:val="TAL"/>
              <w:rPr>
                <w:sz w:val="16"/>
                <w:szCs w:val="16"/>
              </w:rPr>
            </w:pPr>
            <w:r>
              <w:rPr>
                <w:sz w:val="16"/>
                <w:szCs w:val="16"/>
              </w:rPr>
              <w:t>Alt1: TCP port number for LCS-UPP - Rel18</w:t>
            </w:r>
          </w:p>
        </w:tc>
        <w:tc>
          <w:tcPr>
            <w:tcW w:w="708" w:type="dxa"/>
            <w:shd w:val="solid" w:color="FFFFFF" w:fill="auto"/>
          </w:tcPr>
          <w:p w14:paraId="5E77B5B3" w14:textId="5130FF1C" w:rsidR="00D7655E" w:rsidRDefault="00D7655E" w:rsidP="00580386">
            <w:pPr>
              <w:pStyle w:val="TAC"/>
              <w:rPr>
                <w:sz w:val="16"/>
                <w:szCs w:val="16"/>
                <w:lang w:eastAsia="zh-CN"/>
              </w:rPr>
            </w:pPr>
            <w:r>
              <w:rPr>
                <w:sz w:val="16"/>
                <w:szCs w:val="16"/>
                <w:lang w:eastAsia="zh-CN"/>
              </w:rPr>
              <w:t>18.3.0</w:t>
            </w:r>
          </w:p>
        </w:tc>
      </w:tr>
      <w:tr w:rsidR="00CC66EE" w:rsidRPr="003F0803" w14:paraId="7CC0E0AA" w14:textId="77777777" w:rsidTr="00510C14">
        <w:tc>
          <w:tcPr>
            <w:tcW w:w="800" w:type="dxa"/>
            <w:shd w:val="solid" w:color="FFFFFF" w:fill="auto"/>
          </w:tcPr>
          <w:p w14:paraId="27F7A6BD" w14:textId="0E77C1E9" w:rsidR="00CC66EE" w:rsidRDefault="00CC66EE" w:rsidP="00580386">
            <w:pPr>
              <w:pStyle w:val="TAC"/>
              <w:rPr>
                <w:sz w:val="16"/>
                <w:szCs w:val="16"/>
                <w:lang w:eastAsia="zh-CN"/>
              </w:rPr>
            </w:pPr>
            <w:r>
              <w:rPr>
                <w:sz w:val="16"/>
                <w:szCs w:val="16"/>
                <w:lang w:eastAsia="zh-CN"/>
              </w:rPr>
              <w:t>2025-06</w:t>
            </w:r>
          </w:p>
        </w:tc>
        <w:tc>
          <w:tcPr>
            <w:tcW w:w="800" w:type="dxa"/>
            <w:shd w:val="solid" w:color="FFFFFF" w:fill="auto"/>
          </w:tcPr>
          <w:p w14:paraId="62C45F73" w14:textId="2356CDB4" w:rsidR="00CC66EE" w:rsidRDefault="00CC66EE" w:rsidP="00580386">
            <w:pPr>
              <w:pStyle w:val="TAC"/>
              <w:rPr>
                <w:sz w:val="16"/>
                <w:szCs w:val="16"/>
                <w:lang w:eastAsia="zh-CN"/>
              </w:rPr>
            </w:pPr>
            <w:r>
              <w:rPr>
                <w:sz w:val="16"/>
                <w:szCs w:val="16"/>
                <w:lang w:eastAsia="zh-CN"/>
              </w:rPr>
              <w:t>CT#108</w:t>
            </w:r>
          </w:p>
        </w:tc>
        <w:tc>
          <w:tcPr>
            <w:tcW w:w="1094" w:type="dxa"/>
            <w:shd w:val="solid" w:color="FFFFFF" w:fill="auto"/>
          </w:tcPr>
          <w:p w14:paraId="228EA0DC" w14:textId="548BF6AC" w:rsidR="00CC66EE" w:rsidRPr="00593F29" w:rsidRDefault="00CC66EE" w:rsidP="00CC66EE">
            <w:pPr>
              <w:spacing w:after="0"/>
              <w:jc w:val="center"/>
              <w:rPr>
                <w:rFonts w:ascii="Arial" w:hAnsi="Arial" w:cs="Arial"/>
                <w:b/>
                <w:bCs/>
                <w:color w:val="0000FF"/>
                <w:sz w:val="16"/>
                <w:szCs w:val="16"/>
                <w:u w:val="single"/>
                <w:lang w:eastAsia="en-GB"/>
              </w:rPr>
            </w:pPr>
            <w:hyperlink r:id="rId93" w:history="1">
              <w:r>
                <w:rPr>
                  <w:rStyle w:val="Hyperlink"/>
                  <w:rFonts w:ascii="Arial" w:hAnsi="Arial" w:cs="Arial"/>
                  <w:b/>
                  <w:bCs/>
                  <w:color w:val="0000FF"/>
                  <w:sz w:val="16"/>
                  <w:szCs w:val="16"/>
                </w:rPr>
                <w:t>CP-251149</w:t>
              </w:r>
            </w:hyperlink>
          </w:p>
        </w:tc>
        <w:tc>
          <w:tcPr>
            <w:tcW w:w="660" w:type="dxa"/>
            <w:shd w:val="solid" w:color="FFFFFF" w:fill="auto"/>
          </w:tcPr>
          <w:p w14:paraId="54BDE8D8" w14:textId="541E45DC" w:rsidR="00CC66EE" w:rsidRDefault="00CC66EE" w:rsidP="00580386">
            <w:pPr>
              <w:pStyle w:val="TAL"/>
              <w:rPr>
                <w:sz w:val="16"/>
                <w:szCs w:val="16"/>
              </w:rPr>
            </w:pPr>
            <w:r>
              <w:rPr>
                <w:sz w:val="16"/>
                <w:szCs w:val="16"/>
              </w:rPr>
              <w:t>0104</w:t>
            </w:r>
          </w:p>
        </w:tc>
        <w:tc>
          <w:tcPr>
            <w:tcW w:w="190" w:type="dxa"/>
            <w:shd w:val="solid" w:color="FFFFFF" w:fill="auto"/>
          </w:tcPr>
          <w:p w14:paraId="149A86E8" w14:textId="286AF01A" w:rsidR="00CC66EE" w:rsidRDefault="00CC66EE" w:rsidP="00580386">
            <w:pPr>
              <w:pStyle w:val="TAR"/>
              <w:rPr>
                <w:sz w:val="16"/>
                <w:szCs w:val="16"/>
              </w:rPr>
            </w:pPr>
            <w:r>
              <w:rPr>
                <w:sz w:val="16"/>
                <w:szCs w:val="16"/>
              </w:rPr>
              <w:t>1</w:t>
            </w:r>
          </w:p>
        </w:tc>
        <w:tc>
          <w:tcPr>
            <w:tcW w:w="425" w:type="dxa"/>
            <w:shd w:val="solid" w:color="FFFFFF" w:fill="auto"/>
          </w:tcPr>
          <w:p w14:paraId="07361CFF" w14:textId="2989CD7E" w:rsidR="00CC66EE" w:rsidRDefault="00CC66EE" w:rsidP="00580386">
            <w:pPr>
              <w:pStyle w:val="TAC"/>
              <w:rPr>
                <w:sz w:val="16"/>
                <w:szCs w:val="16"/>
              </w:rPr>
            </w:pPr>
            <w:r>
              <w:rPr>
                <w:sz w:val="16"/>
                <w:szCs w:val="16"/>
              </w:rPr>
              <w:t>F</w:t>
            </w:r>
          </w:p>
        </w:tc>
        <w:tc>
          <w:tcPr>
            <w:tcW w:w="4962" w:type="dxa"/>
            <w:shd w:val="solid" w:color="FFFFFF" w:fill="auto"/>
          </w:tcPr>
          <w:p w14:paraId="42030448" w14:textId="269D2F85" w:rsidR="00CC66EE" w:rsidRDefault="00CC66EE" w:rsidP="00E55BA4">
            <w:pPr>
              <w:pStyle w:val="TAL"/>
              <w:rPr>
                <w:sz w:val="16"/>
                <w:szCs w:val="16"/>
              </w:rPr>
            </w:pPr>
            <w:r>
              <w:rPr>
                <w:sz w:val="16"/>
                <w:szCs w:val="16"/>
              </w:rPr>
              <w:t>Clarification on maximum number of LCS secured user plane connection per UE</w:t>
            </w:r>
          </w:p>
        </w:tc>
        <w:tc>
          <w:tcPr>
            <w:tcW w:w="708" w:type="dxa"/>
            <w:shd w:val="solid" w:color="FFFFFF" w:fill="auto"/>
          </w:tcPr>
          <w:p w14:paraId="08C806FE" w14:textId="7734C580" w:rsidR="00CC66EE" w:rsidRDefault="00CC66EE" w:rsidP="00580386">
            <w:pPr>
              <w:pStyle w:val="TAC"/>
              <w:rPr>
                <w:sz w:val="16"/>
                <w:szCs w:val="16"/>
                <w:lang w:eastAsia="zh-CN"/>
              </w:rPr>
            </w:pPr>
            <w:r>
              <w:rPr>
                <w:sz w:val="16"/>
                <w:szCs w:val="16"/>
                <w:lang w:eastAsia="zh-CN"/>
              </w:rPr>
              <w:t>18.4.0</w:t>
            </w:r>
          </w:p>
        </w:tc>
      </w:tr>
      <w:tr w:rsidR="004806CD" w:rsidRPr="003F0803" w14:paraId="58A63CEC" w14:textId="77777777" w:rsidTr="00510C14">
        <w:tc>
          <w:tcPr>
            <w:tcW w:w="800" w:type="dxa"/>
            <w:shd w:val="solid" w:color="FFFFFF" w:fill="auto"/>
          </w:tcPr>
          <w:p w14:paraId="187ADFDD" w14:textId="7C7C0A04" w:rsidR="004806CD" w:rsidRDefault="004806CD" w:rsidP="00580386">
            <w:pPr>
              <w:pStyle w:val="TAC"/>
              <w:rPr>
                <w:sz w:val="16"/>
                <w:szCs w:val="16"/>
                <w:lang w:eastAsia="zh-CN"/>
              </w:rPr>
            </w:pPr>
            <w:r>
              <w:rPr>
                <w:sz w:val="16"/>
                <w:szCs w:val="16"/>
                <w:lang w:eastAsia="zh-CN"/>
              </w:rPr>
              <w:t>2025-06</w:t>
            </w:r>
          </w:p>
        </w:tc>
        <w:tc>
          <w:tcPr>
            <w:tcW w:w="800" w:type="dxa"/>
            <w:shd w:val="solid" w:color="FFFFFF" w:fill="auto"/>
          </w:tcPr>
          <w:p w14:paraId="3CEAF13C" w14:textId="12EDDEEF" w:rsidR="004806CD" w:rsidRDefault="004806CD" w:rsidP="00580386">
            <w:pPr>
              <w:pStyle w:val="TAC"/>
              <w:rPr>
                <w:sz w:val="16"/>
                <w:szCs w:val="16"/>
                <w:lang w:eastAsia="zh-CN"/>
              </w:rPr>
            </w:pPr>
            <w:r>
              <w:rPr>
                <w:sz w:val="16"/>
                <w:szCs w:val="16"/>
                <w:lang w:eastAsia="zh-CN"/>
              </w:rPr>
              <w:t>CT#108</w:t>
            </w:r>
          </w:p>
        </w:tc>
        <w:tc>
          <w:tcPr>
            <w:tcW w:w="1094" w:type="dxa"/>
            <w:shd w:val="solid" w:color="FFFFFF" w:fill="auto"/>
          </w:tcPr>
          <w:p w14:paraId="1C355D5F" w14:textId="47A4A365" w:rsidR="004806CD" w:rsidRDefault="004806CD" w:rsidP="004806CD">
            <w:pPr>
              <w:spacing w:after="0"/>
              <w:jc w:val="center"/>
              <w:rPr>
                <w:rFonts w:ascii="Arial" w:hAnsi="Arial" w:cs="Arial"/>
                <w:b/>
                <w:bCs/>
                <w:color w:val="0000FF"/>
                <w:sz w:val="16"/>
                <w:szCs w:val="16"/>
                <w:u w:val="single"/>
                <w:lang w:eastAsia="en-GB"/>
              </w:rPr>
            </w:pPr>
            <w:hyperlink r:id="rId94" w:history="1">
              <w:r>
                <w:rPr>
                  <w:rStyle w:val="Hyperlink"/>
                  <w:rFonts w:ascii="Arial" w:hAnsi="Arial" w:cs="Arial"/>
                  <w:b/>
                  <w:bCs/>
                  <w:color w:val="0000FF"/>
                  <w:sz w:val="16"/>
                  <w:szCs w:val="16"/>
                </w:rPr>
                <w:t>CP-251149</w:t>
              </w:r>
            </w:hyperlink>
          </w:p>
        </w:tc>
        <w:tc>
          <w:tcPr>
            <w:tcW w:w="660" w:type="dxa"/>
            <w:shd w:val="solid" w:color="FFFFFF" w:fill="auto"/>
          </w:tcPr>
          <w:p w14:paraId="464BBF6E" w14:textId="4A8E4234" w:rsidR="004806CD" w:rsidRDefault="004806CD" w:rsidP="00580386">
            <w:pPr>
              <w:pStyle w:val="TAL"/>
              <w:rPr>
                <w:sz w:val="16"/>
                <w:szCs w:val="16"/>
              </w:rPr>
            </w:pPr>
            <w:r>
              <w:rPr>
                <w:sz w:val="16"/>
                <w:szCs w:val="16"/>
              </w:rPr>
              <w:t>0112</w:t>
            </w:r>
          </w:p>
        </w:tc>
        <w:tc>
          <w:tcPr>
            <w:tcW w:w="190" w:type="dxa"/>
            <w:shd w:val="solid" w:color="FFFFFF" w:fill="auto"/>
          </w:tcPr>
          <w:p w14:paraId="62FBC875" w14:textId="4E8E9464" w:rsidR="004806CD" w:rsidRDefault="004806CD" w:rsidP="00580386">
            <w:pPr>
              <w:pStyle w:val="TAR"/>
              <w:rPr>
                <w:sz w:val="16"/>
                <w:szCs w:val="16"/>
              </w:rPr>
            </w:pPr>
            <w:r>
              <w:rPr>
                <w:sz w:val="16"/>
                <w:szCs w:val="16"/>
              </w:rPr>
              <w:t>1</w:t>
            </w:r>
          </w:p>
        </w:tc>
        <w:tc>
          <w:tcPr>
            <w:tcW w:w="425" w:type="dxa"/>
            <w:shd w:val="solid" w:color="FFFFFF" w:fill="auto"/>
          </w:tcPr>
          <w:p w14:paraId="7046271D" w14:textId="4EDF8F74" w:rsidR="004806CD" w:rsidRDefault="004806CD" w:rsidP="00580386">
            <w:pPr>
              <w:pStyle w:val="TAC"/>
              <w:rPr>
                <w:sz w:val="16"/>
                <w:szCs w:val="16"/>
              </w:rPr>
            </w:pPr>
            <w:r>
              <w:rPr>
                <w:sz w:val="16"/>
                <w:szCs w:val="16"/>
              </w:rPr>
              <w:t>F</w:t>
            </w:r>
          </w:p>
        </w:tc>
        <w:tc>
          <w:tcPr>
            <w:tcW w:w="4962" w:type="dxa"/>
            <w:shd w:val="solid" w:color="FFFFFF" w:fill="auto"/>
          </w:tcPr>
          <w:p w14:paraId="4E5771FB" w14:textId="718F27C9" w:rsidR="004806CD" w:rsidRDefault="004806CD" w:rsidP="00E55BA4">
            <w:pPr>
              <w:pStyle w:val="TAL"/>
              <w:rPr>
                <w:sz w:val="16"/>
                <w:szCs w:val="16"/>
              </w:rPr>
            </w:pPr>
            <w:r>
              <w:rPr>
                <w:sz w:val="16"/>
                <w:szCs w:val="16"/>
              </w:rPr>
              <w:t>Maximum one user plane connection per UE</w:t>
            </w:r>
          </w:p>
        </w:tc>
        <w:tc>
          <w:tcPr>
            <w:tcW w:w="708" w:type="dxa"/>
            <w:shd w:val="solid" w:color="FFFFFF" w:fill="auto"/>
          </w:tcPr>
          <w:p w14:paraId="0BBC7A23" w14:textId="1BF63146" w:rsidR="004806CD" w:rsidRDefault="004806CD" w:rsidP="00580386">
            <w:pPr>
              <w:pStyle w:val="TAC"/>
              <w:rPr>
                <w:sz w:val="16"/>
                <w:szCs w:val="16"/>
                <w:lang w:eastAsia="zh-CN"/>
              </w:rPr>
            </w:pPr>
            <w:r>
              <w:rPr>
                <w:sz w:val="16"/>
                <w:szCs w:val="16"/>
                <w:lang w:eastAsia="zh-CN"/>
              </w:rPr>
              <w:t>18.4.0</w:t>
            </w:r>
          </w:p>
        </w:tc>
      </w:tr>
      <w:tr w:rsidR="00797966" w:rsidRPr="003F0803" w14:paraId="4745C372" w14:textId="77777777" w:rsidTr="00510C14">
        <w:tc>
          <w:tcPr>
            <w:tcW w:w="800" w:type="dxa"/>
            <w:shd w:val="solid" w:color="FFFFFF" w:fill="auto"/>
          </w:tcPr>
          <w:p w14:paraId="2C071FB8" w14:textId="5A67C461" w:rsidR="00797966" w:rsidRDefault="00797966" w:rsidP="00580386">
            <w:pPr>
              <w:pStyle w:val="TAC"/>
              <w:rPr>
                <w:sz w:val="16"/>
                <w:szCs w:val="16"/>
                <w:lang w:eastAsia="zh-CN"/>
              </w:rPr>
            </w:pPr>
            <w:r>
              <w:rPr>
                <w:sz w:val="16"/>
                <w:szCs w:val="16"/>
                <w:lang w:eastAsia="zh-CN"/>
              </w:rPr>
              <w:t>2025-06</w:t>
            </w:r>
          </w:p>
        </w:tc>
        <w:tc>
          <w:tcPr>
            <w:tcW w:w="800" w:type="dxa"/>
            <w:shd w:val="solid" w:color="FFFFFF" w:fill="auto"/>
          </w:tcPr>
          <w:p w14:paraId="285897A2" w14:textId="1E94C2AE" w:rsidR="00797966" w:rsidRDefault="00797966" w:rsidP="00580386">
            <w:pPr>
              <w:pStyle w:val="TAC"/>
              <w:rPr>
                <w:sz w:val="16"/>
                <w:szCs w:val="16"/>
                <w:lang w:eastAsia="zh-CN"/>
              </w:rPr>
            </w:pPr>
            <w:r>
              <w:rPr>
                <w:sz w:val="16"/>
                <w:szCs w:val="16"/>
                <w:lang w:eastAsia="zh-CN"/>
              </w:rPr>
              <w:t>CT#108</w:t>
            </w:r>
          </w:p>
        </w:tc>
        <w:tc>
          <w:tcPr>
            <w:tcW w:w="1094" w:type="dxa"/>
            <w:shd w:val="solid" w:color="FFFFFF" w:fill="auto"/>
          </w:tcPr>
          <w:p w14:paraId="69BDE7C2" w14:textId="423A9744" w:rsidR="00797966" w:rsidRDefault="00797966" w:rsidP="00797966">
            <w:pPr>
              <w:spacing w:after="0"/>
              <w:jc w:val="center"/>
              <w:rPr>
                <w:rFonts w:ascii="Arial" w:hAnsi="Arial" w:cs="Arial"/>
                <w:b/>
                <w:bCs/>
                <w:color w:val="0000FF"/>
                <w:sz w:val="16"/>
                <w:szCs w:val="16"/>
                <w:u w:val="single"/>
                <w:lang w:eastAsia="en-GB"/>
              </w:rPr>
            </w:pPr>
            <w:hyperlink r:id="rId95" w:history="1">
              <w:r>
                <w:rPr>
                  <w:rStyle w:val="Hyperlink"/>
                  <w:rFonts w:ascii="Arial" w:hAnsi="Arial" w:cs="Arial"/>
                  <w:b/>
                  <w:bCs/>
                  <w:color w:val="0000FF"/>
                  <w:sz w:val="16"/>
                  <w:szCs w:val="16"/>
                </w:rPr>
                <w:t>CP-251149</w:t>
              </w:r>
            </w:hyperlink>
          </w:p>
        </w:tc>
        <w:tc>
          <w:tcPr>
            <w:tcW w:w="660" w:type="dxa"/>
            <w:shd w:val="solid" w:color="FFFFFF" w:fill="auto"/>
          </w:tcPr>
          <w:p w14:paraId="3570E960" w14:textId="4BFD5D16" w:rsidR="00797966" w:rsidRDefault="00797966" w:rsidP="00580386">
            <w:pPr>
              <w:pStyle w:val="TAL"/>
              <w:rPr>
                <w:sz w:val="16"/>
                <w:szCs w:val="16"/>
              </w:rPr>
            </w:pPr>
            <w:r>
              <w:rPr>
                <w:sz w:val="16"/>
                <w:szCs w:val="16"/>
              </w:rPr>
              <w:t>0110</w:t>
            </w:r>
          </w:p>
        </w:tc>
        <w:tc>
          <w:tcPr>
            <w:tcW w:w="190" w:type="dxa"/>
            <w:shd w:val="solid" w:color="FFFFFF" w:fill="auto"/>
          </w:tcPr>
          <w:p w14:paraId="47B5D0EE" w14:textId="51E8E098" w:rsidR="00797966" w:rsidRDefault="00797966" w:rsidP="00580386">
            <w:pPr>
              <w:pStyle w:val="TAR"/>
              <w:rPr>
                <w:sz w:val="16"/>
                <w:szCs w:val="16"/>
              </w:rPr>
            </w:pPr>
            <w:r>
              <w:rPr>
                <w:sz w:val="16"/>
                <w:szCs w:val="16"/>
              </w:rPr>
              <w:t>1</w:t>
            </w:r>
          </w:p>
        </w:tc>
        <w:tc>
          <w:tcPr>
            <w:tcW w:w="425" w:type="dxa"/>
            <w:shd w:val="solid" w:color="FFFFFF" w:fill="auto"/>
          </w:tcPr>
          <w:p w14:paraId="251D1820" w14:textId="6DFD0B9F" w:rsidR="00797966" w:rsidRDefault="00797966" w:rsidP="00580386">
            <w:pPr>
              <w:pStyle w:val="TAC"/>
              <w:rPr>
                <w:sz w:val="16"/>
                <w:szCs w:val="16"/>
              </w:rPr>
            </w:pPr>
            <w:r>
              <w:rPr>
                <w:sz w:val="16"/>
                <w:szCs w:val="16"/>
              </w:rPr>
              <w:t>F</w:t>
            </w:r>
          </w:p>
        </w:tc>
        <w:tc>
          <w:tcPr>
            <w:tcW w:w="4962" w:type="dxa"/>
            <w:shd w:val="solid" w:color="FFFFFF" w:fill="auto"/>
          </w:tcPr>
          <w:p w14:paraId="6833390C" w14:textId="1FB3BBE3" w:rsidR="00797966" w:rsidRDefault="00797966" w:rsidP="00E55BA4">
            <w:pPr>
              <w:pStyle w:val="TAL"/>
              <w:rPr>
                <w:sz w:val="16"/>
                <w:szCs w:val="16"/>
              </w:rPr>
            </w:pPr>
            <w:r>
              <w:rPr>
                <w:sz w:val="16"/>
                <w:szCs w:val="16"/>
              </w:rPr>
              <w:t>Clarification on the failure of the user plane connection establishment</w:t>
            </w:r>
          </w:p>
        </w:tc>
        <w:tc>
          <w:tcPr>
            <w:tcW w:w="708" w:type="dxa"/>
            <w:shd w:val="solid" w:color="FFFFFF" w:fill="auto"/>
          </w:tcPr>
          <w:p w14:paraId="10206EC2" w14:textId="4D3BC74F" w:rsidR="00797966" w:rsidRDefault="00797966" w:rsidP="00580386">
            <w:pPr>
              <w:pStyle w:val="TAC"/>
              <w:rPr>
                <w:sz w:val="16"/>
                <w:szCs w:val="16"/>
                <w:lang w:eastAsia="zh-CN"/>
              </w:rPr>
            </w:pPr>
            <w:r>
              <w:rPr>
                <w:sz w:val="16"/>
                <w:szCs w:val="16"/>
                <w:lang w:eastAsia="zh-CN"/>
              </w:rPr>
              <w:t>18.4.0</w:t>
            </w:r>
          </w:p>
        </w:tc>
      </w:tr>
      <w:tr w:rsidR="0065120E" w:rsidRPr="003F0803" w14:paraId="14F4861B" w14:textId="77777777" w:rsidTr="00510C14">
        <w:tc>
          <w:tcPr>
            <w:tcW w:w="800" w:type="dxa"/>
            <w:shd w:val="solid" w:color="FFFFFF" w:fill="auto"/>
          </w:tcPr>
          <w:p w14:paraId="4DB26A43" w14:textId="03C9644C" w:rsidR="0065120E" w:rsidRDefault="0065120E" w:rsidP="00580386">
            <w:pPr>
              <w:pStyle w:val="TAC"/>
              <w:rPr>
                <w:sz w:val="16"/>
                <w:szCs w:val="16"/>
                <w:lang w:eastAsia="zh-CN"/>
              </w:rPr>
            </w:pPr>
            <w:r>
              <w:rPr>
                <w:sz w:val="16"/>
                <w:szCs w:val="16"/>
                <w:lang w:eastAsia="zh-CN"/>
              </w:rPr>
              <w:t>2025-09</w:t>
            </w:r>
          </w:p>
        </w:tc>
        <w:tc>
          <w:tcPr>
            <w:tcW w:w="800" w:type="dxa"/>
            <w:shd w:val="solid" w:color="FFFFFF" w:fill="auto"/>
          </w:tcPr>
          <w:p w14:paraId="50A36162" w14:textId="60196AB5" w:rsidR="0065120E" w:rsidRDefault="0065120E" w:rsidP="00580386">
            <w:pPr>
              <w:pStyle w:val="TAC"/>
              <w:rPr>
                <w:sz w:val="16"/>
                <w:szCs w:val="16"/>
                <w:lang w:eastAsia="zh-CN"/>
              </w:rPr>
            </w:pPr>
            <w:r>
              <w:rPr>
                <w:sz w:val="16"/>
                <w:szCs w:val="16"/>
                <w:lang w:eastAsia="zh-CN"/>
              </w:rPr>
              <w:t>CT#109</w:t>
            </w:r>
          </w:p>
        </w:tc>
        <w:tc>
          <w:tcPr>
            <w:tcW w:w="1094" w:type="dxa"/>
            <w:shd w:val="solid" w:color="FFFFFF" w:fill="auto"/>
          </w:tcPr>
          <w:p w14:paraId="26DBCCA9" w14:textId="37DC14C2" w:rsidR="0065120E" w:rsidRDefault="0065120E" w:rsidP="00797966">
            <w:pPr>
              <w:spacing w:after="0"/>
              <w:jc w:val="center"/>
            </w:pPr>
            <w:r w:rsidRPr="0065120E">
              <w:t>CP-252132</w:t>
            </w:r>
          </w:p>
        </w:tc>
        <w:tc>
          <w:tcPr>
            <w:tcW w:w="660" w:type="dxa"/>
            <w:shd w:val="solid" w:color="FFFFFF" w:fill="auto"/>
          </w:tcPr>
          <w:p w14:paraId="594743FD" w14:textId="4A1F9D4F" w:rsidR="0065120E" w:rsidRDefault="0065120E" w:rsidP="00580386">
            <w:pPr>
              <w:pStyle w:val="TAL"/>
              <w:rPr>
                <w:sz w:val="16"/>
                <w:szCs w:val="16"/>
              </w:rPr>
            </w:pPr>
            <w:r>
              <w:rPr>
                <w:sz w:val="16"/>
                <w:szCs w:val="16"/>
              </w:rPr>
              <w:t>0119</w:t>
            </w:r>
          </w:p>
        </w:tc>
        <w:tc>
          <w:tcPr>
            <w:tcW w:w="190" w:type="dxa"/>
            <w:shd w:val="solid" w:color="FFFFFF" w:fill="auto"/>
          </w:tcPr>
          <w:p w14:paraId="1E081D86" w14:textId="39E2CDB2" w:rsidR="0065120E" w:rsidRDefault="0065120E" w:rsidP="00580386">
            <w:pPr>
              <w:pStyle w:val="TAR"/>
              <w:rPr>
                <w:sz w:val="16"/>
                <w:szCs w:val="16"/>
              </w:rPr>
            </w:pPr>
            <w:r>
              <w:rPr>
                <w:sz w:val="16"/>
                <w:szCs w:val="16"/>
              </w:rPr>
              <w:t>1</w:t>
            </w:r>
          </w:p>
        </w:tc>
        <w:tc>
          <w:tcPr>
            <w:tcW w:w="425" w:type="dxa"/>
            <w:shd w:val="solid" w:color="FFFFFF" w:fill="auto"/>
          </w:tcPr>
          <w:p w14:paraId="386164A3" w14:textId="4CF9F204" w:rsidR="0065120E" w:rsidRDefault="0065120E" w:rsidP="00580386">
            <w:pPr>
              <w:pStyle w:val="TAC"/>
              <w:rPr>
                <w:sz w:val="16"/>
                <w:szCs w:val="16"/>
              </w:rPr>
            </w:pPr>
            <w:r>
              <w:rPr>
                <w:sz w:val="16"/>
                <w:szCs w:val="16"/>
              </w:rPr>
              <w:t>F</w:t>
            </w:r>
          </w:p>
        </w:tc>
        <w:tc>
          <w:tcPr>
            <w:tcW w:w="4962" w:type="dxa"/>
            <w:shd w:val="solid" w:color="FFFFFF" w:fill="auto"/>
          </w:tcPr>
          <w:p w14:paraId="0B5E9B95" w14:textId="2BC660D1" w:rsidR="0065120E" w:rsidRDefault="0065120E" w:rsidP="00E55BA4">
            <w:pPr>
              <w:pStyle w:val="TAL"/>
              <w:rPr>
                <w:sz w:val="16"/>
                <w:szCs w:val="16"/>
              </w:rPr>
            </w:pPr>
            <w:r>
              <w:rPr>
                <w:sz w:val="16"/>
                <w:szCs w:val="16"/>
              </w:rPr>
              <w:t>Clarification on the UE requested user plane connection establishment procedure</w:t>
            </w:r>
          </w:p>
        </w:tc>
        <w:tc>
          <w:tcPr>
            <w:tcW w:w="708" w:type="dxa"/>
            <w:shd w:val="solid" w:color="FFFFFF" w:fill="auto"/>
          </w:tcPr>
          <w:p w14:paraId="478358DA" w14:textId="747CF1D6" w:rsidR="0065120E" w:rsidRDefault="0065120E" w:rsidP="00580386">
            <w:pPr>
              <w:pStyle w:val="TAC"/>
              <w:rPr>
                <w:sz w:val="16"/>
                <w:szCs w:val="16"/>
                <w:lang w:eastAsia="zh-CN"/>
              </w:rPr>
            </w:pPr>
            <w:r>
              <w:rPr>
                <w:sz w:val="16"/>
                <w:szCs w:val="16"/>
                <w:lang w:eastAsia="zh-CN"/>
              </w:rPr>
              <w:t>18.5.0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372A0FC"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89F">
      <w:rPr>
        <w:rFonts w:ascii="Arial" w:hAnsi="Arial" w:cs="Arial"/>
        <w:b/>
        <w:noProof/>
        <w:sz w:val="18"/>
        <w:szCs w:val="18"/>
      </w:rPr>
      <w:t>3GPP TS 24.572 V18.5.0 (2025-09)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26733F20"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89F">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2129"/>
    <w:rsid w:val="00133525"/>
    <w:rsid w:val="0014357D"/>
    <w:rsid w:val="00152D9C"/>
    <w:rsid w:val="001648CE"/>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0A6C"/>
    <w:rsid w:val="001C191B"/>
    <w:rsid w:val="001C21C3"/>
    <w:rsid w:val="001C7446"/>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06CD"/>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23BE"/>
    <w:rsid w:val="00523503"/>
    <w:rsid w:val="00523E87"/>
    <w:rsid w:val="00531759"/>
    <w:rsid w:val="0053388B"/>
    <w:rsid w:val="00535773"/>
    <w:rsid w:val="00540E0D"/>
    <w:rsid w:val="00541601"/>
    <w:rsid w:val="00543E6C"/>
    <w:rsid w:val="00551F33"/>
    <w:rsid w:val="00555F8D"/>
    <w:rsid w:val="0056096F"/>
    <w:rsid w:val="00565087"/>
    <w:rsid w:val="00565FF8"/>
    <w:rsid w:val="00567A0B"/>
    <w:rsid w:val="00570A63"/>
    <w:rsid w:val="00580386"/>
    <w:rsid w:val="00582D65"/>
    <w:rsid w:val="00593F29"/>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68"/>
    <w:rsid w:val="006120C6"/>
    <w:rsid w:val="0061469A"/>
    <w:rsid w:val="00614FDF"/>
    <w:rsid w:val="00622D7C"/>
    <w:rsid w:val="00624851"/>
    <w:rsid w:val="00624D65"/>
    <w:rsid w:val="006258DB"/>
    <w:rsid w:val="00626B29"/>
    <w:rsid w:val="006337F1"/>
    <w:rsid w:val="00633A82"/>
    <w:rsid w:val="0063543D"/>
    <w:rsid w:val="00637CE6"/>
    <w:rsid w:val="00647114"/>
    <w:rsid w:val="0065120E"/>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0F5"/>
    <w:rsid w:val="006C3D95"/>
    <w:rsid w:val="006C770C"/>
    <w:rsid w:val="006D192C"/>
    <w:rsid w:val="006D65FD"/>
    <w:rsid w:val="006E21B9"/>
    <w:rsid w:val="006E2341"/>
    <w:rsid w:val="006E5C86"/>
    <w:rsid w:val="006F273C"/>
    <w:rsid w:val="006F7676"/>
    <w:rsid w:val="006F7A6D"/>
    <w:rsid w:val="00700AB4"/>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97966"/>
    <w:rsid w:val="007A0AF3"/>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50DEA"/>
    <w:rsid w:val="00860C07"/>
    <w:rsid w:val="00871B8C"/>
    <w:rsid w:val="00875A6B"/>
    <w:rsid w:val="00875B99"/>
    <w:rsid w:val="008768CA"/>
    <w:rsid w:val="00882DD0"/>
    <w:rsid w:val="008877F3"/>
    <w:rsid w:val="00887F54"/>
    <w:rsid w:val="008A1B5A"/>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112A"/>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D289F"/>
    <w:rsid w:val="00AE613F"/>
    <w:rsid w:val="00AE65E2"/>
    <w:rsid w:val="00AF1460"/>
    <w:rsid w:val="00B02E06"/>
    <w:rsid w:val="00B043D3"/>
    <w:rsid w:val="00B07F89"/>
    <w:rsid w:val="00B139D9"/>
    <w:rsid w:val="00B14208"/>
    <w:rsid w:val="00B15449"/>
    <w:rsid w:val="00B203D0"/>
    <w:rsid w:val="00B26F4D"/>
    <w:rsid w:val="00B27A42"/>
    <w:rsid w:val="00B301D1"/>
    <w:rsid w:val="00B30C4C"/>
    <w:rsid w:val="00B34A3B"/>
    <w:rsid w:val="00B56610"/>
    <w:rsid w:val="00B56F29"/>
    <w:rsid w:val="00B61D39"/>
    <w:rsid w:val="00B670AE"/>
    <w:rsid w:val="00B7380C"/>
    <w:rsid w:val="00B82361"/>
    <w:rsid w:val="00B93086"/>
    <w:rsid w:val="00B93F4F"/>
    <w:rsid w:val="00BA0B37"/>
    <w:rsid w:val="00BA19ED"/>
    <w:rsid w:val="00BA3C6E"/>
    <w:rsid w:val="00BA49E1"/>
    <w:rsid w:val="00BA4B8D"/>
    <w:rsid w:val="00BA4E6E"/>
    <w:rsid w:val="00BA659B"/>
    <w:rsid w:val="00BC0F7D"/>
    <w:rsid w:val="00BC21B7"/>
    <w:rsid w:val="00BC4EFE"/>
    <w:rsid w:val="00BC534B"/>
    <w:rsid w:val="00BC6B27"/>
    <w:rsid w:val="00BD108B"/>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359D"/>
    <w:rsid w:val="00CC6480"/>
    <w:rsid w:val="00CC66A9"/>
    <w:rsid w:val="00CC66EE"/>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655E"/>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1897"/>
    <w:rsid w:val="00E22B91"/>
    <w:rsid w:val="00E244B0"/>
    <w:rsid w:val="00E24E2E"/>
    <w:rsid w:val="00E26D30"/>
    <w:rsid w:val="00E31635"/>
    <w:rsid w:val="00E36B89"/>
    <w:rsid w:val="00E41135"/>
    <w:rsid w:val="00E424FE"/>
    <w:rsid w:val="00E4353B"/>
    <w:rsid w:val="00E44582"/>
    <w:rsid w:val="00E52F23"/>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683E"/>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CC66EE"/>
    <w:rPr>
      <w:rFonts w:ascii="Arial" w:hAnsi="Arial"/>
      <w:sz w:val="18"/>
      <w:lang w:val="en-GB" w:eastAsia="en-US"/>
    </w:rPr>
  </w:style>
  <w:style w:type="character" w:customStyle="1" w:styleId="PLChar">
    <w:name w:val="PL Char"/>
    <w:link w:val="PL"/>
    <w:locked/>
    <w:rsid w:val="004806CD"/>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1370853">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4653213">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1724792">
      <w:bodyDiv w:val="1"/>
      <w:marLeft w:val="0"/>
      <w:marRight w:val="0"/>
      <w:marTop w:val="0"/>
      <w:marBottom w:val="0"/>
      <w:divBdr>
        <w:top w:val="none" w:sz="0" w:space="0" w:color="auto"/>
        <w:left w:val="none" w:sz="0" w:space="0" w:color="auto"/>
        <w:bottom w:val="none" w:sz="0" w:space="0" w:color="auto"/>
        <w:right w:val="none" w:sz="0" w:space="0" w:color="auto"/>
      </w:divBdr>
    </w:div>
    <w:div w:id="148631639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08722771">
      <w:bodyDiv w:val="1"/>
      <w:marLeft w:val="0"/>
      <w:marRight w:val="0"/>
      <w:marTop w:val="0"/>
      <w:marBottom w:val="0"/>
      <w:divBdr>
        <w:top w:val="none" w:sz="0" w:space="0" w:color="auto"/>
        <w:left w:val="none" w:sz="0" w:space="0" w:color="auto"/>
        <w:bottom w:val="none" w:sz="0" w:space="0" w:color="auto"/>
        <w:right w:val="none" w:sz="0" w:space="0" w:color="auto"/>
      </w:divBdr>
    </w:div>
    <w:div w:id="1727609473">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38447117">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43176" TargetMode="Externa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43176"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43176" TargetMode="External"/><Relationship Id="rId95" Type="http://schemas.openxmlformats.org/officeDocument/2006/relationships/hyperlink" Target="https://portal.3gpp.org/ngppapp/CreateTdoc.aspx?mode=view&amp;contributionUid=CP-251149" TargetMode="Externa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hyperlink" Target="https://portal.3gpp.org/ngppapp/CreateTdoc.aspx?mode=view&amp;contributionUid=CP-251149"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43176"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hyperlink" Target="https://portal.3gpp.org/ngppapp/CreateTdoc.aspx?mode=view&amp;contributionUid=CP-251149"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Microsoft_Visio_2003-2010_Drawing2.vsd"/><Relationship Id="rId39" Type="http://schemas.openxmlformats.org/officeDocument/2006/relationships/hyperlink" Target="file:///C:\Users\lguellec\OneDrive%20-%20Qualcomm\Documents\Standards_meetings\CT\CT1_143\During_meeting\Documents\Update10\C1-2365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16918</Words>
  <Characters>96438</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2</cp:revision>
  <cp:lastPrinted>2019-02-25T14:05:00Z</cp:lastPrinted>
  <dcterms:created xsi:type="dcterms:W3CDTF">2025-09-26T09:53:00Z</dcterms:created>
  <dcterms:modified xsi:type="dcterms:W3CDTF">2025-09-26T09:53:00Z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