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79F252D4"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00353BDC" w:rsidRPr="00D81942">
              <w:rPr>
                <w:noProof w:val="0"/>
              </w:rPr>
              <w:t>V</w:t>
            </w:r>
            <w:bookmarkStart w:id="3" w:name="specVersion"/>
            <w:r w:rsidR="00353BDC" w:rsidRPr="00D81942">
              <w:rPr>
                <w:noProof w:val="0"/>
              </w:rPr>
              <w:t>18.</w:t>
            </w:r>
            <w:r w:rsidR="00353BDC">
              <w:rPr>
                <w:noProof w:val="0"/>
              </w:rPr>
              <w:t>5</w:t>
            </w:r>
            <w:r w:rsidR="00353BDC" w:rsidRPr="00D81942">
              <w:rPr>
                <w:noProof w:val="0"/>
              </w:rPr>
              <w:t>.</w:t>
            </w:r>
            <w:r w:rsidR="00353BDC">
              <w:rPr>
                <w:noProof w:val="0"/>
              </w:rPr>
              <w:t>0</w:t>
            </w:r>
            <w:bookmarkEnd w:id="3"/>
            <w:r w:rsidR="00353BDC" w:rsidRPr="00D81942">
              <w:rPr>
                <w:noProof w:val="0"/>
              </w:rPr>
              <w:t xml:space="preserve"> </w:t>
            </w:r>
            <w:r w:rsidR="00353BDC" w:rsidRPr="00D81942">
              <w:rPr>
                <w:noProof w:val="0"/>
                <w:sz w:val="32"/>
              </w:rPr>
              <w:t>(</w:t>
            </w:r>
            <w:bookmarkStart w:id="4" w:name="issueDate"/>
            <w:r w:rsidR="00353BDC" w:rsidRPr="00D81942">
              <w:rPr>
                <w:noProof w:val="0"/>
                <w:sz w:val="32"/>
              </w:rPr>
              <w:t>202</w:t>
            </w:r>
            <w:r w:rsidR="00353BDC">
              <w:rPr>
                <w:noProof w:val="0"/>
                <w:sz w:val="32"/>
              </w:rPr>
              <w:t>5</w:t>
            </w:r>
            <w:r w:rsidR="00353BDC" w:rsidRPr="00D81942">
              <w:rPr>
                <w:noProof w:val="0"/>
                <w:sz w:val="32"/>
              </w:rPr>
              <w:t>-</w:t>
            </w:r>
            <w:r w:rsidR="00353BDC">
              <w:rPr>
                <w:noProof w:val="0"/>
                <w:sz w:val="32"/>
              </w:rPr>
              <w:t>09</w:t>
            </w:r>
            <w:bookmarkEnd w:id="4"/>
            <w:r w:rsidR="00353BDC"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5" w:name="spectype2"/>
            <w:r w:rsidRPr="00D81942">
              <w:rPr>
                <w:noProof w:val="0"/>
              </w:rPr>
              <w:t>Specification</w:t>
            </w:r>
            <w:bookmarkEnd w:id="5"/>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6"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6"/>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7" w:name="specRelease"/>
            <w:r w:rsidRPr="00D81942">
              <w:rPr>
                <w:rStyle w:val="ZGSM"/>
              </w:rPr>
              <w:t>1</w:t>
            </w:r>
            <w:bookmarkEnd w:id="7"/>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8"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9"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9"/>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0"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1"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1"/>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2"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39E8DDE2" w:rsidR="00E16509" w:rsidRPr="00D81942" w:rsidRDefault="00E16509" w:rsidP="00133525">
            <w:pPr>
              <w:pStyle w:val="FP"/>
              <w:jc w:val="center"/>
              <w:rPr>
                <w:sz w:val="18"/>
              </w:rPr>
            </w:pPr>
            <w:r w:rsidRPr="00D81942">
              <w:rPr>
                <w:sz w:val="18"/>
              </w:rPr>
              <w:t xml:space="preserve">© </w:t>
            </w:r>
            <w:bookmarkStart w:id="13" w:name="copyrightDate"/>
            <w:r w:rsidRPr="00D81942">
              <w:rPr>
                <w:sz w:val="18"/>
              </w:rPr>
              <w:t>2</w:t>
            </w:r>
            <w:r w:rsidR="00C2735C" w:rsidRPr="00D81942">
              <w:rPr>
                <w:sz w:val="18"/>
              </w:rPr>
              <w:t>02</w:t>
            </w:r>
            <w:bookmarkEnd w:id="13"/>
            <w:r w:rsidR="00792567">
              <w:rPr>
                <w:sz w:val="18"/>
              </w:rPr>
              <w:t>5</w:t>
            </w:r>
            <w:r w:rsidRPr="00D81942">
              <w:rPr>
                <w:sz w:val="18"/>
              </w:rPr>
              <w:t>, 3GPP Organizational Partners (ARIB, ATIS, CCSA, ETSI, TSDSI, TTA, TTC).</w:t>
            </w:r>
            <w:bookmarkStart w:id="14" w:name="copyrightaddon"/>
            <w:bookmarkEnd w:id="14"/>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2"/>
          </w:p>
        </w:tc>
      </w:tr>
      <w:bookmarkEnd w:id="10"/>
    </w:tbl>
    <w:p w14:paraId="34448524" w14:textId="77777777" w:rsidR="00F55151" w:rsidRPr="00D81942" w:rsidRDefault="00080512" w:rsidP="00C970C4">
      <w:pPr>
        <w:pStyle w:val="TT"/>
      </w:pPr>
      <w:r w:rsidRPr="00D81942">
        <w:br w:type="page"/>
      </w:r>
      <w:bookmarkStart w:id="15" w:name="tableOfContents"/>
      <w:bookmarkEnd w:id="15"/>
      <w:r w:rsidRPr="00D81942">
        <w:lastRenderedPageBreak/>
        <w:t>Contents</w:t>
      </w:r>
    </w:p>
    <w:p w14:paraId="781246AE" w14:textId="554BA7AD" w:rsidR="0037667B"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r w:rsidR="0037667B">
        <w:rPr>
          <w:noProof/>
        </w:rPr>
      </w:r>
      <w:r w:rsidR="0037667B">
        <w:rPr>
          <w:noProof/>
        </w:rPr>
        <w:fldChar w:fldCharType="separate"/>
      </w:r>
      <w:r w:rsidR="0037667B">
        <w:rPr>
          <w:noProof/>
        </w:rPr>
        <w:t>10</w:t>
      </w:r>
      <w:r w:rsidR="0037667B">
        <w:rPr>
          <w:noProof/>
        </w:rPr>
        <w:fldChar w:fldCharType="end"/>
      </w:r>
    </w:p>
    <w:p w14:paraId="702E7473" w14:textId="282519A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r>
        <w:rPr>
          <w:noProof/>
        </w:rPr>
      </w:r>
      <w:r>
        <w:rPr>
          <w:noProof/>
        </w:rPr>
        <w:fldChar w:fldCharType="separate"/>
      </w:r>
      <w:r>
        <w:rPr>
          <w:noProof/>
        </w:rPr>
        <w:t>12</w:t>
      </w:r>
      <w:r>
        <w:rPr>
          <w:noProof/>
        </w:rPr>
        <w:fldChar w:fldCharType="end"/>
      </w:r>
    </w:p>
    <w:p w14:paraId="413647B4" w14:textId="6FAFD507"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r>
        <w:rPr>
          <w:noProof/>
        </w:rPr>
      </w:r>
      <w:r>
        <w:rPr>
          <w:noProof/>
        </w:rPr>
        <w:fldChar w:fldCharType="separate"/>
      </w:r>
      <w:r>
        <w:rPr>
          <w:noProof/>
        </w:rPr>
        <w:t>12</w:t>
      </w:r>
      <w:r>
        <w:rPr>
          <w:noProof/>
        </w:rPr>
        <w:fldChar w:fldCharType="end"/>
      </w:r>
    </w:p>
    <w:p w14:paraId="5A699BD5" w14:textId="766124C8"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r>
        <w:rPr>
          <w:noProof/>
        </w:rPr>
      </w:r>
      <w:r>
        <w:rPr>
          <w:noProof/>
        </w:rPr>
        <w:fldChar w:fldCharType="separate"/>
      </w:r>
      <w:r>
        <w:rPr>
          <w:noProof/>
        </w:rPr>
        <w:t>13</w:t>
      </w:r>
      <w:r>
        <w:rPr>
          <w:noProof/>
        </w:rPr>
        <w:fldChar w:fldCharType="end"/>
      </w:r>
    </w:p>
    <w:p w14:paraId="208C133F" w14:textId="3EDC49F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r>
        <w:rPr>
          <w:noProof/>
        </w:rPr>
      </w:r>
      <w:r>
        <w:rPr>
          <w:noProof/>
        </w:rPr>
        <w:fldChar w:fldCharType="separate"/>
      </w:r>
      <w:r>
        <w:rPr>
          <w:noProof/>
        </w:rPr>
        <w:t>13</w:t>
      </w:r>
      <w:r>
        <w:rPr>
          <w:noProof/>
        </w:rPr>
        <w:fldChar w:fldCharType="end"/>
      </w:r>
    </w:p>
    <w:p w14:paraId="38CB1BB3" w14:textId="7250B90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r>
        <w:rPr>
          <w:noProof/>
        </w:rPr>
      </w:r>
      <w:r>
        <w:rPr>
          <w:noProof/>
        </w:rPr>
        <w:fldChar w:fldCharType="separate"/>
      </w:r>
      <w:r>
        <w:rPr>
          <w:noProof/>
        </w:rPr>
        <w:t>14</w:t>
      </w:r>
      <w:r>
        <w:rPr>
          <w:noProof/>
        </w:rPr>
        <w:fldChar w:fldCharType="end"/>
      </w:r>
    </w:p>
    <w:p w14:paraId="62F26443" w14:textId="6F21D4B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r>
        <w:rPr>
          <w:noProof/>
        </w:rPr>
      </w:r>
      <w:r>
        <w:rPr>
          <w:noProof/>
        </w:rPr>
        <w:fldChar w:fldCharType="separate"/>
      </w:r>
      <w:r>
        <w:rPr>
          <w:noProof/>
        </w:rPr>
        <w:t>14</w:t>
      </w:r>
      <w:r>
        <w:rPr>
          <w:noProof/>
        </w:rPr>
        <w:fldChar w:fldCharType="end"/>
      </w:r>
    </w:p>
    <w:p w14:paraId="07FD4E10" w14:textId="12D503C6"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r>
        <w:rPr>
          <w:noProof/>
        </w:rPr>
      </w:r>
      <w:r>
        <w:rPr>
          <w:noProof/>
        </w:rPr>
        <w:fldChar w:fldCharType="separate"/>
      </w:r>
      <w:r>
        <w:rPr>
          <w:noProof/>
        </w:rPr>
        <w:t>14</w:t>
      </w:r>
      <w:r>
        <w:rPr>
          <w:noProof/>
        </w:rPr>
        <w:fldChar w:fldCharType="end"/>
      </w:r>
    </w:p>
    <w:p w14:paraId="1BA8689F" w14:textId="19FB459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r>
        <w:rPr>
          <w:noProof/>
        </w:rPr>
      </w:r>
      <w:r>
        <w:rPr>
          <w:noProof/>
        </w:rPr>
        <w:fldChar w:fldCharType="separate"/>
      </w:r>
      <w:r>
        <w:rPr>
          <w:noProof/>
        </w:rPr>
        <w:t>14</w:t>
      </w:r>
      <w:r>
        <w:rPr>
          <w:noProof/>
        </w:rPr>
        <w:fldChar w:fldCharType="end"/>
      </w:r>
    </w:p>
    <w:p w14:paraId="26C26711" w14:textId="5833ED9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r>
        <w:rPr>
          <w:noProof/>
        </w:rPr>
      </w:r>
      <w:r>
        <w:rPr>
          <w:noProof/>
        </w:rPr>
        <w:fldChar w:fldCharType="separate"/>
      </w:r>
      <w:r>
        <w:rPr>
          <w:noProof/>
        </w:rPr>
        <w:t>15</w:t>
      </w:r>
      <w:r>
        <w:rPr>
          <w:noProof/>
        </w:rPr>
        <w:fldChar w:fldCharType="end"/>
      </w:r>
    </w:p>
    <w:p w14:paraId="0AF8BFB6" w14:textId="3371B12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r>
        <w:rPr>
          <w:noProof/>
        </w:rPr>
      </w:r>
      <w:r>
        <w:rPr>
          <w:noProof/>
        </w:rPr>
        <w:fldChar w:fldCharType="separate"/>
      </w:r>
      <w:r>
        <w:rPr>
          <w:noProof/>
        </w:rPr>
        <w:t>15</w:t>
      </w:r>
      <w:r>
        <w:rPr>
          <w:noProof/>
        </w:rPr>
        <w:fldChar w:fldCharType="end"/>
      </w:r>
    </w:p>
    <w:p w14:paraId="03DF5601" w14:textId="04250BC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r>
        <w:rPr>
          <w:noProof/>
        </w:rPr>
      </w:r>
      <w:r>
        <w:rPr>
          <w:noProof/>
        </w:rPr>
        <w:fldChar w:fldCharType="separate"/>
      </w:r>
      <w:r>
        <w:rPr>
          <w:noProof/>
        </w:rPr>
        <w:t>15</w:t>
      </w:r>
      <w:r>
        <w:rPr>
          <w:noProof/>
        </w:rPr>
        <w:fldChar w:fldCharType="end"/>
      </w:r>
    </w:p>
    <w:p w14:paraId="29F31046" w14:textId="4AC5F19F"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r>
        <w:rPr>
          <w:noProof/>
        </w:rPr>
      </w:r>
      <w:r>
        <w:rPr>
          <w:noProof/>
        </w:rPr>
        <w:fldChar w:fldCharType="separate"/>
      </w:r>
      <w:r>
        <w:rPr>
          <w:noProof/>
        </w:rPr>
        <w:t>15</w:t>
      </w:r>
      <w:r>
        <w:rPr>
          <w:noProof/>
        </w:rPr>
        <w:fldChar w:fldCharType="end"/>
      </w:r>
    </w:p>
    <w:p w14:paraId="6CC411D6" w14:textId="4BCF9DBD"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r>
        <w:rPr>
          <w:noProof/>
        </w:rPr>
      </w:r>
      <w:r>
        <w:rPr>
          <w:noProof/>
        </w:rPr>
        <w:fldChar w:fldCharType="separate"/>
      </w:r>
      <w:r>
        <w:rPr>
          <w:noProof/>
        </w:rPr>
        <w:t>15</w:t>
      </w:r>
      <w:r>
        <w:rPr>
          <w:noProof/>
        </w:rPr>
        <w:fldChar w:fldCharType="end"/>
      </w:r>
    </w:p>
    <w:p w14:paraId="38ED38BA" w14:textId="20448517"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r>
        <w:rPr>
          <w:noProof/>
        </w:rPr>
      </w:r>
      <w:r>
        <w:rPr>
          <w:noProof/>
        </w:rPr>
        <w:fldChar w:fldCharType="separate"/>
      </w:r>
      <w:r>
        <w:rPr>
          <w:noProof/>
        </w:rPr>
        <w:t>15</w:t>
      </w:r>
      <w:r>
        <w:rPr>
          <w:noProof/>
        </w:rPr>
        <w:fldChar w:fldCharType="end"/>
      </w:r>
    </w:p>
    <w:p w14:paraId="7FA60651" w14:textId="6ED8DFBF"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r>
        <w:rPr>
          <w:noProof/>
        </w:rPr>
      </w:r>
      <w:r>
        <w:rPr>
          <w:noProof/>
        </w:rPr>
        <w:fldChar w:fldCharType="separate"/>
      </w:r>
      <w:r>
        <w:rPr>
          <w:noProof/>
        </w:rPr>
        <w:t>15</w:t>
      </w:r>
      <w:r>
        <w:rPr>
          <w:noProof/>
        </w:rPr>
        <w:fldChar w:fldCharType="end"/>
      </w:r>
    </w:p>
    <w:p w14:paraId="1F4D4DF5" w14:textId="330A6E06"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r>
        <w:rPr>
          <w:noProof/>
        </w:rPr>
      </w:r>
      <w:r>
        <w:rPr>
          <w:noProof/>
        </w:rPr>
        <w:fldChar w:fldCharType="separate"/>
      </w:r>
      <w:r>
        <w:rPr>
          <w:noProof/>
        </w:rPr>
        <w:t>16</w:t>
      </w:r>
      <w:r>
        <w:rPr>
          <w:noProof/>
        </w:rPr>
        <w:fldChar w:fldCharType="end"/>
      </w:r>
    </w:p>
    <w:p w14:paraId="73B485A5" w14:textId="75F6BCB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r>
        <w:rPr>
          <w:noProof/>
        </w:rPr>
      </w:r>
      <w:r>
        <w:rPr>
          <w:noProof/>
        </w:rPr>
        <w:fldChar w:fldCharType="separate"/>
      </w:r>
      <w:r>
        <w:rPr>
          <w:noProof/>
        </w:rPr>
        <w:t>16</w:t>
      </w:r>
      <w:r>
        <w:rPr>
          <w:noProof/>
        </w:rPr>
        <w:fldChar w:fldCharType="end"/>
      </w:r>
    </w:p>
    <w:p w14:paraId="6F77FC61" w14:textId="5114750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r>
        <w:rPr>
          <w:noProof/>
        </w:rPr>
      </w:r>
      <w:r>
        <w:rPr>
          <w:noProof/>
        </w:rPr>
        <w:fldChar w:fldCharType="separate"/>
      </w:r>
      <w:r>
        <w:rPr>
          <w:noProof/>
        </w:rPr>
        <w:t>16</w:t>
      </w:r>
      <w:r>
        <w:rPr>
          <w:noProof/>
        </w:rPr>
        <w:fldChar w:fldCharType="end"/>
      </w:r>
    </w:p>
    <w:p w14:paraId="691A15BD" w14:textId="6A0297E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r>
        <w:rPr>
          <w:noProof/>
        </w:rPr>
      </w:r>
      <w:r>
        <w:rPr>
          <w:noProof/>
        </w:rPr>
        <w:fldChar w:fldCharType="separate"/>
      </w:r>
      <w:r>
        <w:rPr>
          <w:noProof/>
        </w:rPr>
        <w:t>16</w:t>
      </w:r>
      <w:r>
        <w:rPr>
          <w:noProof/>
        </w:rPr>
        <w:fldChar w:fldCharType="end"/>
      </w:r>
    </w:p>
    <w:p w14:paraId="28C0E148" w14:textId="66EA7FD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r>
        <w:rPr>
          <w:noProof/>
        </w:rPr>
      </w:r>
      <w:r>
        <w:rPr>
          <w:noProof/>
        </w:rPr>
        <w:fldChar w:fldCharType="separate"/>
      </w:r>
      <w:r>
        <w:rPr>
          <w:noProof/>
        </w:rPr>
        <w:t>16</w:t>
      </w:r>
      <w:r>
        <w:rPr>
          <w:noProof/>
        </w:rPr>
        <w:fldChar w:fldCharType="end"/>
      </w:r>
    </w:p>
    <w:p w14:paraId="0A8F5709" w14:textId="4554C645"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r>
        <w:rPr>
          <w:noProof/>
        </w:rPr>
      </w:r>
      <w:r>
        <w:rPr>
          <w:noProof/>
        </w:rPr>
        <w:fldChar w:fldCharType="separate"/>
      </w:r>
      <w:r>
        <w:rPr>
          <w:noProof/>
        </w:rPr>
        <w:t>17</w:t>
      </w:r>
      <w:r>
        <w:rPr>
          <w:noProof/>
        </w:rPr>
        <w:fldChar w:fldCharType="end"/>
      </w:r>
    </w:p>
    <w:p w14:paraId="380A9982" w14:textId="516856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r>
        <w:rPr>
          <w:noProof/>
        </w:rPr>
      </w:r>
      <w:r>
        <w:rPr>
          <w:noProof/>
        </w:rPr>
        <w:fldChar w:fldCharType="separate"/>
      </w:r>
      <w:r>
        <w:rPr>
          <w:noProof/>
        </w:rPr>
        <w:t>17</w:t>
      </w:r>
      <w:r>
        <w:rPr>
          <w:noProof/>
        </w:rPr>
        <w:fldChar w:fldCharType="end"/>
      </w:r>
    </w:p>
    <w:p w14:paraId="09AFF4A2" w14:textId="7CC8BA80"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r>
        <w:rPr>
          <w:noProof/>
        </w:rPr>
      </w:r>
      <w:r>
        <w:rPr>
          <w:noProof/>
        </w:rPr>
        <w:fldChar w:fldCharType="separate"/>
      </w:r>
      <w:r>
        <w:rPr>
          <w:noProof/>
        </w:rPr>
        <w:t>17</w:t>
      </w:r>
      <w:r>
        <w:rPr>
          <w:noProof/>
        </w:rPr>
        <w:fldChar w:fldCharType="end"/>
      </w:r>
    </w:p>
    <w:p w14:paraId="3E48AD9D" w14:textId="0AE0EF7D"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r>
        <w:rPr>
          <w:noProof/>
        </w:rPr>
      </w:r>
      <w:r>
        <w:rPr>
          <w:noProof/>
        </w:rPr>
        <w:fldChar w:fldCharType="separate"/>
      </w:r>
      <w:r>
        <w:rPr>
          <w:noProof/>
        </w:rPr>
        <w:t>18</w:t>
      </w:r>
      <w:r>
        <w:rPr>
          <w:noProof/>
        </w:rPr>
        <w:fldChar w:fldCharType="end"/>
      </w:r>
    </w:p>
    <w:p w14:paraId="053933CF" w14:textId="120ED14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r>
        <w:rPr>
          <w:noProof/>
        </w:rPr>
      </w:r>
      <w:r>
        <w:rPr>
          <w:noProof/>
        </w:rPr>
        <w:fldChar w:fldCharType="separate"/>
      </w:r>
      <w:r>
        <w:rPr>
          <w:noProof/>
        </w:rPr>
        <w:t>18</w:t>
      </w:r>
      <w:r>
        <w:rPr>
          <w:noProof/>
        </w:rPr>
        <w:fldChar w:fldCharType="end"/>
      </w:r>
    </w:p>
    <w:p w14:paraId="7E854285" w14:textId="470FBC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r>
        <w:rPr>
          <w:noProof/>
        </w:rPr>
      </w:r>
      <w:r>
        <w:rPr>
          <w:noProof/>
        </w:rPr>
        <w:fldChar w:fldCharType="separate"/>
      </w:r>
      <w:r>
        <w:rPr>
          <w:noProof/>
        </w:rPr>
        <w:t>18</w:t>
      </w:r>
      <w:r>
        <w:rPr>
          <w:noProof/>
        </w:rPr>
        <w:fldChar w:fldCharType="end"/>
      </w:r>
    </w:p>
    <w:p w14:paraId="5955DC9B" w14:textId="13A3229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r>
        <w:rPr>
          <w:noProof/>
        </w:rPr>
      </w:r>
      <w:r>
        <w:rPr>
          <w:noProof/>
        </w:rPr>
        <w:fldChar w:fldCharType="separate"/>
      </w:r>
      <w:r>
        <w:rPr>
          <w:noProof/>
        </w:rPr>
        <w:t>18</w:t>
      </w:r>
      <w:r>
        <w:rPr>
          <w:noProof/>
        </w:rPr>
        <w:fldChar w:fldCharType="end"/>
      </w:r>
    </w:p>
    <w:p w14:paraId="4DFCFC8D" w14:textId="6E3043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r>
        <w:rPr>
          <w:noProof/>
        </w:rPr>
      </w:r>
      <w:r>
        <w:rPr>
          <w:noProof/>
        </w:rPr>
        <w:fldChar w:fldCharType="separate"/>
      </w:r>
      <w:r>
        <w:rPr>
          <w:noProof/>
        </w:rPr>
        <w:t>18</w:t>
      </w:r>
      <w:r>
        <w:rPr>
          <w:noProof/>
        </w:rPr>
        <w:fldChar w:fldCharType="end"/>
      </w:r>
    </w:p>
    <w:p w14:paraId="7D7189AE" w14:textId="3B0B47F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r>
        <w:rPr>
          <w:noProof/>
        </w:rPr>
      </w:r>
      <w:r>
        <w:rPr>
          <w:noProof/>
        </w:rPr>
        <w:fldChar w:fldCharType="separate"/>
      </w:r>
      <w:r>
        <w:rPr>
          <w:noProof/>
        </w:rPr>
        <w:t>18</w:t>
      </w:r>
      <w:r>
        <w:rPr>
          <w:noProof/>
        </w:rPr>
        <w:fldChar w:fldCharType="end"/>
      </w:r>
    </w:p>
    <w:p w14:paraId="07BBDDF6" w14:textId="18B6162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r>
        <w:rPr>
          <w:noProof/>
        </w:rPr>
      </w:r>
      <w:r>
        <w:rPr>
          <w:noProof/>
        </w:rPr>
        <w:fldChar w:fldCharType="separate"/>
      </w:r>
      <w:r>
        <w:rPr>
          <w:noProof/>
        </w:rPr>
        <w:t>18</w:t>
      </w:r>
      <w:r>
        <w:rPr>
          <w:noProof/>
        </w:rPr>
        <w:fldChar w:fldCharType="end"/>
      </w:r>
    </w:p>
    <w:p w14:paraId="4D3EE2AF" w14:textId="772B54C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r>
        <w:rPr>
          <w:noProof/>
        </w:rPr>
      </w:r>
      <w:r>
        <w:rPr>
          <w:noProof/>
        </w:rPr>
        <w:fldChar w:fldCharType="separate"/>
      </w:r>
      <w:r>
        <w:rPr>
          <w:noProof/>
        </w:rPr>
        <w:t>18</w:t>
      </w:r>
      <w:r>
        <w:rPr>
          <w:noProof/>
        </w:rPr>
        <w:fldChar w:fldCharType="end"/>
      </w:r>
    </w:p>
    <w:p w14:paraId="008B35E2" w14:textId="03FAFAE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r>
        <w:rPr>
          <w:noProof/>
        </w:rPr>
      </w:r>
      <w:r>
        <w:rPr>
          <w:noProof/>
        </w:rPr>
        <w:fldChar w:fldCharType="separate"/>
      </w:r>
      <w:r>
        <w:rPr>
          <w:noProof/>
        </w:rPr>
        <w:t>19</w:t>
      </w:r>
      <w:r>
        <w:rPr>
          <w:noProof/>
        </w:rPr>
        <w:fldChar w:fldCharType="end"/>
      </w:r>
    </w:p>
    <w:p w14:paraId="779EDE90" w14:textId="0FECF8C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r>
        <w:rPr>
          <w:noProof/>
        </w:rPr>
      </w:r>
      <w:r>
        <w:rPr>
          <w:noProof/>
        </w:rPr>
        <w:fldChar w:fldCharType="separate"/>
      </w:r>
      <w:r>
        <w:rPr>
          <w:noProof/>
        </w:rPr>
        <w:t>19</w:t>
      </w:r>
      <w:r>
        <w:rPr>
          <w:noProof/>
        </w:rPr>
        <w:fldChar w:fldCharType="end"/>
      </w:r>
    </w:p>
    <w:p w14:paraId="24CD34C0" w14:textId="3E84CBD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r>
        <w:rPr>
          <w:noProof/>
        </w:rPr>
      </w:r>
      <w:r>
        <w:rPr>
          <w:noProof/>
        </w:rPr>
        <w:fldChar w:fldCharType="separate"/>
      </w:r>
      <w:r>
        <w:rPr>
          <w:noProof/>
        </w:rPr>
        <w:t>19</w:t>
      </w:r>
      <w:r>
        <w:rPr>
          <w:noProof/>
        </w:rPr>
        <w:fldChar w:fldCharType="end"/>
      </w:r>
    </w:p>
    <w:p w14:paraId="6F6D611F" w14:textId="4BE8DEF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r>
        <w:rPr>
          <w:noProof/>
        </w:rPr>
      </w:r>
      <w:r>
        <w:rPr>
          <w:noProof/>
        </w:rPr>
        <w:fldChar w:fldCharType="separate"/>
      </w:r>
      <w:r>
        <w:rPr>
          <w:noProof/>
        </w:rPr>
        <w:t>19</w:t>
      </w:r>
      <w:r>
        <w:rPr>
          <w:noProof/>
        </w:rPr>
        <w:fldChar w:fldCharType="end"/>
      </w:r>
    </w:p>
    <w:p w14:paraId="5233C504" w14:textId="187421F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r>
        <w:rPr>
          <w:noProof/>
        </w:rPr>
      </w:r>
      <w:r>
        <w:rPr>
          <w:noProof/>
        </w:rPr>
        <w:fldChar w:fldCharType="separate"/>
      </w:r>
      <w:r>
        <w:rPr>
          <w:noProof/>
        </w:rPr>
        <w:t>19</w:t>
      </w:r>
      <w:r>
        <w:rPr>
          <w:noProof/>
        </w:rPr>
        <w:fldChar w:fldCharType="end"/>
      </w:r>
    </w:p>
    <w:p w14:paraId="271A13E1" w14:textId="116D823C"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r>
        <w:rPr>
          <w:noProof/>
        </w:rPr>
      </w:r>
      <w:r>
        <w:rPr>
          <w:noProof/>
        </w:rPr>
        <w:fldChar w:fldCharType="separate"/>
      </w:r>
      <w:r>
        <w:rPr>
          <w:noProof/>
        </w:rPr>
        <w:t>19</w:t>
      </w:r>
      <w:r>
        <w:rPr>
          <w:noProof/>
        </w:rPr>
        <w:fldChar w:fldCharType="end"/>
      </w:r>
    </w:p>
    <w:p w14:paraId="2E796805" w14:textId="121ADA0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r>
        <w:rPr>
          <w:noProof/>
        </w:rPr>
      </w:r>
      <w:r>
        <w:rPr>
          <w:noProof/>
        </w:rPr>
        <w:fldChar w:fldCharType="separate"/>
      </w:r>
      <w:r>
        <w:rPr>
          <w:noProof/>
        </w:rPr>
        <w:t>19</w:t>
      </w:r>
      <w:r>
        <w:rPr>
          <w:noProof/>
        </w:rPr>
        <w:fldChar w:fldCharType="end"/>
      </w:r>
    </w:p>
    <w:p w14:paraId="02985406" w14:textId="0C33809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r>
        <w:rPr>
          <w:noProof/>
        </w:rPr>
      </w:r>
      <w:r>
        <w:rPr>
          <w:noProof/>
        </w:rPr>
        <w:fldChar w:fldCharType="separate"/>
      </w:r>
      <w:r>
        <w:rPr>
          <w:noProof/>
        </w:rPr>
        <w:t>19</w:t>
      </w:r>
      <w:r>
        <w:rPr>
          <w:noProof/>
        </w:rPr>
        <w:fldChar w:fldCharType="end"/>
      </w:r>
    </w:p>
    <w:p w14:paraId="28DC133E" w14:textId="17A08F8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r>
        <w:rPr>
          <w:noProof/>
        </w:rPr>
      </w:r>
      <w:r>
        <w:rPr>
          <w:noProof/>
        </w:rPr>
        <w:fldChar w:fldCharType="separate"/>
      </w:r>
      <w:r>
        <w:rPr>
          <w:noProof/>
        </w:rPr>
        <w:t>19</w:t>
      </w:r>
      <w:r>
        <w:rPr>
          <w:noProof/>
        </w:rPr>
        <w:fldChar w:fldCharType="end"/>
      </w:r>
    </w:p>
    <w:p w14:paraId="1DDAF9AF" w14:textId="6B6F817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r>
        <w:rPr>
          <w:noProof/>
        </w:rPr>
      </w:r>
      <w:r>
        <w:rPr>
          <w:noProof/>
        </w:rPr>
        <w:fldChar w:fldCharType="separate"/>
      </w:r>
      <w:r>
        <w:rPr>
          <w:noProof/>
        </w:rPr>
        <w:t>20</w:t>
      </w:r>
      <w:r>
        <w:rPr>
          <w:noProof/>
        </w:rPr>
        <w:fldChar w:fldCharType="end"/>
      </w:r>
    </w:p>
    <w:p w14:paraId="74A975FA" w14:textId="16AB5D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r>
        <w:rPr>
          <w:noProof/>
        </w:rPr>
      </w:r>
      <w:r>
        <w:rPr>
          <w:noProof/>
        </w:rPr>
        <w:fldChar w:fldCharType="separate"/>
      </w:r>
      <w:r>
        <w:rPr>
          <w:noProof/>
        </w:rPr>
        <w:t>20</w:t>
      </w:r>
      <w:r>
        <w:rPr>
          <w:noProof/>
        </w:rPr>
        <w:fldChar w:fldCharType="end"/>
      </w:r>
    </w:p>
    <w:p w14:paraId="241FFBFF" w14:textId="23B26C1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r>
        <w:rPr>
          <w:noProof/>
        </w:rPr>
      </w:r>
      <w:r>
        <w:rPr>
          <w:noProof/>
        </w:rPr>
        <w:fldChar w:fldCharType="separate"/>
      </w:r>
      <w:r>
        <w:rPr>
          <w:noProof/>
        </w:rPr>
        <w:t>20</w:t>
      </w:r>
      <w:r>
        <w:rPr>
          <w:noProof/>
        </w:rPr>
        <w:fldChar w:fldCharType="end"/>
      </w:r>
    </w:p>
    <w:p w14:paraId="7A1328FE" w14:textId="21A89F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r>
        <w:rPr>
          <w:noProof/>
        </w:rPr>
      </w:r>
      <w:r>
        <w:rPr>
          <w:noProof/>
        </w:rPr>
        <w:fldChar w:fldCharType="separate"/>
      </w:r>
      <w:r>
        <w:rPr>
          <w:noProof/>
        </w:rPr>
        <w:t>20</w:t>
      </w:r>
      <w:r>
        <w:rPr>
          <w:noProof/>
        </w:rPr>
        <w:fldChar w:fldCharType="end"/>
      </w:r>
    </w:p>
    <w:p w14:paraId="4C18A3CA" w14:textId="6849E2F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r>
        <w:rPr>
          <w:noProof/>
        </w:rPr>
      </w:r>
      <w:r>
        <w:rPr>
          <w:noProof/>
        </w:rPr>
        <w:fldChar w:fldCharType="separate"/>
      </w:r>
      <w:r>
        <w:rPr>
          <w:noProof/>
        </w:rPr>
        <w:t>20</w:t>
      </w:r>
      <w:r>
        <w:rPr>
          <w:noProof/>
        </w:rPr>
        <w:fldChar w:fldCharType="end"/>
      </w:r>
    </w:p>
    <w:p w14:paraId="68505E9D" w14:textId="360D9A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r>
        <w:rPr>
          <w:noProof/>
        </w:rPr>
      </w:r>
      <w:r>
        <w:rPr>
          <w:noProof/>
        </w:rPr>
        <w:fldChar w:fldCharType="separate"/>
      </w:r>
      <w:r>
        <w:rPr>
          <w:noProof/>
        </w:rPr>
        <w:t>20</w:t>
      </w:r>
      <w:r>
        <w:rPr>
          <w:noProof/>
        </w:rPr>
        <w:fldChar w:fldCharType="end"/>
      </w:r>
    </w:p>
    <w:p w14:paraId="6E4A8BE4" w14:textId="20CA238C"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r>
        <w:rPr>
          <w:noProof/>
        </w:rPr>
      </w:r>
      <w:r>
        <w:rPr>
          <w:noProof/>
        </w:rPr>
        <w:fldChar w:fldCharType="separate"/>
      </w:r>
      <w:r>
        <w:rPr>
          <w:noProof/>
        </w:rPr>
        <w:t>20</w:t>
      </w:r>
      <w:r>
        <w:rPr>
          <w:noProof/>
        </w:rPr>
        <w:fldChar w:fldCharType="end"/>
      </w:r>
    </w:p>
    <w:p w14:paraId="3CE5A862" w14:textId="098CFD1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r>
        <w:rPr>
          <w:noProof/>
        </w:rPr>
      </w:r>
      <w:r>
        <w:rPr>
          <w:noProof/>
        </w:rPr>
        <w:fldChar w:fldCharType="separate"/>
      </w:r>
      <w:r>
        <w:rPr>
          <w:noProof/>
        </w:rPr>
        <w:t>20</w:t>
      </w:r>
      <w:r>
        <w:rPr>
          <w:noProof/>
        </w:rPr>
        <w:fldChar w:fldCharType="end"/>
      </w:r>
    </w:p>
    <w:p w14:paraId="5179897F" w14:textId="5CB03E8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r>
        <w:rPr>
          <w:noProof/>
        </w:rPr>
      </w:r>
      <w:r>
        <w:rPr>
          <w:noProof/>
        </w:rPr>
        <w:fldChar w:fldCharType="separate"/>
      </w:r>
      <w:r>
        <w:rPr>
          <w:noProof/>
        </w:rPr>
        <w:t>21</w:t>
      </w:r>
      <w:r>
        <w:rPr>
          <w:noProof/>
        </w:rPr>
        <w:fldChar w:fldCharType="end"/>
      </w:r>
    </w:p>
    <w:p w14:paraId="3E9CBB6E" w14:textId="09CF779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r>
        <w:rPr>
          <w:noProof/>
        </w:rPr>
      </w:r>
      <w:r>
        <w:rPr>
          <w:noProof/>
        </w:rPr>
        <w:fldChar w:fldCharType="separate"/>
      </w:r>
      <w:r>
        <w:rPr>
          <w:noProof/>
        </w:rPr>
        <w:t>21</w:t>
      </w:r>
      <w:r>
        <w:rPr>
          <w:noProof/>
        </w:rPr>
        <w:fldChar w:fldCharType="end"/>
      </w:r>
    </w:p>
    <w:p w14:paraId="1DCF5330" w14:textId="1E899478"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r>
        <w:rPr>
          <w:noProof/>
        </w:rPr>
      </w:r>
      <w:r>
        <w:rPr>
          <w:noProof/>
        </w:rPr>
        <w:fldChar w:fldCharType="separate"/>
      </w:r>
      <w:r>
        <w:rPr>
          <w:noProof/>
        </w:rPr>
        <w:t>21</w:t>
      </w:r>
      <w:r>
        <w:rPr>
          <w:noProof/>
        </w:rPr>
        <w:fldChar w:fldCharType="end"/>
      </w:r>
    </w:p>
    <w:p w14:paraId="35B72551" w14:textId="253FE20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r>
        <w:rPr>
          <w:noProof/>
        </w:rPr>
      </w:r>
      <w:r>
        <w:rPr>
          <w:noProof/>
        </w:rPr>
        <w:fldChar w:fldCharType="separate"/>
      </w:r>
      <w:r>
        <w:rPr>
          <w:noProof/>
        </w:rPr>
        <w:t>21</w:t>
      </w:r>
      <w:r>
        <w:rPr>
          <w:noProof/>
        </w:rPr>
        <w:fldChar w:fldCharType="end"/>
      </w:r>
    </w:p>
    <w:p w14:paraId="4E1F55D6" w14:textId="7A5A888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r>
        <w:rPr>
          <w:noProof/>
        </w:rPr>
      </w:r>
      <w:r>
        <w:rPr>
          <w:noProof/>
        </w:rPr>
        <w:fldChar w:fldCharType="separate"/>
      </w:r>
      <w:r>
        <w:rPr>
          <w:noProof/>
        </w:rPr>
        <w:t>21</w:t>
      </w:r>
      <w:r>
        <w:rPr>
          <w:noProof/>
        </w:rPr>
        <w:fldChar w:fldCharType="end"/>
      </w:r>
    </w:p>
    <w:p w14:paraId="232CE28A" w14:textId="4AC597D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r>
        <w:rPr>
          <w:noProof/>
        </w:rPr>
      </w:r>
      <w:r>
        <w:rPr>
          <w:noProof/>
        </w:rPr>
        <w:fldChar w:fldCharType="separate"/>
      </w:r>
      <w:r>
        <w:rPr>
          <w:noProof/>
        </w:rPr>
        <w:t>21</w:t>
      </w:r>
      <w:r>
        <w:rPr>
          <w:noProof/>
        </w:rPr>
        <w:fldChar w:fldCharType="end"/>
      </w:r>
    </w:p>
    <w:p w14:paraId="0BFB7BE9" w14:textId="458CDC3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r>
        <w:rPr>
          <w:noProof/>
        </w:rPr>
      </w:r>
      <w:r>
        <w:rPr>
          <w:noProof/>
        </w:rPr>
        <w:fldChar w:fldCharType="separate"/>
      </w:r>
      <w:r>
        <w:rPr>
          <w:noProof/>
        </w:rPr>
        <w:t>21</w:t>
      </w:r>
      <w:r>
        <w:rPr>
          <w:noProof/>
        </w:rPr>
        <w:fldChar w:fldCharType="end"/>
      </w:r>
    </w:p>
    <w:p w14:paraId="49CD60D3" w14:textId="492F7AD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r>
        <w:rPr>
          <w:noProof/>
        </w:rPr>
      </w:r>
      <w:r>
        <w:rPr>
          <w:noProof/>
        </w:rPr>
        <w:fldChar w:fldCharType="separate"/>
      </w:r>
      <w:r>
        <w:rPr>
          <w:noProof/>
        </w:rPr>
        <w:t>21</w:t>
      </w:r>
      <w:r>
        <w:rPr>
          <w:noProof/>
        </w:rPr>
        <w:fldChar w:fldCharType="end"/>
      </w:r>
    </w:p>
    <w:p w14:paraId="67086DEB" w14:textId="28001F0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r>
        <w:rPr>
          <w:noProof/>
        </w:rPr>
      </w:r>
      <w:r>
        <w:rPr>
          <w:noProof/>
        </w:rPr>
        <w:fldChar w:fldCharType="separate"/>
      </w:r>
      <w:r>
        <w:rPr>
          <w:noProof/>
        </w:rPr>
        <w:t>21</w:t>
      </w:r>
      <w:r>
        <w:rPr>
          <w:noProof/>
        </w:rPr>
        <w:fldChar w:fldCharType="end"/>
      </w:r>
    </w:p>
    <w:p w14:paraId="496DC675" w14:textId="71E1AC37"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r>
        <w:rPr>
          <w:noProof/>
        </w:rPr>
      </w:r>
      <w:r>
        <w:rPr>
          <w:noProof/>
        </w:rPr>
        <w:fldChar w:fldCharType="separate"/>
      </w:r>
      <w:r>
        <w:rPr>
          <w:noProof/>
        </w:rPr>
        <w:t>22</w:t>
      </w:r>
      <w:r>
        <w:rPr>
          <w:noProof/>
        </w:rPr>
        <w:fldChar w:fldCharType="end"/>
      </w:r>
    </w:p>
    <w:p w14:paraId="13635A89" w14:textId="026605F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r>
        <w:rPr>
          <w:noProof/>
        </w:rPr>
      </w:r>
      <w:r>
        <w:rPr>
          <w:noProof/>
        </w:rPr>
        <w:fldChar w:fldCharType="separate"/>
      </w:r>
      <w:r>
        <w:rPr>
          <w:noProof/>
        </w:rPr>
        <w:t>22</w:t>
      </w:r>
      <w:r>
        <w:rPr>
          <w:noProof/>
        </w:rPr>
        <w:fldChar w:fldCharType="end"/>
      </w:r>
    </w:p>
    <w:p w14:paraId="6595000D" w14:textId="506B9FE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r>
        <w:rPr>
          <w:noProof/>
        </w:rPr>
      </w:r>
      <w:r>
        <w:rPr>
          <w:noProof/>
        </w:rPr>
        <w:fldChar w:fldCharType="separate"/>
      </w:r>
      <w:r>
        <w:rPr>
          <w:noProof/>
        </w:rPr>
        <w:t>22</w:t>
      </w:r>
      <w:r>
        <w:rPr>
          <w:noProof/>
        </w:rPr>
        <w:fldChar w:fldCharType="end"/>
      </w:r>
    </w:p>
    <w:p w14:paraId="202FDB1A" w14:textId="76F746C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r>
        <w:rPr>
          <w:noProof/>
        </w:rPr>
      </w:r>
      <w:r>
        <w:rPr>
          <w:noProof/>
        </w:rPr>
        <w:fldChar w:fldCharType="separate"/>
      </w:r>
      <w:r>
        <w:rPr>
          <w:noProof/>
        </w:rPr>
        <w:t>22</w:t>
      </w:r>
      <w:r>
        <w:rPr>
          <w:noProof/>
        </w:rPr>
        <w:fldChar w:fldCharType="end"/>
      </w:r>
    </w:p>
    <w:p w14:paraId="66F528E5" w14:textId="0BF1FB16"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r>
        <w:rPr>
          <w:noProof/>
        </w:rPr>
      </w:r>
      <w:r>
        <w:rPr>
          <w:noProof/>
        </w:rPr>
        <w:fldChar w:fldCharType="separate"/>
      </w:r>
      <w:r>
        <w:rPr>
          <w:noProof/>
        </w:rPr>
        <w:t>22</w:t>
      </w:r>
      <w:r>
        <w:rPr>
          <w:noProof/>
        </w:rPr>
        <w:fldChar w:fldCharType="end"/>
      </w:r>
    </w:p>
    <w:p w14:paraId="662EB8B9" w14:textId="1A4A58F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r>
        <w:rPr>
          <w:noProof/>
        </w:rPr>
      </w:r>
      <w:r>
        <w:rPr>
          <w:noProof/>
        </w:rPr>
        <w:fldChar w:fldCharType="separate"/>
      </w:r>
      <w:r>
        <w:rPr>
          <w:noProof/>
        </w:rPr>
        <w:t>23</w:t>
      </w:r>
      <w:r>
        <w:rPr>
          <w:noProof/>
        </w:rPr>
        <w:fldChar w:fldCharType="end"/>
      </w:r>
    </w:p>
    <w:p w14:paraId="297181C0" w14:textId="7B35891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r>
        <w:rPr>
          <w:noProof/>
        </w:rPr>
      </w:r>
      <w:r>
        <w:rPr>
          <w:noProof/>
        </w:rPr>
        <w:fldChar w:fldCharType="separate"/>
      </w:r>
      <w:r>
        <w:rPr>
          <w:noProof/>
        </w:rPr>
        <w:t>23</w:t>
      </w:r>
      <w:r>
        <w:rPr>
          <w:noProof/>
        </w:rPr>
        <w:fldChar w:fldCharType="end"/>
      </w:r>
    </w:p>
    <w:p w14:paraId="028B75D9" w14:textId="0486BE9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r>
        <w:rPr>
          <w:noProof/>
        </w:rPr>
      </w:r>
      <w:r>
        <w:rPr>
          <w:noProof/>
        </w:rPr>
        <w:fldChar w:fldCharType="separate"/>
      </w:r>
      <w:r>
        <w:rPr>
          <w:noProof/>
        </w:rPr>
        <w:t>23</w:t>
      </w:r>
      <w:r>
        <w:rPr>
          <w:noProof/>
        </w:rPr>
        <w:fldChar w:fldCharType="end"/>
      </w:r>
    </w:p>
    <w:p w14:paraId="3B34CA2B" w14:textId="47FA7A5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r>
        <w:rPr>
          <w:noProof/>
        </w:rPr>
      </w:r>
      <w:r>
        <w:rPr>
          <w:noProof/>
        </w:rPr>
        <w:fldChar w:fldCharType="separate"/>
      </w:r>
      <w:r>
        <w:rPr>
          <w:noProof/>
        </w:rPr>
        <w:t>23</w:t>
      </w:r>
      <w:r>
        <w:rPr>
          <w:noProof/>
        </w:rPr>
        <w:fldChar w:fldCharType="end"/>
      </w:r>
    </w:p>
    <w:p w14:paraId="733CA046" w14:textId="1ED33F89"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r>
        <w:rPr>
          <w:noProof/>
        </w:rPr>
      </w:r>
      <w:r>
        <w:rPr>
          <w:noProof/>
        </w:rPr>
        <w:fldChar w:fldCharType="separate"/>
      </w:r>
      <w:r>
        <w:rPr>
          <w:noProof/>
        </w:rPr>
        <w:t>23</w:t>
      </w:r>
      <w:r>
        <w:rPr>
          <w:noProof/>
        </w:rPr>
        <w:fldChar w:fldCharType="end"/>
      </w:r>
    </w:p>
    <w:p w14:paraId="77DD874D" w14:textId="58178CF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r>
        <w:rPr>
          <w:noProof/>
        </w:rPr>
      </w:r>
      <w:r>
        <w:rPr>
          <w:noProof/>
        </w:rPr>
        <w:fldChar w:fldCharType="separate"/>
      </w:r>
      <w:r>
        <w:rPr>
          <w:noProof/>
        </w:rPr>
        <w:t>24</w:t>
      </w:r>
      <w:r>
        <w:rPr>
          <w:noProof/>
        </w:rPr>
        <w:fldChar w:fldCharType="end"/>
      </w:r>
    </w:p>
    <w:p w14:paraId="089C8824" w14:textId="7C68C1C1"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r>
        <w:rPr>
          <w:noProof/>
        </w:rPr>
      </w:r>
      <w:r>
        <w:rPr>
          <w:noProof/>
        </w:rPr>
        <w:fldChar w:fldCharType="separate"/>
      </w:r>
      <w:r>
        <w:rPr>
          <w:noProof/>
        </w:rPr>
        <w:t>24</w:t>
      </w:r>
      <w:r>
        <w:rPr>
          <w:noProof/>
        </w:rPr>
        <w:fldChar w:fldCharType="end"/>
      </w:r>
    </w:p>
    <w:p w14:paraId="781F8798" w14:textId="60ADAAF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r>
        <w:rPr>
          <w:noProof/>
        </w:rPr>
      </w:r>
      <w:r>
        <w:rPr>
          <w:noProof/>
        </w:rPr>
        <w:fldChar w:fldCharType="separate"/>
      </w:r>
      <w:r>
        <w:rPr>
          <w:noProof/>
        </w:rPr>
        <w:t>24</w:t>
      </w:r>
      <w:r>
        <w:rPr>
          <w:noProof/>
        </w:rPr>
        <w:fldChar w:fldCharType="end"/>
      </w:r>
    </w:p>
    <w:p w14:paraId="6CA1CD19" w14:textId="0EB92E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r>
        <w:rPr>
          <w:noProof/>
        </w:rPr>
      </w:r>
      <w:r>
        <w:rPr>
          <w:noProof/>
        </w:rPr>
        <w:fldChar w:fldCharType="separate"/>
      </w:r>
      <w:r>
        <w:rPr>
          <w:noProof/>
        </w:rPr>
        <w:t>24</w:t>
      </w:r>
      <w:r>
        <w:rPr>
          <w:noProof/>
        </w:rPr>
        <w:fldChar w:fldCharType="end"/>
      </w:r>
    </w:p>
    <w:p w14:paraId="16463417" w14:textId="12B07D71"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r>
        <w:rPr>
          <w:noProof/>
        </w:rPr>
      </w:r>
      <w:r>
        <w:rPr>
          <w:noProof/>
        </w:rPr>
        <w:fldChar w:fldCharType="separate"/>
      </w:r>
      <w:r>
        <w:rPr>
          <w:noProof/>
        </w:rPr>
        <w:t>24</w:t>
      </w:r>
      <w:r>
        <w:rPr>
          <w:noProof/>
        </w:rPr>
        <w:fldChar w:fldCharType="end"/>
      </w:r>
    </w:p>
    <w:p w14:paraId="1E492183" w14:textId="265BCCE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r>
        <w:rPr>
          <w:noProof/>
        </w:rPr>
      </w:r>
      <w:r>
        <w:rPr>
          <w:noProof/>
        </w:rPr>
        <w:fldChar w:fldCharType="separate"/>
      </w:r>
      <w:r>
        <w:rPr>
          <w:noProof/>
        </w:rPr>
        <w:t>25</w:t>
      </w:r>
      <w:r>
        <w:rPr>
          <w:noProof/>
        </w:rPr>
        <w:fldChar w:fldCharType="end"/>
      </w:r>
    </w:p>
    <w:p w14:paraId="7697592E" w14:textId="4651758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r>
        <w:rPr>
          <w:noProof/>
        </w:rPr>
      </w:r>
      <w:r>
        <w:rPr>
          <w:noProof/>
        </w:rPr>
        <w:fldChar w:fldCharType="separate"/>
      </w:r>
      <w:r>
        <w:rPr>
          <w:noProof/>
        </w:rPr>
        <w:t>25</w:t>
      </w:r>
      <w:r>
        <w:rPr>
          <w:noProof/>
        </w:rPr>
        <w:fldChar w:fldCharType="end"/>
      </w:r>
    </w:p>
    <w:p w14:paraId="27453B90" w14:textId="660F682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r>
        <w:rPr>
          <w:noProof/>
        </w:rPr>
      </w:r>
      <w:r>
        <w:rPr>
          <w:noProof/>
        </w:rPr>
        <w:fldChar w:fldCharType="separate"/>
      </w:r>
      <w:r>
        <w:rPr>
          <w:noProof/>
        </w:rPr>
        <w:t>25</w:t>
      </w:r>
      <w:r>
        <w:rPr>
          <w:noProof/>
        </w:rPr>
        <w:fldChar w:fldCharType="end"/>
      </w:r>
    </w:p>
    <w:p w14:paraId="260AD4E9" w14:textId="556ADFE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r>
        <w:rPr>
          <w:noProof/>
        </w:rPr>
      </w:r>
      <w:r>
        <w:rPr>
          <w:noProof/>
        </w:rPr>
        <w:fldChar w:fldCharType="separate"/>
      </w:r>
      <w:r>
        <w:rPr>
          <w:noProof/>
        </w:rPr>
        <w:t>25</w:t>
      </w:r>
      <w:r>
        <w:rPr>
          <w:noProof/>
        </w:rPr>
        <w:fldChar w:fldCharType="end"/>
      </w:r>
    </w:p>
    <w:p w14:paraId="0896C112" w14:textId="43F26F8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r>
        <w:rPr>
          <w:noProof/>
        </w:rPr>
      </w:r>
      <w:r>
        <w:rPr>
          <w:noProof/>
        </w:rPr>
        <w:fldChar w:fldCharType="separate"/>
      </w:r>
      <w:r>
        <w:rPr>
          <w:noProof/>
        </w:rPr>
        <w:t>25</w:t>
      </w:r>
      <w:r>
        <w:rPr>
          <w:noProof/>
        </w:rPr>
        <w:fldChar w:fldCharType="end"/>
      </w:r>
    </w:p>
    <w:p w14:paraId="1A797B86" w14:textId="41B9BD9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r>
        <w:rPr>
          <w:noProof/>
        </w:rPr>
      </w:r>
      <w:r>
        <w:rPr>
          <w:noProof/>
        </w:rPr>
        <w:fldChar w:fldCharType="separate"/>
      </w:r>
      <w:r>
        <w:rPr>
          <w:noProof/>
        </w:rPr>
        <w:t>26</w:t>
      </w:r>
      <w:r>
        <w:rPr>
          <w:noProof/>
        </w:rPr>
        <w:fldChar w:fldCharType="end"/>
      </w:r>
    </w:p>
    <w:p w14:paraId="41848F0F" w14:textId="0896F73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r>
        <w:rPr>
          <w:noProof/>
        </w:rPr>
      </w:r>
      <w:r>
        <w:rPr>
          <w:noProof/>
        </w:rPr>
        <w:fldChar w:fldCharType="separate"/>
      </w:r>
      <w:r>
        <w:rPr>
          <w:noProof/>
        </w:rPr>
        <w:t>26</w:t>
      </w:r>
      <w:r>
        <w:rPr>
          <w:noProof/>
        </w:rPr>
        <w:fldChar w:fldCharType="end"/>
      </w:r>
    </w:p>
    <w:p w14:paraId="157101F3" w14:textId="76CFB8E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r>
        <w:rPr>
          <w:noProof/>
        </w:rPr>
      </w:r>
      <w:r>
        <w:rPr>
          <w:noProof/>
        </w:rPr>
        <w:fldChar w:fldCharType="separate"/>
      </w:r>
      <w:r>
        <w:rPr>
          <w:noProof/>
        </w:rPr>
        <w:t>26</w:t>
      </w:r>
      <w:r>
        <w:rPr>
          <w:noProof/>
        </w:rPr>
        <w:fldChar w:fldCharType="end"/>
      </w:r>
    </w:p>
    <w:p w14:paraId="2B649667" w14:textId="24A7295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r>
        <w:rPr>
          <w:noProof/>
        </w:rPr>
      </w:r>
      <w:r>
        <w:rPr>
          <w:noProof/>
        </w:rPr>
        <w:fldChar w:fldCharType="separate"/>
      </w:r>
      <w:r>
        <w:rPr>
          <w:noProof/>
        </w:rPr>
        <w:t>26</w:t>
      </w:r>
      <w:r>
        <w:rPr>
          <w:noProof/>
        </w:rPr>
        <w:fldChar w:fldCharType="end"/>
      </w:r>
    </w:p>
    <w:p w14:paraId="4CEAC010" w14:textId="7F1DFAD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r>
        <w:rPr>
          <w:noProof/>
        </w:rPr>
      </w:r>
      <w:r>
        <w:rPr>
          <w:noProof/>
        </w:rPr>
        <w:fldChar w:fldCharType="separate"/>
      </w:r>
      <w:r>
        <w:rPr>
          <w:noProof/>
        </w:rPr>
        <w:t>26</w:t>
      </w:r>
      <w:r>
        <w:rPr>
          <w:noProof/>
        </w:rPr>
        <w:fldChar w:fldCharType="end"/>
      </w:r>
    </w:p>
    <w:p w14:paraId="64D70D10" w14:textId="28FB21A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r>
        <w:rPr>
          <w:noProof/>
        </w:rPr>
      </w:r>
      <w:r>
        <w:rPr>
          <w:noProof/>
        </w:rPr>
        <w:fldChar w:fldCharType="separate"/>
      </w:r>
      <w:r>
        <w:rPr>
          <w:noProof/>
        </w:rPr>
        <w:t>26</w:t>
      </w:r>
      <w:r>
        <w:rPr>
          <w:noProof/>
        </w:rPr>
        <w:fldChar w:fldCharType="end"/>
      </w:r>
    </w:p>
    <w:p w14:paraId="291D0431" w14:textId="7E4ABE1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r>
        <w:rPr>
          <w:noProof/>
        </w:rPr>
      </w:r>
      <w:r>
        <w:rPr>
          <w:noProof/>
        </w:rPr>
        <w:fldChar w:fldCharType="separate"/>
      </w:r>
      <w:r>
        <w:rPr>
          <w:noProof/>
        </w:rPr>
        <w:t>26</w:t>
      </w:r>
      <w:r>
        <w:rPr>
          <w:noProof/>
        </w:rPr>
        <w:fldChar w:fldCharType="end"/>
      </w:r>
    </w:p>
    <w:p w14:paraId="59369C6C" w14:textId="63F376E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r>
        <w:rPr>
          <w:noProof/>
        </w:rPr>
      </w:r>
      <w:r>
        <w:rPr>
          <w:noProof/>
        </w:rPr>
        <w:fldChar w:fldCharType="separate"/>
      </w:r>
      <w:r>
        <w:rPr>
          <w:noProof/>
        </w:rPr>
        <w:t>26</w:t>
      </w:r>
      <w:r>
        <w:rPr>
          <w:noProof/>
        </w:rPr>
        <w:fldChar w:fldCharType="end"/>
      </w:r>
    </w:p>
    <w:p w14:paraId="1F1BC629" w14:textId="1DEA7AD9"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r>
        <w:rPr>
          <w:noProof/>
        </w:rPr>
      </w:r>
      <w:r>
        <w:rPr>
          <w:noProof/>
        </w:rPr>
        <w:fldChar w:fldCharType="separate"/>
      </w:r>
      <w:r>
        <w:rPr>
          <w:noProof/>
        </w:rPr>
        <w:t>26</w:t>
      </w:r>
      <w:r>
        <w:rPr>
          <w:noProof/>
        </w:rPr>
        <w:fldChar w:fldCharType="end"/>
      </w:r>
    </w:p>
    <w:p w14:paraId="078DCE17" w14:textId="4A252D6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r>
        <w:rPr>
          <w:noProof/>
        </w:rPr>
      </w:r>
      <w:r>
        <w:rPr>
          <w:noProof/>
        </w:rPr>
        <w:fldChar w:fldCharType="separate"/>
      </w:r>
      <w:r>
        <w:rPr>
          <w:noProof/>
        </w:rPr>
        <w:t>26</w:t>
      </w:r>
      <w:r>
        <w:rPr>
          <w:noProof/>
        </w:rPr>
        <w:fldChar w:fldCharType="end"/>
      </w:r>
    </w:p>
    <w:p w14:paraId="66280EDC" w14:textId="07A41B2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r>
        <w:rPr>
          <w:noProof/>
        </w:rPr>
      </w:r>
      <w:r>
        <w:rPr>
          <w:noProof/>
        </w:rPr>
        <w:fldChar w:fldCharType="separate"/>
      </w:r>
      <w:r>
        <w:rPr>
          <w:noProof/>
        </w:rPr>
        <w:t>27</w:t>
      </w:r>
      <w:r>
        <w:rPr>
          <w:noProof/>
        </w:rPr>
        <w:fldChar w:fldCharType="end"/>
      </w:r>
    </w:p>
    <w:p w14:paraId="29CF0B34" w14:textId="063894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r>
        <w:rPr>
          <w:noProof/>
        </w:rPr>
      </w:r>
      <w:r>
        <w:rPr>
          <w:noProof/>
        </w:rPr>
        <w:fldChar w:fldCharType="separate"/>
      </w:r>
      <w:r>
        <w:rPr>
          <w:noProof/>
        </w:rPr>
        <w:t>27</w:t>
      </w:r>
      <w:r>
        <w:rPr>
          <w:noProof/>
        </w:rPr>
        <w:fldChar w:fldCharType="end"/>
      </w:r>
    </w:p>
    <w:p w14:paraId="06ED9858" w14:textId="32653C3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r>
        <w:rPr>
          <w:noProof/>
        </w:rPr>
      </w:r>
      <w:r>
        <w:rPr>
          <w:noProof/>
        </w:rPr>
        <w:fldChar w:fldCharType="separate"/>
      </w:r>
      <w:r>
        <w:rPr>
          <w:noProof/>
        </w:rPr>
        <w:t>27</w:t>
      </w:r>
      <w:r>
        <w:rPr>
          <w:noProof/>
        </w:rPr>
        <w:fldChar w:fldCharType="end"/>
      </w:r>
    </w:p>
    <w:p w14:paraId="63FA2243" w14:textId="1B7D8928"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r>
        <w:rPr>
          <w:noProof/>
        </w:rPr>
      </w:r>
      <w:r>
        <w:rPr>
          <w:noProof/>
        </w:rPr>
        <w:fldChar w:fldCharType="separate"/>
      </w:r>
      <w:r>
        <w:rPr>
          <w:noProof/>
        </w:rPr>
        <w:t>27</w:t>
      </w:r>
      <w:r>
        <w:rPr>
          <w:noProof/>
        </w:rPr>
        <w:fldChar w:fldCharType="end"/>
      </w:r>
    </w:p>
    <w:p w14:paraId="0E014A52" w14:textId="0CECECF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r>
        <w:rPr>
          <w:noProof/>
        </w:rPr>
      </w:r>
      <w:r>
        <w:rPr>
          <w:noProof/>
        </w:rPr>
        <w:fldChar w:fldCharType="separate"/>
      </w:r>
      <w:r>
        <w:rPr>
          <w:noProof/>
        </w:rPr>
        <w:t>27</w:t>
      </w:r>
      <w:r>
        <w:rPr>
          <w:noProof/>
        </w:rPr>
        <w:fldChar w:fldCharType="end"/>
      </w:r>
    </w:p>
    <w:p w14:paraId="628CE76E" w14:textId="7FC2917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r>
        <w:rPr>
          <w:noProof/>
        </w:rPr>
      </w:r>
      <w:r>
        <w:rPr>
          <w:noProof/>
        </w:rPr>
        <w:fldChar w:fldCharType="separate"/>
      </w:r>
      <w:r>
        <w:rPr>
          <w:noProof/>
        </w:rPr>
        <w:t>27</w:t>
      </w:r>
      <w:r>
        <w:rPr>
          <w:noProof/>
        </w:rPr>
        <w:fldChar w:fldCharType="end"/>
      </w:r>
    </w:p>
    <w:p w14:paraId="52975747" w14:textId="69E8BCC7"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r>
        <w:rPr>
          <w:noProof/>
        </w:rPr>
      </w:r>
      <w:r>
        <w:rPr>
          <w:noProof/>
        </w:rPr>
        <w:fldChar w:fldCharType="separate"/>
      </w:r>
      <w:r>
        <w:rPr>
          <w:noProof/>
        </w:rPr>
        <w:t>27</w:t>
      </w:r>
      <w:r>
        <w:rPr>
          <w:noProof/>
        </w:rPr>
        <w:fldChar w:fldCharType="end"/>
      </w:r>
    </w:p>
    <w:p w14:paraId="12FC235A" w14:textId="737710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r>
        <w:rPr>
          <w:noProof/>
        </w:rPr>
      </w:r>
      <w:r>
        <w:rPr>
          <w:noProof/>
        </w:rPr>
        <w:fldChar w:fldCharType="separate"/>
      </w:r>
      <w:r>
        <w:rPr>
          <w:noProof/>
        </w:rPr>
        <w:t>27</w:t>
      </w:r>
      <w:r>
        <w:rPr>
          <w:noProof/>
        </w:rPr>
        <w:fldChar w:fldCharType="end"/>
      </w:r>
    </w:p>
    <w:p w14:paraId="6DE4DE07" w14:textId="53C80C7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r>
        <w:rPr>
          <w:noProof/>
        </w:rPr>
      </w:r>
      <w:r>
        <w:rPr>
          <w:noProof/>
        </w:rPr>
        <w:fldChar w:fldCharType="separate"/>
      </w:r>
      <w:r>
        <w:rPr>
          <w:noProof/>
        </w:rPr>
        <w:t>27</w:t>
      </w:r>
      <w:r>
        <w:rPr>
          <w:noProof/>
        </w:rPr>
        <w:fldChar w:fldCharType="end"/>
      </w:r>
    </w:p>
    <w:p w14:paraId="0026A470" w14:textId="1767BE2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r>
        <w:rPr>
          <w:noProof/>
        </w:rPr>
      </w:r>
      <w:r>
        <w:rPr>
          <w:noProof/>
        </w:rPr>
        <w:fldChar w:fldCharType="separate"/>
      </w:r>
      <w:r>
        <w:rPr>
          <w:noProof/>
        </w:rPr>
        <w:t>27</w:t>
      </w:r>
      <w:r>
        <w:rPr>
          <w:noProof/>
        </w:rPr>
        <w:fldChar w:fldCharType="end"/>
      </w:r>
    </w:p>
    <w:p w14:paraId="657F13C2" w14:textId="29924A6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r>
        <w:rPr>
          <w:noProof/>
        </w:rPr>
      </w:r>
      <w:r>
        <w:rPr>
          <w:noProof/>
        </w:rPr>
        <w:fldChar w:fldCharType="separate"/>
      </w:r>
      <w:r>
        <w:rPr>
          <w:noProof/>
        </w:rPr>
        <w:t>29</w:t>
      </w:r>
      <w:r>
        <w:rPr>
          <w:noProof/>
        </w:rPr>
        <w:fldChar w:fldCharType="end"/>
      </w:r>
    </w:p>
    <w:p w14:paraId="5725E6B9" w14:textId="3A4E0757"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r>
        <w:rPr>
          <w:noProof/>
        </w:rPr>
      </w:r>
      <w:r>
        <w:rPr>
          <w:noProof/>
        </w:rPr>
        <w:fldChar w:fldCharType="separate"/>
      </w:r>
      <w:r>
        <w:rPr>
          <w:noProof/>
        </w:rPr>
        <w:t>29</w:t>
      </w:r>
      <w:r>
        <w:rPr>
          <w:noProof/>
        </w:rPr>
        <w:fldChar w:fldCharType="end"/>
      </w:r>
    </w:p>
    <w:p w14:paraId="641128FD" w14:textId="29F5F31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r>
        <w:rPr>
          <w:noProof/>
        </w:rPr>
      </w:r>
      <w:r>
        <w:rPr>
          <w:noProof/>
        </w:rPr>
        <w:fldChar w:fldCharType="separate"/>
      </w:r>
      <w:r>
        <w:rPr>
          <w:noProof/>
        </w:rPr>
        <w:t>29</w:t>
      </w:r>
      <w:r>
        <w:rPr>
          <w:noProof/>
        </w:rPr>
        <w:fldChar w:fldCharType="end"/>
      </w:r>
    </w:p>
    <w:p w14:paraId="015E4D54" w14:textId="50DEDBB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r>
        <w:rPr>
          <w:noProof/>
        </w:rPr>
      </w:r>
      <w:r>
        <w:rPr>
          <w:noProof/>
        </w:rPr>
        <w:fldChar w:fldCharType="separate"/>
      </w:r>
      <w:r>
        <w:rPr>
          <w:noProof/>
        </w:rPr>
        <w:t>29</w:t>
      </w:r>
      <w:r>
        <w:rPr>
          <w:noProof/>
        </w:rPr>
        <w:fldChar w:fldCharType="end"/>
      </w:r>
    </w:p>
    <w:p w14:paraId="19C933B5" w14:textId="091B8BD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r>
        <w:rPr>
          <w:noProof/>
        </w:rPr>
      </w:r>
      <w:r>
        <w:rPr>
          <w:noProof/>
        </w:rPr>
        <w:fldChar w:fldCharType="separate"/>
      </w:r>
      <w:r>
        <w:rPr>
          <w:noProof/>
        </w:rPr>
        <w:t>29</w:t>
      </w:r>
      <w:r>
        <w:rPr>
          <w:noProof/>
        </w:rPr>
        <w:fldChar w:fldCharType="end"/>
      </w:r>
    </w:p>
    <w:p w14:paraId="56D17654" w14:textId="586BD62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r>
        <w:rPr>
          <w:noProof/>
        </w:rPr>
      </w:r>
      <w:r>
        <w:rPr>
          <w:noProof/>
        </w:rPr>
        <w:fldChar w:fldCharType="separate"/>
      </w:r>
      <w:r>
        <w:rPr>
          <w:noProof/>
        </w:rPr>
        <w:t>29</w:t>
      </w:r>
      <w:r>
        <w:rPr>
          <w:noProof/>
        </w:rPr>
        <w:fldChar w:fldCharType="end"/>
      </w:r>
    </w:p>
    <w:p w14:paraId="3CB5561C" w14:textId="1C4C18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r>
        <w:rPr>
          <w:noProof/>
        </w:rPr>
      </w:r>
      <w:r>
        <w:rPr>
          <w:noProof/>
        </w:rPr>
        <w:fldChar w:fldCharType="separate"/>
      </w:r>
      <w:r>
        <w:rPr>
          <w:noProof/>
        </w:rPr>
        <w:t>29</w:t>
      </w:r>
      <w:r>
        <w:rPr>
          <w:noProof/>
        </w:rPr>
        <w:fldChar w:fldCharType="end"/>
      </w:r>
    </w:p>
    <w:p w14:paraId="13B54D63" w14:textId="258EDB0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r>
        <w:rPr>
          <w:noProof/>
        </w:rPr>
      </w:r>
      <w:r>
        <w:rPr>
          <w:noProof/>
        </w:rPr>
        <w:fldChar w:fldCharType="separate"/>
      </w:r>
      <w:r>
        <w:rPr>
          <w:noProof/>
        </w:rPr>
        <w:t>29</w:t>
      </w:r>
      <w:r>
        <w:rPr>
          <w:noProof/>
        </w:rPr>
        <w:fldChar w:fldCharType="end"/>
      </w:r>
    </w:p>
    <w:p w14:paraId="2D6680F2" w14:textId="0A79E1C3"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r>
        <w:rPr>
          <w:noProof/>
        </w:rPr>
      </w:r>
      <w:r>
        <w:rPr>
          <w:noProof/>
        </w:rPr>
        <w:fldChar w:fldCharType="separate"/>
      </w:r>
      <w:r>
        <w:rPr>
          <w:noProof/>
        </w:rPr>
        <w:t>29</w:t>
      </w:r>
      <w:r>
        <w:rPr>
          <w:noProof/>
        </w:rPr>
        <w:fldChar w:fldCharType="end"/>
      </w:r>
    </w:p>
    <w:p w14:paraId="506D7D4F" w14:textId="26524A6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r>
        <w:rPr>
          <w:noProof/>
        </w:rPr>
      </w:r>
      <w:r>
        <w:rPr>
          <w:noProof/>
        </w:rPr>
        <w:fldChar w:fldCharType="separate"/>
      </w:r>
      <w:r>
        <w:rPr>
          <w:noProof/>
        </w:rPr>
        <w:t>30</w:t>
      </w:r>
      <w:r>
        <w:rPr>
          <w:noProof/>
        </w:rPr>
        <w:fldChar w:fldCharType="end"/>
      </w:r>
    </w:p>
    <w:p w14:paraId="136D1EC9" w14:textId="0E72F9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r>
        <w:rPr>
          <w:noProof/>
        </w:rPr>
      </w:r>
      <w:r>
        <w:rPr>
          <w:noProof/>
        </w:rPr>
        <w:fldChar w:fldCharType="separate"/>
      </w:r>
      <w:r>
        <w:rPr>
          <w:noProof/>
        </w:rPr>
        <w:t>30</w:t>
      </w:r>
      <w:r>
        <w:rPr>
          <w:noProof/>
        </w:rPr>
        <w:fldChar w:fldCharType="end"/>
      </w:r>
    </w:p>
    <w:p w14:paraId="5C42CBC0" w14:textId="750410A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r>
        <w:rPr>
          <w:noProof/>
        </w:rPr>
      </w:r>
      <w:r>
        <w:rPr>
          <w:noProof/>
        </w:rPr>
        <w:fldChar w:fldCharType="separate"/>
      </w:r>
      <w:r>
        <w:rPr>
          <w:noProof/>
        </w:rPr>
        <w:t>30</w:t>
      </w:r>
      <w:r>
        <w:rPr>
          <w:noProof/>
        </w:rPr>
        <w:fldChar w:fldCharType="end"/>
      </w:r>
    </w:p>
    <w:p w14:paraId="098F7093" w14:textId="0409C82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r>
        <w:rPr>
          <w:noProof/>
        </w:rPr>
      </w:r>
      <w:r>
        <w:rPr>
          <w:noProof/>
        </w:rPr>
        <w:fldChar w:fldCharType="separate"/>
      </w:r>
      <w:r>
        <w:rPr>
          <w:noProof/>
        </w:rPr>
        <w:t>30</w:t>
      </w:r>
      <w:r>
        <w:rPr>
          <w:noProof/>
        </w:rPr>
        <w:fldChar w:fldCharType="end"/>
      </w:r>
    </w:p>
    <w:p w14:paraId="5EDE797D" w14:textId="0C23254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r>
        <w:rPr>
          <w:noProof/>
        </w:rPr>
      </w:r>
      <w:r>
        <w:rPr>
          <w:noProof/>
        </w:rPr>
        <w:fldChar w:fldCharType="separate"/>
      </w:r>
      <w:r>
        <w:rPr>
          <w:noProof/>
        </w:rPr>
        <w:t>30</w:t>
      </w:r>
      <w:r>
        <w:rPr>
          <w:noProof/>
        </w:rPr>
        <w:fldChar w:fldCharType="end"/>
      </w:r>
    </w:p>
    <w:p w14:paraId="17E79232" w14:textId="382EFDE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r>
        <w:rPr>
          <w:noProof/>
        </w:rPr>
      </w:r>
      <w:r>
        <w:rPr>
          <w:noProof/>
        </w:rPr>
        <w:fldChar w:fldCharType="separate"/>
      </w:r>
      <w:r>
        <w:rPr>
          <w:noProof/>
        </w:rPr>
        <w:t>30</w:t>
      </w:r>
      <w:r>
        <w:rPr>
          <w:noProof/>
        </w:rPr>
        <w:fldChar w:fldCharType="end"/>
      </w:r>
    </w:p>
    <w:p w14:paraId="29E03D37" w14:textId="643CFB5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r>
        <w:rPr>
          <w:noProof/>
        </w:rPr>
      </w:r>
      <w:r>
        <w:rPr>
          <w:noProof/>
        </w:rPr>
        <w:fldChar w:fldCharType="separate"/>
      </w:r>
      <w:r>
        <w:rPr>
          <w:noProof/>
        </w:rPr>
        <w:t>31</w:t>
      </w:r>
      <w:r>
        <w:rPr>
          <w:noProof/>
        </w:rPr>
        <w:fldChar w:fldCharType="end"/>
      </w:r>
    </w:p>
    <w:p w14:paraId="1A993189" w14:textId="319178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r>
        <w:rPr>
          <w:noProof/>
        </w:rPr>
      </w:r>
      <w:r>
        <w:rPr>
          <w:noProof/>
        </w:rPr>
        <w:fldChar w:fldCharType="separate"/>
      </w:r>
      <w:r>
        <w:rPr>
          <w:noProof/>
        </w:rPr>
        <w:t>31</w:t>
      </w:r>
      <w:r>
        <w:rPr>
          <w:noProof/>
        </w:rPr>
        <w:fldChar w:fldCharType="end"/>
      </w:r>
    </w:p>
    <w:p w14:paraId="020E2459" w14:textId="18D3DF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r>
        <w:rPr>
          <w:noProof/>
        </w:rPr>
      </w:r>
      <w:r>
        <w:rPr>
          <w:noProof/>
        </w:rPr>
        <w:fldChar w:fldCharType="separate"/>
      </w:r>
      <w:r>
        <w:rPr>
          <w:noProof/>
        </w:rPr>
        <w:t>31</w:t>
      </w:r>
      <w:r>
        <w:rPr>
          <w:noProof/>
        </w:rPr>
        <w:fldChar w:fldCharType="end"/>
      </w:r>
    </w:p>
    <w:p w14:paraId="73951A0F" w14:textId="5493C8A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r>
        <w:rPr>
          <w:noProof/>
        </w:rPr>
      </w:r>
      <w:r>
        <w:rPr>
          <w:noProof/>
        </w:rPr>
        <w:fldChar w:fldCharType="separate"/>
      </w:r>
      <w:r>
        <w:rPr>
          <w:noProof/>
        </w:rPr>
        <w:t>31</w:t>
      </w:r>
      <w:r>
        <w:rPr>
          <w:noProof/>
        </w:rPr>
        <w:fldChar w:fldCharType="end"/>
      </w:r>
    </w:p>
    <w:p w14:paraId="3A15A657" w14:textId="0F9F6BC4"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r>
        <w:rPr>
          <w:noProof/>
        </w:rPr>
      </w:r>
      <w:r>
        <w:rPr>
          <w:noProof/>
        </w:rPr>
        <w:fldChar w:fldCharType="separate"/>
      </w:r>
      <w:r>
        <w:rPr>
          <w:noProof/>
        </w:rPr>
        <w:t>31</w:t>
      </w:r>
      <w:r>
        <w:rPr>
          <w:noProof/>
        </w:rPr>
        <w:fldChar w:fldCharType="end"/>
      </w:r>
    </w:p>
    <w:p w14:paraId="6B9B2FF2" w14:textId="0E3A6CF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r>
        <w:rPr>
          <w:noProof/>
        </w:rPr>
      </w:r>
      <w:r>
        <w:rPr>
          <w:noProof/>
        </w:rPr>
        <w:fldChar w:fldCharType="separate"/>
      </w:r>
      <w:r>
        <w:rPr>
          <w:noProof/>
        </w:rPr>
        <w:t>31</w:t>
      </w:r>
      <w:r>
        <w:rPr>
          <w:noProof/>
        </w:rPr>
        <w:fldChar w:fldCharType="end"/>
      </w:r>
    </w:p>
    <w:p w14:paraId="3B8B36AC" w14:textId="10DDA95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r>
        <w:rPr>
          <w:noProof/>
        </w:rPr>
      </w:r>
      <w:r>
        <w:rPr>
          <w:noProof/>
        </w:rPr>
        <w:fldChar w:fldCharType="separate"/>
      </w:r>
      <w:r>
        <w:rPr>
          <w:noProof/>
        </w:rPr>
        <w:t>31</w:t>
      </w:r>
      <w:r>
        <w:rPr>
          <w:noProof/>
        </w:rPr>
        <w:fldChar w:fldCharType="end"/>
      </w:r>
    </w:p>
    <w:p w14:paraId="66BD43B7" w14:textId="3C719EFE"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r>
        <w:rPr>
          <w:noProof/>
        </w:rPr>
      </w:r>
      <w:r>
        <w:rPr>
          <w:noProof/>
        </w:rPr>
        <w:fldChar w:fldCharType="separate"/>
      </w:r>
      <w:r>
        <w:rPr>
          <w:noProof/>
        </w:rPr>
        <w:t>32</w:t>
      </w:r>
      <w:r>
        <w:rPr>
          <w:noProof/>
        </w:rPr>
        <w:fldChar w:fldCharType="end"/>
      </w:r>
    </w:p>
    <w:p w14:paraId="05DBBE84" w14:textId="7C8BE16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r>
        <w:rPr>
          <w:noProof/>
        </w:rPr>
      </w:r>
      <w:r>
        <w:rPr>
          <w:noProof/>
        </w:rPr>
        <w:fldChar w:fldCharType="separate"/>
      </w:r>
      <w:r>
        <w:rPr>
          <w:noProof/>
        </w:rPr>
        <w:t>32</w:t>
      </w:r>
      <w:r>
        <w:rPr>
          <w:noProof/>
        </w:rPr>
        <w:fldChar w:fldCharType="end"/>
      </w:r>
    </w:p>
    <w:p w14:paraId="5A288B2B" w14:textId="29C3FA45"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r>
        <w:rPr>
          <w:noProof/>
        </w:rPr>
      </w:r>
      <w:r>
        <w:rPr>
          <w:noProof/>
        </w:rPr>
        <w:fldChar w:fldCharType="separate"/>
      </w:r>
      <w:r>
        <w:rPr>
          <w:noProof/>
        </w:rPr>
        <w:t>32</w:t>
      </w:r>
      <w:r>
        <w:rPr>
          <w:noProof/>
        </w:rPr>
        <w:fldChar w:fldCharType="end"/>
      </w:r>
    </w:p>
    <w:p w14:paraId="606FD9D2" w14:textId="122028B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r>
        <w:rPr>
          <w:noProof/>
        </w:rPr>
      </w:r>
      <w:r>
        <w:rPr>
          <w:noProof/>
        </w:rPr>
        <w:fldChar w:fldCharType="separate"/>
      </w:r>
      <w:r>
        <w:rPr>
          <w:noProof/>
        </w:rPr>
        <w:t>32</w:t>
      </w:r>
      <w:r>
        <w:rPr>
          <w:noProof/>
        </w:rPr>
        <w:fldChar w:fldCharType="end"/>
      </w:r>
    </w:p>
    <w:p w14:paraId="3E042807" w14:textId="04BBBA6A"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r>
        <w:rPr>
          <w:noProof/>
        </w:rPr>
      </w:r>
      <w:r>
        <w:rPr>
          <w:noProof/>
        </w:rPr>
        <w:fldChar w:fldCharType="separate"/>
      </w:r>
      <w:r>
        <w:rPr>
          <w:noProof/>
        </w:rPr>
        <w:t>33</w:t>
      </w:r>
      <w:r>
        <w:rPr>
          <w:noProof/>
        </w:rPr>
        <w:fldChar w:fldCharType="end"/>
      </w:r>
    </w:p>
    <w:p w14:paraId="40806D1C" w14:textId="7A92D2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r>
        <w:rPr>
          <w:noProof/>
        </w:rPr>
      </w:r>
      <w:r>
        <w:rPr>
          <w:noProof/>
        </w:rPr>
        <w:fldChar w:fldCharType="separate"/>
      </w:r>
      <w:r>
        <w:rPr>
          <w:noProof/>
        </w:rPr>
        <w:t>33</w:t>
      </w:r>
      <w:r>
        <w:rPr>
          <w:noProof/>
        </w:rPr>
        <w:fldChar w:fldCharType="end"/>
      </w:r>
    </w:p>
    <w:p w14:paraId="19E69979" w14:textId="5EEEDA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r>
        <w:rPr>
          <w:noProof/>
        </w:rPr>
      </w:r>
      <w:r>
        <w:rPr>
          <w:noProof/>
        </w:rPr>
        <w:fldChar w:fldCharType="separate"/>
      </w:r>
      <w:r>
        <w:rPr>
          <w:noProof/>
        </w:rPr>
        <w:t>33</w:t>
      </w:r>
      <w:r>
        <w:rPr>
          <w:noProof/>
        </w:rPr>
        <w:fldChar w:fldCharType="end"/>
      </w:r>
    </w:p>
    <w:p w14:paraId="3E9A89AE" w14:textId="7E6874F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r>
        <w:rPr>
          <w:noProof/>
        </w:rPr>
      </w:r>
      <w:r>
        <w:rPr>
          <w:noProof/>
        </w:rPr>
        <w:fldChar w:fldCharType="separate"/>
      </w:r>
      <w:r>
        <w:rPr>
          <w:noProof/>
        </w:rPr>
        <w:t>33</w:t>
      </w:r>
      <w:r>
        <w:rPr>
          <w:noProof/>
        </w:rPr>
        <w:fldChar w:fldCharType="end"/>
      </w:r>
    </w:p>
    <w:p w14:paraId="49A0A011" w14:textId="02F08829"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r>
        <w:rPr>
          <w:noProof/>
        </w:rPr>
      </w:r>
      <w:r>
        <w:rPr>
          <w:noProof/>
        </w:rPr>
        <w:fldChar w:fldCharType="separate"/>
      </w:r>
      <w:r>
        <w:rPr>
          <w:noProof/>
        </w:rPr>
        <w:t>33</w:t>
      </w:r>
      <w:r>
        <w:rPr>
          <w:noProof/>
        </w:rPr>
        <w:fldChar w:fldCharType="end"/>
      </w:r>
    </w:p>
    <w:p w14:paraId="32298D6F" w14:textId="5E95A9F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r>
        <w:rPr>
          <w:noProof/>
        </w:rPr>
      </w:r>
      <w:r>
        <w:rPr>
          <w:noProof/>
        </w:rPr>
        <w:fldChar w:fldCharType="separate"/>
      </w:r>
      <w:r>
        <w:rPr>
          <w:noProof/>
        </w:rPr>
        <w:t>34</w:t>
      </w:r>
      <w:r>
        <w:rPr>
          <w:noProof/>
        </w:rPr>
        <w:fldChar w:fldCharType="end"/>
      </w:r>
    </w:p>
    <w:p w14:paraId="7F23AC51" w14:textId="6F4CF428"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r>
        <w:rPr>
          <w:noProof/>
        </w:rPr>
      </w:r>
      <w:r>
        <w:rPr>
          <w:noProof/>
        </w:rPr>
        <w:fldChar w:fldCharType="separate"/>
      </w:r>
      <w:r>
        <w:rPr>
          <w:noProof/>
        </w:rPr>
        <w:t>34</w:t>
      </w:r>
      <w:r>
        <w:rPr>
          <w:noProof/>
        </w:rPr>
        <w:fldChar w:fldCharType="end"/>
      </w:r>
    </w:p>
    <w:p w14:paraId="1696AD31" w14:textId="7647C4F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r>
        <w:rPr>
          <w:noProof/>
        </w:rPr>
      </w:r>
      <w:r>
        <w:rPr>
          <w:noProof/>
        </w:rPr>
        <w:fldChar w:fldCharType="separate"/>
      </w:r>
      <w:r>
        <w:rPr>
          <w:noProof/>
        </w:rPr>
        <w:t>34</w:t>
      </w:r>
      <w:r>
        <w:rPr>
          <w:noProof/>
        </w:rPr>
        <w:fldChar w:fldCharType="end"/>
      </w:r>
    </w:p>
    <w:p w14:paraId="2D7EFDC1" w14:textId="457FF55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r>
        <w:rPr>
          <w:noProof/>
        </w:rPr>
      </w:r>
      <w:r>
        <w:rPr>
          <w:noProof/>
        </w:rPr>
        <w:fldChar w:fldCharType="separate"/>
      </w:r>
      <w:r>
        <w:rPr>
          <w:noProof/>
        </w:rPr>
        <w:t>34</w:t>
      </w:r>
      <w:r>
        <w:rPr>
          <w:noProof/>
        </w:rPr>
        <w:fldChar w:fldCharType="end"/>
      </w:r>
    </w:p>
    <w:p w14:paraId="7BD99D7E" w14:textId="6D4C39C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r>
        <w:rPr>
          <w:noProof/>
        </w:rPr>
      </w:r>
      <w:r>
        <w:rPr>
          <w:noProof/>
        </w:rPr>
        <w:fldChar w:fldCharType="separate"/>
      </w:r>
      <w:r>
        <w:rPr>
          <w:noProof/>
        </w:rPr>
        <w:t>35</w:t>
      </w:r>
      <w:r>
        <w:rPr>
          <w:noProof/>
        </w:rPr>
        <w:fldChar w:fldCharType="end"/>
      </w:r>
    </w:p>
    <w:p w14:paraId="667BD672" w14:textId="4F9520C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r>
        <w:rPr>
          <w:noProof/>
        </w:rPr>
      </w:r>
      <w:r>
        <w:rPr>
          <w:noProof/>
        </w:rPr>
        <w:fldChar w:fldCharType="separate"/>
      </w:r>
      <w:r>
        <w:rPr>
          <w:noProof/>
        </w:rPr>
        <w:t>35</w:t>
      </w:r>
      <w:r>
        <w:rPr>
          <w:noProof/>
        </w:rPr>
        <w:fldChar w:fldCharType="end"/>
      </w:r>
    </w:p>
    <w:p w14:paraId="37DEAE01" w14:textId="04568F8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r>
        <w:rPr>
          <w:noProof/>
        </w:rPr>
      </w:r>
      <w:r>
        <w:rPr>
          <w:noProof/>
        </w:rPr>
        <w:fldChar w:fldCharType="separate"/>
      </w:r>
      <w:r>
        <w:rPr>
          <w:noProof/>
        </w:rPr>
        <w:t>35</w:t>
      </w:r>
      <w:r>
        <w:rPr>
          <w:noProof/>
        </w:rPr>
        <w:fldChar w:fldCharType="end"/>
      </w:r>
    </w:p>
    <w:p w14:paraId="74C626FD" w14:textId="17C88F7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r>
        <w:rPr>
          <w:noProof/>
        </w:rPr>
      </w:r>
      <w:r>
        <w:rPr>
          <w:noProof/>
        </w:rPr>
        <w:fldChar w:fldCharType="separate"/>
      </w:r>
      <w:r>
        <w:rPr>
          <w:noProof/>
        </w:rPr>
        <w:t>35</w:t>
      </w:r>
      <w:r>
        <w:rPr>
          <w:noProof/>
        </w:rPr>
        <w:fldChar w:fldCharType="end"/>
      </w:r>
    </w:p>
    <w:p w14:paraId="70D2B4D0" w14:textId="614A2A3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r>
        <w:rPr>
          <w:noProof/>
        </w:rPr>
      </w:r>
      <w:r>
        <w:rPr>
          <w:noProof/>
        </w:rPr>
        <w:fldChar w:fldCharType="separate"/>
      </w:r>
      <w:r>
        <w:rPr>
          <w:noProof/>
        </w:rPr>
        <w:t>35</w:t>
      </w:r>
      <w:r>
        <w:rPr>
          <w:noProof/>
        </w:rPr>
        <w:fldChar w:fldCharType="end"/>
      </w:r>
    </w:p>
    <w:p w14:paraId="5E6F87F9" w14:textId="0CDBD7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r>
        <w:rPr>
          <w:noProof/>
        </w:rPr>
      </w:r>
      <w:r>
        <w:rPr>
          <w:noProof/>
        </w:rPr>
        <w:fldChar w:fldCharType="separate"/>
      </w:r>
      <w:r>
        <w:rPr>
          <w:noProof/>
        </w:rPr>
        <w:t>35</w:t>
      </w:r>
      <w:r>
        <w:rPr>
          <w:noProof/>
        </w:rPr>
        <w:fldChar w:fldCharType="end"/>
      </w:r>
    </w:p>
    <w:p w14:paraId="77C03166" w14:textId="4D6879C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r>
        <w:rPr>
          <w:noProof/>
        </w:rPr>
      </w:r>
      <w:r>
        <w:rPr>
          <w:noProof/>
        </w:rPr>
        <w:fldChar w:fldCharType="separate"/>
      </w:r>
      <w:r>
        <w:rPr>
          <w:noProof/>
        </w:rPr>
        <w:t>35</w:t>
      </w:r>
      <w:r>
        <w:rPr>
          <w:noProof/>
        </w:rPr>
        <w:fldChar w:fldCharType="end"/>
      </w:r>
    </w:p>
    <w:p w14:paraId="2333FD02" w14:textId="6B63DF7A" w:rsidR="0037667B" w:rsidRDefault="0037667B">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r>
        <w:rPr>
          <w:noProof/>
        </w:rPr>
      </w:r>
      <w:r>
        <w:rPr>
          <w:noProof/>
        </w:rPr>
        <w:fldChar w:fldCharType="separate"/>
      </w:r>
      <w:r>
        <w:rPr>
          <w:noProof/>
        </w:rPr>
        <w:t>35</w:t>
      </w:r>
      <w:r>
        <w:rPr>
          <w:noProof/>
        </w:rPr>
        <w:fldChar w:fldCharType="end"/>
      </w:r>
    </w:p>
    <w:p w14:paraId="1C7DFF62" w14:textId="56EFAA2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r>
        <w:rPr>
          <w:noProof/>
        </w:rPr>
      </w:r>
      <w:r>
        <w:rPr>
          <w:noProof/>
        </w:rPr>
        <w:fldChar w:fldCharType="separate"/>
      </w:r>
      <w:r>
        <w:rPr>
          <w:noProof/>
        </w:rPr>
        <w:t>35</w:t>
      </w:r>
      <w:r>
        <w:rPr>
          <w:noProof/>
        </w:rPr>
        <w:fldChar w:fldCharType="end"/>
      </w:r>
    </w:p>
    <w:p w14:paraId="28BB1B49" w14:textId="12342CA8"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A (normative): Void</w:t>
      </w:r>
      <w:r>
        <w:rPr>
          <w:noProof/>
        </w:rPr>
        <w:tab/>
      </w:r>
      <w:r>
        <w:rPr>
          <w:noProof/>
        </w:rPr>
        <w:tab/>
      </w:r>
      <w:r>
        <w:rPr>
          <w:noProof/>
        </w:rPr>
        <w:fldChar w:fldCharType="begin"/>
      </w:r>
      <w:r>
        <w:rPr>
          <w:noProof/>
        </w:rPr>
        <w:instrText xml:space="preserve"> PAGEREF _Toc183442941 \h </w:instrText>
      </w:r>
      <w:r>
        <w:rPr>
          <w:noProof/>
        </w:rPr>
      </w:r>
      <w:r>
        <w:rPr>
          <w:noProof/>
        </w:rPr>
        <w:fldChar w:fldCharType="separate"/>
      </w:r>
      <w:r>
        <w:rPr>
          <w:noProof/>
        </w:rPr>
        <w:t>36</w:t>
      </w:r>
      <w:r>
        <w:rPr>
          <w:noProof/>
        </w:rPr>
        <w:fldChar w:fldCharType="end"/>
      </w:r>
    </w:p>
    <w:p w14:paraId="2D127A57" w14:textId="25976D83"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B (normative): Void</w:t>
      </w:r>
      <w:r>
        <w:rPr>
          <w:noProof/>
        </w:rPr>
        <w:tab/>
      </w:r>
      <w:r>
        <w:rPr>
          <w:noProof/>
        </w:rPr>
        <w:tab/>
      </w:r>
      <w:r>
        <w:rPr>
          <w:noProof/>
        </w:rPr>
        <w:fldChar w:fldCharType="begin"/>
      </w:r>
      <w:r>
        <w:rPr>
          <w:noProof/>
        </w:rPr>
        <w:instrText xml:space="preserve"> PAGEREF _Toc183442942 \h </w:instrText>
      </w:r>
      <w:r>
        <w:rPr>
          <w:noProof/>
        </w:rPr>
      </w:r>
      <w:r>
        <w:rPr>
          <w:noProof/>
        </w:rPr>
        <w:fldChar w:fldCharType="separate"/>
      </w:r>
      <w:r>
        <w:rPr>
          <w:noProof/>
        </w:rPr>
        <w:t>37</w:t>
      </w:r>
      <w:r>
        <w:rPr>
          <w:noProof/>
        </w:rPr>
        <w:fldChar w:fldCharType="end"/>
      </w:r>
    </w:p>
    <w:p w14:paraId="38EC25A3" w14:textId="6D853E37"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_Toc183442943 \h </w:instrText>
      </w:r>
      <w:r>
        <w:rPr>
          <w:noProof/>
        </w:rPr>
      </w:r>
      <w:r>
        <w:rPr>
          <w:noProof/>
        </w:rPr>
        <w:fldChar w:fldCharType="separate"/>
      </w:r>
      <w:r>
        <w:rPr>
          <w:noProof/>
        </w:rPr>
        <w:t>38</w:t>
      </w:r>
      <w:r>
        <w:rPr>
          <w:noProof/>
        </w:rPr>
        <w:fldChar w:fldCharType="end"/>
      </w:r>
    </w:p>
    <w:p w14:paraId="566CA35F" w14:textId="66ED9864"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r>
        <w:rPr>
          <w:noProof/>
        </w:rPr>
      </w:r>
      <w:r>
        <w:rPr>
          <w:noProof/>
        </w:rPr>
        <w:fldChar w:fldCharType="separate"/>
      </w:r>
      <w:r>
        <w:rPr>
          <w:noProof/>
        </w:rPr>
        <w:t>38</w:t>
      </w:r>
      <w:r>
        <w:rPr>
          <w:noProof/>
        </w:rPr>
        <w:fldChar w:fldCharType="end"/>
      </w:r>
    </w:p>
    <w:p w14:paraId="20C46674" w14:textId="34214D5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r>
        <w:rPr>
          <w:noProof/>
        </w:rPr>
      </w:r>
      <w:r>
        <w:rPr>
          <w:noProof/>
        </w:rPr>
        <w:fldChar w:fldCharType="separate"/>
      </w:r>
      <w:r>
        <w:rPr>
          <w:noProof/>
        </w:rPr>
        <w:t>38</w:t>
      </w:r>
      <w:r>
        <w:rPr>
          <w:noProof/>
        </w:rPr>
        <w:fldChar w:fldCharType="end"/>
      </w:r>
    </w:p>
    <w:p w14:paraId="299B3C0B" w14:textId="09E33819"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r>
        <w:rPr>
          <w:noProof/>
        </w:rPr>
      </w:r>
      <w:r>
        <w:rPr>
          <w:noProof/>
        </w:rPr>
        <w:fldChar w:fldCharType="separate"/>
      </w:r>
      <w:r>
        <w:rPr>
          <w:noProof/>
        </w:rPr>
        <w:t>41</w:t>
      </w:r>
      <w:r>
        <w:rPr>
          <w:noProof/>
        </w:rPr>
        <w:fldChar w:fldCharType="end"/>
      </w:r>
    </w:p>
    <w:p w14:paraId="435B4BE9" w14:textId="72DFA6BD"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_Toc183442947 \h </w:instrText>
      </w:r>
      <w:r>
        <w:rPr>
          <w:noProof/>
        </w:rPr>
      </w:r>
      <w:r>
        <w:rPr>
          <w:noProof/>
        </w:rPr>
        <w:fldChar w:fldCharType="separate"/>
      </w:r>
      <w:r>
        <w:rPr>
          <w:noProof/>
        </w:rPr>
        <w:t>43</w:t>
      </w:r>
      <w:r>
        <w:rPr>
          <w:noProof/>
        </w:rPr>
        <w:fldChar w:fldCharType="end"/>
      </w:r>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16" w:name="_Toc164697638"/>
      <w:bookmarkStart w:id="17" w:name="_Toc168402148"/>
      <w:bookmarkStart w:id="18" w:name="_Toc183442799"/>
      <w:r w:rsidRPr="00D81942">
        <w:rPr>
          <w:rFonts w:eastAsiaTheme="minorEastAsia"/>
        </w:rPr>
        <w:lastRenderedPageBreak/>
        <w:t>Foreword</w:t>
      </w:r>
      <w:bookmarkEnd w:id="16"/>
      <w:bookmarkEnd w:id="17"/>
      <w:bookmarkEnd w:id="18"/>
    </w:p>
    <w:p w14:paraId="2E69DDE6" w14:textId="42BA575B" w:rsidR="00080512" w:rsidRPr="00D81942" w:rsidRDefault="00080512">
      <w:r w:rsidRPr="00D81942">
        <w:t xml:space="preserve">This Technical </w:t>
      </w:r>
      <w:bookmarkStart w:id="19" w:name="spectype3"/>
      <w:r w:rsidRPr="00D81942">
        <w:t>Specification</w:t>
      </w:r>
      <w:bookmarkEnd w:id="19"/>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0" w:name="introduction"/>
      <w:bookmarkEnd w:id="20"/>
      <w:r w:rsidRPr="00D81942">
        <w:br w:type="page"/>
      </w:r>
      <w:bookmarkStart w:id="21" w:name="scope"/>
      <w:bookmarkStart w:id="22" w:name="_Toc164689091"/>
      <w:bookmarkStart w:id="23" w:name="_Toc164697639"/>
      <w:bookmarkStart w:id="24" w:name="_Toc168402149"/>
      <w:bookmarkStart w:id="25" w:name="_Toc183442800"/>
      <w:bookmarkEnd w:id="21"/>
      <w:r w:rsidRPr="00D81942">
        <w:lastRenderedPageBreak/>
        <w:t>1</w:t>
      </w:r>
      <w:r w:rsidRPr="00D81942">
        <w:tab/>
        <w:t>Scope</w:t>
      </w:r>
      <w:bookmarkEnd w:id="22"/>
      <w:bookmarkEnd w:id="23"/>
      <w:bookmarkEnd w:id="24"/>
      <w:bookmarkEnd w:id="25"/>
    </w:p>
    <w:p w14:paraId="08B85E5C" w14:textId="25B935DE" w:rsidR="001C2A7B" w:rsidRPr="00D81942" w:rsidRDefault="001C2A7B" w:rsidP="001C2A7B">
      <w:bookmarkStart w:id="26" w:name="references"/>
      <w:bookmarkEnd w:id="26"/>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27" w:name="_Toc164689092"/>
      <w:bookmarkStart w:id="28" w:name="_Toc164697640"/>
      <w:bookmarkStart w:id="29" w:name="_Toc168402150"/>
      <w:bookmarkStart w:id="30" w:name="_Toc183442801"/>
      <w:r w:rsidRPr="00D81942">
        <w:t>2</w:t>
      </w:r>
      <w:r w:rsidRPr="00D81942">
        <w:tab/>
        <w:t>References</w:t>
      </w:r>
      <w:bookmarkEnd w:id="27"/>
      <w:bookmarkEnd w:id="28"/>
      <w:bookmarkEnd w:id="29"/>
      <w:bookmarkEnd w:id="30"/>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1" w:name="definitions"/>
      <w:bookmarkEnd w:id="31"/>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2" w:name="_Hlk102050923"/>
      <w:r w:rsidRPr="00D81942">
        <w:t>[3A]</w:t>
      </w:r>
      <w:r w:rsidRPr="00D81942">
        <w:tab/>
        <w:t>3GPP TS 24.546: "Configuration management - Service Enabler Architecture Layer for Verticals (SEAL); Protocol specification".</w:t>
      </w:r>
      <w:bookmarkEnd w:id="32"/>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3" w:name="_Hlk152838922"/>
      <w:r w:rsidRPr="00D81942">
        <w:t>3GPP TS 29.549</w:t>
      </w:r>
      <w:bookmarkEnd w:id="33"/>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34" w:name="_Toc164689093"/>
      <w:bookmarkStart w:id="35" w:name="_Toc164697641"/>
      <w:bookmarkStart w:id="36" w:name="_Toc168402151"/>
      <w:bookmarkStart w:id="37" w:name="_Toc183442802"/>
      <w:r w:rsidRPr="00D81942">
        <w:t>3</w:t>
      </w:r>
      <w:r w:rsidRPr="00D81942">
        <w:tab/>
        <w:t>Definitions</w:t>
      </w:r>
      <w:r w:rsidR="00602AEA" w:rsidRPr="00D81942">
        <w:t xml:space="preserve"> of terms, symbols and abbreviations</w:t>
      </w:r>
      <w:bookmarkEnd w:id="34"/>
      <w:bookmarkEnd w:id="35"/>
      <w:bookmarkEnd w:id="36"/>
      <w:bookmarkEnd w:id="37"/>
    </w:p>
    <w:p w14:paraId="56DE2484" w14:textId="77777777" w:rsidR="00080512" w:rsidRPr="00D81942" w:rsidRDefault="00080512" w:rsidP="00731071">
      <w:pPr>
        <w:pStyle w:val="Heading2"/>
      </w:pPr>
      <w:bookmarkStart w:id="38" w:name="_Toc164689094"/>
      <w:bookmarkStart w:id="39" w:name="_Toc164697642"/>
      <w:bookmarkStart w:id="40" w:name="_Toc168402152"/>
      <w:bookmarkStart w:id="41" w:name="_Toc183442803"/>
      <w:r w:rsidRPr="00D81942">
        <w:t>3.1</w:t>
      </w:r>
      <w:r w:rsidRPr="00D81942">
        <w:tab/>
      </w:r>
      <w:r w:rsidR="002B6339" w:rsidRPr="00D81942">
        <w:t>Terms</w:t>
      </w:r>
      <w:bookmarkEnd w:id="38"/>
      <w:bookmarkEnd w:id="39"/>
      <w:bookmarkEnd w:id="40"/>
      <w:bookmarkEnd w:id="41"/>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2"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3" w:name="_Toc164689095"/>
      <w:bookmarkStart w:id="44" w:name="_Toc164697643"/>
      <w:bookmarkStart w:id="45" w:name="_Toc168402153"/>
      <w:bookmarkStart w:id="46" w:name="_Toc183442804"/>
      <w:bookmarkEnd w:id="42"/>
      <w:r w:rsidRPr="00D81942">
        <w:lastRenderedPageBreak/>
        <w:t>3.</w:t>
      </w:r>
      <w:r w:rsidR="008A6B69" w:rsidRPr="00D81942">
        <w:t>2</w:t>
      </w:r>
      <w:r w:rsidRPr="00D81942">
        <w:tab/>
        <w:t>Abbreviations</w:t>
      </w:r>
      <w:bookmarkEnd w:id="43"/>
      <w:bookmarkEnd w:id="44"/>
      <w:bookmarkEnd w:id="45"/>
      <w:bookmarkEnd w:id="46"/>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47" w:name="clause4"/>
      <w:bookmarkEnd w:id="47"/>
    </w:p>
    <w:p w14:paraId="287B7438" w14:textId="12BC80B0" w:rsidR="00080512" w:rsidRPr="00D81942" w:rsidRDefault="00080512" w:rsidP="00731071">
      <w:pPr>
        <w:pStyle w:val="Heading1"/>
      </w:pPr>
      <w:bookmarkStart w:id="48" w:name="_Toc164689096"/>
      <w:bookmarkStart w:id="49" w:name="_Toc164697644"/>
      <w:bookmarkStart w:id="50" w:name="_Toc168402154"/>
      <w:bookmarkStart w:id="51" w:name="_Toc183442805"/>
      <w:r w:rsidRPr="00D81942">
        <w:t>4</w:t>
      </w:r>
      <w:r w:rsidRPr="00D81942">
        <w:tab/>
      </w:r>
      <w:r w:rsidR="00A4163F" w:rsidRPr="00D81942">
        <w:t>General description</w:t>
      </w:r>
      <w:bookmarkEnd w:id="48"/>
      <w:bookmarkEnd w:id="49"/>
      <w:bookmarkEnd w:id="50"/>
      <w:bookmarkEnd w:id="51"/>
    </w:p>
    <w:p w14:paraId="750FD625" w14:textId="77777777" w:rsidR="008A6B69" w:rsidRPr="00D81942" w:rsidRDefault="008A6B69" w:rsidP="008A6B69">
      <w:bookmarkStart w:id="52" w:name="_Toc25305665"/>
      <w:bookmarkStart w:id="53" w:name="_Toc26190241"/>
      <w:bookmarkStart w:id="54" w:name="_Toc26190834"/>
      <w:bookmarkStart w:id="55" w:name="_Toc34062138"/>
      <w:bookmarkStart w:id="56" w:name="_Toc34394579"/>
      <w:bookmarkStart w:id="57" w:name="_Toc45274383"/>
      <w:bookmarkStart w:id="58" w:name="_Toc51932922"/>
      <w:bookmarkStart w:id="59" w:name="_Toc58513649"/>
      <w:bookmarkStart w:id="60"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1" w:name="_Toc164689097"/>
      <w:bookmarkStart w:id="62" w:name="_Toc164697645"/>
      <w:bookmarkStart w:id="63" w:name="_Toc168402155"/>
      <w:bookmarkStart w:id="64" w:name="_Toc183442806"/>
      <w:r w:rsidRPr="00D81942">
        <w:t>5</w:t>
      </w:r>
      <w:r w:rsidRPr="00D81942">
        <w:tab/>
        <w:t>Functional entities</w:t>
      </w:r>
      <w:bookmarkEnd w:id="52"/>
      <w:bookmarkEnd w:id="53"/>
      <w:bookmarkEnd w:id="54"/>
      <w:bookmarkEnd w:id="55"/>
      <w:bookmarkEnd w:id="56"/>
      <w:bookmarkEnd w:id="57"/>
      <w:bookmarkEnd w:id="58"/>
      <w:bookmarkEnd w:id="59"/>
      <w:bookmarkEnd w:id="60"/>
      <w:bookmarkEnd w:id="61"/>
      <w:bookmarkEnd w:id="62"/>
      <w:bookmarkEnd w:id="63"/>
      <w:bookmarkEnd w:id="64"/>
    </w:p>
    <w:p w14:paraId="41CF8A02" w14:textId="53215ECE" w:rsidR="009B0F45" w:rsidRPr="00D81942" w:rsidRDefault="009B0F45" w:rsidP="009B0F45">
      <w:pPr>
        <w:pStyle w:val="Heading2"/>
      </w:pPr>
      <w:bookmarkStart w:id="65" w:name="_Toc164689098"/>
      <w:bookmarkStart w:id="66" w:name="_Toc164697646"/>
      <w:bookmarkStart w:id="67" w:name="_Toc168402156"/>
      <w:bookmarkStart w:id="68" w:name="_Toc183442807"/>
      <w:r w:rsidRPr="00D81942">
        <w:t>5.1</w:t>
      </w:r>
      <w:r w:rsidRPr="00D81942">
        <w:tab/>
        <w:t>SEAL network slice capability enablement client</w:t>
      </w:r>
      <w:r w:rsidR="00771185" w:rsidRPr="00D81942">
        <w:br/>
      </w:r>
      <w:r w:rsidRPr="00D81942">
        <w:t>(SNSCE-C)</w:t>
      </w:r>
      <w:bookmarkEnd w:id="65"/>
      <w:bookmarkEnd w:id="66"/>
      <w:bookmarkEnd w:id="67"/>
      <w:bookmarkEnd w:id="68"/>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69" w:name="_Toc164689099"/>
      <w:bookmarkStart w:id="70" w:name="_Toc164697647"/>
      <w:bookmarkStart w:id="71" w:name="_Toc168402157"/>
      <w:bookmarkStart w:id="72" w:name="_Toc183442808"/>
      <w:r w:rsidRPr="00D81942">
        <w:t>5.2</w:t>
      </w:r>
      <w:r w:rsidRPr="00D81942">
        <w:tab/>
        <w:t>SEAL network slice capability enablement server</w:t>
      </w:r>
      <w:r w:rsidR="00771185" w:rsidRPr="00D81942">
        <w:br/>
      </w:r>
      <w:r w:rsidRPr="00D81942">
        <w:t>(SNSCE-S)</w:t>
      </w:r>
      <w:bookmarkEnd w:id="69"/>
      <w:bookmarkEnd w:id="70"/>
      <w:bookmarkEnd w:id="71"/>
      <w:bookmarkEnd w:id="72"/>
    </w:p>
    <w:p w14:paraId="1DA94344" w14:textId="033490F4" w:rsidR="005E4280" w:rsidRPr="00D81942" w:rsidRDefault="005E4280" w:rsidP="005E4280">
      <w:pPr>
        <w:rPr>
          <w:rFonts w:eastAsia="Malgun Gothic"/>
          <w:lang w:eastAsia="ko-KR"/>
        </w:rPr>
      </w:pPr>
      <w:bookmarkStart w:id="73" w:name="_Toc25306442"/>
      <w:bookmarkStart w:id="74" w:name="_Toc26192765"/>
      <w:bookmarkStart w:id="75" w:name="_Toc34137024"/>
      <w:bookmarkStart w:id="76" w:name="_Toc34137338"/>
      <w:bookmarkStart w:id="77" w:name="_Toc34138486"/>
      <w:bookmarkStart w:id="78" w:name="_Toc34138729"/>
      <w:bookmarkStart w:id="79" w:name="_Toc34395066"/>
      <w:bookmarkStart w:id="80" w:name="_Toc45264296"/>
      <w:bookmarkStart w:id="81"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2" w:name="_Toc34062208"/>
      <w:bookmarkStart w:id="83" w:name="_Toc34394649"/>
      <w:bookmarkStart w:id="84" w:name="_Toc45274442"/>
      <w:bookmarkStart w:id="85" w:name="_Toc51932981"/>
      <w:bookmarkStart w:id="86" w:name="_Toc58513711"/>
      <w:bookmarkStart w:id="87" w:name="_Toc59205363"/>
      <w:bookmarkEnd w:id="73"/>
      <w:bookmarkEnd w:id="74"/>
      <w:bookmarkEnd w:id="75"/>
      <w:bookmarkEnd w:id="76"/>
      <w:bookmarkEnd w:id="77"/>
      <w:bookmarkEnd w:id="78"/>
      <w:bookmarkEnd w:id="79"/>
      <w:bookmarkEnd w:id="80"/>
      <w:bookmarkEnd w:id="81"/>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8" w:name="_Toc164689100"/>
      <w:bookmarkStart w:id="89" w:name="_Toc164697648"/>
      <w:bookmarkStart w:id="90" w:name="_Toc168402158"/>
      <w:bookmarkStart w:id="91" w:name="_Toc183442809"/>
      <w:r w:rsidRPr="00D81942">
        <w:t>6</w:t>
      </w:r>
      <w:r w:rsidRPr="00D81942">
        <w:tab/>
        <w:t>Void</w:t>
      </w:r>
      <w:bookmarkEnd w:id="88"/>
      <w:bookmarkEnd w:id="89"/>
      <w:bookmarkEnd w:id="90"/>
      <w:bookmarkEnd w:id="91"/>
    </w:p>
    <w:p w14:paraId="18AA18F9" w14:textId="77777777" w:rsidR="00F64D9B" w:rsidRPr="00D81942" w:rsidRDefault="00F64D9B" w:rsidP="00F64D9B">
      <w:pPr>
        <w:pStyle w:val="Heading1"/>
      </w:pPr>
      <w:bookmarkStart w:id="92" w:name="_Toc164689101"/>
      <w:bookmarkStart w:id="93" w:name="_Toc164697649"/>
      <w:bookmarkStart w:id="94" w:name="_Toc168402159"/>
      <w:bookmarkStart w:id="95" w:name="_Toc183442810"/>
      <w:r w:rsidRPr="00D81942">
        <w:t>7</w:t>
      </w:r>
      <w:r w:rsidRPr="00D81942">
        <w:tab/>
        <w:t>Network slice capability enablement services</w:t>
      </w:r>
      <w:bookmarkEnd w:id="92"/>
      <w:bookmarkEnd w:id="93"/>
      <w:bookmarkEnd w:id="94"/>
      <w:bookmarkEnd w:id="95"/>
    </w:p>
    <w:p w14:paraId="7F7942B7" w14:textId="77777777" w:rsidR="00AB0F5E" w:rsidRPr="00D81942" w:rsidRDefault="00AB0F5E" w:rsidP="00AB0F5E">
      <w:pPr>
        <w:pStyle w:val="Heading2"/>
      </w:pPr>
      <w:bookmarkStart w:id="96" w:name="_Toc164689102"/>
      <w:bookmarkStart w:id="97" w:name="_Toc164697650"/>
      <w:bookmarkStart w:id="98" w:name="_Toc168402160"/>
      <w:bookmarkStart w:id="99" w:name="_Toc183442811"/>
      <w:bookmarkStart w:id="100" w:name="_Toc160890529"/>
      <w:bookmarkStart w:id="101" w:name="_Toc164689103"/>
      <w:bookmarkStart w:id="102" w:name="_Toc164697651"/>
      <w:bookmarkStart w:id="103" w:name="_Toc25306456"/>
      <w:bookmarkStart w:id="104" w:name="_Toc26192779"/>
      <w:bookmarkStart w:id="105" w:name="_Toc34137057"/>
      <w:bookmarkStart w:id="106" w:name="_Toc34137371"/>
      <w:bookmarkStart w:id="107" w:name="_Toc34138519"/>
      <w:bookmarkStart w:id="108" w:name="_Toc34138762"/>
      <w:bookmarkStart w:id="109" w:name="_Toc34395099"/>
      <w:bookmarkStart w:id="110" w:name="_Toc45264316"/>
      <w:bookmarkStart w:id="111" w:name="_Toc51933205"/>
      <w:r w:rsidRPr="00D81942">
        <w:t>7.1</w:t>
      </w:r>
      <w:r w:rsidRPr="00D81942">
        <w:tab/>
        <w:t>General</w:t>
      </w:r>
      <w:bookmarkEnd w:id="96"/>
      <w:bookmarkEnd w:id="97"/>
      <w:bookmarkEnd w:id="98"/>
      <w:bookmarkEnd w:id="99"/>
    </w:p>
    <w:p w14:paraId="6A015526" w14:textId="77777777" w:rsidR="00AB0F5E" w:rsidRPr="00D81942" w:rsidRDefault="00AB0F5E" w:rsidP="00AB0F5E">
      <w:r w:rsidRPr="00D81942">
        <w:t>The clause describes the procedures of the network slice capability enablement services.</w:t>
      </w:r>
    </w:p>
    <w:bookmarkEnd w:id="100"/>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2" w:name="_Toc168402161"/>
      <w:bookmarkStart w:id="113" w:name="_Toc183442812"/>
      <w:r w:rsidRPr="00D81942">
        <w:t>7.2</w:t>
      </w:r>
      <w:r w:rsidRPr="00D81942">
        <w:tab/>
        <w:t>Network slice adaptation service</w:t>
      </w:r>
      <w:bookmarkEnd w:id="101"/>
      <w:bookmarkEnd w:id="102"/>
      <w:bookmarkEnd w:id="112"/>
      <w:bookmarkEnd w:id="113"/>
    </w:p>
    <w:p w14:paraId="39BEC3B6" w14:textId="77777777" w:rsidR="00F64D9B" w:rsidRPr="00D81942" w:rsidRDefault="00F64D9B" w:rsidP="00F64D9B">
      <w:pPr>
        <w:pStyle w:val="Heading3"/>
      </w:pPr>
      <w:bookmarkStart w:id="114" w:name="_Toc164689104"/>
      <w:bookmarkStart w:id="115" w:name="_Toc164697652"/>
      <w:bookmarkStart w:id="116" w:name="_Toc168402162"/>
      <w:bookmarkStart w:id="117" w:name="_Toc183442813"/>
      <w:r w:rsidRPr="00D81942">
        <w:t>7.2.1</w:t>
      </w:r>
      <w:r w:rsidRPr="00D81942">
        <w:tab/>
        <w:t>Service description</w:t>
      </w:r>
      <w:bookmarkEnd w:id="114"/>
      <w:bookmarkEnd w:id="115"/>
      <w:bookmarkEnd w:id="116"/>
      <w:bookmarkEnd w:id="117"/>
    </w:p>
    <w:p w14:paraId="6666F1C9" w14:textId="77777777" w:rsidR="00F64D9B" w:rsidRPr="00D81942" w:rsidRDefault="00F64D9B" w:rsidP="00F64D9B">
      <w:pPr>
        <w:pStyle w:val="Heading4"/>
      </w:pPr>
      <w:bookmarkStart w:id="118" w:name="_Toc164697653"/>
      <w:bookmarkStart w:id="119" w:name="_Toc168402163"/>
      <w:bookmarkStart w:id="120" w:name="_Toc183442814"/>
      <w:r w:rsidRPr="00D81942">
        <w:t>7.2.1.1</w:t>
      </w:r>
      <w:r w:rsidRPr="00D81942">
        <w:tab/>
        <w:t>Overview</w:t>
      </w:r>
      <w:bookmarkEnd w:id="118"/>
      <w:bookmarkEnd w:id="119"/>
      <w:bookmarkEnd w:id="120"/>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1" w:name="_Toc164689105"/>
      <w:bookmarkStart w:id="122" w:name="_Toc164697654"/>
      <w:bookmarkStart w:id="123" w:name="_Toc168402164"/>
      <w:bookmarkStart w:id="124" w:name="_Toc183442815"/>
      <w:r w:rsidRPr="00D81942">
        <w:lastRenderedPageBreak/>
        <w:t>7.2.2</w:t>
      </w:r>
      <w:r w:rsidRPr="00D81942">
        <w:tab/>
        <w:t>Service operations</w:t>
      </w:r>
      <w:bookmarkEnd w:id="121"/>
      <w:bookmarkEnd w:id="122"/>
      <w:bookmarkEnd w:id="123"/>
      <w:bookmarkEnd w:id="124"/>
    </w:p>
    <w:p w14:paraId="2F867342" w14:textId="77777777" w:rsidR="00F64D9B" w:rsidRPr="00D81942" w:rsidRDefault="00F64D9B" w:rsidP="00F64D9B">
      <w:pPr>
        <w:pStyle w:val="Heading4"/>
      </w:pPr>
      <w:bookmarkStart w:id="125" w:name="_Toc164697655"/>
      <w:bookmarkStart w:id="126" w:name="_Toc168402165"/>
      <w:bookmarkStart w:id="127" w:name="_Toc183442816"/>
      <w:r w:rsidRPr="00D81942">
        <w:t>7.2.2.1</w:t>
      </w:r>
      <w:r w:rsidRPr="00D81942">
        <w:tab/>
        <w:t>Introduction</w:t>
      </w:r>
      <w:bookmarkEnd w:id="125"/>
      <w:bookmarkEnd w:id="126"/>
      <w:bookmarkEnd w:id="127"/>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28" w:name="_Toc164697656"/>
      <w:bookmarkStart w:id="129" w:name="_Toc168402166"/>
      <w:bookmarkStart w:id="130" w:name="_Toc183442817"/>
      <w:r w:rsidRPr="00D81942">
        <w:t>7.2.2.2</w:t>
      </w:r>
      <w:r w:rsidRPr="00D81942">
        <w:tab/>
        <w:t>Event_Triggered_Network_Slice_Adaptation</w:t>
      </w:r>
      <w:bookmarkEnd w:id="128"/>
      <w:bookmarkEnd w:id="129"/>
      <w:bookmarkEnd w:id="130"/>
    </w:p>
    <w:p w14:paraId="53AB0F69" w14:textId="77777777" w:rsidR="00F64D9B" w:rsidRPr="00D81942" w:rsidRDefault="00F64D9B" w:rsidP="00F64D9B">
      <w:pPr>
        <w:pStyle w:val="Heading5"/>
      </w:pPr>
      <w:bookmarkStart w:id="131" w:name="_Toc164697657"/>
      <w:bookmarkStart w:id="132" w:name="_Toc168402167"/>
      <w:bookmarkStart w:id="133" w:name="_Toc183442818"/>
      <w:r w:rsidRPr="00D81942">
        <w:t>7.2.2.2.1</w:t>
      </w:r>
      <w:r w:rsidRPr="00D81942">
        <w:tab/>
        <w:t>General</w:t>
      </w:r>
      <w:bookmarkEnd w:id="131"/>
      <w:bookmarkEnd w:id="132"/>
      <w:bookmarkEnd w:id="133"/>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34" w:name="_Toc164697658"/>
      <w:bookmarkStart w:id="135" w:name="_Toc168402168"/>
      <w:bookmarkStart w:id="136" w:name="_Toc183442819"/>
      <w:r w:rsidRPr="00D81942">
        <w:t>7.2.2.2.2</w:t>
      </w:r>
      <w:r w:rsidRPr="00D81942">
        <w:tab/>
        <w:t>Network slice adaptation using Event_Triggered_Network_Slice_Adaptation service operation</w:t>
      </w:r>
      <w:bookmarkEnd w:id="134"/>
      <w:bookmarkEnd w:id="135"/>
      <w:bookmarkEnd w:id="136"/>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37" w:name="_Toc164689106"/>
      <w:bookmarkStart w:id="138" w:name="_Toc164697659"/>
      <w:bookmarkStart w:id="139" w:name="_Toc168402169"/>
      <w:bookmarkStart w:id="140"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37"/>
      <w:bookmarkEnd w:id="138"/>
      <w:bookmarkEnd w:id="139"/>
      <w:bookmarkEnd w:id="140"/>
    </w:p>
    <w:p w14:paraId="434B30B6" w14:textId="77777777" w:rsidR="00F64D9B" w:rsidRPr="00D81942" w:rsidRDefault="00F64D9B" w:rsidP="00F64D9B">
      <w:pPr>
        <w:pStyle w:val="Heading3"/>
      </w:pPr>
      <w:bookmarkStart w:id="141" w:name="_Toc164689107"/>
      <w:bookmarkStart w:id="142" w:name="_Toc164697660"/>
      <w:bookmarkStart w:id="143" w:name="_Toc168402170"/>
      <w:bookmarkStart w:id="144" w:name="_Toc183442821"/>
      <w:r w:rsidRPr="00D81942">
        <w:t>7.3.1</w:t>
      </w:r>
      <w:r w:rsidRPr="00D81942">
        <w:tab/>
        <w:t>Service description</w:t>
      </w:r>
      <w:bookmarkEnd w:id="141"/>
      <w:bookmarkEnd w:id="142"/>
      <w:bookmarkEnd w:id="143"/>
      <w:bookmarkEnd w:id="144"/>
    </w:p>
    <w:p w14:paraId="36988D8F" w14:textId="77777777" w:rsidR="00F64D9B" w:rsidRPr="00D81942" w:rsidRDefault="00F64D9B" w:rsidP="00F64D9B">
      <w:pPr>
        <w:pStyle w:val="Heading4"/>
      </w:pPr>
      <w:bookmarkStart w:id="145" w:name="_Toc164697661"/>
      <w:bookmarkStart w:id="146" w:name="_Toc168402171"/>
      <w:bookmarkStart w:id="147" w:name="_Toc183442822"/>
      <w:r w:rsidRPr="00D81942">
        <w:t>7.3.1.1</w:t>
      </w:r>
      <w:r w:rsidRPr="00D81942">
        <w:tab/>
        <w:t>Overview</w:t>
      </w:r>
      <w:bookmarkEnd w:id="145"/>
      <w:bookmarkEnd w:id="146"/>
      <w:bookmarkEnd w:id="147"/>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48" w:name="_Toc164689108"/>
      <w:bookmarkStart w:id="149" w:name="_Toc164697662"/>
      <w:bookmarkStart w:id="150" w:name="_Toc168402172"/>
      <w:bookmarkStart w:id="151" w:name="_Toc183442823"/>
      <w:r w:rsidRPr="00D81942">
        <w:lastRenderedPageBreak/>
        <w:t>7.3.2</w:t>
      </w:r>
      <w:r w:rsidRPr="00D81942">
        <w:tab/>
        <w:t>Service operations</w:t>
      </w:r>
      <w:bookmarkEnd w:id="148"/>
      <w:bookmarkEnd w:id="149"/>
      <w:bookmarkEnd w:id="150"/>
      <w:bookmarkEnd w:id="151"/>
    </w:p>
    <w:p w14:paraId="1329F1FC" w14:textId="77777777" w:rsidR="00F64D9B" w:rsidRPr="00D81942" w:rsidRDefault="00F64D9B" w:rsidP="00F64D9B">
      <w:pPr>
        <w:pStyle w:val="Heading4"/>
      </w:pPr>
      <w:bookmarkStart w:id="152" w:name="_Toc164697663"/>
      <w:bookmarkStart w:id="153" w:name="_Toc168402173"/>
      <w:bookmarkStart w:id="154" w:name="_Toc183442824"/>
      <w:r w:rsidRPr="00D81942">
        <w:t>7.3.2.1</w:t>
      </w:r>
      <w:r w:rsidRPr="00D81942">
        <w:tab/>
        <w:t>Introduction</w:t>
      </w:r>
      <w:bookmarkEnd w:id="152"/>
      <w:bookmarkEnd w:id="153"/>
      <w:bookmarkEnd w:id="154"/>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55" w:name="_Toc164697664"/>
      <w:bookmarkStart w:id="156" w:name="_Toc168402174"/>
      <w:bookmarkStart w:id="157" w:name="_Toc183442825"/>
      <w:r w:rsidRPr="00D81942">
        <w:t>7.3.2.2</w:t>
      </w:r>
      <w:r w:rsidRPr="00D81942">
        <w:tab/>
        <w:t>Ndcaf_DataReporting_CreateSession</w:t>
      </w:r>
      <w:bookmarkEnd w:id="155"/>
      <w:bookmarkEnd w:id="156"/>
      <w:bookmarkEnd w:id="157"/>
    </w:p>
    <w:p w14:paraId="3D3D8441" w14:textId="77777777" w:rsidR="00F64D9B" w:rsidRPr="00D81942" w:rsidRDefault="00F64D9B" w:rsidP="00F64D9B">
      <w:pPr>
        <w:pStyle w:val="Heading5"/>
      </w:pPr>
      <w:bookmarkStart w:id="158" w:name="_Toc164697665"/>
      <w:bookmarkStart w:id="159" w:name="_Toc168402175"/>
      <w:bookmarkStart w:id="160" w:name="_Toc183442826"/>
      <w:r w:rsidRPr="00D81942">
        <w:t>7.3.2.2.1</w:t>
      </w:r>
      <w:r w:rsidRPr="00D81942">
        <w:tab/>
        <w:t>General</w:t>
      </w:r>
      <w:bookmarkEnd w:id="158"/>
      <w:bookmarkEnd w:id="159"/>
      <w:bookmarkEnd w:id="160"/>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1" w:name="_Toc164697666"/>
      <w:bookmarkStart w:id="162" w:name="_Toc168402176"/>
      <w:bookmarkStart w:id="163" w:name="_Toc183442827"/>
      <w:r w:rsidRPr="00D81942">
        <w:t>7.3.2.2.2</w:t>
      </w:r>
      <w:r w:rsidRPr="00D81942">
        <w:tab/>
        <w:t>Configuration of the requested data and information retrieval using Ndcaf_DataReporting_CreateSession service operation</w:t>
      </w:r>
      <w:bookmarkEnd w:id="161"/>
      <w:bookmarkEnd w:id="162"/>
      <w:bookmarkEnd w:id="163"/>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64" w:name="_Toc164697667"/>
      <w:bookmarkStart w:id="165" w:name="_Toc168402177"/>
      <w:bookmarkStart w:id="166" w:name="_Toc183442828"/>
      <w:r w:rsidRPr="00D81942">
        <w:t>7.3.2.3</w:t>
      </w:r>
      <w:r w:rsidRPr="00D81942">
        <w:tab/>
        <w:t>Ndcaf_DataReporting_RetrieveSession</w:t>
      </w:r>
      <w:bookmarkEnd w:id="164"/>
      <w:bookmarkEnd w:id="165"/>
      <w:bookmarkEnd w:id="166"/>
    </w:p>
    <w:p w14:paraId="5CDC8C84" w14:textId="77777777" w:rsidR="00F64D9B" w:rsidRPr="00D81942" w:rsidRDefault="00F64D9B" w:rsidP="00F64D9B">
      <w:pPr>
        <w:pStyle w:val="Heading5"/>
      </w:pPr>
      <w:bookmarkStart w:id="167" w:name="_Toc164697668"/>
      <w:bookmarkStart w:id="168" w:name="_Toc168402178"/>
      <w:bookmarkStart w:id="169" w:name="_Toc183442829"/>
      <w:r w:rsidRPr="00D81942">
        <w:t>7.3.2.3.1</w:t>
      </w:r>
      <w:r w:rsidRPr="00D81942">
        <w:tab/>
        <w:t>General</w:t>
      </w:r>
      <w:bookmarkEnd w:id="167"/>
      <w:bookmarkEnd w:id="168"/>
      <w:bookmarkEnd w:id="169"/>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0" w:name="_Toc164697669"/>
      <w:bookmarkStart w:id="171" w:name="_Toc168402179"/>
      <w:bookmarkStart w:id="172" w:name="_Toc183442830"/>
      <w:r w:rsidRPr="00D81942">
        <w:t>7.3.2.3.2</w:t>
      </w:r>
      <w:r w:rsidRPr="00D81942">
        <w:tab/>
        <w:t>Updated configuration of the requested data and information retrieval using Ndcaf_DataReporting_RetrieveSession service operation</w:t>
      </w:r>
      <w:bookmarkEnd w:id="170"/>
      <w:bookmarkEnd w:id="171"/>
      <w:bookmarkEnd w:id="172"/>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3" w:name="_Toc164697670"/>
      <w:bookmarkStart w:id="174" w:name="_Toc168402180"/>
      <w:bookmarkStart w:id="175" w:name="_Toc183442831"/>
      <w:r w:rsidRPr="00D81942">
        <w:lastRenderedPageBreak/>
        <w:t>7.3.2.4</w:t>
      </w:r>
      <w:r w:rsidRPr="00D81942">
        <w:tab/>
        <w:t>Ndcaf_DataReporting_Report</w:t>
      </w:r>
      <w:bookmarkEnd w:id="173"/>
      <w:bookmarkEnd w:id="174"/>
      <w:bookmarkEnd w:id="175"/>
    </w:p>
    <w:p w14:paraId="584352F9" w14:textId="77777777" w:rsidR="00F64D9B" w:rsidRPr="00D81942" w:rsidRDefault="00F64D9B" w:rsidP="00F64D9B">
      <w:pPr>
        <w:pStyle w:val="Heading5"/>
      </w:pPr>
      <w:bookmarkStart w:id="176" w:name="_Toc164697671"/>
      <w:bookmarkStart w:id="177" w:name="_Toc168402181"/>
      <w:bookmarkStart w:id="178" w:name="_Toc183442832"/>
      <w:r w:rsidRPr="00D81942">
        <w:t>7.3.2.4.1</w:t>
      </w:r>
      <w:r w:rsidRPr="00D81942">
        <w:tab/>
        <w:t>General</w:t>
      </w:r>
      <w:bookmarkEnd w:id="176"/>
      <w:bookmarkEnd w:id="177"/>
      <w:bookmarkEnd w:id="178"/>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79" w:name="_Toc164697672"/>
      <w:bookmarkStart w:id="180" w:name="_Toc168402182"/>
      <w:bookmarkStart w:id="181" w:name="_Toc183442833"/>
      <w:r w:rsidRPr="00D81942">
        <w:t>7.3.2.4.2</w:t>
      </w:r>
      <w:r w:rsidRPr="00D81942">
        <w:tab/>
        <w:t>Reporting the requested data and information retrieval using Ndcaf_DataReporting_Report service operation</w:t>
      </w:r>
      <w:bookmarkEnd w:id="179"/>
      <w:bookmarkEnd w:id="180"/>
      <w:bookmarkEnd w:id="181"/>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2" w:name="_Toc168402183"/>
      <w:bookmarkStart w:id="183" w:name="_Toc183442834"/>
      <w:bookmarkStart w:id="184" w:name="_Toc164689112"/>
      <w:bookmarkStart w:id="185" w:name="_Toc164697680"/>
      <w:bookmarkEnd w:id="103"/>
      <w:bookmarkEnd w:id="104"/>
      <w:bookmarkEnd w:id="105"/>
      <w:bookmarkEnd w:id="106"/>
      <w:bookmarkEnd w:id="107"/>
      <w:bookmarkEnd w:id="108"/>
      <w:bookmarkEnd w:id="109"/>
      <w:bookmarkEnd w:id="110"/>
      <w:bookmarkEnd w:id="111"/>
      <w:r w:rsidRPr="00D81942">
        <w:t>7.4</w:t>
      </w:r>
      <w:r w:rsidRPr="00D81942">
        <w:tab/>
        <w:t>Notification of slice information service</w:t>
      </w:r>
      <w:bookmarkEnd w:id="182"/>
      <w:bookmarkEnd w:id="183"/>
    </w:p>
    <w:p w14:paraId="561C6D24" w14:textId="77777777" w:rsidR="00AB0F5E" w:rsidRPr="00D81942" w:rsidRDefault="00AB0F5E" w:rsidP="00AB0F5E">
      <w:pPr>
        <w:pStyle w:val="Heading3"/>
      </w:pPr>
      <w:bookmarkStart w:id="186" w:name="_Toc168402184"/>
      <w:bookmarkStart w:id="187" w:name="_Toc183442835"/>
      <w:r w:rsidRPr="00D81942">
        <w:t>7.4.1</w:t>
      </w:r>
      <w:r w:rsidRPr="00D81942">
        <w:tab/>
        <w:t>Service description</w:t>
      </w:r>
      <w:bookmarkEnd w:id="186"/>
      <w:bookmarkEnd w:id="187"/>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88" w:name="_Toc164689111"/>
      <w:bookmarkStart w:id="189" w:name="_Toc164697675"/>
      <w:bookmarkStart w:id="190" w:name="_Toc168402185"/>
      <w:bookmarkStart w:id="191" w:name="_Toc183442836"/>
      <w:r w:rsidRPr="00D81942">
        <w:t>7.4.2</w:t>
      </w:r>
      <w:r w:rsidRPr="00D81942">
        <w:tab/>
        <w:t>Service operations</w:t>
      </w:r>
      <w:bookmarkEnd w:id="188"/>
      <w:bookmarkEnd w:id="189"/>
      <w:bookmarkEnd w:id="190"/>
      <w:bookmarkEnd w:id="191"/>
    </w:p>
    <w:p w14:paraId="71722BBA" w14:textId="77777777" w:rsidR="00AB0F5E" w:rsidRPr="00D81942" w:rsidRDefault="00AB0F5E" w:rsidP="00AB0F5E">
      <w:pPr>
        <w:pStyle w:val="Heading4"/>
      </w:pPr>
      <w:bookmarkStart w:id="192" w:name="_Toc164697676"/>
      <w:bookmarkStart w:id="193" w:name="_Toc168402186"/>
      <w:bookmarkStart w:id="194" w:name="_Toc183442837"/>
      <w:r w:rsidRPr="00D81942">
        <w:t>7.4.2.1</w:t>
      </w:r>
      <w:r w:rsidRPr="00D81942">
        <w:tab/>
        <w:t>Introduction</w:t>
      </w:r>
      <w:bookmarkEnd w:id="192"/>
      <w:bookmarkEnd w:id="193"/>
      <w:bookmarkEnd w:id="194"/>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195" w:name="_Toc164697677"/>
      <w:bookmarkStart w:id="196" w:name="_Toc168402187"/>
      <w:bookmarkStart w:id="197" w:name="_Toc183442838"/>
      <w:r w:rsidRPr="00D81942">
        <w:t>7.4.2.2</w:t>
      </w:r>
      <w:r w:rsidRPr="00D81942">
        <w:tab/>
        <w:t>EDN_Slice_</w:t>
      </w:r>
      <w:bookmarkEnd w:id="195"/>
      <w:r w:rsidRPr="00D81942">
        <w:t>Information</w:t>
      </w:r>
      <w:bookmarkEnd w:id="196"/>
      <w:bookmarkEnd w:id="197"/>
    </w:p>
    <w:p w14:paraId="7D764962" w14:textId="77777777" w:rsidR="00AB0F5E" w:rsidRPr="00D81942" w:rsidRDefault="00AB0F5E" w:rsidP="00AB0F5E">
      <w:pPr>
        <w:pStyle w:val="Heading5"/>
      </w:pPr>
      <w:bookmarkStart w:id="198" w:name="_Toc164697678"/>
      <w:bookmarkStart w:id="199" w:name="_Toc168402188"/>
      <w:bookmarkStart w:id="200" w:name="_Toc183442839"/>
      <w:r w:rsidRPr="00D81942">
        <w:t>7.4.2.2.1</w:t>
      </w:r>
      <w:r w:rsidRPr="00D81942">
        <w:tab/>
        <w:t>General</w:t>
      </w:r>
      <w:bookmarkEnd w:id="198"/>
      <w:bookmarkEnd w:id="199"/>
      <w:bookmarkEnd w:id="200"/>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1" w:name="_Toc168402189"/>
      <w:bookmarkStart w:id="202" w:name="_Toc183442840"/>
      <w:bookmarkStart w:id="203" w:name="_Toc164697679"/>
      <w:r w:rsidRPr="00D81942">
        <w:lastRenderedPageBreak/>
        <w:t>7.4.2.2.2</w:t>
      </w:r>
      <w:r w:rsidRPr="00D81942">
        <w:tab/>
        <w:t>Subscribe</w:t>
      </w:r>
      <w:bookmarkEnd w:id="201"/>
      <w:bookmarkEnd w:id="202"/>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04" w:name="_Toc168402190"/>
      <w:bookmarkStart w:id="205" w:name="_Toc183442841"/>
      <w:r w:rsidRPr="00D81942">
        <w:t>7.4.2.2.3</w:t>
      </w:r>
      <w:r w:rsidRPr="00D81942">
        <w:tab/>
        <w:t>Notification of slice information using EDN_Slice_Information service operation</w:t>
      </w:r>
      <w:bookmarkEnd w:id="203"/>
      <w:bookmarkEnd w:id="204"/>
      <w:bookmarkEnd w:id="205"/>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06" w:name="_Toc168402191"/>
      <w:bookmarkStart w:id="207" w:name="_Toc183442842"/>
      <w:r w:rsidRPr="00D81942">
        <w:t>7.4.2.3</w:t>
      </w:r>
      <w:r w:rsidRPr="00D81942">
        <w:tab/>
        <w:t>InterPLMN_Slice_Information</w:t>
      </w:r>
      <w:bookmarkEnd w:id="206"/>
      <w:bookmarkEnd w:id="207"/>
    </w:p>
    <w:p w14:paraId="65372063" w14:textId="77777777" w:rsidR="00AB0F5E" w:rsidRPr="00D81942" w:rsidRDefault="00AB0F5E" w:rsidP="00AB0F5E">
      <w:pPr>
        <w:pStyle w:val="Heading5"/>
      </w:pPr>
      <w:bookmarkStart w:id="208" w:name="_Toc168402192"/>
      <w:bookmarkStart w:id="209" w:name="_Toc183442843"/>
      <w:r w:rsidRPr="00D81942">
        <w:t>7.4.2.3.1</w:t>
      </w:r>
      <w:r w:rsidRPr="00D81942">
        <w:tab/>
        <w:t>General</w:t>
      </w:r>
      <w:bookmarkEnd w:id="208"/>
      <w:bookmarkEnd w:id="209"/>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0" w:name="_Toc168402193"/>
      <w:bookmarkStart w:id="211" w:name="_Toc183442844"/>
      <w:r w:rsidRPr="00D81942">
        <w:t>7.4.2.3.2</w:t>
      </w:r>
      <w:r w:rsidRPr="00D81942">
        <w:tab/>
        <w:t>Subscribe</w:t>
      </w:r>
      <w:bookmarkEnd w:id="210"/>
      <w:bookmarkEnd w:id="211"/>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2" w:name="_Toc168402194"/>
      <w:bookmarkStart w:id="213" w:name="_Toc183442845"/>
      <w:r w:rsidRPr="00D81942">
        <w:t>7.4.2.3.3</w:t>
      </w:r>
      <w:r w:rsidRPr="00D81942">
        <w:tab/>
        <w:t>Notification of slice information using InterPLMN_Slice_Information service operation</w:t>
      </w:r>
      <w:bookmarkEnd w:id="212"/>
      <w:bookmarkEnd w:id="213"/>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14" w:name="_Hlk165023386"/>
      <w:r w:rsidRPr="00D81942">
        <w:t>, defined in 3GPP TS 29.435 [</w:t>
      </w:r>
      <w:r w:rsidR="00831A2E" w:rsidRPr="00D81942">
        <w:rPr>
          <w:lang w:eastAsia="zh-CN"/>
        </w:rPr>
        <w:t>18</w:t>
      </w:r>
      <w:r w:rsidRPr="00D81942">
        <w:t>]</w:t>
      </w:r>
      <w:bookmarkEnd w:id="214"/>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15" w:name="_Toc164689115"/>
      <w:bookmarkStart w:id="216" w:name="_Toc164697687"/>
      <w:bookmarkStart w:id="217" w:name="_Toc168402195"/>
      <w:bookmarkStart w:id="218" w:name="_Toc183442846"/>
      <w:bookmarkEnd w:id="184"/>
      <w:bookmarkEnd w:id="185"/>
      <w:r w:rsidRPr="00D81942">
        <w:t>7.</w:t>
      </w:r>
      <w:r w:rsidR="00AB0F5E" w:rsidRPr="00D81942">
        <w:t>5</w:t>
      </w:r>
      <w:r w:rsidRPr="00D81942">
        <w:tab/>
      </w:r>
      <w:r w:rsidRPr="00D81942">
        <w:rPr>
          <w:lang w:eastAsia="zh-CN"/>
        </w:rPr>
        <w:t>Network slice information delivery</w:t>
      </w:r>
      <w:bookmarkEnd w:id="215"/>
      <w:bookmarkEnd w:id="216"/>
      <w:bookmarkEnd w:id="217"/>
      <w:bookmarkEnd w:id="218"/>
    </w:p>
    <w:p w14:paraId="5ED7F8C6" w14:textId="2ED75C2E" w:rsidR="005C1051" w:rsidRPr="00D81942" w:rsidRDefault="005C1051" w:rsidP="005C1051">
      <w:pPr>
        <w:pStyle w:val="Heading3"/>
      </w:pPr>
      <w:bookmarkStart w:id="219" w:name="_Toc164689116"/>
      <w:bookmarkStart w:id="220" w:name="_Toc164697688"/>
      <w:bookmarkStart w:id="221" w:name="_Toc168402196"/>
      <w:bookmarkStart w:id="222" w:name="_Toc183442847"/>
      <w:r w:rsidRPr="00D81942">
        <w:t>7.</w:t>
      </w:r>
      <w:r w:rsidR="00AB0F5E" w:rsidRPr="00D81942">
        <w:t>5</w:t>
      </w:r>
      <w:r w:rsidRPr="00D81942">
        <w:t>.1</w:t>
      </w:r>
      <w:r w:rsidRPr="00D81942">
        <w:tab/>
        <w:t>Service description</w:t>
      </w:r>
      <w:bookmarkEnd w:id="219"/>
      <w:bookmarkEnd w:id="220"/>
      <w:bookmarkEnd w:id="221"/>
      <w:bookmarkEnd w:id="222"/>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3" w:name="_Toc164689117"/>
      <w:bookmarkStart w:id="224" w:name="_Toc164697689"/>
      <w:bookmarkStart w:id="225" w:name="_Toc168402197"/>
      <w:bookmarkStart w:id="226" w:name="_Toc183442848"/>
      <w:r w:rsidRPr="00D81942">
        <w:lastRenderedPageBreak/>
        <w:t>7.</w:t>
      </w:r>
      <w:r w:rsidR="00AB0F5E" w:rsidRPr="00D81942">
        <w:t>5</w:t>
      </w:r>
      <w:r w:rsidRPr="00D81942">
        <w:t>.2</w:t>
      </w:r>
      <w:r w:rsidRPr="00D81942">
        <w:tab/>
        <w:t>Service operations</w:t>
      </w:r>
      <w:bookmarkEnd w:id="223"/>
      <w:bookmarkEnd w:id="224"/>
      <w:bookmarkEnd w:id="225"/>
      <w:bookmarkEnd w:id="226"/>
    </w:p>
    <w:p w14:paraId="7C62C3E6" w14:textId="42F747CE" w:rsidR="005C1051" w:rsidRPr="00D81942" w:rsidRDefault="005C1051" w:rsidP="005C1051">
      <w:pPr>
        <w:pStyle w:val="Heading4"/>
      </w:pPr>
      <w:bookmarkStart w:id="227" w:name="_Toc164697690"/>
      <w:bookmarkStart w:id="228" w:name="_Toc168402198"/>
      <w:bookmarkStart w:id="229" w:name="_Toc183442849"/>
      <w:r w:rsidRPr="00D81942">
        <w:t>7.</w:t>
      </w:r>
      <w:r w:rsidR="00AB0F5E" w:rsidRPr="00D81942">
        <w:t>5</w:t>
      </w:r>
      <w:r w:rsidRPr="00D81942">
        <w:t>.2.1</w:t>
      </w:r>
      <w:r w:rsidRPr="00D81942">
        <w:tab/>
        <w:t>Introduction</w:t>
      </w:r>
      <w:bookmarkEnd w:id="227"/>
      <w:bookmarkEnd w:id="228"/>
      <w:bookmarkEnd w:id="229"/>
    </w:p>
    <w:p w14:paraId="74024098" w14:textId="1E7AD3BA" w:rsidR="005C1051" w:rsidRPr="00D81942" w:rsidRDefault="005C1051" w:rsidP="005C1051">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0" w:name="_Toc164697691"/>
      <w:bookmarkStart w:id="231" w:name="_Toc168402199"/>
      <w:bookmarkStart w:id="232" w:name="_Toc183442850"/>
      <w:r w:rsidRPr="00D81942">
        <w:t>7.</w:t>
      </w:r>
      <w:r w:rsidR="00AB0F5E" w:rsidRPr="00D81942">
        <w:t>5</w:t>
      </w:r>
      <w:r w:rsidRPr="00D81942">
        <w:t>.2.2</w:t>
      </w:r>
      <w:r w:rsidRPr="00D81942">
        <w:tab/>
        <w:t>Slice</w:t>
      </w:r>
      <w:r w:rsidRPr="00D81942">
        <w:rPr>
          <w:lang w:eastAsia="zh-CN"/>
        </w:rPr>
        <w:t>_Info_Delivery</w:t>
      </w:r>
      <w:bookmarkEnd w:id="230"/>
      <w:bookmarkEnd w:id="231"/>
      <w:bookmarkEnd w:id="232"/>
    </w:p>
    <w:p w14:paraId="31E5D767" w14:textId="41AC71CB" w:rsidR="005C1051" w:rsidRPr="00D81942" w:rsidRDefault="005C1051" w:rsidP="005C1051">
      <w:pPr>
        <w:pStyle w:val="Heading5"/>
      </w:pPr>
      <w:bookmarkStart w:id="233" w:name="_Toc164697692"/>
      <w:bookmarkStart w:id="234" w:name="_Toc168402200"/>
      <w:bookmarkStart w:id="235" w:name="_Toc183442851"/>
      <w:r w:rsidRPr="00D81942">
        <w:t>7.</w:t>
      </w:r>
      <w:r w:rsidR="00AB0F5E" w:rsidRPr="00D81942">
        <w:t>5</w:t>
      </w:r>
      <w:r w:rsidRPr="00D81942">
        <w:t>.2.2.1</w:t>
      </w:r>
      <w:r w:rsidRPr="00D81942">
        <w:tab/>
        <w:t>General</w:t>
      </w:r>
      <w:bookmarkEnd w:id="233"/>
      <w:bookmarkEnd w:id="234"/>
      <w:bookmarkEnd w:id="235"/>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36" w:name="_Toc164697693"/>
      <w:bookmarkStart w:id="237" w:name="_Toc168402201"/>
      <w:bookmarkStart w:id="238"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36"/>
      <w:bookmarkEnd w:id="237"/>
      <w:bookmarkEnd w:id="238"/>
    </w:p>
    <w:p w14:paraId="678CA169" w14:textId="35886286"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r>
        <w:t>NS</w:t>
      </w:r>
      <w:r w:rsidRPr="00D81942">
        <w:rPr>
          <w:lang w:eastAsia="zh-CN"/>
        </w:rPr>
        <w:t>InfoDel</w:t>
      </w:r>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239" w:name="_Toc164689118"/>
      <w:bookmarkStart w:id="240" w:name="_Toc164697694"/>
      <w:bookmarkStart w:id="241" w:name="_Toc168402202"/>
      <w:bookmarkStart w:id="242" w:name="_Toc183442853"/>
      <w:r w:rsidRPr="00D81942">
        <w:t>8</w:t>
      </w:r>
      <w:r w:rsidRPr="00D81942">
        <w:tab/>
        <w:t>API Definitions</w:t>
      </w:r>
      <w:bookmarkEnd w:id="239"/>
      <w:bookmarkEnd w:id="240"/>
      <w:bookmarkEnd w:id="241"/>
      <w:bookmarkEnd w:id="242"/>
    </w:p>
    <w:p w14:paraId="5E68AAB3" w14:textId="77777777" w:rsidR="009D13B3" w:rsidRPr="00D81942" w:rsidRDefault="009D13B3" w:rsidP="009D13B3">
      <w:pPr>
        <w:pStyle w:val="Heading2"/>
        <w:rPr>
          <w:lang w:eastAsia="zh-CN"/>
        </w:rPr>
      </w:pPr>
      <w:bookmarkStart w:id="243" w:name="_Toc164689119"/>
      <w:bookmarkStart w:id="244" w:name="_Toc164697695"/>
      <w:bookmarkStart w:id="245" w:name="_Toc168402203"/>
      <w:bookmarkStart w:id="246" w:name="_Toc183442854"/>
      <w:r w:rsidRPr="00D81942">
        <w:t>8.1</w:t>
      </w:r>
      <w:r w:rsidRPr="00D81942">
        <w:tab/>
        <w:t>Event triggered network slice configuration APIs</w:t>
      </w:r>
      <w:bookmarkEnd w:id="243"/>
      <w:bookmarkEnd w:id="244"/>
      <w:bookmarkEnd w:id="245"/>
      <w:bookmarkEnd w:id="246"/>
      <w:r w:rsidRPr="00D81942">
        <w:rPr>
          <w:lang w:eastAsia="zh-CN"/>
        </w:rPr>
        <w:t xml:space="preserve"> </w:t>
      </w:r>
    </w:p>
    <w:p w14:paraId="70698FD5" w14:textId="77777777" w:rsidR="009D13B3" w:rsidRPr="00D81942" w:rsidRDefault="009D13B3" w:rsidP="007B36D6">
      <w:pPr>
        <w:pStyle w:val="Heading3"/>
      </w:pPr>
      <w:bookmarkStart w:id="247" w:name="_Toc164689120"/>
      <w:bookmarkStart w:id="248" w:name="_Toc164697696"/>
      <w:bookmarkStart w:id="249" w:name="_Toc168402204"/>
      <w:bookmarkStart w:id="250" w:name="_Toc183442855"/>
      <w:r w:rsidRPr="00D81942">
        <w:rPr>
          <w:lang w:eastAsia="zh-CN"/>
        </w:rPr>
        <w:t>8.1.1</w:t>
      </w:r>
      <w:r w:rsidRPr="00D81942">
        <w:rPr>
          <w:lang w:eastAsia="zh-CN"/>
        </w:rPr>
        <w:tab/>
        <w:t>ETN_Configuration API</w:t>
      </w:r>
      <w:bookmarkEnd w:id="247"/>
      <w:bookmarkEnd w:id="248"/>
      <w:bookmarkEnd w:id="249"/>
      <w:bookmarkEnd w:id="250"/>
    </w:p>
    <w:p w14:paraId="1CBFD36B" w14:textId="77777777" w:rsidR="009D13B3" w:rsidRPr="00D81942" w:rsidRDefault="009D13B3" w:rsidP="007B36D6">
      <w:pPr>
        <w:pStyle w:val="Heading4"/>
      </w:pPr>
      <w:bookmarkStart w:id="251" w:name="_Toc164697697"/>
      <w:bookmarkStart w:id="252" w:name="_Toc168402205"/>
      <w:bookmarkStart w:id="253" w:name="_Toc183442856"/>
      <w:r w:rsidRPr="00D81942">
        <w:rPr>
          <w:lang w:eastAsia="zh-CN"/>
        </w:rPr>
        <w:t>8.1</w:t>
      </w:r>
      <w:r w:rsidRPr="00D81942">
        <w:t>.1.1</w:t>
      </w:r>
      <w:r w:rsidRPr="00D81942">
        <w:tab/>
        <w:t>Introduction</w:t>
      </w:r>
      <w:bookmarkEnd w:id="251"/>
      <w:bookmarkEnd w:id="252"/>
      <w:bookmarkEnd w:id="25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307880CC" w14:textId="77777777" w:rsidR="00504A32" w:rsidRPr="0041432F" w:rsidRDefault="00504A32" w:rsidP="00504A32">
      <w:pPr>
        <w:rPr>
          <w:lang w:eastAsia="zh-CN"/>
        </w:rPr>
      </w:pPr>
      <w:r w:rsidRPr="0041432F">
        <w:rPr>
          <w:lang w:eastAsia="zh-CN"/>
        </w:rPr>
        <w:t>The ETN_Configuration service shall use the ETC_Configuration API in Annex</w:t>
      </w:r>
      <w:r w:rsidRPr="0041432F">
        <w:rPr>
          <w:lang w:val="en-US" w:eastAsia="zh-CN"/>
        </w:rPr>
        <w:t> C.2</w:t>
      </w:r>
      <w:r w:rsidRPr="0041432F">
        <w:rPr>
          <w:lang w:eastAsia="zh-CN"/>
        </w:rPr>
        <w:t>.</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lastRenderedPageBreak/>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54" w:name="_Toc164697698"/>
      <w:bookmarkStart w:id="255" w:name="_Toc168402206"/>
      <w:bookmarkStart w:id="256" w:name="_Toc183442857"/>
      <w:r w:rsidRPr="00D81942">
        <w:rPr>
          <w:lang w:eastAsia="zh-CN"/>
        </w:rPr>
        <w:t>8.1</w:t>
      </w:r>
      <w:r w:rsidRPr="00D81942">
        <w:t>.1.2</w:t>
      </w:r>
      <w:r w:rsidRPr="00D81942">
        <w:tab/>
        <w:t>Usage of HTTP</w:t>
      </w:r>
      <w:bookmarkEnd w:id="254"/>
      <w:bookmarkEnd w:id="255"/>
      <w:bookmarkEnd w:id="256"/>
    </w:p>
    <w:p w14:paraId="69E9CFFC" w14:textId="77777777" w:rsidR="009D13B3" w:rsidRPr="00D81942" w:rsidRDefault="009D13B3" w:rsidP="009D13B3">
      <w:pPr>
        <w:pStyle w:val="Heading5"/>
        <w:rPr>
          <w:rFonts w:eastAsia="SimSun"/>
          <w:lang w:eastAsia="zh-CN"/>
        </w:rPr>
      </w:pPr>
      <w:bookmarkStart w:id="257" w:name="_Toc164697699"/>
      <w:bookmarkStart w:id="258" w:name="_Toc168402207"/>
      <w:bookmarkStart w:id="259" w:name="_Toc183442858"/>
      <w:r w:rsidRPr="00D81942">
        <w:rPr>
          <w:lang w:eastAsia="zh-CN"/>
        </w:rPr>
        <w:t>8.1</w:t>
      </w:r>
      <w:r w:rsidRPr="00D81942">
        <w:rPr>
          <w:rFonts w:eastAsia="SimSun"/>
          <w:lang w:eastAsia="zh-CN"/>
        </w:rPr>
        <w:t>.1.2.1</w:t>
      </w:r>
      <w:r w:rsidRPr="00D81942">
        <w:rPr>
          <w:rFonts w:eastAsia="SimSun"/>
          <w:lang w:eastAsia="zh-CN"/>
        </w:rPr>
        <w:tab/>
        <w:t>General</w:t>
      </w:r>
      <w:bookmarkEnd w:id="257"/>
      <w:bookmarkEnd w:id="258"/>
      <w:bookmarkEnd w:id="25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0" w:name="_Toc164697700"/>
      <w:bookmarkStart w:id="261" w:name="_Toc168402208"/>
      <w:bookmarkStart w:id="262" w:name="_Toc183442859"/>
      <w:r w:rsidRPr="00D81942">
        <w:rPr>
          <w:lang w:eastAsia="zh-CN"/>
        </w:rPr>
        <w:t>8.1</w:t>
      </w:r>
      <w:r w:rsidRPr="00D81942">
        <w:t>.1</w:t>
      </w:r>
      <w:r w:rsidRPr="00D81942">
        <w:rPr>
          <w:rFonts w:eastAsia="SimSun"/>
        </w:rPr>
        <w:t>.2.2</w:t>
      </w:r>
      <w:r w:rsidRPr="00D81942">
        <w:rPr>
          <w:rFonts w:eastAsia="SimSun"/>
        </w:rPr>
        <w:tab/>
        <w:t>Content type</w:t>
      </w:r>
      <w:bookmarkEnd w:id="260"/>
      <w:bookmarkEnd w:id="261"/>
      <w:bookmarkEnd w:id="26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3" w:name="_Toc164697701"/>
      <w:bookmarkStart w:id="264" w:name="_Toc168402209"/>
      <w:bookmarkStart w:id="265" w:name="_Toc183442860"/>
      <w:r w:rsidRPr="00D81942">
        <w:rPr>
          <w:lang w:eastAsia="zh-CN"/>
        </w:rPr>
        <w:t>8.1</w:t>
      </w:r>
      <w:r w:rsidRPr="00D81942">
        <w:t>.1</w:t>
      </w:r>
      <w:r w:rsidRPr="00D81942">
        <w:rPr>
          <w:lang w:eastAsia="zh-CN"/>
        </w:rPr>
        <w:t>.3</w:t>
      </w:r>
      <w:r w:rsidRPr="00D81942">
        <w:rPr>
          <w:lang w:eastAsia="zh-CN"/>
        </w:rPr>
        <w:tab/>
        <w:t>Resources</w:t>
      </w:r>
      <w:bookmarkEnd w:id="263"/>
      <w:bookmarkEnd w:id="264"/>
      <w:bookmarkEnd w:id="265"/>
    </w:p>
    <w:p w14:paraId="114B6916" w14:textId="77777777" w:rsidR="009D13B3" w:rsidRPr="00D81942" w:rsidRDefault="009D13B3" w:rsidP="009D13B3">
      <w:pPr>
        <w:pStyle w:val="Heading5"/>
        <w:rPr>
          <w:lang w:eastAsia="zh-CN"/>
        </w:rPr>
      </w:pPr>
      <w:bookmarkStart w:id="266" w:name="_Toc164697702"/>
      <w:bookmarkStart w:id="267" w:name="_Toc168402210"/>
      <w:bookmarkStart w:id="268" w:name="_Toc183442861"/>
      <w:r w:rsidRPr="00D81942">
        <w:rPr>
          <w:lang w:eastAsia="zh-CN"/>
        </w:rPr>
        <w:t>8.1</w:t>
      </w:r>
      <w:r w:rsidRPr="00D81942">
        <w:t>.1</w:t>
      </w:r>
      <w:r w:rsidRPr="00D81942">
        <w:rPr>
          <w:lang w:eastAsia="zh-CN"/>
        </w:rPr>
        <w:t>.3.1</w:t>
      </w:r>
      <w:r w:rsidRPr="00D81942">
        <w:rPr>
          <w:lang w:eastAsia="zh-CN"/>
        </w:rPr>
        <w:tab/>
        <w:t>Overview</w:t>
      </w:r>
      <w:bookmarkEnd w:id="266"/>
      <w:bookmarkEnd w:id="267"/>
      <w:bookmarkEnd w:id="268"/>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77777777" w:rsidR="009D13B3" w:rsidRPr="00D81942" w:rsidRDefault="009D13B3" w:rsidP="009D13B3">
      <w:pPr>
        <w:pStyle w:val="TH"/>
      </w:pPr>
      <w:r w:rsidRPr="00D81942">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95pt;height:224.55pt" o:ole="">
            <v:imagedata r:id="rId12" o:title=""/>
          </v:shape>
          <o:OLEObject Type="Embed" ProgID="Visio.Drawing.15" ShapeID="_x0000_i1025" DrawAspect="Content" ObjectID="_1820396189"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69" w:name="_Toc164697703"/>
      <w:bookmarkStart w:id="270" w:name="_Toc168402211"/>
      <w:bookmarkStart w:id="271" w:name="_Toc183442862"/>
      <w:r w:rsidRPr="00D81942">
        <w:rPr>
          <w:lang w:eastAsia="zh-CN"/>
        </w:rPr>
        <w:t>8.1</w:t>
      </w:r>
      <w:r w:rsidRPr="00D81942">
        <w:t>.1</w:t>
      </w:r>
      <w:r w:rsidRPr="00D81942">
        <w:rPr>
          <w:lang w:eastAsia="zh-CN"/>
        </w:rPr>
        <w:t>.3.2</w:t>
      </w:r>
      <w:r w:rsidRPr="00D81942">
        <w:rPr>
          <w:lang w:eastAsia="zh-CN"/>
        </w:rPr>
        <w:tab/>
        <w:t>Resource: Configuration</w:t>
      </w:r>
      <w:bookmarkEnd w:id="269"/>
      <w:bookmarkEnd w:id="270"/>
      <w:bookmarkEnd w:id="271"/>
    </w:p>
    <w:p w14:paraId="7CF56838" w14:textId="77777777" w:rsidR="009D13B3" w:rsidRPr="00D81942" w:rsidRDefault="009D13B3" w:rsidP="000D79E6">
      <w:pPr>
        <w:pStyle w:val="Heading6"/>
      </w:pPr>
      <w:bookmarkStart w:id="272" w:name="_Toc164697704"/>
      <w:bookmarkStart w:id="273" w:name="_Toc168402212"/>
      <w:bookmarkStart w:id="274" w:name="_Toc183442863"/>
      <w:r w:rsidRPr="00D81942">
        <w:t>8.1.1.3.2.1</w:t>
      </w:r>
      <w:r w:rsidRPr="00D81942">
        <w:tab/>
        <w:t>Description</w:t>
      </w:r>
      <w:bookmarkEnd w:id="272"/>
      <w:bookmarkEnd w:id="273"/>
      <w:bookmarkEnd w:id="27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75" w:name="_Toc164697705"/>
      <w:bookmarkStart w:id="276" w:name="_Toc168402213"/>
      <w:bookmarkStart w:id="277" w:name="_Toc183442864"/>
      <w:r w:rsidRPr="00D81942">
        <w:t>8.1.1.3.2.2</w:t>
      </w:r>
      <w:r w:rsidRPr="00D81942">
        <w:tab/>
        <w:t>Resource definition</w:t>
      </w:r>
      <w:bookmarkEnd w:id="275"/>
      <w:bookmarkEnd w:id="276"/>
      <w:bookmarkEnd w:id="27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78" w:name="_Toc164697706"/>
      <w:bookmarkStart w:id="279" w:name="_Toc168402214"/>
      <w:bookmarkStart w:id="280" w:name="_Toc183442865"/>
      <w:r w:rsidRPr="00D81942">
        <w:rPr>
          <w:lang w:eastAsia="zh-CN"/>
        </w:rPr>
        <w:t>8.1</w:t>
      </w:r>
      <w:r w:rsidRPr="00D81942">
        <w:t>.1</w:t>
      </w:r>
      <w:r w:rsidRPr="00D81942">
        <w:rPr>
          <w:lang w:eastAsia="zh-CN"/>
        </w:rPr>
        <w:t>.3.2</w:t>
      </w:r>
      <w:r w:rsidRPr="00D81942">
        <w:t>.3</w:t>
      </w:r>
      <w:r w:rsidRPr="00D81942">
        <w:tab/>
        <w:t>Resource standard methods</w:t>
      </w:r>
      <w:bookmarkEnd w:id="278"/>
      <w:bookmarkEnd w:id="279"/>
      <w:bookmarkEnd w:id="280"/>
    </w:p>
    <w:p w14:paraId="3F744B7B" w14:textId="77777777" w:rsidR="009D13B3" w:rsidRPr="00D81942" w:rsidRDefault="009D13B3" w:rsidP="000D79E6">
      <w:pPr>
        <w:pStyle w:val="Heading7"/>
      </w:pPr>
      <w:bookmarkStart w:id="281" w:name="_Toc164697707"/>
      <w:bookmarkStart w:id="282" w:name="_Toc168402215"/>
      <w:bookmarkStart w:id="283" w:name="_Toc183442866"/>
      <w:r w:rsidRPr="00D81942">
        <w:rPr>
          <w:lang w:eastAsia="zh-CN"/>
        </w:rPr>
        <w:t>8.1</w:t>
      </w:r>
      <w:r w:rsidRPr="00D81942">
        <w:t>.1</w:t>
      </w:r>
      <w:r w:rsidRPr="00D81942">
        <w:rPr>
          <w:lang w:eastAsia="zh-CN"/>
        </w:rPr>
        <w:t>.3.2</w:t>
      </w:r>
      <w:r w:rsidRPr="00D81942">
        <w:t>.3.1</w:t>
      </w:r>
      <w:r w:rsidRPr="00D81942">
        <w:tab/>
        <w:t>PUT</w:t>
      </w:r>
      <w:bookmarkEnd w:id="281"/>
      <w:bookmarkEnd w:id="282"/>
      <w:bookmarkEnd w:id="28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84" w:name="_Toc164697708"/>
      <w:bookmarkStart w:id="285" w:name="_Toc168402216"/>
      <w:bookmarkStart w:id="286" w:name="_Toc183442867"/>
      <w:r w:rsidRPr="00D81942">
        <w:t>8.1.1.3.2.4</w:t>
      </w:r>
      <w:r w:rsidRPr="00D81942">
        <w:tab/>
        <w:t>Resource Custom Operations</w:t>
      </w:r>
      <w:bookmarkEnd w:id="284"/>
      <w:bookmarkEnd w:id="285"/>
      <w:bookmarkEnd w:id="28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87" w:name="_Toc151743214"/>
      <w:bookmarkStart w:id="288" w:name="_Toc151743679"/>
      <w:bookmarkStart w:id="289" w:name="_Toc157434679"/>
      <w:bookmarkStart w:id="290" w:name="_Toc157436394"/>
      <w:bookmarkStart w:id="291" w:name="_Toc157440234"/>
      <w:bookmarkStart w:id="292" w:name="_Toc160649902"/>
      <w:bookmarkStart w:id="293" w:name="_Toc161902608"/>
      <w:bookmarkStart w:id="294" w:name="_Toc164697709"/>
      <w:bookmarkStart w:id="295" w:name="_Toc168402217"/>
      <w:bookmarkStart w:id="296" w:name="_Toc183442868"/>
      <w:r w:rsidRPr="00D81942">
        <w:rPr>
          <w:lang w:eastAsia="zh-CN"/>
        </w:rPr>
        <w:t>8.1.1</w:t>
      </w:r>
      <w:r w:rsidRPr="00D81942">
        <w:t>.4</w:t>
      </w:r>
      <w:r w:rsidRPr="00D81942">
        <w:tab/>
        <w:t>Custom Operations without associated resources</w:t>
      </w:r>
      <w:bookmarkEnd w:id="287"/>
      <w:bookmarkEnd w:id="288"/>
      <w:bookmarkEnd w:id="289"/>
      <w:bookmarkEnd w:id="290"/>
      <w:bookmarkEnd w:id="291"/>
      <w:bookmarkEnd w:id="292"/>
      <w:bookmarkEnd w:id="293"/>
      <w:bookmarkEnd w:id="294"/>
      <w:bookmarkEnd w:id="295"/>
      <w:bookmarkEnd w:id="29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297" w:name="_Toc164697710"/>
      <w:bookmarkStart w:id="298" w:name="_Toc168402218"/>
      <w:bookmarkStart w:id="299" w:name="_Toc183442869"/>
      <w:r w:rsidRPr="00D81942">
        <w:rPr>
          <w:lang w:eastAsia="zh-CN"/>
        </w:rPr>
        <w:t>8.1</w:t>
      </w:r>
      <w:r w:rsidRPr="00D81942">
        <w:t>.1.5</w:t>
      </w:r>
      <w:r w:rsidRPr="00D81942">
        <w:tab/>
        <w:t>Notifications</w:t>
      </w:r>
      <w:bookmarkEnd w:id="297"/>
      <w:bookmarkEnd w:id="298"/>
      <w:bookmarkEnd w:id="29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0" w:name="_Toc164697711"/>
      <w:bookmarkStart w:id="301" w:name="_Toc168402219"/>
      <w:bookmarkStart w:id="302" w:name="_Toc183442870"/>
      <w:r w:rsidRPr="00D81942">
        <w:rPr>
          <w:lang w:eastAsia="zh-CN"/>
        </w:rPr>
        <w:t>8.1</w:t>
      </w:r>
      <w:r w:rsidRPr="00D81942">
        <w:t>.1.6</w:t>
      </w:r>
      <w:r w:rsidRPr="00D81942">
        <w:tab/>
        <w:t>Data model</w:t>
      </w:r>
      <w:bookmarkEnd w:id="300"/>
      <w:bookmarkEnd w:id="301"/>
      <w:bookmarkEnd w:id="302"/>
    </w:p>
    <w:p w14:paraId="6C49CAE1" w14:textId="77777777" w:rsidR="009D13B3" w:rsidRPr="00D81942" w:rsidRDefault="009D13B3" w:rsidP="009D13B3">
      <w:pPr>
        <w:pStyle w:val="Heading5"/>
      </w:pPr>
      <w:bookmarkStart w:id="303" w:name="_Toc164697712"/>
      <w:bookmarkStart w:id="304" w:name="_Toc168402220"/>
      <w:bookmarkStart w:id="305" w:name="_Toc183442871"/>
      <w:r w:rsidRPr="00D81942">
        <w:rPr>
          <w:lang w:eastAsia="zh-CN"/>
        </w:rPr>
        <w:t>8.1</w:t>
      </w:r>
      <w:r w:rsidRPr="00D81942">
        <w:t>.1.6.1</w:t>
      </w:r>
      <w:r w:rsidRPr="00D81942">
        <w:tab/>
        <w:t>General</w:t>
      </w:r>
      <w:bookmarkEnd w:id="303"/>
      <w:bookmarkEnd w:id="304"/>
      <w:bookmarkEnd w:id="30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77777777" w:rsidR="009D13B3" w:rsidRPr="00D81942" w:rsidRDefault="009D13B3">
            <w:pPr>
              <w:pStyle w:val="TAL"/>
              <w:rPr>
                <w:lang w:eastAsia="zh-CN"/>
              </w:rPr>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06" w:name="_Toc164697713"/>
      <w:bookmarkStart w:id="307" w:name="_Toc168402221"/>
      <w:bookmarkStart w:id="308" w:name="_Toc183442872"/>
      <w:r w:rsidRPr="00D81942">
        <w:rPr>
          <w:lang w:eastAsia="zh-CN"/>
        </w:rPr>
        <w:t>8.1</w:t>
      </w:r>
      <w:r w:rsidRPr="00D81942">
        <w:t>.1.6.2</w:t>
      </w:r>
      <w:r w:rsidRPr="00D81942">
        <w:tab/>
        <w:t>Structured data types</w:t>
      </w:r>
      <w:bookmarkEnd w:id="306"/>
      <w:bookmarkEnd w:id="307"/>
      <w:bookmarkEnd w:id="308"/>
    </w:p>
    <w:p w14:paraId="43BEBF12" w14:textId="77777777" w:rsidR="009D13B3" w:rsidRPr="00D81942" w:rsidRDefault="009D13B3" w:rsidP="000D79E6">
      <w:pPr>
        <w:pStyle w:val="Heading6"/>
      </w:pPr>
      <w:bookmarkStart w:id="309" w:name="_Toc164697714"/>
      <w:bookmarkStart w:id="310" w:name="_Toc168402222"/>
      <w:bookmarkStart w:id="311" w:name="_Toc183442873"/>
      <w:r w:rsidRPr="00D81942">
        <w:rPr>
          <w:lang w:eastAsia="zh-CN"/>
        </w:rPr>
        <w:t>8.1</w:t>
      </w:r>
      <w:r w:rsidRPr="00D81942">
        <w:t>.1.6.2.1</w:t>
      </w:r>
      <w:r w:rsidRPr="00D81942">
        <w:tab/>
        <w:t>Introduction</w:t>
      </w:r>
      <w:bookmarkEnd w:id="309"/>
      <w:bookmarkEnd w:id="310"/>
      <w:bookmarkEnd w:id="31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2" w:name="_Toc164697715"/>
      <w:bookmarkStart w:id="313" w:name="_Toc168402223"/>
      <w:bookmarkStart w:id="314" w:name="_Toc183442874"/>
      <w:r w:rsidRPr="00D81942">
        <w:rPr>
          <w:lang w:eastAsia="zh-CN"/>
        </w:rPr>
        <w:t>8.1</w:t>
      </w:r>
      <w:r w:rsidRPr="00D81942">
        <w:t>.1.6.2.2</w:t>
      </w:r>
      <w:r w:rsidRPr="00D81942">
        <w:tab/>
        <w:t>Type: NwSliceAdptEvent</w:t>
      </w:r>
      <w:bookmarkEnd w:id="312"/>
      <w:bookmarkEnd w:id="313"/>
      <w:bookmarkEnd w:id="314"/>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15" w:name="_Toc164697716"/>
      <w:bookmarkStart w:id="316" w:name="_Toc168402224"/>
      <w:bookmarkStart w:id="317" w:name="_Toc183442875"/>
      <w:r w:rsidRPr="00D81942">
        <w:rPr>
          <w:lang w:eastAsia="zh-CN"/>
        </w:rPr>
        <w:t>8.1</w:t>
      </w:r>
      <w:r w:rsidRPr="00D81942">
        <w:t>.1.6.2.3</w:t>
      </w:r>
      <w:r w:rsidRPr="00D81942">
        <w:tab/>
        <w:t>Type: AppReqs</w:t>
      </w:r>
      <w:bookmarkEnd w:id="315"/>
      <w:bookmarkEnd w:id="316"/>
      <w:bookmarkEnd w:id="317"/>
    </w:p>
    <w:p w14:paraId="0991A07F" w14:textId="77777777" w:rsidR="00FF2B6A" w:rsidRDefault="00FF2B6A" w:rsidP="00FF2B6A">
      <w:pPr>
        <w:pStyle w:val="TH"/>
        <w:rPr>
          <w:rFonts w:eastAsia="DengXian"/>
        </w:rPr>
      </w:pPr>
      <w:bookmarkStart w:id="318" w:name="_Toc164697717"/>
      <w:bookmarkStart w:id="319" w:name="_Toc168402225"/>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0" w:name="_Hlk175490479"/>
            <w:bookmarkStart w:id="321"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0"/>
    </w:tbl>
    <w:p w14:paraId="1B790C29" w14:textId="77777777" w:rsidR="00FF2B6A" w:rsidRDefault="00FF2B6A" w:rsidP="00FF2B6A"/>
    <w:p w14:paraId="4D0EA278" w14:textId="77777777" w:rsidR="009D13B3" w:rsidRPr="00D81942" w:rsidRDefault="009D13B3" w:rsidP="009D13B3">
      <w:pPr>
        <w:pStyle w:val="Heading5"/>
      </w:pPr>
      <w:bookmarkStart w:id="322" w:name="_Toc183442876"/>
      <w:bookmarkEnd w:id="321"/>
      <w:r w:rsidRPr="00D81942">
        <w:rPr>
          <w:lang w:eastAsia="zh-CN"/>
        </w:rPr>
        <w:t>8.1</w:t>
      </w:r>
      <w:r w:rsidRPr="00D81942">
        <w:t>.1.6.3</w:t>
      </w:r>
      <w:r w:rsidRPr="00D81942">
        <w:tab/>
      </w:r>
      <w:r w:rsidRPr="00D81942">
        <w:rPr>
          <w:lang w:eastAsia="zh-CN"/>
        </w:rPr>
        <w:t>Simple data types and enumerations</w:t>
      </w:r>
      <w:bookmarkEnd w:id="318"/>
      <w:bookmarkEnd w:id="319"/>
      <w:bookmarkEnd w:id="322"/>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23" w:name="_Toc160649939"/>
      <w:bookmarkStart w:id="324" w:name="_Toc161902645"/>
      <w:bookmarkStart w:id="325" w:name="_Toc164697718"/>
      <w:bookmarkStart w:id="326" w:name="_Toc168402226"/>
      <w:bookmarkStart w:id="327" w:name="_Toc183442877"/>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23"/>
      <w:bookmarkEnd w:id="324"/>
      <w:bookmarkEnd w:id="325"/>
      <w:bookmarkEnd w:id="326"/>
      <w:bookmarkEnd w:id="327"/>
    </w:p>
    <w:p w14:paraId="3393A917" w14:textId="77777777" w:rsidR="009D13B3" w:rsidRPr="00D81942" w:rsidRDefault="009D13B3" w:rsidP="009D13B3">
      <w:bookmarkStart w:id="328" w:name="_Toc96843451"/>
      <w:bookmarkStart w:id="329" w:name="_Toc96844426"/>
      <w:bookmarkStart w:id="330" w:name="_Toc100739999"/>
      <w:bookmarkStart w:id="331" w:name="_Toc129252572"/>
      <w:bookmarkStart w:id="332" w:name="_Toc144024284"/>
      <w:bookmarkStart w:id="33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34" w:name="_Toc151743237"/>
      <w:bookmarkStart w:id="335" w:name="_Toc151743702"/>
      <w:bookmarkStart w:id="336" w:name="_Toc157434713"/>
      <w:bookmarkStart w:id="337" w:name="_Toc157436428"/>
      <w:bookmarkStart w:id="338" w:name="_Toc157440268"/>
      <w:bookmarkStart w:id="339" w:name="_Toc160649940"/>
      <w:bookmarkStart w:id="340" w:name="_Toc161902646"/>
      <w:bookmarkStart w:id="341" w:name="_Toc164697719"/>
      <w:bookmarkStart w:id="342" w:name="_Toc168402227"/>
      <w:bookmarkStart w:id="343" w:name="_Toc183442878"/>
      <w:r w:rsidRPr="00D81942">
        <w:rPr>
          <w:lang w:eastAsia="zh-CN"/>
        </w:rPr>
        <w:t>8.1</w:t>
      </w:r>
      <w:r w:rsidRPr="00D81942">
        <w:t>.1.6.5</w:t>
      </w:r>
      <w:r w:rsidRPr="00D81942">
        <w:tab/>
        <w:t>Binary data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1ACA2FC" w14:textId="77777777" w:rsidR="009D13B3" w:rsidRPr="00D81942" w:rsidRDefault="009D13B3" w:rsidP="007B36D6">
      <w:pPr>
        <w:pStyle w:val="Heading6"/>
      </w:pPr>
      <w:bookmarkStart w:id="344" w:name="_Toc96843452"/>
      <w:bookmarkStart w:id="345" w:name="_Toc96844427"/>
      <w:bookmarkStart w:id="346" w:name="_Toc100740000"/>
      <w:bookmarkStart w:id="347" w:name="_Toc129252573"/>
      <w:bookmarkStart w:id="348" w:name="_Toc144024285"/>
      <w:bookmarkStart w:id="349" w:name="_Toc144459717"/>
      <w:bookmarkStart w:id="350" w:name="_Toc151743238"/>
      <w:bookmarkStart w:id="351" w:name="_Toc151743703"/>
      <w:bookmarkStart w:id="352" w:name="_Toc157434714"/>
      <w:bookmarkStart w:id="353" w:name="_Toc157436429"/>
      <w:bookmarkStart w:id="354" w:name="_Toc157440269"/>
      <w:bookmarkStart w:id="355" w:name="_Toc160649941"/>
      <w:bookmarkStart w:id="356" w:name="_Toc161902647"/>
      <w:bookmarkStart w:id="357" w:name="_Toc164697720"/>
      <w:bookmarkStart w:id="358" w:name="_Toc168402228"/>
      <w:bookmarkStart w:id="359" w:name="_Toc183442879"/>
      <w:r w:rsidRPr="00D81942">
        <w:rPr>
          <w:lang w:eastAsia="zh-CN"/>
        </w:rPr>
        <w:t>8.1.1</w:t>
      </w:r>
      <w:r w:rsidRPr="00D81942">
        <w:t>.6.5.1</w:t>
      </w:r>
      <w:r w:rsidRPr="00D81942">
        <w:tab/>
        <w:t>Binary Data Types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0" w:name="_Toc164697721"/>
      <w:bookmarkStart w:id="361" w:name="_Toc168402229"/>
      <w:bookmarkStart w:id="362" w:name="_Toc183442880"/>
      <w:r w:rsidRPr="00D81942">
        <w:rPr>
          <w:lang w:eastAsia="zh-CN"/>
        </w:rPr>
        <w:t>8.1</w:t>
      </w:r>
      <w:r w:rsidRPr="00D81942">
        <w:t>.1</w:t>
      </w:r>
      <w:r w:rsidRPr="00D81942">
        <w:rPr>
          <w:lang w:eastAsia="zh-CN"/>
        </w:rPr>
        <w:t>.7</w:t>
      </w:r>
      <w:r w:rsidRPr="00D81942">
        <w:rPr>
          <w:lang w:eastAsia="zh-CN"/>
        </w:rPr>
        <w:tab/>
        <w:t>Error Handling</w:t>
      </w:r>
      <w:bookmarkEnd w:id="360"/>
      <w:bookmarkEnd w:id="361"/>
      <w:bookmarkEnd w:id="362"/>
    </w:p>
    <w:p w14:paraId="3E7684D5" w14:textId="77777777" w:rsidR="009D13B3" w:rsidRPr="00D81942" w:rsidRDefault="009D13B3" w:rsidP="009D13B3">
      <w:pPr>
        <w:pStyle w:val="Heading5"/>
      </w:pPr>
      <w:bookmarkStart w:id="363" w:name="_Toc164697722"/>
      <w:bookmarkStart w:id="364" w:name="_Toc168402230"/>
      <w:bookmarkStart w:id="365" w:name="_Toc183442881"/>
      <w:r w:rsidRPr="00D81942">
        <w:rPr>
          <w:lang w:eastAsia="zh-CN"/>
        </w:rPr>
        <w:t>8.1</w:t>
      </w:r>
      <w:r w:rsidRPr="00D81942">
        <w:t>.1</w:t>
      </w:r>
      <w:r w:rsidRPr="00D81942">
        <w:rPr>
          <w:lang w:eastAsia="zh-CN"/>
        </w:rPr>
        <w:t>.7.1</w:t>
      </w:r>
      <w:r w:rsidRPr="00D81942">
        <w:tab/>
        <w:t>General</w:t>
      </w:r>
      <w:bookmarkEnd w:id="363"/>
      <w:bookmarkEnd w:id="364"/>
      <w:bookmarkEnd w:id="36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66" w:name="_Toc164697723"/>
      <w:bookmarkStart w:id="367" w:name="_Toc168402231"/>
      <w:bookmarkStart w:id="368" w:name="_Toc183442882"/>
      <w:r w:rsidRPr="00D81942">
        <w:rPr>
          <w:lang w:eastAsia="zh-CN"/>
        </w:rPr>
        <w:t>8.1</w:t>
      </w:r>
      <w:r w:rsidRPr="00D81942">
        <w:t>.1</w:t>
      </w:r>
      <w:r w:rsidRPr="00D81942">
        <w:rPr>
          <w:lang w:eastAsia="zh-CN"/>
        </w:rPr>
        <w:t>.7.2</w:t>
      </w:r>
      <w:r w:rsidRPr="00D81942">
        <w:tab/>
        <w:t>Protocol Errors</w:t>
      </w:r>
      <w:bookmarkEnd w:id="366"/>
      <w:bookmarkEnd w:id="367"/>
      <w:bookmarkEnd w:id="368"/>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69" w:name="_Toc164697724"/>
      <w:bookmarkStart w:id="370" w:name="_Toc168402232"/>
      <w:bookmarkStart w:id="371" w:name="_Toc183442883"/>
      <w:r w:rsidRPr="00D81942">
        <w:rPr>
          <w:lang w:eastAsia="zh-CN"/>
        </w:rPr>
        <w:t>8.1</w:t>
      </w:r>
      <w:r w:rsidRPr="00D81942">
        <w:t>.1</w:t>
      </w:r>
      <w:r w:rsidRPr="00D81942">
        <w:rPr>
          <w:lang w:eastAsia="zh-CN"/>
        </w:rPr>
        <w:t>.7.3</w:t>
      </w:r>
      <w:r w:rsidRPr="00D81942">
        <w:tab/>
        <w:t>Application Errors</w:t>
      </w:r>
      <w:bookmarkEnd w:id="369"/>
      <w:bookmarkEnd w:id="370"/>
      <w:bookmarkEnd w:id="371"/>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72" w:name="_Toc164697725"/>
      <w:bookmarkStart w:id="373" w:name="_Toc168402233"/>
      <w:bookmarkStart w:id="374" w:name="_Toc183442884"/>
      <w:r w:rsidRPr="00D81942">
        <w:rPr>
          <w:lang w:eastAsia="zh-CN"/>
        </w:rPr>
        <w:t>8.1</w:t>
      </w:r>
      <w:r w:rsidRPr="00D81942">
        <w:t>.1</w:t>
      </w:r>
      <w:r w:rsidRPr="00D81942">
        <w:rPr>
          <w:lang w:eastAsia="zh-CN"/>
        </w:rPr>
        <w:t>.8</w:t>
      </w:r>
      <w:r w:rsidRPr="00D81942">
        <w:rPr>
          <w:lang w:eastAsia="zh-CN"/>
        </w:rPr>
        <w:tab/>
        <w:t>Feature Negotiation</w:t>
      </w:r>
      <w:bookmarkEnd w:id="372"/>
      <w:bookmarkEnd w:id="373"/>
      <w:bookmarkEnd w:id="374"/>
    </w:p>
    <w:p w14:paraId="6802BC8F" w14:textId="0FCCDFD7"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75" w:name="_Toc164697726"/>
      <w:bookmarkStart w:id="376" w:name="_Toc168402234"/>
      <w:bookmarkStart w:id="377" w:name="_Toc183442885"/>
      <w:r w:rsidRPr="00D81942">
        <w:rPr>
          <w:lang w:eastAsia="zh-CN"/>
        </w:rPr>
        <w:t>8.1</w:t>
      </w:r>
      <w:r w:rsidRPr="00D81942">
        <w:t>.1</w:t>
      </w:r>
      <w:r w:rsidRPr="00D81942">
        <w:rPr>
          <w:lang w:eastAsia="zh-CN"/>
        </w:rPr>
        <w:t>.9</w:t>
      </w:r>
      <w:r w:rsidRPr="00D81942">
        <w:rPr>
          <w:lang w:eastAsia="zh-CN"/>
        </w:rPr>
        <w:tab/>
        <w:t>Security</w:t>
      </w:r>
      <w:bookmarkEnd w:id="375"/>
      <w:bookmarkEnd w:id="376"/>
      <w:bookmarkEnd w:id="377"/>
    </w:p>
    <w:p w14:paraId="4BB04769" w14:textId="77777777" w:rsidR="009D13B3" w:rsidRPr="00D81942" w:rsidRDefault="009D13B3" w:rsidP="007B36D6">
      <w:pPr>
        <w:pStyle w:val="Heading5"/>
      </w:pPr>
      <w:bookmarkStart w:id="378" w:name="_Toc164697727"/>
      <w:bookmarkStart w:id="379" w:name="_Toc168402235"/>
      <w:bookmarkStart w:id="380" w:name="_Toc183442886"/>
      <w:r w:rsidRPr="00D81942">
        <w:rPr>
          <w:lang w:eastAsia="zh-CN"/>
        </w:rPr>
        <w:t>8.1</w:t>
      </w:r>
      <w:r w:rsidRPr="00D81942">
        <w:t>.1</w:t>
      </w:r>
      <w:r w:rsidRPr="00D81942">
        <w:rPr>
          <w:lang w:eastAsia="zh-CN"/>
        </w:rPr>
        <w:t>.9</w:t>
      </w:r>
      <w:r w:rsidRPr="00D81942">
        <w:t>.1</w:t>
      </w:r>
      <w:r w:rsidRPr="00D81942">
        <w:tab/>
        <w:t>General</w:t>
      </w:r>
      <w:bookmarkEnd w:id="378"/>
      <w:bookmarkEnd w:id="379"/>
      <w:bookmarkEnd w:id="38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81" w:name="_Toc164689121"/>
      <w:bookmarkStart w:id="382" w:name="_Toc164697728"/>
      <w:bookmarkStart w:id="383" w:name="_Toc168402236"/>
      <w:bookmarkStart w:id="384" w:name="_Toc183442887"/>
      <w:r w:rsidRPr="00D81942">
        <w:lastRenderedPageBreak/>
        <w:t>8.2</w:t>
      </w:r>
      <w:r w:rsidRPr="00D81942">
        <w:tab/>
        <w:t>Data collection and reporting APIs</w:t>
      </w:r>
      <w:bookmarkEnd w:id="381"/>
      <w:bookmarkEnd w:id="382"/>
      <w:bookmarkEnd w:id="383"/>
      <w:bookmarkEnd w:id="384"/>
    </w:p>
    <w:p w14:paraId="24A6B1F7" w14:textId="77777777" w:rsidR="009D13B3" w:rsidRPr="00D81942" w:rsidRDefault="009D13B3" w:rsidP="007B36D6">
      <w:pPr>
        <w:pStyle w:val="Heading3"/>
      </w:pPr>
      <w:bookmarkStart w:id="385" w:name="_Toc164689122"/>
      <w:bookmarkStart w:id="386" w:name="_Toc164697729"/>
      <w:bookmarkStart w:id="387" w:name="_Toc168402237"/>
      <w:bookmarkStart w:id="388" w:name="_Toc183442888"/>
      <w:r w:rsidRPr="00D81942">
        <w:t>8.2.1</w:t>
      </w:r>
      <w:r w:rsidRPr="00D81942">
        <w:tab/>
        <w:t>Ndcaf_DataReporting API</w:t>
      </w:r>
      <w:bookmarkEnd w:id="385"/>
      <w:bookmarkEnd w:id="386"/>
      <w:bookmarkEnd w:id="387"/>
      <w:bookmarkEnd w:id="388"/>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389" w:name="_Toc168402238"/>
      <w:bookmarkStart w:id="390" w:name="_Toc183442889"/>
      <w:bookmarkStart w:id="391" w:name="_Toc164689124"/>
      <w:bookmarkStart w:id="392" w:name="_Toc164697731"/>
      <w:bookmarkStart w:id="393" w:name="_Hlk165037612"/>
      <w:bookmarkStart w:id="394" w:name="_Toc164689125"/>
      <w:bookmarkStart w:id="395"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89"/>
      <w:bookmarkEnd w:id="390"/>
    </w:p>
    <w:p w14:paraId="4A878143" w14:textId="2A91BF1C" w:rsidR="00AB0F5E" w:rsidRPr="00D81942" w:rsidRDefault="00AB0F5E" w:rsidP="000828E1">
      <w:pPr>
        <w:pStyle w:val="Heading3"/>
        <w:rPr>
          <w:lang w:eastAsia="zh-CN"/>
        </w:rPr>
      </w:pPr>
      <w:bookmarkStart w:id="396" w:name="_Toc168402239"/>
      <w:bookmarkStart w:id="397" w:name="_Toc183442890"/>
      <w:r w:rsidRPr="00D81942">
        <w:rPr>
          <w:lang w:eastAsia="zh-CN"/>
        </w:rPr>
        <w:t>8.3.1</w:t>
      </w:r>
      <w:r w:rsidRPr="00D81942">
        <w:rPr>
          <w:lang w:eastAsia="zh-CN"/>
        </w:rPr>
        <w:tab/>
        <w:t>NSCE_SliceInfo API</w:t>
      </w:r>
      <w:bookmarkEnd w:id="391"/>
      <w:bookmarkEnd w:id="392"/>
      <w:bookmarkEnd w:id="396"/>
      <w:bookmarkEnd w:id="397"/>
    </w:p>
    <w:p w14:paraId="4B76B1F8" w14:textId="77777777" w:rsidR="00AB0F5E" w:rsidRPr="00D81942" w:rsidRDefault="00AB0F5E" w:rsidP="000828E1">
      <w:pPr>
        <w:pStyle w:val="Heading4"/>
        <w:rPr>
          <w:rFonts w:eastAsiaTheme="minorHAnsi"/>
          <w:lang w:eastAsia="zh-CN"/>
        </w:rPr>
      </w:pPr>
      <w:bookmarkStart w:id="398" w:name="_Toc131183833"/>
      <w:bookmarkStart w:id="399" w:name="_Toc164697732"/>
      <w:bookmarkStart w:id="400" w:name="_Toc168402240"/>
      <w:bookmarkStart w:id="401"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398"/>
      <w:bookmarkEnd w:id="399"/>
      <w:bookmarkEnd w:id="400"/>
      <w:bookmarkEnd w:id="401"/>
    </w:p>
    <w:p w14:paraId="23964DA3" w14:textId="77777777" w:rsidR="00AB0F5E" w:rsidRPr="00D81942" w:rsidRDefault="00AB0F5E" w:rsidP="00AB0F5E">
      <w:pPr>
        <w:rPr>
          <w:lang w:eastAsia="zh-CN"/>
        </w:rPr>
      </w:pPr>
      <w:r w:rsidRPr="00D81942">
        <w:rPr>
          <w:lang w:eastAsia="zh-CN"/>
        </w:rPr>
        <w:t xml:space="preserve">The </w:t>
      </w:r>
      <w:bookmarkStart w:id="402" w:name="_Hlk167843103"/>
      <w:r w:rsidRPr="00D81942">
        <w:rPr>
          <w:lang w:eastAsia="zh-CN"/>
        </w:rPr>
        <w:t xml:space="preserve">NSCE_SliceInfo </w:t>
      </w:r>
      <w:bookmarkEnd w:id="402"/>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03" w:name="_Toc164697733"/>
      <w:bookmarkStart w:id="404" w:name="_Toc168402241"/>
      <w:bookmarkStart w:id="405" w:name="_Toc183442892"/>
      <w:r w:rsidRPr="00D81942">
        <w:rPr>
          <w:lang w:eastAsia="zh-CN"/>
        </w:rPr>
        <w:t>8</w:t>
      </w:r>
      <w:r w:rsidRPr="00D81942">
        <w:t>.</w:t>
      </w:r>
      <w:r w:rsidRPr="00D81942">
        <w:rPr>
          <w:lang w:eastAsia="zh-CN"/>
        </w:rPr>
        <w:t>3.1</w:t>
      </w:r>
      <w:r w:rsidRPr="00D81942">
        <w:t>.2</w:t>
      </w:r>
      <w:r w:rsidRPr="00D81942">
        <w:tab/>
        <w:t>Usage of HTTP</w:t>
      </w:r>
      <w:bookmarkEnd w:id="403"/>
      <w:bookmarkEnd w:id="404"/>
      <w:bookmarkEnd w:id="405"/>
    </w:p>
    <w:p w14:paraId="47C098E4" w14:textId="77777777" w:rsidR="00AB0F5E" w:rsidRPr="00D81942" w:rsidRDefault="00AB0F5E" w:rsidP="000828E1">
      <w:pPr>
        <w:pStyle w:val="Heading5"/>
        <w:rPr>
          <w:rFonts w:eastAsia="SimSun"/>
          <w:lang w:eastAsia="zh-CN"/>
        </w:rPr>
      </w:pPr>
      <w:bookmarkStart w:id="406" w:name="_Toc164697734"/>
      <w:bookmarkStart w:id="407" w:name="_Toc168402242"/>
      <w:bookmarkStart w:id="408"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06"/>
      <w:bookmarkEnd w:id="407"/>
      <w:bookmarkEnd w:id="408"/>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09" w:name="_Toc164697735"/>
      <w:bookmarkStart w:id="410" w:name="_Toc168402243"/>
      <w:bookmarkStart w:id="411"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09"/>
      <w:bookmarkEnd w:id="410"/>
      <w:bookmarkEnd w:id="41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12" w:name="_Toc164697736"/>
      <w:bookmarkStart w:id="413" w:name="_Toc168402244"/>
      <w:bookmarkStart w:id="414"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12"/>
      <w:bookmarkEnd w:id="413"/>
      <w:bookmarkEnd w:id="414"/>
    </w:p>
    <w:p w14:paraId="0D48DEAC" w14:textId="77777777" w:rsidR="00AB0F5E" w:rsidRPr="00D81942" w:rsidRDefault="00AB0F5E" w:rsidP="000828E1">
      <w:pPr>
        <w:pStyle w:val="Heading5"/>
        <w:rPr>
          <w:rFonts w:eastAsia="SimSun"/>
        </w:rPr>
      </w:pPr>
      <w:bookmarkStart w:id="415" w:name="_Toc168402245"/>
      <w:bookmarkStart w:id="416"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15"/>
      <w:bookmarkEnd w:id="416"/>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C387EDA" w:rsidR="00813DFD" w:rsidRPr="00D81942" w:rsidRDefault="00813DFD" w:rsidP="00813DFD">
      <w:pPr>
        <w:jc w:val="center"/>
      </w:pPr>
      <w:r w:rsidRPr="00412D0B">
        <w:t xml:space="preserve"> </w:t>
      </w:r>
      <w:r>
        <w:object w:dxaOrig="5791" w:dyaOrig="4800" w14:anchorId="313081DA">
          <v:shape id="_x0000_i1026" type="#_x0000_t75" style="width:289.45pt;height:240.25pt" o:ole="">
            <v:imagedata r:id="rId14" o:title=""/>
          </v:shape>
          <o:OLEObject Type="Embed" ProgID="Visio.Drawing.15" ShapeID="_x0000_i1026" DrawAspect="Content" ObjectID="_1820396190" r:id="rId15"/>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6D074484" w14:textId="77777777" w:rsidR="00813DFD" w:rsidRPr="00D81942" w:rsidRDefault="00813DFD" w:rsidP="00813DFD">
      <w:pPr>
        <w:pStyle w:val="TH"/>
        <w:rPr>
          <w:b w:val="0"/>
        </w:rPr>
      </w:pPr>
      <w:bookmarkStart w:id="417" w:name="_Toc160890556"/>
      <w:bookmarkStart w:id="418" w:name="_Toc168402246"/>
      <w:bookmarkStart w:id="419" w:name="_Toc510696610"/>
      <w:bookmarkStart w:id="420"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r>
              <w:t>ns</w:t>
            </w:r>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21" w:name="_Toc183442897"/>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17"/>
      <w:bookmarkEnd w:id="418"/>
      <w:bookmarkEnd w:id="421"/>
    </w:p>
    <w:p w14:paraId="0B330BB9" w14:textId="77777777" w:rsidR="00AB0F5E" w:rsidRPr="00D81942" w:rsidRDefault="00AB0F5E" w:rsidP="000828E1">
      <w:pPr>
        <w:pStyle w:val="Heading6"/>
      </w:pPr>
      <w:bookmarkStart w:id="422" w:name="_Toc160890557"/>
      <w:bookmarkStart w:id="423" w:name="_Toc168402247"/>
      <w:bookmarkStart w:id="424" w:name="_Toc183442898"/>
      <w:r w:rsidRPr="00D81942">
        <w:t>8.3.1.</w:t>
      </w:r>
      <w:r w:rsidRPr="00D81942">
        <w:rPr>
          <w:rFonts w:eastAsia="SimSun"/>
        </w:rPr>
        <w:t>3.2</w:t>
      </w:r>
      <w:r w:rsidRPr="00D81942">
        <w:t>.1</w:t>
      </w:r>
      <w:r w:rsidRPr="00D81942">
        <w:tab/>
        <w:t>Description</w:t>
      </w:r>
      <w:bookmarkEnd w:id="419"/>
      <w:bookmarkEnd w:id="420"/>
      <w:bookmarkEnd w:id="422"/>
      <w:bookmarkEnd w:id="423"/>
      <w:bookmarkEnd w:id="424"/>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25" w:name="_Toc35971402"/>
      <w:bookmarkStart w:id="426" w:name="_Toc160890558"/>
      <w:bookmarkStart w:id="427" w:name="_Toc168402248"/>
      <w:bookmarkStart w:id="428" w:name="_Toc183442899"/>
      <w:bookmarkStart w:id="429" w:name="_Toc35971403"/>
      <w:bookmarkStart w:id="430"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25"/>
      <w:bookmarkEnd w:id="426"/>
      <w:bookmarkEnd w:id="427"/>
      <w:bookmarkEnd w:id="428"/>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31" w:name="_Toc160890559"/>
      <w:bookmarkStart w:id="432" w:name="_Toc168402249"/>
      <w:bookmarkStart w:id="433" w:name="_Toc183442900"/>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29"/>
      <w:bookmarkEnd w:id="430"/>
      <w:bookmarkEnd w:id="431"/>
      <w:bookmarkEnd w:id="432"/>
      <w:bookmarkEnd w:id="433"/>
    </w:p>
    <w:p w14:paraId="05FADA45" w14:textId="77777777" w:rsidR="00AB0F5E" w:rsidRPr="00D81942" w:rsidRDefault="00AB0F5E" w:rsidP="000828E1">
      <w:pPr>
        <w:pStyle w:val="Heading7"/>
      </w:pPr>
      <w:bookmarkStart w:id="434" w:name="_Toc510696613"/>
      <w:bookmarkStart w:id="435" w:name="_Toc35971404"/>
      <w:bookmarkStart w:id="436" w:name="_Toc168402250"/>
      <w:bookmarkStart w:id="437"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34"/>
      <w:bookmarkEnd w:id="435"/>
      <w:bookmarkEnd w:id="436"/>
      <w:bookmarkEnd w:id="437"/>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38" w:name="_Toc35971406"/>
      <w:bookmarkStart w:id="439" w:name="_Toc510696615"/>
      <w:bookmarkStart w:id="440" w:name="_Toc160890560"/>
      <w:bookmarkStart w:id="441" w:name="_Toc168402251"/>
      <w:bookmarkStart w:id="442" w:name="_Toc183442902"/>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38"/>
      <w:bookmarkEnd w:id="439"/>
      <w:bookmarkEnd w:id="440"/>
      <w:bookmarkEnd w:id="441"/>
      <w:bookmarkEnd w:id="442"/>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43" w:name="_Toc168402252"/>
      <w:bookmarkStart w:id="444"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43"/>
      <w:bookmarkEnd w:id="444"/>
    </w:p>
    <w:p w14:paraId="51FBFFCE" w14:textId="77777777" w:rsidR="00AB0F5E" w:rsidRPr="00D81942" w:rsidRDefault="00AB0F5E" w:rsidP="000828E1">
      <w:pPr>
        <w:pStyle w:val="Heading6"/>
      </w:pPr>
      <w:bookmarkStart w:id="445" w:name="_Toc168402253"/>
      <w:bookmarkStart w:id="446" w:name="_Toc183442904"/>
      <w:r w:rsidRPr="00D81942">
        <w:t>8.3.1.</w:t>
      </w:r>
      <w:r w:rsidRPr="00D81942">
        <w:rPr>
          <w:rFonts w:eastAsia="SimSun"/>
        </w:rPr>
        <w:t>3.3</w:t>
      </w:r>
      <w:r w:rsidRPr="00D81942">
        <w:t>.1</w:t>
      </w:r>
      <w:r w:rsidRPr="00D81942">
        <w:tab/>
        <w:t>Description</w:t>
      </w:r>
      <w:bookmarkEnd w:id="445"/>
      <w:bookmarkEnd w:id="446"/>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47" w:name="_Toc168402254"/>
      <w:bookmarkStart w:id="448"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47"/>
      <w:bookmarkEnd w:id="448"/>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49" w:name="_Toc168402255"/>
      <w:bookmarkStart w:id="450"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49"/>
      <w:bookmarkEnd w:id="450"/>
    </w:p>
    <w:p w14:paraId="7375CE5F" w14:textId="77777777" w:rsidR="00AB0F5E" w:rsidRPr="00D81942" w:rsidRDefault="00AB0F5E" w:rsidP="000828E1">
      <w:pPr>
        <w:pStyle w:val="Heading7"/>
      </w:pPr>
      <w:bookmarkStart w:id="451" w:name="_Toc168402256"/>
      <w:bookmarkStart w:id="452"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51"/>
      <w:bookmarkEnd w:id="452"/>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53" w:name="_Toc168402257"/>
      <w:bookmarkStart w:id="454"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53"/>
      <w:bookmarkEnd w:id="454"/>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55" w:name="_Toc183442909"/>
      <w:bookmarkStart w:id="456" w:name="_Toc164697737"/>
      <w:bookmarkStart w:id="457"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55"/>
    </w:p>
    <w:p w14:paraId="342A15C0" w14:textId="77777777" w:rsidR="00813DFD" w:rsidRPr="00D81942" w:rsidRDefault="00813DFD" w:rsidP="00813DFD">
      <w:pPr>
        <w:pStyle w:val="Heading6"/>
      </w:pPr>
      <w:bookmarkStart w:id="458" w:name="_Toc183442910"/>
      <w:r w:rsidRPr="00D81942">
        <w:t>8.3.1.</w:t>
      </w:r>
      <w:r w:rsidRPr="00D81942">
        <w:rPr>
          <w:rFonts w:eastAsia="SimSun"/>
        </w:rPr>
        <w:t>3.3</w:t>
      </w:r>
      <w:r>
        <w:rPr>
          <w:rFonts w:eastAsia="SimSun"/>
        </w:rPr>
        <w:t>A</w:t>
      </w:r>
      <w:r w:rsidRPr="00D81942">
        <w:t>.1</w:t>
      </w:r>
      <w:r w:rsidRPr="00D81942">
        <w:tab/>
        <w:t>Description</w:t>
      </w:r>
      <w:bookmarkEnd w:id="458"/>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59" w:name="_Toc183442911"/>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59"/>
    </w:p>
    <w:p w14:paraId="2369DF0E" w14:textId="77777777" w:rsidR="00813DFD" w:rsidRPr="00D81942" w:rsidRDefault="00813DFD" w:rsidP="00813DFD">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60" w:name="_Toc18344291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60"/>
    </w:p>
    <w:p w14:paraId="552965D0" w14:textId="77777777" w:rsidR="00813DFD" w:rsidRPr="00D81942" w:rsidRDefault="00813DFD" w:rsidP="00813DFD">
      <w:pPr>
        <w:pStyle w:val="Heading7"/>
      </w:pPr>
      <w:bookmarkStart w:id="461" w:name="_Toc18344291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61"/>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62"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56"/>
      <w:bookmarkEnd w:id="457"/>
      <w:bookmarkEnd w:id="462"/>
    </w:p>
    <w:p w14:paraId="2C6817B9" w14:textId="77777777" w:rsidR="00AB0F5E" w:rsidRPr="00D81942" w:rsidRDefault="00AB0F5E" w:rsidP="00AB0F5E">
      <w:bookmarkStart w:id="463" w:name="_Toc510696623"/>
      <w:bookmarkStart w:id="464" w:name="_Toc35971414"/>
      <w:r w:rsidRPr="00D81942">
        <w:t>None in this release of the specification.</w:t>
      </w:r>
      <w:bookmarkEnd w:id="463"/>
      <w:bookmarkEnd w:id="464"/>
    </w:p>
    <w:p w14:paraId="3062E8A7" w14:textId="77777777" w:rsidR="00AB0F5E" w:rsidRPr="00D81942" w:rsidRDefault="00AB0F5E" w:rsidP="000828E1">
      <w:pPr>
        <w:pStyle w:val="Heading5"/>
      </w:pPr>
      <w:bookmarkStart w:id="465" w:name="_Toc168402259"/>
      <w:bookmarkStart w:id="466" w:name="_Toc18344291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65"/>
      <w:bookmarkEnd w:id="466"/>
    </w:p>
    <w:p w14:paraId="5D841D57" w14:textId="77777777" w:rsidR="00AB0F5E" w:rsidRPr="00D81942" w:rsidRDefault="00AB0F5E" w:rsidP="000828E1">
      <w:pPr>
        <w:pStyle w:val="Heading6"/>
      </w:pPr>
      <w:bookmarkStart w:id="467" w:name="_Toc510696629"/>
      <w:bookmarkStart w:id="468" w:name="_Toc35971420"/>
      <w:bookmarkStart w:id="469" w:name="_Toc130662207"/>
      <w:bookmarkStart w:id="470" w:name="_Toc160446457"/>
      <w:bookmarkStart w:id="471" w:name="_Toc160532736"/>
      <w:bookmarkStart w:id="472" w:name="_Toc168402260"/>
      <w:bookmarkStart w:id="473"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67"/>
      <w:bookmarkEnd w:id="468"/>
      <w:bookmarkEnd w:id="469"/>
      <w:bookmarkEnd w:id="470"/>
      <w:bookmarkEnd w:id="471"/>
      <w:bookmarkEnd w:id="472"/>
      <w:bookmarkEnd w:id="473"/>
    </w:p>
    <w:p w14:paraId="6DEFA128" w14:textId="77777777" w:rsidR="00813DFD" w:rsidRPr="00D81942" w:rsidRDefault="00813DFD" w:rsidP="00813DFD">
      <w:pPr>
        <w:pStyle w:val="TH"/>
      </w:pPr>
      <w:bookmarkStart w:id="474" w:name="_Toc168402261"/>
      <w:bookmarkStart w:id="475" w:name="_Toc160446458"/>
      <w:bookmarkStart w:id="476"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r w:rsidRPr="00D81942">
              <w:t>callbackUri</w:t>
            </w:r>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r w:rsidRPr="00D81942">
              <w:t>callbackUri</w:t>
            </w:r>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r w:rsidRPr="00D81942">
              <w:t>callbackUri</w:t>
            </w:r>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r w:rsidRPr="0025180D">
              <w:t>nabl</w:t>
            </w:r>
            <w:r>
              <w:t>ing</w:t>
            </w:r>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477"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74"/>
      <w:bookmarkEnd w:id="477"/>
    </w:p>
    <w:p w14:paraId="3418404B" w14:textId="77777777" w:rsidR="00AB0F5E" w:rsidRPr="00D81942" w:rsidRDefault="00AB0F5E" w:rsidP="000828E1">
      <w:pPr>
        <w:pStyle w:val="Heading7"/>
      </w:pPr>
      <w:bookmarkStart w:id="478" w:name="_Toc168402262"/>
      <w:bookmarkStart w:id="479"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78"/>
      <w:bookmarkEnd w:id="479"/>
    </w:p>
    <w:p w14:paraId="7D666914" w14:textId="77777777" w:rsidR="00813DFD" w:rsidRPr="00D81942" w:rsidRDefault="00813DFD" w:rsidP="00813DFD">
      <w:bookmarkStart w:id="480"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81" w:name="_Toc18344291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80"/>
      <w:bookmarkEnd w:id="481"/>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lastRenderedPageBreak/>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82" w:name="_Hlk167843357"/>
            <w:r w:rsidRPr="00D81942">
              <w:t>EdgeSCRequirementNotif</w:t>
            </w:r>
            <w:bookmarkEnd w:id="482"/>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83" w:name="_Toc168402264"/>
      <w:bookmarkStart w:id="484" w:name="_Toc183442920"/>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75"/>
      <w:bookmarkEnd w:id="476"/>
      <w:r w:rsidRPr="00D81942">
        <w:t>PLMN slice notification</w:t>
      </w:r>
      <w:bookmarkEnd w:id="483"/>
      <w:bookmarkEnd w:id="484"/>
    </w:p>
    <w:p w14:paraId="73137638" w14:textId="77777777" w:rsidR="00AB0F5E" w:rsidRPr="00D81942" w:rsidRDefault="00AB0F5E" w:rsidP="000828E1">
      <w:pPr>
        <w:pStyle w:val="Heading7"/>
      </w:pPr>
      <w:bookmarkStart w:id="485" w:name="_Toc160446459"/>
      <w:bookmarkStart w:id="486" w:name="_Toc160532738"/>
      <w:bookmarkStart w:id="487" w:name="_Toc168402265"/>
      <w:bookmarkStart w:id="488"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85"/>
      <w:bookmarkEnd w:id="486"/>
      <w:bookmarkEnd w:id="487"/>
      <w:bookmarkEnd w:id="488"/>
    </w:p>
    <w:p w14:paraId="29C08105" w14:textId="77777777" w:rsidR="00813DFD" w:rsidRPr="00D81942" w:rsidRDefault="00813DFD" w:rsidP="00813DFD">
      <w:bookmarkStart w:id="489" w:name="_Toc160446460"/>
      <w:bookmarkStart w:id="490" w:name="_Toc160532739"/>
      <w:bookmarkStart w:id="491"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492"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89"/>
      <w:bookmarkEnd w:id="490"/>
      <w:bookmarkEnd w:id="491"/>
      <w:bookmarkEnd w:id="492"/>
    </w:p>
    <w:p w14:paraId="3FE91853" w14:textId="77777777" w:rsidR="00AB0F5E" w:rsidRPr="00D81942" w:rsidRDefault="00AB0F5E" w:rsidP="00AB0F5E">
      <w:bookmarkStart w:id="493"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494" w:name="_Hlk149903494"/>
      <w:bookmarkEnd w:id="493"/>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494"/>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495" w:name="_Hlk149903622"/>
      <w:r w:rsidRPr="00D81942">
        <w:t>Data structures supported by the POST Request Body on this resource</w:t>
      </w:r>
      <w:bookmarkEnd w:id="49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496"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496"/>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497" w:name="_Hlk149903640"/>
      <w:r w:rsidRPr="00D81942">
        <w:t>Data structures supported by the POST Response Body on this resource</w:t>
      </w:r>
      <w:bookmarkEnd w:id="49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498"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498"/>
    </w:tbl>
    <w:p w14:paraId="538A571E" w14:textId="77777777" w:rsidR="00AB0F5E" w:rsidRPr="00D81942" w:rsidRDefault="00AB0F5E" w:rsidP="00AB0F5E"/>
    <w:p w14:paraId="414E4EC3" w14:textId="77777777" w:rsidR="00813DFD" w:rsidRPr="0051387D" w:rsidRDefault="00813DFD" w:rsidP="00813DFD">
      <w:pPr>
        <w:pStyle w:val="Heading6"/>
      </w:pPr>
      <w:bookmarkStart w:id="499" w:name="_Toc183442923"/>
      <w:bookmarkStart w:id="500" w:name="_Toc35971427"/>
      <w:bookmarkStart w:id="501" w:name="_Toc157434618"/>
      <w:bookmarkStart w:id="502" w:name="_Toc157436333"/>
      <w:bookmarkStart w:id="503" w:name="_Toc157440173"/>
      <w:bookmarkStart w:id="504" w:name="_Toc168402267"/>
      <w:r>
        <w:lastRenderedPageBreak/>
        <w:t>8.3.1.3.5.4</w:t>
      </w:r>
      <w:r w:rsidRPr="0051387D">
        <w:tab/>
        <w:t>NS Info Delivery</w:t>
      </w:r>
      <w:bookmarkEnd w:id="499"/>
    </w:p>
    <w:p w14:paraId="74306EE5" w14:textId="77777777" w:rsidR="00813DFD" w:rsidRPr="00D81942" w:rsidRDefault="00813DFD" w:rsidP="00813DFD">
      <w:pPr>
        <w:pStyle w:val="Heading7"/>
      </w:pPr>
      <w:bookmarkStart w:id="505" w:name="_Toc183442924"/>
      <w:r>
        <w:rPr>
          <w:lang w:eastAsia="zh-CN"/>
        </w:rPr>
        <w:t>8.3.1.3.5.4</w:t>
      </w:r>
      <w:r w:rsidRPr="00D81942">
        <w:t>.1</w:t>
      </w:r>
      <w:r w:rsidRPr="00D81942">
        <w:tab/>
        <w:t>Description</w:t>
      </w:r>
      <w:bookmarkEnd w:id="505"/>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06" w:name="_Toc183442925"/>
      <w:r>
        <w:rPr>
          <w:lang w:eastAsia="zh-CN"/>
        </w:rPr>
        <w:t>8.3.1.3.5.4</w:t>
      </w:r>
      <w:r w:rsidRPr="00D81942">
        <w:t>.2</w:t>
      </w:r>
      <w:r w:rsidRPr="00D81942">
        <w:tab/>
        <w:t>Notification definition</w:t>
      </w:r>
      <w:bookmarkEnd w:id="506"/>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{callbackUri}</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inter-PLMNslice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r w:rsidRPr="00D3062E">
              <w:t>NSInfoDel</w:t>
            </w:r>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07"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00"/>
      <w:bookmarkEnd w:id="501"/>
      <w:bookmarkEnd w:id="502"/>
      <w:bookmarkEnd w:id="503"/>
      <w:bookmarkEnd w:id="504"/>
      <w:bookmarkEnd w:id="507"/>
    </w:p>
    <w:p w14:paraId="2864D40E" w14:textId="77777777" w:rsidR="00AB0F5E" w:rsidRPr="00D81942" w:rsidRDefault="00AB0F5E" w:rsidP="000828E1">
      <w:pPr>
        <w:pStyle w:val="Heading6"/>
      </w:pPr>
      <w:bookmarkStart w:id="508" w:name="_Toc510696633"/>
      <w:bookmarkStart w:id="509" w:name="_Toc35971428"/>
      <w:bookmarkStart w:id="510" w:name="_Toc157434619"/>
      <w:bookmarkStart w:id="511" w:name="_Toc157436334"/>
      <w:bookmarkStart w:id="512" w:name="_Toc157440174"/>
      <w:bookmarkStart w:id="513" w:name="_Toc168402268"/>
      <w:bookmarkStart w:id="514"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08"/>
      <w:bookmarkEnd w:id="509"/>
      <w:bookmarkEnd w:id="510"/>
      <w:bookmarkEnd w:id="511"/>
      <w:bookmarkEnd w:id="512"/>
      <w:bookmarkEnd w:id="513"/>
      <w:bookmarkEnd w:id="514"/>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D81942" w:rsidRDefault="005344CB" w:rsidP="00C616E9">
            <w:pPr>
              <w:pStyle w:val="TAL"/>
            </w:pPr>
            <w:r>
              <w:rPr>
                <w:rFonts w:hint="eastAsia"/>
              </w:rPr>
              <w:t>N</w:t>
            </w:r>
            <w:r>
              <w:t>SInfo</w:t>
            </w:r>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r>
              <w:rPr>
                <w:rFonts w:hint="eastAsia"/>
              </w:rPr>
              <w:t>R</w:t>
            </w:r>
            <w:r>
              <w:t>epresnets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r w:rsidRPr="00D3062E">
              <w:t>NSInfoDel</w:t>
            </w:r>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4B3ABEDB" w14:textId="77777777" w:rsidR="005344CB" w:rsidRPr="00D81942" w:rsidRDefault="005344CB" w:rsidP="005344CB">
      <w:pPr>
        <w:pStyle w:val="TH"/>
      </w:pPr>
      <w:bookmarkStart w:id="515" w:name="_Toc157434620"/>
      <w:bookmarkStart w:id="516" w:name="_Toc157436335"/>
      <w:bookmarkStart w:id="517" w:name="_Toc157440175"/>
      <w:bookmarkStart w:id="518" w:name="_Toc168402269"/>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r w:rsidRPr="00D81942">
              <w:t>EdgeSCRequirementNotif</w:t>
            </w:r>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r w:rsidRPr="00D3062E">
              <w:rPr>
                <w:lang w:eastAsia="zh-CN"/>
              </w:rPr>
              <w:t>EndPoint</w:t>
            </w:r>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r w:rsidRPr="00D81942">
              <w:t>InterPlmnServContNotif</w:t>
            </w:r>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r w:rsidRPr="00D3062E">
              <w:t>NetSliceId</w:t>
            </w:r>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19"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15"/>
      <w:bookmarkEnd w:id="516"/>
      <w:bookmarkEnd w:id="517"/>
      <w:bookmarkEnd w:id="518"/>
      <w:bookmarkEnd w:id="519"/>
    </w:p>
    <w:p w14:paraId="4AE64D1B" w14:textId="77777777" w:rsidR="00AB0F5E" w:rsidRPr="00D81942" w:rsidRDefault="00AB0F5E" w:rsidP="000828E1">
      <w:pPr>
        <w:pStyle w:val="Heading7"/>
      </w:pPr>
      <w:bookmarkStart w:id="520" w:name="_Toc157434621"/>
      <w:bookmarkStart w:id="521" w:name="_Toc157436336"/>
      <w:bookmarkStart w:id="522" w:name="_Toc157440176"/>
      <w:bookmarkStart w:id="523" w:name="_Toc168402270"/>
      <w:bookmarkStart w:id="524"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20"/>
      <w:bookmarkEnd w:id="521"/>
      <w:bookmarkEnd w:id="522"/>
      <w:bookmarkEnd w:id="523"/>
      <w:bookmarkEnd w:id="524"/>
    </w:p>
    <w:p w14:paraId="369F4252" w14:textId="77777777" w:rsidR="005344CB" w:rsidRPr="00D81942" w:rsidRDefault="005344CB" w:rsidP="005344CB">
      <w:bookmarkStart w:id="525" w:name="_Toc164697746"/>
      <w:bookmarkStart w:id="526"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27" w:name="_Toc183442930"/>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r>
        <w:rPr>
          <w:rFonts w:hint="eastAsia"/>
          <w:lang w:eastAsia="zh-CN"/>
        </w:rPr>
        <w:t>NS</w:t>
      </w:r>
      <w:r w:rsidRPr="00D81942">
        <w:rPr>
          <w:lang w:eastAsia="zh-CN"/>
        </w:rPr>
        <w:t>InfoDel</w:t>
      </w:r>
      <w:bookmarkEnd w:id="527"/>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r>
        <w:t>NS</w:t>
      </w:r>
      <w:r w:rsidRPr="00D81942">
        <w:rPr>
          <w:lang w:eastAsia="zh-CN"/>
        </w:rPr>
        <w:t>InfoDel</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r w:rsidRPr="00D3062E">
              <w:t>valServId</w:t>
            </w:r>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r w:rsidRPr="00D3062E">
              <w:t>tgtNsceServId</w:t>
            </w:r>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r w:rsidRPr="00D3062E">
              <w:t>tgtNsceAddr</w:t>
            </w:r>
          </w:p>
        </w:tc>
        <w:tc>
          <w:tcPr>
            <w:tcW w:w="1843" w:type="dxa"/>
            <w:vAlign w:val="center"/>
          </w:tcPr>
          <w:p w14:paraId="1EA2B93A" w14:textId="77777777" w:rsidR="005344CB" w:rsidRPr="00D3062E" w:rsidRDefault="005344CB" w:rsidP="00C616E9">
            <w:pPr>
              <w:pStyle w:val="TAL"/>
            </w:pPr>
            <w:r w:rsidRPr="00D3062E">
              <w:rPr>
                <w:lang w:eastAsia="zh-CN"/>
              </w:rPr>
              <w:t>EndPoint</w:t>
            </w:r>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r w:rsidRPr="00D3062E">
              <w:t>valUeIds</w:t>
            </w:r>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r w:rsidRPr="00D3062E">
              <w:t>1..N</w:t>
            </w:r>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r>
              <w:rPr>
                <w:rFonts w:hint="eastAsia"/>
              </w:rPr>
              <w:t>n</w:t>
            </w:r>
            <w:r>
              <w:t>SInfos</w:t>
            </w:r>
          </w:p>
        </w:tc>
        <w:tc>
          <w:tcPr>
            <w:tcW w:w="1843" w:type="dxa"/>
            <w:vAlign w:val="center"/>
          </w:tcPr>
          <w:p w14:paraId="215C77CE" w14:textId="77777777" w:rsidR="005344CB" w:rsidRPr="00D3062E" w:rsidRDefault="005344CB" w:rsidP="00C616E9">
            <w:pPr>
              <w:pStyle w:val="TAL"/>
            </w:pPr>
            <w:r>
              <w:rPr>
                <w:rFonts w:hint="eastAsia"/>
              </w:rPr>
              <w:t>a</w:t>
            </w:r>
            <w:r>
              <w:t>rray(NSInfo)</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r>
              <w:rPr>
                <w:rFonts w:hint="eastAsia"/>
              </w:rPr>
              <w:t>1</w:t>
            </w:r>
            <w:r>
              <w:t>..N</w:t>
            </w:r>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28" w:name="_Toc183442931"/>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r w:rsidRPr="00D3062E">
        <w:t>NSInfo</w:t>
      </w:r>
      <w:bookmarkEnd w:id="528"/>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r w:rsidRPr="00D3062E">
        <w:t>NSInfo</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r w:rsidRPr="00D3062E">
              <w:t>netSliceId</w:t>
            </w:r>
          </w:p>
        </w:tc>
        <w:tc>
          <w:tcPr>
            <w:tcW w:w="1843" w:type="dxa"/>
            <w:vAlign w:val="center"/>
          </w:tcPr>
          <w:p w14:paraId="2E53EBF8" w14:textId="77777777" w:rsidR="005344CB" w:rsidRPr="00D3062E" w:rsidRDefault="005344CB" w:rsidP="00C616E9">
            <w:pPr>
              <w:pStyle w:val="TAL"/>
              <w:rPr>
                <w:lang w:val="en-US" w:eastAsia="zh-CN"/>
              </w:rPr>
            </w:pPr>
            <w:r w:rsidRPr="00D3062E">
              <w:t>NetSliceId</w:t>
            </w:r>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r w:rsidRPr="00D3062E">
              <w:t>dnn</w:t>
            </w:r>
          </w:p>
        </w:tc>
        <w:tc>
          <w:tcPr>
            <w:tcW w:w="1843" w:type="dxa"/>
            <w:vAlign w:val="center"/>
          </w:tcPr>
          <w:p w14:paraId="3A718096" w14:textId="77777777" w:rsidR="005344CB" w:rsidRPr="00D3062E" w:rsidRDefault="005344CB" w:rsidP="00C616E9">
            <w:pPr>
              <w:pStyle w:val="TAL"/>
              <w:rPr>
                <w:lang w:eastAsia="zh-CN"/>
              </w:rPr>
            </w:pPr>
            <w:r w:rsidRPr="00D3062E">
              <w:t>Dnn</w:t>
            </w:r>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29" w:name="_Toc18344293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25"/>
      <w:bookmarkEnd w:id="526"/>
      <w:bookmarkEnd w:id="529"/>
    </w:p>
    <w:p w14:paraId="7C7D415C" w14:textId="77777777" w:rsidR="00AB0F5E" w:rsidRPr="00D81942" w:rsidRDefault="00AB0F5E" w:rsidP="000828E1">
      <w:pPr>
        <w:pStyle w:val="Heading6"/>
      </w:pPr>
      <w:bookmarkStart w:id="530" w:name="_Toc164697747"/>
      <w:bookmarkStart w:id="531" w:name="_Toc168402272"/>
      <w:bookmarkStart w:id="532"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30"/>
      <w:bookmarkEnd w:id="531"/>
      <w:bookmarkEnd w:id="532"/>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lastRenderedPageBreak/>
        <w:t>In addition, the requirements in the following clauses shall apply.</w:t>
      </w:r>
    </w:p>
    <w:p w14:paraId="440DC50A" w14:textId="77777777" w:rsidR="00AB0F5E" w:rsidRPr="00D81942" w:rsidRDefault="00AB0F5E" w:rsidP="000828E1">
      <w:pPr>
        <w:pStyle w:val="Heading6"/>
      </w:pPr>
      <w:bookmarkStart w:id="533" w:name="_Toc164697748"/>
      <w:bookmarkStart w:id="534" w:name="_Toc168402273"/>
      <w:bookmarkStart w:id="535"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33"/>
      <w:bookmarkEnd w:id="534"/>
      <w:bookmarkEnd w:id="535"/>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36" w:name="_Toc164697749"/>
      <w:bookmarkStart w:id="537" w:name="_Toc168402274"/>
      <w:bookmarkStart w:id="538"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36"/>
      <w:bookmarkEnd w:id="537"/>
      <w:bookmarkEnd w:id="538"/>
    </w:p>
    <w:p w14:paraId="1654055D" w14:textId="41B3EA29" w:rsidR="00AB0F5E" w:rsidRPr="00D81942" w:rsidRDefault="00AB0F5E" w:rsidP="00AB0F5E">
      <w:r w:rsidRPr="00D81942">
        <w:t>The application errors defined for NSCE_SliceInfo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39" w:name="_Toc164697750"/>
      <w:bookmarkStart w:id="540" w:name="_Toc168402275"/>
      <w:bookmarkStart w:id="541"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39"/>
      <w:bookmarkEnd w:id="540"/>
      <w:bookmarkEnd w:id="541"/>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42" w:name="_Toc164697751"/>
      <w:bookmarkStart w:id="543" w:name="_Toc168402276"/>
      <w:bookmarkStart w:id="544"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42"/>
      <w:bookmarkEnd w:id="543"/>
      <w:bookmarkEnd w:id="544"/>
    </w:p>
    <w:p w14:paraId="4E7F8A1E" w14:textId="77777777" w:rsidR="00AB0F5E" w:rsidRPr="00D81942" w:rsidRDefault="00AB0F5E" w:rsidP="000828E1">
      <w:pPr>
        <w:pStyle w:val="Heading6"/>
      </w:pPr>
      <w:bookmarkStart w:id="545" w:name="_Toc164697752"/>
      <w:bookmarkStart w:id="546" w:name="_Toc168402277"/>
      <w:bookmarkStart w:id="547"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45"/>
      <w:bookmarkEnd w:id="546"/>
      <w:bookmarkEnd w:id="547"/>
    </w:p>
    <w:p w14:paraId="0DE275CC" w14:textId="3EDA5DC4" w:rsidR="00AB0F5E" w:rsidRPr="00D81942" w:rsidRDefault="00AB0F5E" w:rsidP="00AB0F5E">
      <w:r w:rsidRPr="00D81942">
        <w:t>Usage of HTTP over TLS and the TLS profiles shall be as specified in clause 5.1.1.4 of 3GPP TS 3</w:t>
      </w:r>
      <w:bookmarkStart w:id="548" w:name="_Hlk164687398"/>
      <w:r w:rsidRPr="00D81942">
        <w:t>3</w:t>
      </w:r>
      <w:bookmarkEnd w:id="548"/>
      <w:r w:rsidRPr="00D81942">
        <w:t>.434 [21].</w:t>
      </w:r>
    </w:p>
    <w:p w14:paraId="53E221B2" w14:textId="77777777" w:rsidR="009D13B3" w:rsidRPr="00D81942" w:rsidRDefault="009D13B3" w:rsidP="007B36D6">
      <w:pPr>
        <w:pStyle w:val="Heading1"/>
        <w:rPr>
          <w:lang w:eastAsia="zh-CN"/>
        </w:rPr>
      </w:pPr>
      <w:bookmarkStart w:id="549" w:name="_Toc168402278"/>
      <w:bookmarkStart w:id="550" w:name="_Toc183442939"/>
      <w:bookmarkEnd w:id="393"/>
      <w:r w:rsidRPr="00D81942">
        <w:rPr>
          <w:lang w:eastAsia="zh-CN"/>
        </w:rPr>
        <w:t>9</w:t>
      </w:r>
      <w:r w:rsidRPr="00D81942">
        <w:rPr>
          <w:lang w:eastAsia="zh-CN"/>
        </w:rPr>
        <w:tab/>
        <w:t>Usage of common API framework</w:t>
      </w:r>
      <w:bookmarkEnd w:id="394"/>
      <w:bookmarkEnd w:id="395"/>
      <w:bookmarkEnd w:id="549"/>
      <w:bookmarkEnd w:id="550"/>
    </w:p>
    <w:p w14:paraId="25338AEC" w14:textId="77777777" w:rsidR="009D13B3" w:rsidRPr="00D81942" w:rsidRDefault="009D13B3" w:rsidP="007B36D6">
      <w:pPr>
        <w:pStyle w:val="Heading2"/>
      </w:pPr>
      <w:bookmarkStart w:id="551" w:name="_Toc164689126"/>
      <w:bookmarkStart w:id="552" w:name="_Toc164697754"/>
      <w:bookmarkStart w:id="553" w:name="_Toc168402279"/>
      <w:bookmarkStart w:id="554" w:name="_Toc183442940"/>
      <w:r w:rsidRPr="00D81942">
        <w:t>9.1</w:t>
      </w:r>
      <w:r w:rsidRPr="00D81942">
        <w:tab/>
        <w:t>General</w:t>
      </w:r>
      <w:bookmarkEnd w:id="551"/>
      <w:bookmarkEnd w:id="552"/>
      <w:bookmarkEnd w:id="553"/>
      <w:bookmarkEnd w:id="554"/>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2"/>
      <w:bookmarkEnd w:id="83"/>
      <w:bookmarkEnd w:id="84"/>
      <w:bookmarkEnd w:id="85"/>
      <w:bookmarkEnd w:id="86"/>
      <w:bookmarkEnd w:id="87"/>
    </w:p>
    <w:p w14:paraId="58C0C1AB" w14:textId="6EA77DB8" w:rsidR="009D13B3" w:rsidRPr="00B81282" w:rsidRDefault="008B5E4E" w:rsidP="008B5E4E">
      <w:pPr>
        <w:pStyle w:val="Heading8"/>
        <w:rPr>
          <w:lang w:val="fr-FR"/>
        </w:rPr>
      </w:pPr>
      <w:bookmarkStart w:id="555" w:name="_Toc164697755"/>
      <w:bookmarkStart w:id="556" w:name="_Toc183442941"/>
      <w:r w:rsidRPr="00B81282">
        <w:rPr>
          <w:lang w:val="fr-FR"/>
        </w:rPr>
        <w:lastRenderedPageBreak/>
        <w:t>Annex A (normative):</w:t>
      </w:r>
      <w:r w:rsidR="009D13B3" w:rsidRPr="00B81282">
        <w:rPr>
          <w:lang w:val="fr-FR"/>
        </w:rPr>
        <w:t xml:space="preserve"> Void</w:t>
      </w:r>
      <w:bookmarkEnd w:id="555"/>
      <w:bookmarkEnd w:id="556"/>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57" w:name="_Toc164697756"/>
      <w:bookmarkStart w:id="558" w:name="_Toc183442942"/>
      <w:r w:rsidRPr="00B81282">
        <w:rPr>
          <w:lang w:val="fr-FR"/>
        </w:rPr>
        <w:lastRenderedPageBreak/>
        <w:t>Annex B (normative):</w:t>
      </w:r>
      <w:r w:rsidR="00AE0C90" w:rsidRPr="00B81282">
        <w:rPr>
          <w:lang w:val="fr-FR"/>
        </w:rPr>
        <w:t xml:space="preserve"> </w:t>
      </w:r>
      <w:r w:rsidR="00F64D9B" w:rsidRPr="00B81282">
        <w:rPr>
          <w:lang w:val="fr-FR"/>
        </w:rPr>
        <w:t>Void</w:t>
      </w:r>
      <w:bookmarkEnd w:id="557"/>
      <w:bookmarkEnd w:id="558"/>
    </w:p>
    <w:p w14:paraId="3ACD5D62" w14:textId="7DA0B36E" w:rsidR="008B5E4E" w:rsidRPr="00B81282" w:rsidRDefault="006B30D0" w:rsidP="008B5E4E">
      <w:pPr>
        <w:pStyle w:val="Heading8"/>
        <w:rPr>
          <w:lang w:val="fr-FR"/>
        </w:rPr>
      </w:pPr>
      <w:r w:rsidRPr="00B81282">
        <w:rPr>
          <w:lang w:val="fr-FR"/>
        </w:rPr>
        <w:br w:type="page"/>
      </w:r>
      <w:bookmarkStart w:id="559" w:name="_Toc24868677"/>
      <w:bookmarkStart w:id="560" w:name="_Toc34154182"/>
      <w:bookmarkStart w:id="561" w:name="_Toc36041126"/>
      <w:bookmarkStart w:id="562" w:name="_Toc36041439"/>
      <w:bookmarkStart w:id="563" w:name="_Toc43196719"/>
      <w:bookmarkStart w:id="564" w:name="_Toc43481489"/>
      <w:bookmarkStart w:id="565" w:name="_Toc45134766"/>
      <w:bookmarkStart w:id="566" w:name="_Toc51189298"/>
      <w:bookmarkStart w:id="567" w:name="_Toc51763974"/>
      <w:bookmarkStart w:id="568" w:name="_Toc57206206"/>
      <w:bookmarkStart w:id="569" w:name="_Toc59019547"/>
      <w:bookmarkStart w:id="570" w:name="_Toc68170220"/>
      <w:bookmarkStart w:id="571" w:name="_Toc83234262"/>
      <w:bookmarkStart w:id="572" w:name="_Toc90661685"/>
      <w:bookmarkStart w:id="573" w:name="_Toc138755405"/>
      <w:bookmarkStart w:id="574" w:name="_Toc151886390"/>
      <w:bookmarkStart w:id="575" w:name="_Toc152076455"/>
      <w:bookmarkStart w:id="576" w:name="_Toc153794171"/>
    </w:p>
    <w:p w14:paraId="5F0FE07E" w14:textId="73844121" w:rsidR="008B5E4E" w:rsidRPr="00D81942" w:rsidRDefault="008B5E4E" w:rsidP="008B5E4E">
      <w:pPr>
        <w:pStyle w:val="Heading8"/>
      </w:pPr>
      <w:bookmarkStart w:id="577" w:name="_Toc164697757"/>
      <w:bookmarkStart w:id="578" w:name="_Toc183442943"/>
      <w:r w:rsidRPr="00D81942">
        <w:lastRenderedPageBreak/>
        <w:t>Annex C (normative):</w:t>
      </w:r>
      <w:r w:rsidRPr="00D81942">
        <w:br/>
        <w:t>OpenAPI specification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F243C34" w14:textId="77777777" w:rsidR="008B5E4E" w:rsidRPr="00D81942" w:rsidRDefault="008B5E4E" w:rsidP="008B5E4E">
      <w:pPr>
        <w:pStyle w:val="Heading1"/>
      </w:pPr>
      <w:bookmarkStart w:id="579" w:name="_Toc34154183"/>
      <w:bookmarkStart w:id="580" w:name="_Toc36041127"/>
      <w:bookmarkStart w:id="581" w:name="_Toc36041440"/>
      <w:bookmarkStart w:id="582" w:name="_Toc43196720"/>
      <w:bookmarkStart w:id="583" w:name="_Toc43481490"/>
      <w:bookmarkStart w:id="584" w:name="_Toc45134767"/>
      <w:bookmarkStart w:id="585" w:name="_Toc51189299"/>
      <w:bookmarkStart w:id="586" w:name="_Toc51763975"/>
      <w:bookmarkStart w:id="587" w:name="_Toc57206207"/>
      <w:bookmarkStart w:id="588" w:name="_Toc59019548"/>
      <w:bookmarkStart w:id="589" w:name="_Toc68170221"/>
      <w:bookmarkStart w:id="590" w:name="_Toc83234263"/>
      <w:bookmarkStart w:id="591" w:name="_Toc90661686"/>
      <w:bookmarkStart w:id="592" w:name="_Toc138755406"/>
      <w:bookmarkStart w:id="593" w:name="_Toc151886391"/>
      <w:bookmarkStart w:id="594" w:name="_Toc152076456"/>
      <w:bookmarkStart w:id="595" w:name="_Toc153794172"/>
      <w:bookmarkStart w:id="596" w:name="_Toc164689127"/>
      <w:bookmarkStart w:id="597" w:name="_Toc164697758"/>
      <w:bookmarkStart w:id="598" w:name="_Toc168402280"/>
      <w:bookmarkStart w:id="599" w:name="_Toc183442944"/>
      <w:r w:rsidRPr="00D81942">
        <w:t>C.1</w:t>
      </w:r>
      <w:r w:rsidRPr="00D81942">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600" w:name="_Hlk3294506"/>
      <w:r w:rsidRPr="00D81942">
        <w:t>of the OpenAPI specification file</w:t>
      </w:r>
      <w:bookmarkEnd w:id="600"/>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01" w:name="_Toc43196725"/>
      <w:bookmarkStart w:id="602" w:name="_Toc43481491"/>
      <w:bookmarkStart w:id="603" w:name="_Toc45134768"/>
      <w:bookmarkStart w:id="604" w:name="_Toc51189300"/>
      <w:bookmarkStart w:id="605" w:name="_Toc51763976"/>
      <w:bookmarkStart w:id="606" w:name="_Toc57206208"/>
      <w:bookmarkStart w:id="607" w:name="_Toc59019549"/>
      <w:bookmarkStart w:id="608" w:name="_Toc68170222"/>
      <w:bookmarkStart w:id="609" w:name="_Toc83234264"/>
      <w:bookmarkStart w:id="610" w:name="_Toc90661687"/>
      <w:bookmarkStart w:id="611" w:name="_Toc138755407"/>
      <w:bookmarkStart w:id="612" w:name="_Toc151886392"/>
      <w:bookmarkStart w:id="613" w:name="_Toc152076457"/>
      <w:bookmarkStart w:id="614" w:name="_Toc153794173"/>
      <w:bookmarkStart w:id="615" w:name="_Toc164689128"/>
      <w:bookmarkStart w:id="616" w:name="_Toc164697759"/>
      <w:bookmarkStart w:id="617" w:name="_Toc168402281"/>
      <w:bookmarkStart w:id="618" w:name="_Toc183442945"/>
      <w:r w:rsidRPr="00D81942">
        <w:t>C.2</w:t>
      </w:r>
      <w:r w:rsidRPr="00D81942">
        <w:tab/>
        <w:t>ETC_Configuration API</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6FE8994E" w:rsidR="008B5E4E" w:rsidRPr="00D81942" w:rsidRDefault="008B5E4E" w:rsidP="008B5E4E">
      <w:pPr>
        <w:pStyle w:val="PL"/>
      </w:pPr>
      <w:r w:rsidRPr="00D81942">
        <w:t xml:space="preserve">  version: 1.0.</w:t>
      </w:r>
      <w:r w:rsidR="009C6FC6">
        <w:t>2</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7777777" w:rsidR="008B5E4E" w:rsidRPr="00D81942" w:rsidRDefault="008B5E4E" w:rsidP="008B5E4E">
      <w:pPr>
        <w:pStyle w:val="PL"/>
      </w:pPr>
      <w:r w:rsidRPr="00D81942">
        <w:t xml:space="preserve">    © 2024,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494E483C" w:rsidR="008B5E4E" w:rsidRPr="00D81942" w:rsidRDefault="008B5E4E" w:rsidP="008B5E4E">
      <w:pPr>
        <w:pStyle w:val="PL"/>
      </w:pPr>
      <w:r w:rsidRPr="00D81942">
        <w:t xml:space="preserve">    3GPP TS 24.549 V18.</w:t>
      </w:r>
      <w:r w:rsidR="009C6FC6">
        <w:t>4</w:t>
      </w:r>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/val-services/{valServiceId}</w:t>
      </w:r>
      <w:r w:rsidRPr="00D81942">
        <w:t>/configurations/{configurationId}: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name: valService</w:t>
      </w:r>
      <w:r w:rsidRPr="006B4BBD">
        <w:t>Id</w:t>
      </w:r>
    </w:p>
    <w:p w14:paraId="6BE16055" w14:textId="77777777" w:rsidR="0018598E" w:rsidRPr="006B4BBD" w:rsidRDefault="0018598E" w:rsidP="0018598E">
      <w:pPr>
        <w:pStyle w:val="PL"/>
        <w:rPr>
          <w:rFonts w:cs="Courier New"/>
          <w:szCs w:val="16"/>
        </w:rPr>
      </w:pPr>
      <w:r w:rsidRPr="006B4BBD">
        <w:rPr>
          <w:rFonts w:cs="Courier New"/>
          <w:szCs w:val="16"/>
        </w:rPr>
        <w:t xml:space="preserve">          description: String identifying the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in: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77777777" w:rsidR="008B5E4E" w:rsidRPr="00D81942" w:rsidRDefault="008B5E4E" w:rsidP="008B5E4E">
      <w:pPr>
        <w:pStyle w:val="PL"/>
        <w:rPr>
          <w:rFonts w:cs="Courier New"/>
          <w:szCs w:val="16"/>
        </w:rPr>
      </w:pPr>
      <w:r w:rsidRPr="00D81942">
        <w:rPr>
          <w:rFonts w:cs="Courier New"/>
          <w:szCs w:val="16"/>
        </w:rPr>
        <w:t xml:space="preserve">          description: String identifying the 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77777777"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19" w:name="_Toc168402282"/>
      <w:bookmarkStart w:id="620" w:name="_Toc183442946"/>
      <w:bookmarkStart w:id="621" w:name="_Hlk168393403"/>
      <w:bookmarkStart w:id="622" w:name="_Toc164697760"/>
      <w:r w:rsidR="00F55151" w:rsidRPr="00D81942">
        <w:lastRenderedPageBreak/>
        <w:t>C.3</w:t>
      </w:r>
      <w:r w:rsidR="00F55151" w:rsidRPr="00D81942">
        <w:tab/>
      </w:r>
      <w:bookmarkStart w:id="623" w:name="_Hlk164878392"/>
      <w:r w:rsidR="00F55151" w:rsidRPr="00D81942">
        <w:rPr>
          <w:lang w:eastAsia="zh-CN"/>
        </w:rPr>
        <w:t xml:space="preserve">NSCE_SliceInfo </w:t>
      </w:r>
      <w:r w:rsidR="00F55151" w:rsidRPr="00D81942">
        <w:t>API</w:t>
      </w:r>
      <w:bookmarkEnd w:id="619"/>
      <w:bookmarkEnd w:id="620"/>
      <w:bookmarkEnd w:id="623"/>
    </w:p>
    <w:p w14:paraId="342D3313" w14:textId="77777777" w:rsidR="00F55151" w:rsidRPr="00D81942" w:rsidRDefault="00F55151" w:rsidP="00F55151">
      <w:pPr>
        <w:pStyle w:val="PL"/>
      </w:pPr>
      <w:bookmarkStart w:id="624"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5B360C39" w:rsidR="00F55151" w:rsidRPr="00D81942" w:rsidRDefault="00F55151" w:rsidP="00F55151">
      <w:pPr>
        <w:pStyle w:val="PL"/>
      </w:pPr>
      <w:r w:rsidRPr="00D81942">
        <w:t xml:space="preserve">  version: 1.0.</w:t>
      </w:r>
      <w:r w:rsidR="006239C4">
        <w:t>1</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25" w:name="_Hlk165050845"/>
      <w:r w:rsidRPr="00D81942">
        <w:t xml:space="preserve">    API for notification of slice information.  </w:t>
      </w:r>
    </w:p>
    <w:bookmarkEnd w:id="625"/>
    <w:p w14:paraId="241B5F02" w14:textId="77777777" w:rsidR="00F55151" w:rsidRPr="00D81942" w:rsidRDefault="00F55151" w:rsidP="00F55151">
      <w:pPr>
        <w:pStyle w:val="PL"/>
      </w:pPr>
      <w:r w:rsidRPr="00D81942">
        <w:t xml:space="preserve">    © 2024,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437FCC29" w:rsidR="00F55151" w:rsidRPr="00D81942" w:rsidRDefault="00F55151" w:rsidP="00F55151">
      <w:pPr>
        <w:pStyle w:val="PL"/>
      </w:pPr>
      <w:bookmarkStart w:id="626" w:name="_Hlk165050864"/>
      <w:r w:rsidRPr="00D81942">
        <w:t xml:space="preserve">    3GPP TS 24.549 V18.</w:t>
      </w:r>
      <w:r w:rsidR="009C6FC6">
        <w:t>4</w:t>
      </w:r>
      <w:r w:rsidRPr="00D81942">
        <w:t>.0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26"/>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24"/>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r w:rsidRPr="00E52AE1">
        <w:t>ns-info-subscriptions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t xml:space="preserve">    # This is a pseudo operation,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requestBody:</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application/json:</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lastRenderedPageBreak/>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r>
        <w:t>NSInfoDelivery</w:t>
      </w:r>
      <w:r w:rsidRPr="00D81942">
        <w:t>:</w:t>
      </w:r>
    </w:p>
    <w:p w14:paraId="39A5A8AD" w14:textId="77777777" w:rsidR="00CC6CA8" w:rsidRPr="00D81942" w:rsidRDefault="00CC6CA8" w:rsidP="00CC6CA8">
      <w:pPr>
        <w:pStyle w:val="PL"/>
      </w:pPr>
      <w:r w:rsidRPr="00D81942">
        <w:t xml:space="preserve">          '{callbackUri}':</w:t>
      </w:r>
    </w:p>
    <w:p w14:paraId="2344C2DA" w14:textId="77777777" w:rsidR="00CC6CA8" w:rsidRPr="00D81942" w:rsidRDefault="00CC6CA8" w:rsidP="00CC6CA8">
      <w:pPr>
        <w:pStyle w:val="PL"/>
      </w:pPr>
      <w:r w:rsidRPr="00D81942">
        <w:t xml:space="preserve">          # The URI in {callbackUri} is not provided by SNSCE-C via </w:t>
      </w:r>
      <w:r w:rsidRPr="00D81942">
        <w:rPr>
          <w:lang w:eastAsia="zh-CN"/>
        </w:rPr>
        <w:t xml:space="preserve">NSCE_SliceInfo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requestBody:</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application/json:</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'#/components/schemas/NSInfoDel</w:t>
      </w:r>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succesfull.</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NSInfoDel:</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r w:rsidRPr="00D3062E">
        <w:t>valServId</w:t>
      </w:r>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r w:rsidRPr="00D3062E">
        <w:t>tgtNsceServId</w:t>
      </w:r>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r w:rsidRPr="00D3062E">
        <w:t>tgtNsceAddr</w:t>
      </w:r>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'TS29558_Eees_EASRegistration.yaml#/components/schemas/EndPoint'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valUeIds:</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t xml:space="preserve">          minItems: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r>
        <w:rPr>
          <w:rFonts w:hint="eastAsia"/>
        </w:rPr>
        <w:t>n</w:t>
      </w:r>
      <w:r>
        <w:t>SInfos</w:t>
      </w:r>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r w:rsidRPr="00D3062E">
        <w:t>NSInfo</w:t>
      </w:r>
      <w:r>
        <w:t>'</w:t>
      </w:r>
    </w:p>
    <w:p w14:paraId="6615A3EF" w14:textId="77777777" w:rsidR="00CC6CA8" w:rsidRPr="00D3062E" w:rsidRDefault="00CC6CA8" w:rsidP="00CC6CA8">
      <w:pPr>
        <w:pStyle w:val="PL"/>
        <w:rPr>
          <w:lang w:eastAsia="es-ES"/>
        </w:rPr>
      </w:pPr>
      <w:r w:rsidRPr="00D3062E">
        <w:rPr>
          <w:lang w:eastAsia="es-ES"/>
        </w:rPr>
        <w:t xml:space="preserve">          minItems: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lastRenderedPageBreak/>
        <w:t xml:space="preserve">        - valServId</w:t>
      </w:r>
    </w:p>
    <w:p w14:paraId="7BF6A84D" w14:textId="77777777" w:rsidR="00CC6CA8" w:rsidRPr="00D3062E" w:rsidRDefault="00CC6CA8" w:rsidP="00CC6CA8">
      <w:pPr>
        <w:pStyle w:val="PL"/>
      </w:pPr>
      <w:r w:rsidRPr="00D3062E">
        <w:t xml:space="preserve">        - tgtNsceServId</w:t>
      </w:r>
    </w:p>
    <w:p w14:paraId="40A38789" w14:textId="77777777" w:rsidR="00CC6CA8" w:rsidRPr="00D3062E" w:rsidRDefault="00CC6CA8" w:rsidP="00CC6CA8">
      <w:pPr>
        <w:pStyle w:val="PL"/>
      </w:pPr>
      <w:r w:rsidRPr="00D3062E">
        <w:t xml:space="preserve">        - tgtNsceAddr</w:t>
      </w:r>
    </w:p>
    <w:p w14:paraId="5C936C75" w14:textId="77777777" w:rsidR="00CC6CA8" w:rsidRDefault="00CC6CA8" w:rsidP="00CC6CA8">
      <w:pPr>
        <w:pStyle w:val="PL"/>
      </w:pPr>
      <w:r w:rsidRPr="00D3062E">
        <w:t xml:space="preserve">        - </w:t>
      </w:r>
      <w:r>
        <w:rPr>
          <w:rFonts w:hint="eastAsia"/>
        </w:rPr>
        <w:t>n</w:t>
      </w:r>
      <w:r>
        <w:t>SInfos</w:t>
      </w:r>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NSInfo:</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netSliceId:</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dnn:</w:t>
      </w:r>
    </w:p>
    <w:p w14:paraId="7E9363E5" w14:textId="77777777" w:rsidR="00CC6CA8" w:rsidRPr="00D3062E" w:rsidRDefault="00CC6CA8" w:rsidP="00CC6CA8">
      <w:pPr>
        <w:pStyle w:val="PL"/>
      </w:pPr>
      <w:r w:rsidRPr="00D3062E">
        <w:t xml:space="preserve">          $ref: 'TS29571_CommonData.yaml#/components/schemas/Dnn'</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netSliceId</w:t>
      </w:r>
    </w:p>
    <w:p w14:paraId="39F7DEBB" w14:textId="77777777" w:rsidR="00F55151" w:rsidRPr="00D81942" w:rsidRDefault="00F55151" w:rsidP="00F55151">
      <w:pPr>
        <w:pStyle w:val="PL"/>
        <w:rPr>
          <w:rFonts w:eastAsia="DengXian"/>
        </w:rPr>
      </w:pPr>
    </w:p>
    <w:bookmarkEnd w:id="621"/>
    <w:p w14:paraId="516092D3" w14:textId="496FBD67" w:rsidR="00080512" w:rsidRPr="00D81942" w:rsidRDefault="00F55151" w:rsidP="008B5E4E">
      <w:pPr>
        <w:pStyle w:val="Heading8"/>
      </w:pPr>
      <w:r w:rsidRPr="00D81942">
        <w:br w:type="page"/>
      </w:r>
      <w:bookmarkStart w:id="627" w:name="_Toc183442947"/>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22"/>
      <w:bookmarkEnd w:id="6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28" w:name="historyclause"/>
            <w:bookmarkEnd w:id="628"/>
            <w:r w:rsidRPr="00D81942">
              <w:rPr>
                <w:b/>
              </w:rPr>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552715" w:rsidP="00C72833">
            <w:pPr>
              <w:pStyle w:val="TAC"/>
              <w:rPr>
                <w:sz w:val="16"/>
                <w:szCs w:val="16"/>
              </w:rPr>
            </w:pPr>
            <w:hyperlink r:id="rId16" w:history="1">
              <w:r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552715" w:rsidP="00552715">
            <w:pPr>
              <w:pStyle w:val="TAC"/>
              <w:rPr>
                <w:sz w:val="16"/>
                <w:szCs w:val="16"/>
              </w:rPr>
            </w:pPr>
            <w:hyperlink r:id="rId17" w:history="1">
              <w:r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552715" w:rsidP="00552715">
            <w:pPr>
              <w:pStyle w:val="TAC"/>
              <w:rPr>
                <w:sz w:val="16"/>
                <w:szCs w:val="16"/>
              </w:rPr>
            </w:pPr>
            <w:hyperlink r:id="rId18" w:history="1">
              <w:r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EE2319" w:rsidP="00552715">
            <w:pPr>
              <w:pStyle w:val="TAC"/>
              <w:rPr>
                <w:sz w:val="16"/>
                <w:szCs w:val="16"/>
              </w:rPr>
            </w:pPr>
            <w:hyperlink r:id="rId19" w:history="1">
              <w:r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D4815" w:rsidP="00552715">
            <w:pPr>
              <w:pStyle w:val="TAC"/>
              <w:rPr>
                <w:sz w:val="16"/>
                <w:szCs w:val="16"/>
              </w:rPr>
            </w:pPr>
            <w:hyperlink r:id="rId20" w:history="1">
              <w:r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976390" w:rsidP="00552715">
            <w:pPr>
              <w:pStyle w:val="TAC"/>
              <w:rPr>
                <w:sz w:val="16"/>
                <w:szCs w:val="16"/>
              </w:rPr>
            </w:pPr>
            <w:hyperlink r:id="rId21" w:tgtFrame="_blank" w:history="1">
              <w:r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976390" w:rsidP="00976390">
            <w:pPr>
              <w:pStyle w:val="TAC"/>
              <w:rPr>
                <w:rStyle w:val="Hyperlink"/>
                <w:color w:val="auto"/>
                <w:sz w:val="16"/>
                <w:szCs w:val="16"/>
              </w:rPr>
            </w:pPr>
            <w:hyperlink r:id="rId22" w:tgtFrame="_blank" w:history="1">
              <w:r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976390" w:rsidP="00976390">
            <w:pPr>
              <w:pStyle w:val="TAC"/>
              <w:rPr>
                <w:rStyle w:val="Hyperlink"/>
                <w:color w:val="auto"/>
                <w:sz w:val="16"/>
                <w:szCs w:val="16"/>
              </w:rPr>
            </w:pPr>
            <w:hyperlink r:id="rId23" w:tgtFrame="_blank" w:history="1">
              <w:r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976390" w:rsidP="00976390">
            <w:pPr>
              <w:pStyle w:val="TAC"/>
              <w:rPr>
                <w:rStyle w:val="Hyperlink"/>
                <w:color w:val="auto"/>
                <w:sz w:val="16"/>
                <w:szCs w:val="16"/>
              </w:rPr>
            </w:pPr>
            <w:hyperlink r:id="rId24" w:tgtFrame="_blank" w:history="1">
              <w:r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976390" w:rsidP="00976390">
            <w:pPr>
              <w:pStyle w:val="TAC"/>
              <w:rPr>
                <w:rStyle w:val="Hyperlink"/>
                <w:color w:val="auto"/>
                <w:sz w:val="16"/>
                <w:szCs w:val="16"/>
              </w:rPr>
            </w:pPr>
            <w:hyperlink r:id="rId25" w:tgtFrame="_blank" w:history="1">
              <w:r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F9690C" w:rsidP="00976390">
            <w:pPr>
              <w:pStyle w:val="TAC"/>
            </w:pPr>
            <w:hyperlink r:id="rId26" w:history="1">
              <w:r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1CFB3B31"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D1A891C"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Update of info and externalDocs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3243</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073EC408" w:rsidR="00017664" w:rsidRPr="00E54831" w:rsidRDefault="00B20696" w:rsidP="00CD2B77">
            <w:pPr>
              <w:pStyle w:val="TAC"/>
              <w:rPr>
                <w:sz w:val="16"/>
                <w:szCs w:val="16"/>
              </w:rPr>
            </w:pPr>
            <w:r>
              <w:rPr>
                <w:sz w:val="16"/>
                <w:szCs w:val="16"/>
              </w:rPr>
              <w:t>2</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Correction to the ETC_Configuration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3291</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1A7FBCA" w:rsidR="00E54831" w:rsidRPr="00E54831" w:rsidRDefault="00B20696" w:rsidP="00E54831">
            <w:pPr>
              <w:pStyle w:val="TAC"/>
              <w:rPr>
                <w:sz w:val="16"/>
                <w:szCs w:val="16"/>
              </w:rPr>
            </w:pPr>
            <w:r>
              <w:rPr>
                <w:sz w:val="16"/>
                <w:szCs w:val="16"/>
              </w:rPr>
              <w:t>2</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3285</w:t>
            </w:r>
          </w:p>
        </w:tc>
        <w:tc>
          <w:tcPr>
            <w:tcW w:w="519" w:type="dxa"/>
            <w:shd w:val="solid" w:color="FFFFFF" w:fill="auto"/>
          </w:tcPr>
          <w:p w14:paraId="7BF6208E" w14:textId="1A76F971" w:rsidR="00017664" w:rsidRPr="00E54831" w:rsidRDefault="00B20696" w:rsidP="00CD2B77">
            <w:pPr>
              <w:pStyle w:val="TAC"/>
              <w:rPr>
                <w:sz w:val="16"/>
                <w:szCs w:val="16"/>
              </w:rPr>
            </w:pPr>
            <w:r>
              <w:rPr>
                <w:sz w:val="16"/>
                <w:szCs w:val="16"/>
              </w:rPr>
              <w:t>0044</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r w:rsidR="00353BDC" w:rsidRPr="00D81942" w14:paraId="01EA15B0" w14:textId="77777777" w:rsidTr="00197B76">
        <w:tc>
          <w:tcPr>
            <w:tcW w:w="800" w:type="dxa"/>
            <w:shd w:val="solid" w:color="FFFFFF" w:fill="auto"/>
          </w:tcPr>
          <w:p w14:paraId="66BF9814" w14:textId="5F6C337F" w:rsidR="00353BDC" w:rsidRPr="00E54831" w:rsidRDefault="00353BDC" w:rsidP="00353BDC">
            <w:pPr>
              <w:pStyle w:val="TAC"/>
              <w:rPr>
                <w:sz w:val="16"/>
                <w:szCs w:val="16"/>
              </w:rPr>
            </w:pPr>
            <w:r>
              <w:rPr>
                <w:sz w:val="16"/>
                <w:szCs w:val="16"/>
              </w:rPr>
              <w:t>2024-09</w:t>
            </w:r>
          </w:p>
        </w:tc>
        <w:tc>
          <w:tcPr>
            <w:tcW w:w="853" w:type="dxa"/>
            <w:shd w:val="solid" w:color="FFFFFF" w:fill="auto"/>
          </w:tcPr>
          <w:p w14:paraId="5F3A33DF" w14:textId="55007410" w:rsidR="00353BDC" w:rsidRPr="00E54831" w:rsidRDefault="00353BDC" w:rsidP="00353BDC">
            <w:pPr>
              <w:pStyle w:val="TAC"/>
              <w:rPr>
                <w:sz w:val="16"/>
                <w:szCs w:val="16"/>
              </w:rPr>
            </w:pPr>
            <w:r>
              <w:rPr>
                <w:sz w:val="16"/>
                <w:szCs w:val="16"/>
              </w:rPr>
              <w:t>CT#109</w:t>
            </w:r>
          </w:p>
        </w:tc>
        <w:tc>
          <w:tcPr>
            <w:tcW w:w="1041" w:type="dxa"/>
            <w:shd w:val="solid" w:color="FFFFFF" w:fill="auto"/>
          </w:tcPr>
          <w:p w14:paraId="56E4CE79" w14:textId="57F5C6DA" w:rsidR="00353BDC" w:rsidRPr="00B20696" w:rsidRDefault="00353BDC" w:rsidP="00353BD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w:t>
            </w:r>
            <w:r w:rsidR="00810BBA">
              <w:rPr>
                <w:rFonts w:ascii="Arial" w:hAnsi="Arial" w:cs="Arial"/>
                <w:sz w:val="16"/>
                <w:szCs w:val="16"/>
              </w:rPr>
              <w:t>2135</w:t>
            </w:r>
          </w:p>
        </w:tc>
        <w:tc>
          <w:tcPr>
            <w:tcW w:w="519" w:type="dxa"/>
            <w:shd w:val="solid" w:color="FFFFFF" w:fill="auto"/>
          </w:tcPr>
          <w:p w14:paraId="22D1D758" w14:textId="55E2C2FB" w:rsidR="00353BDC" w:rsidRDefault="00353BDC" w:rsidP="00353BDC">
            <w:pPr>
              <w:pStyle w:val="TAC"/>
              <w:rPr>
                <w:sz w:val="16"/>
                <w:szCs w:val="16"/>
              </w:rPr>
            </w:pPr>
            <w:r>
              <w:rPr>
                <w:sz w:val="16"/>
                <w:szCs w:val="16"/>
              </w:rPr>
              <w:t>0048</w:t>
            </w:r>
          </w:p>
        </w:tc>
        <w:tc>
          <w:tcPr>
            <w:tcW w:w="331" w:type="dxa"/>
            <w:shd w:val="solid" w:color="FFFFFF" w:fill="auto"/>
          </w:tcPr>
          <w:p w14:paraId="673F0736" w14:textId="775EF67D" w:rsidR="00353BDC" w:rsidRPr="00E54831" w:rsidRDefault="00353BDC" w:rsidP="00353BDC">
            <w:pPr>
              <w:pStyle w:val="TAC"/>
              <w:rPr>
                <w:sz w:val="16"/>
                <w:szCs w:val="16"/>
              </w:rPr>
            </w:pPr>
            <w:r>
              <w:rPr>
                <w:sz w:val="16"/>
                <w:szCs w:val="16"/>
              </w:rPr>
              <w:t>2</w:t>
            </w:r>
          </w:p>
        </w:tc>
        <w:tc>
          <w:tcPr>
            <w:tcW w:w="425" w:type="dxa"/>
            <w:shd w:val="solid" w:color="FFFFFF" w:fill="auto"/>
          </w:tcPr>
          <w:p w14:paraId="78047DF4" w14:textId="11231B6A" w:rsidR="00353BDC" w:rsidRPr="00E54831" w:rsidRDefault="00353BDC" w:rsidP="00353BDC">
            <w:pPr>
              <w:pStyle w:val="TAC"/>
              <w:rPr>
                <w:sz w:val="16"/>
                <w:szCs w:val="16"/>
              </w:rPr>
            </w:pPr>
            <w:r>
              <w:rPr>
                <w:sz w:val="16"/>
                <w:szCs w:val="16"/>
              </w:rPr>
              <w:t>F</w:t>
            </w:r>
          </w:p>
        </w:tc>
        <w:tc>
          <w:tcPr>
            <w:tcW w:w="4962" w:type="dxa"/>
            <w:shd w:val="solid" w:color="FFFFFF" w:fill="auto"/>
          </w:tcPr>
          <w:p w14:paraId="5F60E396" w14:textId="0ADF6AAF" w:rsidR="00353BDC" w:rsidRPr="00E54831" w:rsidRDefault="00353BDC" w:rsidP="00353BDC">
            <w:pPr>
              <w:pStyle w:val="TAC"/>
              <w:jc w:val="left"/>
              <w:rPr>
                <w:rFonts w:cs="Arial"/>
                <w:sz w:val="16"/>
                <w:szCs w:val="16"/>
              </w:rPr>
            </w:pPr>
            <w:r w:rsidRPr="000A5AA6">
              <w:rPr>
                <w:rFonts w:cs="Arial"/>
                <w:sz w:val="16"/>
                <w:szCs w:val="16"/>
              </w:rPr>
              <w:fldChar w:fldCharType="begin"/>
            </w:r>
            <w:r w:rsidRPr="000A5AA6">
              <w:rPr>
                <w:rFonts w:cs="Arial"/>
                <w:sz w:val="16"/>
                <w:szCs w:val="16"/>
              </w:rPr>
              <w:instrText xml:space="preserve"> DOCPROPERTY  CrTitle  \* MERGEFORMAT </w:instrText>
            </w:r>
            <w:r w:rsidRPr="000A5AA6">
              <w:rPr>
                <w:rFonts w:cs="Arial"/>
                <w:sz w:val="16"/>
                <w:szCs w:val="16"/>
              </w:rPr>
              <w:fldChar w:fldCharType="separate"/>
            </w:r>
            <w:r w:rsidRPr="000A5AA6">
              <w:rPr>
                <w:rFonts w:cs="Arial"/>
                <w:sz w:val="16"/>
                <w:szCs w:val="16"/>
              </w:rPr>
              <w:t>Corrections on the wrong API names</w:t>
            </w:r>
            <w:r w:rsidRPr="000A5AA6">
              <w:rPr>
                <w:rFonts w:cs="Arial"/>
                <w:sz w:val="16"/>
                <w:szCs w:val="16"/>
              </w:rPr>
              <w:fldChar w:fldCharType="end"/>
            </w:r>
          </w:p>
        </w:tc>
        <w:tc>
          <w:tcPr>
            <w:tcW w:w="708" w:type="dxa"/>
            <w:shd w:val="solid" w:color="FFFFFF" w:fill="auto"/>
          </w:tcPr>
          <w:p w14:paraId="2307EBB4" w14:textId="380C5F64" w:rsidR="00353BDC" w:rsidRPr="00E54831" w:rsidRDefault="00353BDC" w:rsidP="00353BDC">
            <w:pPr>
              <w:pStyle w:val="TAC"/>
              <w:rPr>
                <w:sz w:val="16"/>
                <w:szCs w:val="16"/>
              </w:rPr>
            </w:pPr>
            <w:r>
              <w:rPr>
                <w:sz w:val="16"/>
                <w:szCs w:val="16"/>
              </w:rPr>
              <w:t>18.5.0</w:t>
            </w:r>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B5ADB" w14:textId="77777777" w:rsidR="00A070F3" w:rsidRDefault="00A070F3">
      <w:r>
        <w:separator/>
      </w:r>
    </w:p>
    <w:p w14:paraId="7569615E" w14:textId="77777777" w:rsidR="00A070F3" w:rsidRDefault="00A070F3"/>
  </w:endnote>
  <w:endnote w:type="continuationSeparator" w:id="0">
    <w:p w14:paraId="51311C3D" w14:textId="77777777" w:rsidR="00A070F3" w:rsidRDefault="00A070F3">
      <w:r>
        <w:continuationSeparator/>
      </w:r>
    </w:p>
    <w:p w14:paraId="64153935" w14:textId="77777777" w:rsidR="00A070F3" w:rsidRDefault="00A07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EC40B" w14:textId="77777777" w:rsidR="00A070F3" w:rsidRDefault="00A070F3">
      <w:r>
        <w:separator/>
      </w:r>
    </w:p>
    <w:p w14:paraId="0E83BFFA" w14:textId="77777777" w:rsidR="00A070F3" w:rsidRDefault="00A070F3"/>
  </w:footnote>
  <w:footnote w:type="continuationSeparator" w:id="0">
    <w:p w14:paraId="1A3AC030" w14:textId="77777777" w:rsidR="00A070F3" w:rsidRDefault="00A070F3">
      <w:r>
        <w:continuationSeparator/>
      </w:r>
    </w:p>
    <w:p w14:paraId="5AEBAFB4" w14:textId="77777777" w:rsidR="00A070F3" w:rsidRDefault="00A070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082D67AB"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2567">
      <w:rPr>
        <w:rFonts w:ascii="Arial" w:hAnsi="Arial" w:cs="Arial"/>
        <w:b/>
        <w:noProof/>
        <w:sz w:val="18"/>
        <w:szCs w:val="18"/>
      </w:rPr>
      <w:t>3GPP TS 24.549 V18.5.0 (2025-09)</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71AB49E8"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2567">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21096"/>
    <w:rsid w:val="00033397"/>
    <w:rsid w:val="00034745"/>
    <w:rsid w:val="00040095"/>
    <w:rsid w:val="00040B10"/>
    <w:rsid w:val="00051834"/>
    <w:rsid w:val="00054A22"/>
    <w:rsid w:val="00057CED"/>
    <w:rsid w:val="00062023"/>
    <w:rsid w:val="00062AE9"/>
    <w:rsid w:val="000655A6"/>
    <w:rsid w:val="000655AC"/>
    <w:rsid w:val="00080512"/>
    <w:rsid w:val="000828E1"/>
    <w:rsid w:val="00082911"/>
    <w:rsid w:val="000A5AA6"/>
    <w:rsid w:val="000A5DC1"/>
    <w:rsid w:val="000A796D"/>
    <w:rsid w:val="000B052E"/>
    <w:rsid w:val="000B2DF3"/>
    <w:rsid w:val="000C47C3"/>
    <w:rsid w:val="000C573F"/>
    <w:rsid w:val="000D2EEB"/>
    <w:rsid w:val="000D58AB"/>
    <w:rsid w:val="000D79E6"/>
    <w:rsid w:val="000E5B98"/>
    <w:rsid w:val="000E7555"/>
    <w:rsid w:val="00100CB9"/>
    <w:rsid w:val="001064F1"/>
    <w:rsid w:val="0010728B"/>
    <w:rsid w:val="00107F74"/>
    <w:rsid w:val="00110982"/>
    <w:rsid w:val="001123DF"/>
    <w:rsid w:val="00133525"/>
    <w:rsid w:val="0013724C"/>
    <w:rsid w:val="00144244"/>
    <w:rsid w:val="00145519"/>
    <w:rsid w:val="00177BD5"/>
    <w:rsid w:val="0018598E"/>
    <w:rsid w:val="0018727C"/>
    <w:rsid w:val="00197B76"/>
    <w:rsid w:val="001A4C42"/>
    <w:rsid w:val="001A7420"/>
    <w:rsid w:val="001B5E94"/>
    <w:rsid w:val="001B6637"/>
    <w:rsid w:val="001C21C3"/>
    <w:rsid w:val="001C2A7B"/>
    <w:rsid w:val="001C5D6B"/>
    <w:rsid w:val="001D02C2"/>
    <w:rsid w:val="001D577C"/>
    <w:rsid w:val="001E6726"/>
    <w:rsid w:val="001F0C1D"/>
    <w:rsid w:val="001F1132"/>
    <w:rsid w:val="001F168B"/>
    <w:rsid w:val="001F3B13"/>
    <w:rsid w:val="00206189"/>
    <w:rsid w:val="00210E87"/>
    <w:rsid w:val="002232C2"/>
    <w:rsid w:val="002347A2"/>
    <w:rsid w:val="002349BD"/>
    <w:rsid w:val="002675F0"/>
    <w:rsid w:val="00276C65"/>
    <w:rsid w:val="00285888"/>
    <w:rsid w:val="00291341"/>
    <w:rsid w:val="002926E8"/>
    <w:rsid w:val="002A7336"/>
    <w:rsid w:val="002B54B1"/>
    <w:rsid w:val="002B5FB4"/>
    <w:rsid w:val="002B6339"/>
    <w:rsid w:val="002C065C"/>
    <w:rsid w:val="002C0737"/>
    <w:rsid w:val="002E00EE"/>
    <w:rsid w:val="002E4D19"/>
    <w:rsid w:val="00302FBF"/>
    <w:rsid w:val="00315A12"/>
    <w:rsid w:val="003172DC"/>
    <w:rsid w:val="0033442C"/>
    <w:rsid w:val="00336B10"/>
    <w:rsid w:val="00346F8E"/>
    <w:rsid w:val="00352062"/>
    <w:rsid w:val="00353BDC"/>
    <w:rsid w:val="003542AF"/>
    <w:rsid w:val="0035462D"/>
    <w:rsid w:val="00356096"/>
    <w:rsid w:val="003565D5"/>
    <w:rsid w:val="00361225"/>
    <w:rsid w:val="003765B8"/>
    <w:rsid w:val="0037667B"/>
    <w:rsid w:val="00377BF0"/>
    <w:rsid w:val="003877E6"/>
    <w:rsid w:val="00393D51"/>
    <w:rsid w:val="00396DA9"/>
    <w:rsid w:val="00396E9C"/>
    <w:rsid w:val="003A0010"/>
    <w:rsid w:val="003A09E4"/>
    <w:rsid w:val="003A2FAA"/>
    <w:rsid w:val="003A4E9B"/>
    <w:rsid w:val="003C3971"/>
    <w:rsid w:val="003C6A31"/>
    <w:rsid w:val="003D36B1"/>
    <w:rsid w:val="003E3246"/>
    <w:rsid w:val="003E66FA"/>
    <w:rsid w:val="003F5BA2"/>
    <w:rsid w:val="00401950"/>
    <w:rsid w:val="00405F36"/>
    <w:rsid w:val="00413AA1"/>
    <w:rsid w:val="0041432F"/>
    <w:rsid w:val="00423334"/>
    <w:rsid w:val="004345EC"/>
    <w:rsid w:val="00451B10"/>
    <w:rsid w:val="0046329B"/>
    <w:rsid w:val="00465515"/>
    <w:rsid w:val="004731FF"/>
    <w:rsid w:val="00486D8B"/>
    <w:rsid w:val="004A5C0A"/>
    <w:rsid w:val="004B3870"/>
    <w:rsid w:val="004C252A"/>
    <w:rsid w:val="004D3578"/>
    <w:rsid w:val="004D66B2"/>
    <w:rsid w:val="004E1AE4"/>
    <w:rsid w:val="004E213A"/>
    <w:rsid w:val="004F0988"/>
    <w:rsid w:val="004F3340"/>
    <w:rsid w:val="004F5761"/>
    <w:rsid w:val="00503B7E"/>
    <w:rsid w:val="0050490A"/>
    <w:rsid w:val="00504A32"/>
    <w:rsid w:val="00512A1B"/>
    <w:rsid w:val="0053388B"/>
    <w:rsid w:val="005344CB"/>
    <w:rsid w:val="00535773"/>
    <w:rsid w:val="0053734A"/>
    <w:rsid w:val="00543E6C"/>
    <w:rsid w:val="00552715"/>
    <w:rsid w:val="00555400"/>
    <w:rsid w:val="00565087"/>
    <w:rsid w:val="0059019F"/>
    <w:rsid w:val="00593037"/>
    <w:rsid w:val="005942AC"/>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239C4"/>
    <w:rsid w:val="0063076C"/>
    <w:rsid w:val="0063543D"/>
    <w:rsid w:val="00636BA3"/>
    <w:rsid w:val="00636D30"/>
    <w:rsid w:val="00647114"/>
    <w:rsid w:val="00652AE5"/>
    <w:rsid w:val="00674ACA"/>
    <w:rsid w:val="006A2F10"/>
    <w:rsid w:val="006A323F"/>
    <w:rsid w:val="006A56E5"/>
    <w:rsid w:val="006A72D4"/>
    <w:rsid w:val="006B30D0"/>
    <w:rsid w:val="006B4CC4"/>
    <w:rsid w:val="006C26E0"/>
    <w:rsid w:val="006C3D95"/>
    <w:rsid w:val="006E2743"/>
    <w:rsid w:val="006E5C86"/>
    <w:rsid w:val="006F5CAD"/>
    <w:rsid w:val="006F6260"/>
    <w:rsid w:val="006F7EB5"/>
    <w:rsid w:val="00701116"/>
    <w:rsid w:val="00706030"/>
    <w:rsid w:val="00706283"/>
    <w:rsid w:val="00713C44"/>
    <w:rsid w:val="00731071"/>
    <w:rsid w:val="00734A5B"/>
    <w:rsid w:val="0074026F"/>
    <w:rsid w:val="007429F6"/>
    <w:rsid w:val="00744A03"/>
    <w:rsid w:val="00744E76"/>
    <w:rsid w:val="00762AA5"/>
    <w:rsid w:val="00765415"/>
    <w:rsid w:val="00771185"/>
    <w:rsid w:val="00774DA4"/>
    <w:rsid w:val="00776427"/>
    <w:rsid w:val="00781F0F"/>
    <w:rsid w:val="0078437C"/>
    <w:rsid w:val="00792567"/>
    <w:rsid w:val="00793E18"/>
    <w:rsid w:val="00796136"/>
    <w:rsid w:val="007A4455"/>
    <w:rsid w:val="007B36D6"/>
    <w:rsid w:val="007B5904"/>
    <w:rsid w:val="007B600E"/>
    <w:rsid w:val="007C1701"/>
    <w:rsid w:val="007F0D0A"/>
    <w:rsid w:val="007F0F4A"/>
    <w:rsid w:val="00800920"/>
    <w:rsid w:val="00800BAA"/>
    <w:rsid w:val="008028A4"/>
    <w:rsid w:val="00810BBA"/>
    <w:rsid w:val="008121E6"/>
    <w:rsid w:val="00813DFD"/>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8F3B41"/>
    <w:rsid w:val="0090271F"/>
    <w:rsid w:val="00902E23"/>
    <w:rsid w:val="009114D7"/>
    <w:rsid w:val="0091348E"/>
    <w:rsid w:val="00917CCB"/>
    <w:rsid w:val="0092645D"/>
    <w:rsid w:val="00941E1F"/>
    <w:rsid w:val="00942EC2"/>
    <w:rsid w:val="0094746A"/>
    <w:rsid w:val="00950BDC"/>
    <w:rsid w:val="00953A6F"/>
    <w:rsid w:val="00957649"/>
    <w:rsid w:val="00972201"/>
    <w:rsid w:val="00976390"/>
    <w:rsid w:val="00985DC7"/>
    <w:rsid w:val="009878FA"/>
    <w:rsid w:val="009949F9"/>
    <w:rsid w:val="009B0F45"/>
    <w:rsid w:val="009C14B5"/>
    <w:rsid w:val="009C6FC6"/>
    <w:rsid w:val="009D13B3"/>
    <w:rsid w:val="009F37B7"/>
    <w:rsid w:val="00A068A6"/>
    <w:rsid w:val="00A070F3"/>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A13B1"/>
    <w:rsid w:val="00AB0F5E"/>
    <w:rsid w:val="00AB3A03"/>
    <w:rsid w:val="00AC27C5"/>
    <w:rsid w:val="00AC36BC"/>
    <w:rsid w:val="00AC6BC6"/>
    <w:rsid w:val="00AE0C90"/>
    <w:rsid w:val="00AE1E2D"/>
    <w:rsid w:val="00AE65E2"/>
    <w:rsid w:val="00AF2A33"/>
    <w:rsid w:val="00B15115"/>
    <w:rsid w:val="00B1544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14CCB"/>
    <w:rsid w:val="00C228D2"/>
    <w:rsid w:val="00C2735C"/>
    <w:rsid w:val="00C33079"/>
    <w:rsid w:val="00C45231"/>
    <w:rsid w:val="00C6717E"/>
    <w:rsid w:val="00C72833"/>
    <w:rsid w:val="00C80F1D"/>
    <w:rsid w:val="00C8339F"/>
    <w:rsid w:val="00C833E0"/>
    <w:rsid w:val="00C93F40"/>
    <w:rsid w:val="00C970C4"/>
    <w:rsid w:val="00CA1B64"/>
    <w:rsid w:val="00CA3D0C"/>
    <w:rsid w:val="00CA643E"/>
    <w:rsid w:val="00CB5A2C"/>
    <w:rsid w:val="00CC6CA8"/>
    <w:rsid w:val="00CD16A9"/>
    <w:rsid w:val="00CD2B77"/>
    <w:rsid w:val="00CF1F8B"/>
    <w:rsid w:val="00D06410"/>
    <w:rsid w:val="00D11E4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CFB"/>
    <w:rsid w:val="00E0662D"/>
    <w:rsid w:val="00E16509"/>
    <w:rsid w:val="00E20F29"/>
    <w:rsid w:val="00E360BB"/>
    <w:rsid w:val="00E44582"/>
    <w:rsid w:val="00E53B8C"/>
    <w:rsid w:val="00E54831"/>
    <w:rsid w:val="00E66238"/>
    <w:rsid w:val="00E77645"/>
    <w:rsid w:val="00E86FA2"/>
    <w:rsid w:val="00EA15B0"/>
    <w:rsid w:val="00EA5EA7"/>
    <w:rsid w:val="00EA73F8"/>
    <w:rsid w:val="00EA7BED"/>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7651">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65666623">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42</Pages>
  <Words>12360</Words>
  <Characters>70456</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82651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23.041_CR0268R2_(Rel-17)_5GSAT_ARCH-CT</cp:lastModifiedBy>
  <cp:revision>4</cp:revision>
  <cp:lastPrinted>2019-02-25T14:05:00Z</cp:lastPrinted>
  <dcterms:created xsi:type="dcterms:W3CDTF">2025-09-19T01:19:00Z</dcterms:created>
  <dcterms:modified xsi:type="dcterms:W3CDTF">2025-09-26T10:50:00Z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