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7A3919DC"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7575A4">
              <w:rPr>
                <w:noProof w:val="0"/>
              </w:rPr>
              <w:t>18.8.0</w:t>
            </w:r>
            <w:r w:rsidRPr="00004F96">
              <w:rPr>
                <w:noProof w:val="0"/>
              </w:rPr>
              <w:t xml:space="preserve"> </w:t>
            </w:r>
            <w:r w:rsidRPr="00004F96">
              <w:rPr>
                <w:noProof w:val="0"/>
                <w:sz w:val="32"/>
              </w:rPr>
              <w:t>(</w:t>
            </w:r>
            <w:r w:rsidR="007575A4">
              <w:rPr>
                <w:noProof w:val="0"/>
                <w:sz w:val="32"/>
              </w:rPr>
              <w:t>2025-09</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9EBB519" w14:textId="41576521" w:rsidR="00BD3201"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BD3201">
        <w:rPr>
          <w:noProof/>
        </w:rPr>
        <w:t>Foreword</w:t>
      </w:r>
      <w:r w:rsidR="00BD3201">
        <w:rPr>
          <w:noProof/>
        </w:rPr>
        <w:tab/>
      </w:r>
      <w:r w:rsidR="00BD3201">
        <w:rPr>
          <w:noProof/>
        </w:rPr>
        <w:fldChar w:fldCharType="begin" w:fldLock="1"/>
      </w:r>
      <w:r w:rsidR="00BD3201">
        <w:rPr>
          <w:noProof/>
        </w:rPr>
        <w:instrText xml:space="preserve"> PAGEREF _Toc209721601 \h </w:instrText>
      </w:r>
      <w:r w:rsidR="00BD3201">
        <w:rPr>
          <w:noProof/>
        </w:rPr>
      </w:r>
      <w:r w:rsidR="00BD3201">
        <w:rPr>
          <w:noProof/>
        </w:rPr>
        <w:fldChar w:fldCharType="separate"/>
      </w:r>
      <w:r w:rsidR="00BD3201">
        <w:rPr>
          <w:noProof/>
        </w:rPr>
        <w:t>8</w:t>
      </w:r>
      <w:r w:rsidR="00BD3201">
        <w:rPr>
          <w:noProof/>
        </w:rPr>
        <w:fldChar w:fldCharType="end"/>
      </w:r>
    </w:p>
    <w:p w14:paraId="728F6109" w14:textId="26275C9A"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_Toc209721602 \h </w:instrText>
      </w:r>
      <w:r>
        <w:rPr>
          <w:noProof/>
        </w:rPr>
      </w:r>
      <w:r>
        <w:rPr>
          <w:noProof/>
        </w:rPr>
        <w:fldChar w:fldCharType="separate"/>
      </w:r>
      <w:r>
        <w:rPr>
          <w:noProof/>
        </w:rPr>
        <w:t>10</w:t>
      </w:r>
      <w:r>
        <w:rPr>
          <w:noProof/>
        </w:rPr>
        <w:fldChar w:fldCharType="end"/>
      </w:r>
    </w:p>
    <w:p w14:paraId="018A9820" w14:textId="7E5431F4"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_Toc209721603 \h </w:instrText>
      </w:r>
      <w:r>
        <w:rPr>
          <w:noProof/>
        </w:rPr>
      </w:r>
      <w:r>
        <w:rPr>
          <w:noProof/>
        </w:rPr>
        <w:fldChar w:fldCharType="separate"/>
      </w:r>
      <w:r>
        <w:rPr>
          <w:noProof/>
        </w:rPr>
        <w:t>10</w:t>
      </w:r>
      <w:r>
        <w:rPr>
          <w:noProof/>
        </w:rPr>
        <w:fldChar w:fldCharType="end"/>
      </w:r>
    </w:p>
    <w:p w14:paraId="3CFAAEDC" w14:textId="615DC6A8"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_Toc209721604 \h </w:instrText>
      </w:r>
      <w:r>
        <w:rPr>
          <w:noProof/>
        </w:rPr>
      </w:r>
      <w:r>
        <w:rPr>
          <w:noProof/>
        </w:rPr>
        <w:fldChar w:fldCharType="separate"/>
      </w:r>
      <w:r>
        <w:rPr>
          <w:noProof/>
        </w:rPr>
        <w:t>11</w:t>
      </w:r>
      <w:r>
        <w:rPr>
          <w:noProof/>
        </w:rPr>
        <w:fldChar w:fldCharType="end"/>
      </w:r>
    </w:p>
    <w:p w14:paraId="78130057" w14:textId="32159E03"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_Toc209721605 \h </w:instrText>
      </w:r>
      <w:r>
        <w:rPr>
          <w:noProof/>
        </w:rPr>
      </w:r>
      <w:r>
        <w:rPr>
          <w:noProof/>
        </w:rPr>
        <w:fldChar w:fldCharType="separate"/>
      </w:r>
      <w:r>
        <w:rPr>
          <w:noProof/>
        </w:rPr>
        <w:t>11</w:t>
      </w:r>
      <w:r>
        <w:rPr>
          <w:noProof/>
        </w:rPr>
        <w:fldChar w:fldCharType="end"/>
      </w:r>
    </w:p>
    <w:p w14:paraId="0C010DC8" w14:textId="6AFF79EE"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_Toc209721606 \h </w:instrText>
      </w:r>
      <w:r>
        <w:rPr>
          <w:noProof/>
        </w:rPr>
      </w:r>
      <w:r>
        <w:rPr>
          <w:noProof/>
        </w:rPr>
        <w:fldChar w:fldCharType="separate"/>
      </w:r>
      <w:r>
        <w:rPr>
          <w:noProof/>
        </w:rPr>
        <w:t>12</w:t>
      </w:r>
      <w:r>
        <w:rPr>
          <w:noProof/>
        </w:rPr>
        <w:fldChar w:fldCharType="end"/>
      </w:r>
    </w:p>
    <w:p w14:paraId="1F7A7505" w14:textId="05E20585"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_Toc209721607 \h </w:instrText>
      </w:r>
      <w:r>
        <w:rPr>
          <w:noProof/>
        </w:rPr>
      </w:r>
      <w:r>
        <w:rPr>
          <w:noProof/>
        </w:rPr>
        <w:fldChar w:fldCharType="separate"/>
      </w:r>
      <w:r>
        <w:rPr>
          <w:noProof/>
        </w:rPr>
        <w:t>12</w:t>
      </w:r>
      <w:r>
        <w:rPr>
          <w:noProof/>
        </w:rPr>
        <w:fldChar w:fldCharType="end"/>
      </w:r>
    </w:p>
    <w:p w14:paraId="37E7FF9B" w14:textId="416E3BCB"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_Toc209721608 \h </w:instrText>
      </w:r>
      <w:r>
        <w:rPr>
          <w:noProof/>
        </w:rPr>
      </w:r>
      <w:r>
        <w:rPr>
          <w:noProof/>
        </w:rPr>
        <w:fldChar w:fldCharType="separate"/>
      </w:r>
      <w:r>
        <w:rPr>
          <w:noProof/>
        </w:rPr>
        <w:t>12</w:t>
      </w:r>
      <w:r>
        <w:rPr>
          <w:noProof/>
        </w:rPr>
        <w:fldChar w:fldCharType="end"/>
      </w:r>
    </w:p>
    <w:p w14:paraId="5A45BF63" w14:textId="68786042"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_Toc209721609 \h </w:instrText>
      </w:r>
      <w:r>
        <w:rPr>
          <w:noProof/>
        </w:rPr>
      </w:r>
      <w:r>
        <w:rPr>
          <w:noProof/>
        </w:rPr>
        <w:fldChar w:fldCharType="separate"/>
      </w:r>
      <w:r>
        <w:rPr>
          <w:noProof/>
        </w:rPr>
        <w:t>12</w:t>
      </w:r>
      <w:r>
        <w:rPr>
          <w:noProof/>
        </w:rPr>
        <w:fldChar w:fldCharType="end"/>
      </w:r>
    </w:p>
    <w:p w14:paraId="40CC3040" w14:textId="26202023"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_Toc209721610 \h </w:instrText>
      </w:r>
      <w:r>
        <w:rPr>
          <w:noProof/>
        </w:rPr>
      </w:r>
      <w:r>
        <w:rPr>
          <w:noProof/>
        </w:rPr>
        <w:fldChar w:fldCharType="separate"/>
      </w:r>
      <w:r>
        <w:rPr>
          <w:noProof/>
        </w:rPr>
        <w:t>13</w:t>
      </w:r>
      <w:r>
        <w:rPr>
          <w:noProof/>
        </w:rPr>
        <w:fldChar w:fldCharType="end"/>
      </w:r>
    </w:p>
    <w:p w14:paraId="7463E7AE" w14:textId="220ACDF6"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_Toc209721611 \h </w:instrText>
      </w:r>
      <w:r>
        <w:rPr>
          <w:noProof/>
        </w:rPr>
      </w:r>
      <w:r>
        <w:rPr>
          <w:noProof/>
        </w:rPr>
        <w:fldChar w:fldCharType="separate"/>
      </w:r>
      <w:r>
        <w:rPr>
          <w:noProof/>
        </w:rPr>
        <w:t>14</w:t>
      </w:r>
      <w:r>
        <w:rPr>
          <w:noProof/>
        </w:rPr>
        <w:fldChar w:fldCharType="end"/>
      </w:r>
    </w:p>
    <w:p w14:paraId="37BBF5A6" w14:textId="7A391C7A"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_Toc209721612 \h </w:instrText>
      </w:r>
      <w:r>
        <w:rPr>
          <w:noProof/>
        </w:rPr>
      </w:r>
      <w:r>
        <w:rPr>
          <w:noProof/>
        </w:rPr>
        <w:fldChar w:fldCharType="separate"/>
      </w:r>
      <w:r>
        <w:rPr>
          <w:noProof/>
        </w:rPr>
        <w:t>14</w:t>
      </w:r>
      <w:r>
        <w:rPr>
          <w:noProof/>
        </w:rPr>
        <w:fldChar w:fldCharType="end"/>
      </w:r>
    </w:p>
    <w:p w14:paraId="40CBA976" w14:textId="5954AC47"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_Toc209721613 \h </w:instrText>
      </w:r>
      <w:r>
        <w:rPr>
          <w:noProof/>
        </w:rPr>
      </w:r>
      <w:r>
        <w:rPr>
          <w:noProof/>
        </w:rPr>
        <w:fldChar w:fldCharType="separate"/>
      </w:r>
      <w:r>
        <w:rPr>
          <w:noProof/>
        </w:rPr>
        <w:t>14</w:t>
      </w:r>
      <w:r>
        <w:rPr>
          <w:noProof/>
        </w:rPr>
        <w:fldChar w:fldCharType="end"/>
      </w:r>
    </w:p>
    <w:p w14:paraId="6030EAA2" w14:textId="6671E26D"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_Toc209721614 \h </w:instrText>
      </w:r>
      <w:r>
        <w:rPr>
          <w:noProof/>
        </w:rPr>
      </w:r>
      <w:r>
        <w:rPr>
          <w:noProof/>
        </w:rPr>
        <w:fldChar w:fldCharType="separate"/>
      </w:r>
      <w:r>
        <w:rPr>
          <w:noProof/>
        </w:rPr>
        <w:t>14</w:t>
      </w:r>
      <w:r>
        <w:rPr>
          <w:noProof/>
        </w:rPr>
        <w:fldChar w:fldCharType="end"/>
      </w:r>
    </w:p>
    <w:p w14:paraId="4FA62FBA" w14:textId="3DEC3991"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_Toc209721615 \h </w:instrText>
      </w:r>
      <w:r>
        <w:rPr>
          <w:noProof/>
        </w:rPr>
      </w:r>
      <w:r>
        <w:rPr>
          <w:noProof/>
        </w:rPr>
        <w:fldChar w:fldCharType="separate"/>
      </w:r>
      <w:r>
        <w:rPr>
          <w:noProof/>
        </w:rPr>
        <w:t>14</w:t>
      </w:r>
      <w:r>
        <w:rPr>
          <w:noProof/>
        </w:rPr>
        <w:fldChar w:fldCharType="end"/>
      </w:r>
    </w:p>
    <w:p w14:paraId="3581DB79" w14:textId="2219E11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_Toc209721616 \h </w:instrText>
      </w:r>
      <w:r>
        <w:rPr>
          <w:noProof/>
        </w:rPr>
      </w:r>
      <w:r>
        <w:rPr>
          <w:noProof/>
        </w:rPr>
        <w:fldChar w:fldCharType="separate"/>
      </w:r>
      <w:r>
        <w:rPr>
          <w:noProof/>
        </w:rPr>
        <w:t>14</w:t>
      </w:r>
      <w:r>
        <w:rPr>
          <w:noProof/>
        </w:rPr>
        <w:fldChar w:fldCharType="end"/>
      </w:r>
    </w:p>
    <w:p w14:paraId="51CD6FD2" w14:textId="7432401F"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_Toc209721617 \h </w:instrText>
      </w:r>
      <w:r>
        <w:rPr>
          <w:noProof/>
        </w:rPr>
      </w:r>
      <w:r>
        <w:rPr>
          <w:noProof/>
        </w:rPr>
        <w:fldChar w:fldCharType="separate"/>
      </w:r>
      <w:r>
        <w:rPr>
          <w:noProof/>
        </w:rPr>
        <w:t>14</w:t>
      </w:r>
      <w:r>
        <w:rPr>
          <w:noProof/>
        </w:rPr>
        <w:fldChar w:fldCharType="end"/>
      </w:r>
    </w:p>
    <w:p w14:paraId="5147B456" w14:textId="64B919BD"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_Toc209721618 \h </w:instrText>
      </w:r>
      <w:r>
        <w:rPr>
          <w:noProof/>
        </w:rPr>
      </w:r>
      <w:r>
        <w:rPr>
          <w:noProof/>
        </w:rPr>
        <w:fldChar w:fldCharType="separate"/>
      </w:r>
      <w:r>
        <w:rPr>
          <w:noProof/>
        </w:rPr>
        <w:t>14</w:t>
      </w:r>
      <w:r>
        <w:rPr>
          <w:noProof/>
        </w:rPr>
        <w:fldChar w:fldCharType="end"/>
      </w:r>
    </w:p>
    <w:p w14:paraId="46DE3A68" w14:textId="2539AB2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_Toc209721619 \h </w:instrText>
      </w:r>
      <w:r>
        <w:rPr>
          <w:noProof/>
        </w:rPr>
      </w:r>
      <w:r>
        <w:rPr>
          <w:noProof/>
        </w:rPr>
        <w:fldChar w:fldCharType="separate"/>
      </w:r>
      <w:r>
        <w:rPr>
          <w:noProof/>
        </w:rPr>
        <w:t>15</w:t>
      </w:r>
      <w:r>
        <w:rPr>
          <w:noProof/>
        </w:rPr>
        <w:fldChar w:fldCharType="end"/>
      </w:r>
    </w:p>
    <w:p w14:paraId="56738896" w14:textId="34722A45"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C05DDB">
        <w:rPr>
          <w:rFonts w:eastAsia="Malgun Gothic"/>
          <w:noProof/>
        </w:rPr>
        <w:t>server</w:t>
      </w:r>
      <w:r>
        <w:rPr>
          <w:noProof/>
        </w:rPr>
        <w:t xml:space="preserve"> procedure</w:t>
      </w:r>
      <w:r>
        <w:rPr>
          <w:noProof/>
        </w:rPr>
        <w:tab/>
      </w:r>
      <w:r>
        <w:rPr>
          <w:noProof/>
        </w:rPr>
        <w:fldChar w:fldCharType="begin" w:fldLock="1"/>
      </w:r>
      <w:r>
        <w:rPr>
          <w:noProof/>
        </w:rPr>
        <w:instrText xml:space="preserve"> PAGEREF _Toc209721620 \h </w:instrText>
      </w:r>
      <w:r>
        <w:rPr>
          <w:noProof/>
        </w:rPr>
      </w:r>
      <w:r>
        <w:rPr>
          <w:noProof/>
        </w:rPr>
        <w:fldChar w:fldCharType="separate"/>
      </w:r>
      <w:r>
        <w:rPr>
          <w:noProof/>
        </w:rPr>
        <w:t>15</w:t>
      </w:r>
      <w:r>
        <w:rPr>
          <w:noProof/>
        </w:rPr>
        <w:fldChar w:fldCharType="end"/>
      </w:r>
    </w:p>
    <w:p w14:paraId="294BD668" w14:textId="0E7443BC"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_Toc209721621 \h </w:instrText>
      </w:r>
      <w:r>
        <w:rPr>
          <w:noProof/>
        </w:rPr>
      </w:r>
      <w:r>
        <w:rPr>
          <w:noProof/>
        </w:rPr>
        <w:fldChar w:fldCharType="separate"/>
      </w:r>
      <w:r>
        <w:rPr>
          <w:noProof/>
        </w:rPr>
        <w:t>15</w:t>
      </w:r>
      <w:r>
        <w:rPr>
          <w:noProof/>
        </w:rPr>
        <w:fldChar w:fldCharType="end"/>
      </w:r>
    </w:p>
    <w:p w14:paraId="5D6D2D8B" w14:textId="298778D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_Toc209721622 \h </w:instrText>
      </w:r>
      <w:r>
        <w:rPr>
          <w:noProof/>
        </w:rPr>
      </w:r>
      <w:r>
        <w:rPr>
          <w:noProof/>
        </w:rPr>
        <w:fldChar w:fldCharType="separate"/>
      </w:r>
      <w:r>
        <w:rPr>
          <w:noProof/>
        </w:rPr>
        <w:t>16</w:t>
      </w:r>
      <w:r>
        <w:rPr>
          <w:noProof/>
        </w:rPr>
        <w:fldChar w:fldCharType="end"/>
      </w:r>
    </w:p>
    <w:p w14:paraId="40791E90" w14:textId="3CA02F0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_Toc209721623 \h </w:instrText>
      </w:r>
      <w:r>
        <w:rPr>
          <w:noProof/>
        </w:rPr>
      </w:r>
      <w:r>
        <w:rPr>
          <w:noProof/>
        </w:rPr>
        <w:fldChar w:fldCharType="separate"/>
      </w:r>
      <w:r>
        <w:rPr>
          <w:noProof/>
        </w:rPr>
        <w:t>16</w:t>
      </w:r>
      <w:r>
        <w:rPr>
          <w:noProof/>
        </w:rPr>
        <w:fldChar w:fldCharType="end"/>
      </w:r>
    </w:p>
    <w:p w14:paraId="019657D4" w14:textId="0078BE3E"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_Toc209721624 \h </w:instrText>
      </w:r>
      <w:r>
        <w:rPr>
          <w:noProof/>
        </w:rPr>
      </w:r>
      <w:r>
        <w:rPr>
          <w:noProof/>
        </w:rPr>
        <w:fldChar w:fldCharType="separate"/>
      </w:r>
      <w:r>
        <w:rPr>
          <w:noProof/>
        </w:rPr>
        <w:t>16</w:t>
      </w:r>
      <w:r>
        <w:rPr>
          <w:noProof/>
        </w:rPr>
        <w:fldChar w:fldCharType="end"/>
      </w:r>
    </w:p>
    <w:p w14:paraId="7FB40780" w14:textId="3F4CB686"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_Toc209721625 \h </w:instrText>
      </w:r>
      <w:r>
        <w:rPr>
          <w:noProof/>
        </w:rPr>
      </w:r>
      <w:r>
        <w:rPr>
          <w:noProof/>
        </w:rPr>
        <w:fldChar w:fldCharType="separate"/>
      </w:r>
      <w:r>
        <w:rPr>
          <w:noProof/>
        </w:rPr>
        <w:t>17</w:t>
      </w:r>
      <w:r>
        <w:rPr>
          <w:noProof/>
        </w:rPr>
        <w:fldChar w:fldCharType="end"/>
      </w:r>
    </w:p>
    <w:p w14:paraId="3890AF24" w14:textId="0ABBDA8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_Toc209721626 \h </w:instrText>
      </w:r>
      <w:r>
        <w:rPr>
          <w:noProof/>
        </w:rPr>
      </w:r>
      <w:r>
        <w:rPr>
          <w:noProof/>
        </w:rPr>
        <w:fldChar w:fldCharType="separate"/>
      </w:r>
      <w:r>
        <w:rPr>
          <w:noProof/>
        </w:rPr>
        <w:t>17</w:t>
      </w:r>
      <w:r>
        <w:rPr>
          <w:noProof/>
        </w:rPr>
        <w:fldChar w:fldCharType="end"/>
      </w:r>
    </w:p>
    <w:p w14:paraId="219BBDD7" w14:textId="14FD342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_Toc209721627 \h </w:instrText>
      </w:r>
      <w:r>
        <w:rPr>
          <w:noProof/>
        </w:rPr>
      </w:r>
      <w:r>
        <w:rPr>
          <w:noProof/>
        </w:rPr>
        <w:fldChar w:fldCharType="separate"/>
      </w:r>
      <w:r>
        <w:rPr>
          <w:noProof/>
        </w:rPr>
        <w:t>18</w:t>
      </w:r>
      <w:r>
        <w:rPr>
          <w:noProof/>
        </w:rPr>
        <w:fldChar w:fldCharType="end"/>
      </w:r>
    </w:p>
    <w:p w14:paraId="6ECE98B3" w14:textId="4F898723"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_Toc209721628 \h </w:instrText>
      </w:r>
      <w:r>
        <w:rPr>
          <w:noProof/>
        </w:rPr>
      </w:r>
      <w:r>
        <w:rPr>
          <w:noProof/>
        </w:rPr>
        <w:fldChar w:fldCharType="separate"/>
      </w:r>
      <w:r>
        <w:rPr>
          <w:noProof/>
        </w:rPr>
        <w:t>18</w:t>
      </w:r>
      <w:r>
        <w:rPr>
          <w:noProof/>
        </w:rPr>
        <w:fldChar w:fldCharType="end"/>
      </w:r>
    </w:p>
    <w:p w14:paraId="06C502B1" w14:textId="2A28774D"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_Toc209721629 \h </w:instrText>
      </w:r>
      <w:r>
        <w:rPr>
          <w:noProof/>
        </w:rPr>
      </w:r>
      <w:r>
        <w:rPr>
          <w:noProof/>
        </w:rPr>
        <w:fldChar w:fldCharType="separate"/>
      </w:r>
      <w:r>
        <w:rPr>
          <w:noProof/>
        </w:rPr>
        <w:t>18</w:t>
      </w:r>
      <w:r>
        <w:rPr>
          <w:noProof/>
        </w:rPr>
        <w:fldChar w:fldCharType="end"/>
      </w:r>
    </w:p>
    <w:p w14:paraId="4F04F6EC" w14:textId="39444AE3"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_Toc209721630 \h </w:instrText>
      </w:r>
      <w:r>
        <w:rPr>
          <w:noProof/>
        </w:rPr>
      </w:r>
      <w:r>
        <w:rPr>
          <w:noProof/>
        </w:rPr>
        <w:fldChar w:fldCharType="separate"/>
      </w:r>
      <w:r>
        <w:rPr>
          <w:noProof/>
        </w:rPr>
        <w:t>18</w:t>
      </w:r>
      <w:r>
        <w:rPr>
          <w:noProof/>
        </w:rPr>
        <w:fldChar w:fldCharType="end"/>
      </w:r>
    </w:p>
    <w:p w14:paraId="0C81A589" w14:textId="679A0A1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_Toc209721631 \h </w:instrText>
      </w:r>
      <w:r>
        <w:rPr>
          <w:noProof/>
        </w:rPr>
      </w:r>
      <w:r>
        <w:rPr>
          <w:noProof/>
        </w:rPr>
        <w:fldChar w:fldCharType="separate"/>
      </w:r>
      <w:r>
        <w:rPr>
          <w:noProof/>
        </w:rPr>
        <w:t>18</w:t>
      </w:r>
      <w:r>
        <w:rPr>
          <w:noProof/>
        </w:rPr>
        <w:fldChar w:fldCharType="end"/>
      </w:r>
    </w:p>
    <w:p w14:paraId="64B83E87" w14:textId="546448FF"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_Toc209721632 \h </w:instrText>
      </w:r>
      <w:r>
        <w:rPr>
          <w:noProof/>
        </w:rPr>
      </w:r>
      <w:r>
        <w:rPr>
          <w:noProof/>
        </w:rPr>
        <w:fldChar w:fldCharType="separate"/>
      </w:r>
      <w:r>
        <w:rPr>
          <w:noProof/>
        </w:rPr>
        <w:t>19</w:t>
      </w:r>
      <w:r>
        <w:rPr>
          <w:noProof/>
        </w:rPr>
        <w:fldChar w:fldCharType="end"/>
      </w:r>
    </w:p>
    <w:p w14:paraId="0B439F02" w14:textId="2E1931FF"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_Toc209721633 \h </w:instrText>
      </w:r>
      <w:r>
        <w:rPr>
          <w:noProof/>
        </w:rPr>
      </w:r>
      <w:r>
        <w:rPr>
          <w:noProof/>
        </w:rPr>
        <w:fldChar w:fldCharType="separate"/>
      </w:r>
      <w:r>
        <w:rPr>
          <w:noProof/>
        </w:rPr>
        <w:t>21</w:t>
      </w:r>
      <w:r>
        <w:rPr>
          <w:noProof/>
        </w:rPr>
        <w:fldChar w:fldCharType="end"/>
      </w:r>
    </w:p>
    <w:p w14:paraId="3C37BAA9" w14:textId="1950C73F"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_Toc209721634 \h </w:instrText>
      </w:r>
      <w:r>
        <w:rPr>
          <w:noProof/>
        </w:rPr>
      </w:r>
      <w:r>
        <w:rPr>
          <w:noProof/>
        </w:rPr>
        <w:fldChar w:fldCharType="separate"/>
      </w:r>
      <w:r>
        <w:rPr>
          <w:noProof/>
        </w:rPr>
        <w:t>21</w:t>
      </w:r>
      <w:r>
        <w:rPr>
          <w:noProof/>
        </w:rPr>
        <w:fldChar w:fldCharType="end"/>
      </w:r>
    </w:p>
    <w:p w14:paraId="4100C24E" w14:textId="4552FAD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_Toc209721635 \h </w:instrText>
      </w:r>
      <w:r>
        <w:rPr>
          <w:noProof/>
        </w:rPr>
      </w:r>
      <w:r>
        <w:rPr>
          <w:noProof/>
        </w:rPr>
        <w:fldChar w:fldCharType="separate"/>
      </w:r>
      <w:r>
        <w:rPr>
          <w:noProof/>
        </w:rPr>
        <w:t>23</w:t>
      </w:r>
      <w:r>
        <w:rPr>
          <w:noProof/>
        </w:rPr>
        <w:fldChar w:fldCharType="end"/>
      </w:r>
    </w:p>
    <w:p w14:paraId="552B0D2A" w14:textId="7E810B55"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_Toc209721636 \h </w:instrText>
      </w:r>
      <w:r>
        <w:rPr>
          <w:noProof/>
        </w:rPr>
      </w:r>
      <w:r>
        <w:rPr>
          <w:noProof/>
        </w:rPr>
        <w:fldChar w:fldCharType="separate"/>
      </w:r>
      <w:r>
        <w:rPr>
          <w:noProof/>
        </w:rPr>
        <w:t>23</w:t>
      </w:r>
      <w:r>
        <w:rPr>
          <w:noProof/>
        </w:rPr>
        <w:fldChar w:fldCharType="end"/>
      </w:r>
    </w:p>
    <w:p w14:paraId="6FA4F47F" w14:textId="12B2C72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_Toc209721637 \h </w:instrText>
      </w:r>
      <w:r>
        <w:rPr>
          <w:noProof/>
        </w:rPr>
      </w:r>
      <w:r>
        <w:rPr>
          <w:noProof/>
        </w:rPr>
        <w:fldChar w:fldCharType="separate"/>
      </w:r>
      <w:r>
        <w:rPr>
          <w:noProof/>
        </w:rPr>
        <w:t>23</w:t>
      </w:r>
      <w:r>
        <w:rPr>
          <w:noProof/>
        </w:rPr>
        <w:fldChar w:fldCharType="end"/>
      </w:r>
    </w:p>
    <w:p w14:paraId="2644B016" w14:textId="57312020"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_Toc209721638 \h </w:instrText>
      </w:r>
      <w:r>
        <w:rPr>
          <w:noProof/>
        </w:rPr>
      </w:r>
      <w:r>
        <w:rPr>
          <w:noProof/>
        </w:rPr>
        <w:fldChar w:fldCharType="separate"/>
      </w:r>
      <w:r>
        <w:rPr>
          <w:noProof/>
        </w:rPr>
        <w:t>23</w:t>
      </w:r>
      <w:r>
        <w:rPr>
          <w:noProof/>
        </w:rPr>
        <w:fldChar w:fldCharType="end"/>
      </w:r>
    </w:p>
    <w:p w14:paraId="342410E3" w14:textId="1884632C"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_Toc209721639 \h </w:instrText>
      </w:r>
      <w:r>
        <w:rPr>
          <w:noProof/>
        </w:rPr>
      </w:r>
      <w:r>
        <w:rPr>
          <w:noProof/>
        </w:rPr>
        <w:fldChar w:fldCharType="separate"/>
      </w:r>
      <w:r>
        <w:rPr>
          <w:noProof/>
        </w:rPr>
        <w:t>23</w:t>
      </w:r>
      <w:r>
        <w:rPr>
          <w:noProof/>
        </w:rPr>
        <w:fldChar w:fldCharType="end"/>
      </w:r>
    </w:p>
    <w:p w14:paraId="66A8A696" w14:textId="68A9F0C6"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_Toc209721640 \h </w:instrText>
      </w:r>
      <w:r>
        <w:rPr>
          <w:noProof/>
        </w:rPr>
      </w:r>
      <w:r>
        <w:rPr>
          <w:noProof/>
        </w:rPr>
        <w:fldChar w:fldCharType="separate"/>
      </w:r>
      <w:r>
        <w:rPr>
          <w:noProof/>
        </w:rPr>
        <w:t>23</w:t>
      </w:r>
      <w:r>
        <w:rPr>
          <w:noProof/>
        </w:rPr>
        <w:fldChar w:fldCharType="end"/>
      </w:r>
    </w:p>
    <w:p w14:paraId="6F0BA553" w14:textId="5E2A0CC3" w:rsidR="00BD3201" w:rsidRDefault="00BD3201">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_Toc209721641 \h </w:instrText>
      </w:r>
      <w:r>
        <w:rPr>
          <w:noProof/>
        </w:rPr>
      </w:r>
      <w:r>
        <w:rPr>
          <w:noProof/>
        </w:rPr>
        <w:fldChar w:fldCharType="separate"/>
      </w:r>
      <w:r>
        <w:rPr>
          <w:noProof/>
        </w:rPr>
        <w:t>24</w:t>
      </w:r>
      <w:r>
        <w:rPr>
          <w:noProof/>
        </w:rPr>
        <w:fldChar w:fldCharType="end"/>
      </w:r>
    </w:p>
    <w:p w14:paraId="2CD26361" w14:textId="50DFC43E" w:rsidR="00BD3201" w:rsidRDefault="00BD3201">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_Toc209721642 \h </w:instrText>
      </w:r>
      <w:r>
        <w:rPr>
          <w:noProof/>
        </w:rPr>
      </w:r>
      <w:r>
        <w:rPr>
          <w:noProof/>
        </w:rPr>
        <w:fldChar w:fldCharType="separate"/>
      </w:r>
      <w:r>
        <w:rPr>
          <w:noProof/>
        </w:rPr>
        <w:t>25</w:t>
      </w:r>
      <w:r>
        <w:rPr>
          <w:noProof/>
        </w:rPr>
        <w:fldChar w:fldCharType="end"/>
      </w:r>
    </w:p>
    <w:p w14:paraId="1E3B4E64" w14:textId="7452BF99"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_Toc209721643 \h </w:instrText>
      </w:r>
      <w:r>
        <w:rPr>
          <w:noProof/>
        </w:rPr>
      </w:r>
      <w:r>
        <w:rPr>
          <w:noProof/>
        </w:rPr>
        <w:fldChar w:fldCharType="separate"/>
      </w:r>
      <w:r>
        <w:rPr>
          <w:noProof/>
        </w:rPr>
        <w:t>25</w:t>
      </w:r>
      <w:r>
        <w:rPr>
          <w:noProof/>
        </w:rPr>
        <w:fldChar w:fldCharType="end"/>
      </w:r>
    </w:p>
    <w:p w14:paraId="643B171C" w14:textId="1AD7260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_Toc209721644 \h </w:instrText>
      </w:r>
      <w:r>
        <w:rPr>
          <w:noProof/>
        </w:rPr>
      </w:r>
      <w:r>
        <w:rPr>
          <w:noProof/>
        </w:rPr>
        <w:fldChar w:fldCharType="separate"/>
      </w:r>
      <w:r>
        <w:rPr>
          <w:noProof/>
        </w:rPr>
        <w:t>25</w:t>
      </w:r>
      <w:r>
        <w:rPr>
          <w:noProof/>
        </w:rPr>
        <w:fldChar w:fldCharType="end"/>
      </w:r>
    </w:p>
    <w:p w14:paraId="49F283A2" w14:textId="7016F318"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_Toc209721645 \h </w:instrText>
      </w:r>
      <w:r>
        <w:rPr>
          <w:noProof/>
        </w:rPr>
      </w:r>
      <w:r>
        <w:rPr>
          <w:noProof/>
        </w:rPr>
        <w:fldChar w:fldCharType="separate"/>
      </w:r>
      <w:r>
        <w:rPr>
          <w:noProof/>
        </w:rPr>
        <w:t>26</w:t>
      </w:r>
      <w:r>
        <w:rPr>
          <w:noProof/>
        </w:rPr>
        <w:fldChar w:fldCharType="end"/>
      </w:r>
    </w:p>
    <w:p w14:paraId="77B0BE5B" w14:textId="78339CAE"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_Toc209721646 \h </w:instrText>
      </w:r>
      <w:r>
        <w:rPr>
          <w:noProof/>
        </w:rPr>
      </w:r>
      <w:r>
        <w:rPr>
          <w:noProof/>
        </w:rPr>
        <w:fldChar w:fldCharType="separate"/>
      </w:r>
      <w:r>
        <w:rPr>
          <w:noProof/>
        </w:rPr>
        <w:t>26</w:t>
      </w:r>
      <w:r>
        <w:rPr>
          <w:noProof/>
        </w:rPr>
        <w:fldChar w:fldCharType="end"/>
      </w:r>
    </w:p>
    <w:p w14:paraId="5283A776" w14:textId="345EB593"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_Toc209721647 \h </w:instrText>
      </w:r>
      <w:r>
        <w:rPr>
          <w:noProof/>
        </w:rPr>
      </w:r>
      <w:r>
        <w:rPr>
          <w:noProof/>
        </w:rPr>
        <w:fldChar w:fldCharType="separate"/>
      </w:r>
      <w:r>
        <w:rPr>
          <w:noProof/>
        </w:rPr>
        <w:t>27</w:t>
      </w:r>
      <w:r>
        <w:rPr>
          <w:noProof/>
        </w:rPr>
        <w:fldChar w:fldCharType="end"/>
      </w:r>
    </w:p>
    <w:p w14:paraId="1FBC4431" w14:textId="0165C70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_Toc209721648 \h </w:instrText>
      </w:r>
      <w:r>
        <w:rPr>
          <w:noProof/>
        </w:rPr>
      </w:r>
      <w:r>
        <w:rPr>
          <w:noProof/>
        </w:rPr>
        <w:fldChar w:fldCharType="separate"/>
      </w:r>
      <w:r>
        <w:rPr>
          <w:noProof/>
        </w:rPr>
        <w:t>27</w:t>
      </w:r>
      <w:r>
        <w:rPr>
          <w:noProof/>
        </w:rPr>
        <w:fldChar w:fldCharType="end"/>
      </w:r>
    </w:p>
    <w:p w14:paraId="1490DBFA" w14:textId="73830A65"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_Toc209721649 \h </w:instrText>
      </w:r>
      <w:r>
        <w:rPr>
          <w:noProof/>
        </w:rPr>
      </w:r>
      <w:r>
        <w:rPr>
          <w:noProof/>
        </w:rPr>
        <w:fldChar w:fldCharType="separate"/>
      </w:r>
      <w:r>
        <w:rPr>
          <w:noProof/>
        </w:rPr>
        <w:t>27</w:t>
      </w:r>
      <w:r>
        <w:rPr>
          <w:noProof/>
        </w:rPr>
        <w:fldChar w:fldCharType="end"/>
      </w:r>
    </w:p>
    <w:p w14:paraId="1453C6F0" w14:textId="04BA694E"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_Toc209721650 \h </w:instrText>
      </w:r>
      <w:r>
        <w:rPr>
          <w:noProof/>
        </w:rPr>
      </w:r>
      <w:r>
        <w:rPr>
          <w:noProof/>
        </w:rPr>
        <w:fldChar w:fldCharType="separate"/>
      </w:r>
      <w:r>
        <w:rPr>
          <w:noProof/>
        </w:rPr>
        <w:t>27</w:t>
      </w:r>
      <w:r>
        <w:rPr>
          <w:noProof/>
        </w:rPr>
        <w:fldChar w:fldCharType="end"/>
      </w:r>
    </w:p>
    <w:p w14:paraId="6D0392BE" w14:textId="21F885E7"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_Toc209721651 \h </w:instrText>
      </w:r>
      <w:r>
        <w:rPr>
          <w:noProof/>
        </w:rPr>
      </w:r>
      <w:r>
        <w:rPr>
          <w:noProof/>
        </w:rPr>
        <w:fldChar w:fldCharType="separate"/>
      </w:r>
      <w:r>
        <w:rPr>
          <w:noProof/>
        </w:rPr>
        <w:t>28</w:t>
      </w:r>
      <w:r>
        <w:rPr>
          <w:noProof/>
        </w:rPr>
        <w:fldChar w:fldCharType="end"/>
      </w:r>
    </w:p>
    <w:p w14:paraId="3D216DA6" w14:textId="2B6B06B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_Toc209721652 \h </w:instrText>
      </w:r>
      <w:r>
        <w:rPr>
          <w:noProof/>
        </w:rPr>
      </w:r>
      <w:r>
        <w:rPr>
          <w:noProof/>
        </w:rPr>
        <w:fldChar w:fldCharType="separate"/>
      </w:r>
      <w:r>
        <w:rPr>
          <w:noProof/>
        </w:rPr>
        <w:t>28</w:t>
      </w:r>
      <w:r>
        <w:rPr>
          <w:noProof/>
        </w:rPr>
        <w:fldChar w:fldCharType="end"/>
      </w:r>
    </w:p>
    <w:p w14:paraId="46783F10" w14:textId="457CE3FD"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_Toc209721653 \h </w:instrText>
      </w:r>
      <w:r>
        <w:rPr>
          <w:noProof/>
        </w:rPr>
      </w:r>
      <w:r>
        <w:rPr>
          <w:noProof/>
        </w:rPr>
        <w:fldChar w:fldCharType="separate"/>
      </w:r>
      <w:r>
        <w:rPr>
          <w:noProof/>
        </w:rPr>
        <w:t>28</w:t>
      </w:r>
      <w:r>
        <w:rPr>
          <w:noProof/>
        </w:rPr>
        <w:fldChar w:fldCharType="end"/>
      </w:r>
    </w:p>
    <w:p w14:paraId="0E1826C7" w14:textId="34511404"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_Toc209721654 \h </w:instrText>
      </w:r>
      <w:r>
        <w:rPr>
          <w:noProof/>
        </w:rPr>
      </w:r>
      <w:r>
        <w:rPr>
          <w:noProof/>
        </w:rPr>
        <w:fldChar w:fldCharType="separate"/>
      </w:r>
      <w:r>
        <w:rPr>
          <w:noProof/>
        </w:rPr>
        <w:t>29</w:t>
      </w:r>
      <w:r>
        <w:rPr>
          <w:noProof/>
        </w:rPr>
        <w:fldChar w:fldCharType="end"/>
      </w:r>
    </w:p>
    <w:p w14:paraId="4F944B3A" w14:textId="256CF8AB"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_Toc209721655 \h </w:instrText>
      </w:r>
      <w:r>
        <w:rPr>
          <w:noProof/>
        </w:rPr>
      </w:r>
      <w:r>
        <w:rPr>
          <w:noProof/>
        </w:rPr>
        <w:fldChar w:fldCharType="separate"/>
      </w:r>
      <w:r>
        <w:rPr>
          <w:noProof/>
        </w:rPr>
        <w:t>29</w:t>
      </w:r>
      <w:r>
        <w:rPr>
          <w:noProof/>
        </w:rPr>
        <w:fldChar w:fldCharType="end"/>
      </w:r>
    </w:p>
    <w:p w14:paraId="0716CCFC" w14:textId="659E5680"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_Toc209721656 \h </w:instrText>
      </w:r>
      <w:r>
        <w:rPr>
          <w:noProof/>
        </w:rPr>
      </w:r>
      <w:r>
        <w:rPr>
          <w:noProof/>
        </w:rPr>
        <w:fldChar w:fldCharType="separate"/>
      </w:r>
      <w:r>
        <w:rPr>
          <w:noProof/>
        </w:rPr>
        <w:t>29</w:t>
      </w:r>
      <w:r>
        <w:rPr>
          <w:noProof/>
        </w:rPr>
        <w:fldChar w:fldCharType="end"/>
      </w:r>
    </w:p>
    <w:p w14:paraId="10C29C04" w14:textId="73F24C91"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_Toc209721657 \h </w:instrText>
      </w:r>
      <w:r>
        <w:rPr>
          <w:noProof/>
        </w:rPr>
      </w:r>
      <w:r>
        <w:rPr>
          <w:noProof/>
        </w:rPr>
        <w:fldChar w:fldCharType="separate"/>
      </w:r>
      <w:r>
        <w:rPr>
          <w:noProof/>
        </w:rPr>
        <w:t>29</w:t>
      </w:r>
      <w:r>
        <w:rPr>
          <w:noProof/>
        </w:rPr>
        <w:fldChar w:fldCharType="end"/>
      </w:r>
    </w:p>
    <w:p w14:paraId="14E80F56" w14:textId="4C05DF5D"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_Toc209721658 \h </w:instrText>
      </w:r>
      <w:r>
        <w:rPr>
          <w:noProof/>
        </w:rPr>
      </w:r>
      <w:r>
        <w:rPr>
          <w:noProof/>
        </w:rPr>
        <w:fldChar w:fldCharType="separate"/>
      </w:r>
      <w:r>
        <w:rPr>
          <w:noProof/>
        </w:rPr>
        <w:t>29</w:t>
      </w:r>
      <w:r>
        <w:rPr>
          <w:noProof/>
        </w:rPr>
        <w:fldChar w:fldCharType="end"/>
      </w:r>
    </w:p>
    <w:p w14:paraId="25A10D77" w14:textId="03AD339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_Toc209721659 \h </w:instrText>
      </w:r>
      <w:r>
        <w:rPr>
          <w:noProof/>
        </w:rPr>
      </w:r>
      <w:r>
        <w:rPr>
          <w:noProof/>
        </w:rPr>
        <w:fldChar w:fldCharType="separate"/>
      </w:r>
      <w:r>
        <w:rPr>
          <w:noProof/>
        </w:rPr>
        <w:t>30</w:t>
      </w:r>
      <w:r>
        <w:rPr>
          <w:noProof/>
        </w:rPr>
        <w:fldChar w:fldCharType="end"/>
      </w:r>
    </w:p>
    <w:p w14:paraId="2E8E630D" w14:textId="04BE481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_Toc209721660 \h </w:instrText>
      </w:r>
      <w:r>
        <w:rPr>
          <w:noProof/>
        </w:rPr>
      </w:r>
      <w:r>
        <w:rPr>
          <w:noProof/>
        </w:rPr>
        <w:fldChar w:fldCharType="separate"/>
      </w:r>
      <w:r>
        <w:rPr>
          <w:noProof/>
        </w:rPr>
        <w:t>30</w:t>
      </w:r>
      <w:r>
        <w:rPr>
          <w:noProof/>
        </w:rPr>
        <w:fldChar w:fldCharType="end"/>
      </w:r>
    </w:p>
    <w:p w14:paraId="277AB4E1" w14:textId="09477B13"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_Toc209721661 \h </w:instrText>
      </w:r>
      <w:r>
        <w:rPr>
          <w:noProof/>
        </w:rPr>
      </w:r>
      <w:r>
        <w:rPr>
          <w:noProof/>
        </w:rPr>
        <w:fldChar w:fldCharType="separate"/>
      </w:r>
      <w:r>
        <w:rPr>
          <w:noProof/>
        </w:rPr>
        <w:t>31</w:t>
      </w:r>
      <w:r>
        <w:rPr>
          <w:noProof/>
        </w:rPr>
        <w:fldChar w:fldCharType="end"/>
      </w:r>
    </w:p>
    <w:p w14:paraId="2979D655" w14:textId="6F04994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_Toc209721662 \h </w:instrText>
      </w:r>
      <w:r>
        <w:rPr>
          <w:noProof/>
        </w:rPr>
      </w:r>
      <w:r>
        <w:rPr>
          <w:noProof/>
        </w:rPr>
        <w:fldChar w:fldCharType="separate"/>
      </w:r>
      <w:r>
        <w:rPr>
          <w:noProof/>
        </w:rPr>
        <w:t>31</w:t>
      </w:r>
      <w:r>
        <w:rPr>
          <w:noProof/>
        </w:rPr>
        <w:fldChar w:fldCharType="end"/>
      </w:r>
    </w:p>
    <w:p w14:paraId="4220565E" w14:textId="6F414C5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_Toc209721663 \h </w:instrText>
      </w:r>
      <w:r>
        <w:rPr>
          <w:noProof/>
        </w:rPr>
      </w:r>
      <w:r>
        <w:rPr>
          <w:noProof/>
        </w:rPr>
        <w:fldChar w:fldCharType="separate"/>
      </w:r>
      <w:r>
        <w:rPr>
          <w:noProof/>
        </w:rPr>
        <w:t>31</w:t>
      </w:r>
      <w:r>
        <w:rPr>
          <w:noProof/>
        </w:rPr>
        <w:fldChar w:fldCharType="end"/>
      </w:r>
    </w:p>
    <w:p w14:paraId="6D9E25AB" w14:textId="1EDB8FA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_Toc209721664 \h </w:instrText>
      </w:r>
      <w:r>
        <w:rPr>
          <w:noProof/>
        </w:rPr>
      </w:r>
      <w:r>
        <w:rPr>
          <w:noProof/>
        </w:rPr>
        <w:fldChar w:fldCharType="separate"/>
      </w:r>
      <w:r>
        <w:rPr>
          <w:noProof/>
        </w:rPr>
        <w:t>32</w:t>
      </w:r>
      <w:r>
        <w:rPr>
          <w:noProof/>
        </w:rPr>
        <w:fldChar w:fldCharType="end"/>
      </w:r>
    </w:p>
    <w:p w14:paraId="671802EF" w14:textId="1DEC94E7"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_Toc209721665 \h </w:instrText>
      </w:r>
      <w:r>
        <w:rPr>
          <w:noProof/>
        </w:rPr>
      </w:r>
      <w:r>
        <w:rPr>
          <w:noProof/>
        </w:rPr>
        <w:fldChar w:fldCharType="separate"/>
      </w:r>
      <w:r>
        <w:rPr>
          <w:noProof/>
        </w:rPr>
        <w:t>33</w:t>
      </w:r>
      <w:r>
        <w:rPr>
          <w:noProof/>
        </w:rPr>
        <w:fldChar w:fldCharType="end"/>
      </w:r>
    </w:p>
    <w:p w14:paraId="1F3587BB" w14:textId="5AE7DD5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_Toc209721666 \h </w:instrText>
      </w:r>
      <w:r>
        <w:rPr>
          <w:noProof/>
        </w:rPr>
      </w:r>
      <w:r>
        <w:rPr>
          <w:noProof/>
        </w:rPr>
        <w:fldChar w:fldCharType="separate"/>
      </w:r>
      <w:r>
        <w:rPr>
          <w:noProof/>
        </w:rPr>
        <w:t>33</w:t>
      </w:r>
      <w:r>
        <w:rPr>
          <w:noProof/>
        </w:rPr>
        <w:fldChar w:fldCharType="end"/>
      </w:r>
    </w:p>
    <w:p w14:paraId="63A4E2E7" w14:textId="477CCF3F"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_Toc209721667 \h </w:instrText>
      </w:r>
      <w:r>
        <w:rPr>
          <w:noProof/>
        </w:rPr>
      </w:r>
      <w:r>
        <w:rPr>
          <w:noProof/>
        </w:rPr>
        <w:fldChar w:fldCharType="separate"/>
      </w:r>
      <w:r>
        <w:rPr>
          <w:noProof/>
        </w:rPr>
        <w:t>33</w:t>
      </w:r>
      <w:r>
        <w:rPr>
          <w:noProof/>
        </w:rPr>
        <w:fldChar w:fldCharType="end"/>
      </w:r>
    </w:p>
    <w:p w14:paraId="47A1AD2E" w14:textId="56E84EEE"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_Toc209721668 \h </w:instrText>
      </w:r>
      <w:r>
        <w:rPr>
          <w:noProof/>
        </w:rPr>
      </w:r>
      <w:r>
        <w:rPr>
          <w:noProof/>
        </w:rPr>
        <w:fldChar w:fldCharType="separate"/>
      </w:r>
      <w:r>
        <w:rPr>
          <w:noProof/>
        </w:rPr>
        <w:t>34</w:t>
      </w:r>
      <w:r>
        <w:rPr>
          <w:noProof/>
        </w:rPr>
        <w:fldChar w:fldCharType="end"/>
      </w:r>
    </w:p>
    <w:p w14:paraId="207DA1D1" w14:textId="2AD1202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_Toc209721669 \h </w:instrText>
      </w:r>
      <w:r>
        <w:rPr>
          <w:noProof/>
        </w:rPr>
      </w:r>
      <w:r>
        <w:rPr>
          <w:noProof/>
        </w:rPr>
        <w:fldChar w:fldCharType="separate"/>
      </w:r>
      <w:r>
        <w:rPr>
          <w:noProof/>
        </w:rPr>
        <w:t>34</w:t>
      </w:r>
      <w:r>
        <w:rPr>
          <w:noProof/>
        </w:rPr>
        <w:fldChar w:fldCharType="end"/>
      </w:r>
    </w:p>
    <w:p w14:paraId="0EB59C2E" w14:textId="5AB06065"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_Toc209721670 \h </w:instrText>
      </w:r>
      <w:r>
        <w:rPr>
          <w:noProof/>
        </w:rPr>
      </w:r>
      <w:r>
        <w:rPr>
          <w:noProof/>
        </w:rPr>
        <w:fldChar w:fldCharType="separate"/>
      </w:r>
      <w:r>
        <w:rPr>
          <w:noProof/>
        </w:rPr>
        <w:t>35</w:t>
      </w:r>
      <w:r>
        <w:rPr>
          <w:noProof/>
        </w:rPr>
        <w:fldChar w:fldCharType="end"/>
      </w:r>
    </w:p>
    <w:p w14:paraId="68354E99" w14:textId="398114AF"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_Toc209721671 \h </w:instrText>
      </w:r>
      <w:r>
        <w:rPr>
          <w:noProof/>
        </w:rPr>
      </w:r>
      <w:r>
        <w:rPr>
          <w:noProof/>
        </w:rPr>
        <w:fldChar w:fldCharType="separate"/>
      </w:r>
      <w:r>
        <w:rPr>
          <w:noProof/>
        </w:rPr>
        <w:t>35</w:t>
      </w:r>
      <w:r>
        <w:rPr>
          <w:noProof/>
        </w:rPr>
        <w:fldChar w:fldCharType="end"/>
      </w:r>
    </w:p>
    <w:p w14:paraId="60154522" w14:textId="3701F937"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_Toc209721672 \h </w:instrText>
      </w:r>
      <w:r>
        <w:rPr>
          <w:noProof/>
        </w:rPr>
      </w:r>
      <w:r>
        <w:rPr>
          <w:noProof/>
        </w:rPr>
        <w:fldChar w:fldCharType="separate"/>
      </w:r>
      <w:r>
        <w:rPr>
          <w:noProof/>
        </w:rPr>
        <w:t>35</w:t>
      </w:r>
      <w:r>
        <w:rPr>
          <w:noProof/>
        </w:rPr>
        <w:fldChar w:fldCharType="end"/>
      </w:r>
    </w:p>
    <w:p w14:paraId="2B0A055D" w14:textId="1B6CEB4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_Toc209721673 \h </w:instrText>
      </w:r>
      <w:r>
        <w:rPr>
          <w:noProof/>
        </w:rPr>
      </w:r>
      <w:r>
        <w:rPr>
          <w:noProof/>
        </w:rPr>
        <w:fldChar w:fldCharType="separate"/>
      </w:r>
      <w:r>
        <w:rPr>
          <w:noProof/>
        </w:rPr>
        <w:t>35</w:t>
      </w:r>
      <w:r>
        <w:rPr>
          <w:noProof/>
        </w:rPr>
        <w:fldChar w:fldCharType="end"/>
      </w:r>
    </w:p>
    <w:p w14:paraId="3A7C9CB9" w14:textId="281C984E"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_Toc209721674 \h </w:instrText>
      </w:r>
      <w:r>
        <w:rPr>
          <w:noProof/>
        </w:rPr>
      </w:r>
      <w:r>
        <w:rPr>
          <w:noProof/>
        </w:rPr>
        <w:fldChar w:fldCharType="separate"/>
      </w:r>
      <w:r>
        <w:rPr>
          <w:noProof/>
        </w:rPr>
        <w:t>35</w:t>
      </w:r>
      <w:r>
        <w:rPr>
          <w:noProof/>
        </w:rPr>
        <w:fldChar w:fldCharType="end"/>
      </w:r>
    </w:p>
    <w:p w14:paraId="59953A2D" w14:textId="30020DF2"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_Toc209721675 \h </w:instrText>
      </w:r>
      <w:r>
        <w:rPr>
          <w:noProof/>
        </w:rPr>
      </w:r>
      <w:r>
        <w:rPr>
          <w:noProof/>
        </w:rPr>
        <w:fldChar w:fldCharType="separate"/>
      </w:r>
      <w:r>
        <w:rPr>
          <w:noProof/>
        </w:rPr>
        <w:t>35</w:t>
      </w:r>
      <w:r>
        <w:rPr>
          <w:noProof/>
        </w:rPr>
        <w:fldChar w:fldCharType="end"/>
      </w:r>
    </w:p>
    <w:p w14:paraId="4CE5A970" w14:textId="7E3AAF8C"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_Toc209721676 \h </w:instrText>
      </w:r>
      <w:r>
        <w:rPr>
          <w:noProof/>
        </w:rPr>
      </w:r>
      <w:r>
        <w:rPr>
          <w:noProof/>
        </w:rPr>
        <w:fldChar w:fldCharType="separate"/>
      </w:r>
      <w:r>
        <w:rPr>
          <w:noProof/>
        </w:rPr>
        <w:t>35</w:t>
      </w:r>
      <w:r>
        <w:rPr>
          <w:noProof/>
        </w:rPr>
        <w:fldChar w:fldCharType="end"/>
      </w:r>
    </w:p>
    <w:p w14:paraId="21A20668" w14:textId="406CD2F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_Toc209721677 \h </w:instrText>
      </w:r>
      <w:r>
        <w:rPr>
          <w:noProof/>
        </w:rPr>
      </w:r>
      <w:r>
        <w:rPr>
          <w:noProof/>
        </w:rPr>
        <w:fldChar w:fldCharType="separate"/>
      </w:r>
      <w:r>
        <w:rPr>
          <w:noProof/>
        </w:rPr>
        <w:t>35</w:t>
      </w:r>
      <w:r>
        <w:rPr>
          <w:noProof/>
        </w:rPr>
        <w:fldChar w:fldCharType="end"/>
      </w:r>
    </w:p>
    <w:p w14:paraId="5FDC79A7" w14:textId="4E5E91F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_Toc209721678 \h </w:instrText>
      </w:r>
      <w:r>
        <w:rPr>
          <w:noProof/>
        </w:rPr>
      </w:r>
      <w:r>
        <w:rPr>
          <w:noProof/>
        </w:rPr>
        <w:fldChar w:fldCharType="separate"/>
      </w:r>
      <w:r>
        <w:rPr>
          <w:noProof/>
        </w:rPr>
        <w:t>36</w:t>
      </w:r>
      <w:r>
        <w:rPr>
          <w:noProof/>
        </w:rPr>
        <w:fldChar w:fldCharType="end"/>
      </w:r>
    </w:p>
    <w:p w14:paraId="2833EC83" w14:textId="16B4FECD"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_Toc209721679 \h </w:instrText>
      </w:r>
      <w:r>
        <w:rPr>
          <w:noProof/>
        </w:rPr>
      </w:r>
      <w:r>
        <w:rPr>
          <w:noProof/>
        </w:rPr>
        <w:fldChar w:fldCharType="separate"/>
      </w:r>
      <w:r>
        <w:rPr>
          <w:noProof/>
        </w:rPr>
        <w:t>36</w:t>
      </w:r>
      <w:r>
        <w:rPr>
          <w:noProof/>
        </w:rPr>
        <w:fldChar w:fldCharType="end"/>
      </w:r>
    </w:p>
    <w:p w14:paraId="6B052631" w14:textId="0AE3078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_Toc209721680 \h </w:instrText>
      </w:r>
      <w:r>
        <w:rPr>
          <w:noProof/>
        </w:rPr>
      </w:r>
      <w:r>
        <w:rPr>
          <w:noProof/>
        </w:rPr>
        <w:fldChar w:fldCharType="separate"/>
      </w:r>
      <w:r>
        <w:rPr>
          <w:noProof/>
        </w:rPr>
        <w:t>36</w:t>
      </w:r>
      <w:r>
        <w:rPr>
          <w:noProof/>
        </w:rPr>
        <w:fldChar w:fldCharType="end"/>
      </w:r>
    </w:p>
    <w:p w14:paraId="3F972661" w14:textId="69755D51"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_Toc209721681 \h </w:instrText>
      </w:r>
      <w:r>
        <w:rPr>
          <w:noProof/>
        </w:rPr>
      </w:r>
      <w:r>
        <w:rPr>
          <w:noProof/>
        </w:rPr>
        <w:fldChar w:fldCharType="separate"/>
      </w:r>
      <w:r>
        <w:rPr>
          <w:noProof/>
        </w:rPr>
        <w:t>36</w:t>
      </w:r>
      <w:r>
        <w:rPr>
          <w:noProof/>
        </w:rPr>
        <w:fldChar w:fldCharType="end"/>
      </w:r>
    </w:p>
    <w:p w14:paraId="24A82564" w14:textId="49BEFDB1"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_Toc209721682 \h </w:instrText>
      </w:r>
      <w:r>
        <w:rPr>
          <w:noProof/>
        </w:rPr>
      </w:r>
      <w:r>
        <w:rPr>
          <w:noProof/>
        </w:rPr>
        <w:fldChar w:fldCharType="separate"/>
      </w:r>
      <w:r>
        <w:rPr>
          <w:noProof/>
        </w:rPr>
        <w:t>36</w:t>
      </w:r>
      <w:r>
        <w:rPr>
          <w:noProof/>
        </w:rPr>
        <w:fldChar w:fldCharType="end"/>
      </w:r>
    </w:p>
    <w:p w14:paraId="61AF321C" w14:textId="34AA8033" w:rsidR="00BD3201" w:rsidRDefault="00BD3201">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_Toc209721683 \h </w:instrText>
      </w:r>
      <w:r>
        <w:rPr>
          <w:noProof/>
        </w:rPr>
      </w:r>
      <w:r>
        <w:rPr>
          <w:noProof/>
        </w:rPr>
        <w:fldChar w:fldCharType="separate"/>
      </w:r>
      <w:r>
        <w:rPr>
          <w:noProof/>
        </w:rPr>
        <w:t>37</w:t>
      </w:r>
      <w:r>
        <w:rPr>
          <w:noProof/>
        </w:rPr>
        <w:fldChar w:fldCharType="end"/>
      </w:r>
    </w:p>
    <w:p w14:paraId="192252A3" w14:textId="239F79D5"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_Toc209721684 \h </w:instrText>
      </w:r>
      <w:r>
        <w:rPr>
          <w:noProof/>
        </w:rPr>
      </w:r>
      <w:r>
        <w:rPr>
          <w:noProof/>
        </w:rPr>
        <w:fldChar w:fldCharType="separate"/>
      </w:r>
      <w:r>
        <w:rPr>
          <w:noProof/>
        </w:rPr>
        <w:t>37</w:t>
      </w:r>
      <w:r>
        <w:rPr>
          <w:noProof/>
        </w:rPr>
        <w:fldChar w:fldCharType="end"/>
      </w:r>
    </w:p>
    <w:p w14:paraId="54C8F15C" w14:textId="11EDD193" w:rsidR="00BD3201" w:rsidRDefault="00BD3201">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_Toc209721685 \h </w:instrText>
      </w:r>
      <w:r>
        <w:rPr>
          <w:noProof/>
        </w:rPr>
      </w:r>
      <w:r>
        <w:rPr>
          <w:noProof/>
        </w:rPr>
        <w:fldChar w:fldCharType="separate"/>
      </w:r>
      <w:r>
        <w:rPr>
          <w:noProof/>
        </w:rPr>
        <w:t>38</w:t>
      </w:r>
      <w:r>
        <w:rPr>
          <w:noProof/>
        </w:rPr>
        <w:fldChar w:fldCharType="end"/>
      </w:r>
    </w:p>
    <w:p w14:paraId="3BE02E77" w14:textId="4F787E50"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_Toc209721686 \h </w:instrText>
      </w:r>
      <w:r>
        <w:rPr>
          <w:noProof/>
        </w:rPr>
      </w:r>
      <w:r>
        <w:rPr>
          <w:noProof/>
        </w:rPr>
        <w:fldChar w:fldCharType="separate"/>
      </w:r>
      <w:r>
        <w:rPr>
          <w:noProof/>
        </w:rPr>
        <w:t>38</w:t>
      </w:r>
      <w:r>
        <w:rPr>
          <w:noProof/>
        </w:rPr>
        <w:fldChar w:fldCharType="end"/>
      </w:r>
    </w:p>
    <w:p w14:paraId="22634F1E" w14:textId="22DB6AFC" w:rsidR="00BD3201" w:rsidRDefault="00BD3201">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_Toc209721687 \h </w:instrText>
      </w:r>
      <w:r>
        <w:rPr>
          <w:noProof/>
        </w:rPr>
      </w:r>
      <w:r>
        <w:rPr>
          <w:noProof/>
        </w:rPr>
        <w:fldChar w:fldCharType="separate"/>
      </w:r>
      <w:r>
        <w:rPr>
          <w:noProof/>
        </w:rPr>
        <w:t>38</w:t>
      </w:r>
      <w:r>
        <w:rPr>
          <w:noProof/>
        </w:rPr>
        <w:fldChar w:fldCharType="end"/>
      </w:r>
    </w:p>
    <w:p w14:paraId="56DEFB1A" w14:textId="11F234AD"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_Toc209721688 \h </w:instrText>
      </w:r>
      <w:r>
        <w:rPr>
          <w:noProof/>
        </w:rPr>
      </w:r>
      <w:r>
        <w:rPr>
          <w:noProof/>
        </w:rPr>
        <w:fldChar w:fldCharType="separate"/>
      </w:r>
      <w:r>
        <w:rPr>
          <w:noProof/>
        </w:rPr>
        <w:t>39</w:t>
      </w:r>
      <w:r>
        <w:rPr>
          <w:noProof/>
        </w:rPr>
        <w:fldChar w:fldCharType="end"/>
      </w:r>
    </w:p>
    <w:p w14:paraId="4354000B" w14:textId="3AB7E2DE"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_Toc209721689 \h </w:instrText>
      </w:r>
      <w:r>
        <w:rPr>
          <w:noProof/>
        </w:rPr>
      </w:r>
      <w:r>
        <w:rPr>
          <w:noProof/>
        </w:rPr>
        <w:fldChar w:fldCharType="separate"/>
      </w:r>
      <w:r>
        <w:rPr>
          <w:noProof/>
        </w:rPr>
        <w:t>39</w:t>
      </w:r>
      <w:r>
        <w:rPr>
          <w:noProof/>
        </w:rPr>
        <w:fldChar w:fldCharType="end"/>
      </w:r>
    </w:p>
    <w:p w14:paraId="0892798B" w14:textId="066C8C07"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_Toc209721690 \h </w:instrText>
      </w:r>
      <w:r>
        <w:rPr>
          <w:noProof/>
        </w:rPr>
      </w:r>
      <w:r>
        <w:rPr>
          <w:noProof/>
        </w:rPr>
        <w:fldChar w:fldCharType="separate"/>
      </w:r>
      <w:r>
        <w:rPr>
          <w:noProof/>
        </w:rPr>
        <w:t>39</w:t>
      </w:r>
      <w:r>
        <w:rPr>
          <w:noProof/>
        </w:rPr>
        <w:fldChar w:fldCharType="end"/>
      </w:r>
    </w:p>
    <w:p w14:paraId="764D9146" w14:textId="74C1C4D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6.2.3.10.4</w:t>
      </w:r>
      <w:r>
        <w:rPr>
          <w:noProof/>
        </w:rPr>
        <w:tab/>
        <w:t>SNRM server CoAP procedure</w:t>
      </w:r>
      <w:r>
        <w:rPr>
          <w:noProof/>
        </w:rPr>
        <w:tab/>
      </w:r>
      <w:r>
        <w:rPr>
          <w:noProof/>
        </w:rPr>
        <w:fldChar w:fldCharType="begin" w:fldLock="1"/>
      </w:r>
      <w:r>
        <w:rPr>
          <w:noProof/>
        </w:rPr>
        <w:instrText xml:space="preserve"> PAGEREF _Toc209721691 \h </w:instrText>
      </w:r>
      <w:r>
        <w:rPr>
          <w:noProof/>
        </w:rPr>
      </w:r>
      <w:r>
        <w:rPr>
          <w:noProof/>
        </w:rPr>
        <w:fldChar w:fldCharType="separate"/>
      </w:r>
      <w:r>
        <w:rPr>
          <w:noProof/>
        </w:rPr>
        <w:t>40</w:t>
      </w:r>
      <w:r>
        <w:rPr>
          <w:noProof/>
        </w:rPr>
        <w:fldChar w:fldCharType="end"/>
      </w:r>
    </w:p>
    <w:p w14:paraId="18CB2B16" w14:textId="235E57A8"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6.2.3.10.4.1</w:t>
      </w:r>
      <w:r>
        <w:rPr>
          <w:noProof/>
        </w:rPr>
        <w:tab/>
        <w:t>MBS session announcement procedure</w:t>
      </w:r>
      <w:r>
        <w:rPr>
          <w:noProof/>
        </w:rPr>
        <w:tab/>
      </w:r>
      <w:r>
        <w:rPr>
          <w:noProof/>
        </w:rPr>
        <w:fldChar w:fldCharType="begin" w:fldLock="1"/>
      </w:r>
      <w:r>
        <w:rPr>
          <w:noProof/>
        </w:rPr>
        <w:instrText xml:space="preserve"> PAGEREF _Toc209721692 \h </w:instrText>
      </w:r>
      <w:r>
        <w:rPr>
          <w:noProof/>
        </w:rPr>
      </w:r>
      <w:r>
        <w:rPr>
          <w:noProof/>
        </w:rPr>
        <w:fldChar w:fldCharType="separate"/>
      </w:r>
      <w:r>
        <w:rPr>
          <w:noProof/>
        </w:rPr>
        <w:t>40</w:t>
      </w:r>
      <w:r>
        <w:rPr>
          <w:noProof/>
        </w:rPr>
        <w:fldChar w:fldCharType="end"/>
      </w:r>
    </w:p>
    <w:p w14:paraId="454099D3" w14:textId="00AF997D"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6.2.3.10.4.2</w:t>
      </w:r>
      <w:r>
        <w:rPr>
          <w:noProof/>
        </w:rPr>
        <w:tab/>
        <w:t>MBS session de-announcement procedure</w:t>
      </w:r>
      <w:r>
        <w:rPr>
          <w:noProof/>
        </w:rPr>
        <w:tab/>
      </w:r>
      <w:r>
        <w:rPr>
          <w:noProof/>
        </w:rPr>
        <w:fldChar w:fldCharType="begin" w:fldLock="1"/>
      </w:r>
      <w:r>
        <w:rPr>
          <w:noProof/>
        </w:rPr>
        <w:instrText xml:space="preserve"> PAGEREF _Toc209721693 \h </w:instrText>
      </w:r>
      <w:r>
        <w:rPr>
          <w:noProof/>
        </w:rPr>
      </w:r>
      <w:r>
        <w:rPr>
          <w:noProof/>
        </w:rPr>
        <w:fldChar w:fldCharType="separate"/>
      </w:r>
      <w:r>
        <w:rPr>
          <w:noProof/>
        </w:rPr>
        <w:t>40</w:t>
      </w:r>
      <w:r>
        <w:rPr>
          <w:noProof/>
        </w:rPr>
        <w:fldChar w:fldCharType="end"/>
      </w:r>
    </w:p>
    <w:p w14:paraId="5A59FB48" w14:textId="1780792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6.2.3.10.5</w:t>
      </w:r>
      <w:r>
        <w:rPr>
          <w:noProof/>
        </w:rPr>
        <w:tab/>
        <w:t>SNRM client CoAP procedure</w:t>
      </w:r>
      <w:r>
        <w:rPr>
          <w:noProof/>
        </w:rPr>
        <w:tab/>
      </w:r>
      <w:r>
        <w:rPr>
          <w:noProof/>
        </w:rPr>
        <w:fldChar w:fldCharType="begin" w:fldLock="1"/>
      </w:r>
      <w:r>
        <w:rPr>
          <w:noProof/>
        </w:rPr>
        <w:instrText xml:space="preserve"> PAGEREF _Toc209721694 \h </w:instrText>
      </w:r>
      <w:r>
        <w:rPr>
          <w:noProof/>
        </w:rPr>
      </w:r>
      <w:r>
        <w:rPr>
          <w:noProof/>
        </w:rPr>
        <w:fldChar w:fldCharType="separate"/>
      </w:r>
      <w:r>
        <w:rPr>
          <w:noProof/>
        </w:rPr>
        <w:t>41</w:t>
      </w:r>
      <w:r>
        <w:rPr>
          <w:noProof/>
        </w:rPr>
        <w:fldChar w:fldCharType="end"/>
      </w:r>
    </w:p>
    <w:p w14:paraId="4909EBDF" w14:textId="419B4848"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6.2.3.10.5.1</w:t>
      </w:r>
      <w:r>
        <w:rPr>
          <w:noProof/>
        </w:rPr>
        <w:tab/>
        <w:t>MBS session announcement procedure</w:t>
      </w:r>
      <w:r>
        <w:rPr>
          <w:noProof/>
        </w:rPr>
        <w:tab/>
      </w:r>
      <w:r>
        <w:rPr>
          <w:noProof/>
        </w:rPr>
        <w:fldChar w:fldCharType="begin" w:fldLock="1"/>
      </w:r>
      <w:r>
        <w:rPr>
          <w:noProof/>
        </w:rPr>
        <w:instrText xml:space="preserve"> PAGEREF _Toc209721695 \h </w:instrText>
      </w:r>
      <w:r>
        <w:rPr>
          <w:noProof/>
        </w:rPr>
      </w:r>
      <w:r>
        <w:rPr>
          <w:noProof/>
        </w:rPr>
        <w:fldChar w:fldCharType="separate"/>
      </w:r>
      <w:r>
        <w:rPr>
          <w:noProof/>
        </w:rPr>
        <w:t>41</w:t>
      </w:r>
      <w:r>
        <w:rPr>
          <w:noProof/>
        </w:rPr>
        <w:fldChar w:fldCharType="end"/>
      </w:r>
    </w:p>
    <w:p w14:paraId="1CAAA760" w14:textId="565E527C"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6.2.3.10.5.2</w:t>
      </w:r>
      <w:r>
        <w:rPr>
          <w:noProof/>
        </w:rPr>
        <w:tab/>
        <w:t>MBS session de-announcement procedure</w:t>
      </w:r>
      <w:r>
        <w:rPr>
          <w:noProof/>
        </w:rPr>
        <w:tab/>
      </w:r>
      <w:r>
        <w:rPr>
          <w:noProof/>
        </w:rPr>
        <w:fldChar w:fldCharType="begin" w:fldLock="1"/>
      </w:r>
      <w:r>
        <w:rPr>
          <w:noProof/>
        </w:rPr>
        <w:instrText xml:space="preserve"> PAGEREF _Toc209721696 \h </w:instrText>
      </w:r>
      <w:r>
        <w:rPr>
          <w:noProof/>
        </w:rPr>
      </w:r>
      <w:r>
        <w:rPr>
          <w:noProof/>
        </w:rPr>
        <w:fldChar w:fldCharType="separate"/>
      </w:r>
      <w:r>
        <w:rPr>
          <w:noProof/>
        </w:rPr>
        <w:t>42</w:t>
      </w:r>
      <w:r>
        <w:rPr>
          <w:noProof/>
        </w:rPr>
        <w:fldChar w:fldCharType="end"/>
      </w:r>
    </w:p>
    <w:p w14:paraId="59E3CDCA" w14:textId="5D116D9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_Toc209721697 \h </w:instrText>
      </w:r>
      <w:r>
        <w:rPr>
          <w:noProof/>
        </w:rPr>
      </w:r>
      <w:r>
        <w:rPr>
          <w:noProof/>
        </w:rPr>
        <w:fldChar w:fldCharType="separate"/>
      </w:r>
      <w:r>
        <w:rPr>
          <w:noProof/>
        </w:rPr>
        <w:t>42</w:t>
      </w:r>
      <w:r>
        <w:rPr>
          <w:noProof/>
        </w:rPr>
        <w:fldChar w:fldCharType="end"/>
      </w:r>
    </w:p>
    <w:p w14:paraId="135A95E7" w14:textId="121F3D95"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_Toc209721698 \h </w:instrText>
      </w:r>
      <w:r>
        <w:rPr>
          <w:noProof/>
        </w:rPr>
      </w:r>
      <w:r>
        <w:rPr>
          <w:noProof/>
        </w:rPr>
        <w:fldChar w:fldCharType="separate"/>
      </w:r>
      <w:r>
        <w:rPr>
          <w:noProof/>
        </w:rPr>
        <w:t>42</w:t>
      </w:r>
      <w:r>
        <w:rPr>
          <w:noProof/>
        </w:rPr>
        <w:fldChar w:fldCharType="end"/>
      </w:r>
    </w:p>
    <w:p w14:paraId="15357864" w14:textId="1C9DA627"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_Toc209721699 \h </w:instrText>
      </w:r>
      <w:r>
        <w:rPr>
          <w:noProof/>
        </w:rPr>
      </w:r>
      <w:r>
        <w:rPr>
          <w:noProof/>
        </w:rPr>
        <w:fldChar w:fldCharType="separate"/>
      </w:r>
      <w:r>
        <w:rPr>
          <w:noProof/>
        </w:rPr>
        <w:t>43</w:t>
      </w:r>
      <w:r>
        <w:rPr>
          <w:noProof/>
        </w:rPr>
        <w:fldChar w:fldCharType="end"/>
      </w:r>
    </w:p>
    <w:p w14:paraId="3F585404" w14:textId="1CF5168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_Toc209721700 \h </w:instrText>
      </w:r>
      <w:r>
        <w:rPr>
          <w:noProof/>
        </w:rPr>
      </w:r>
      <w:r>
        <w:rPr>
          <w:noProof/>
        </w:rPr>
        <w:fldChar w:fldCharType="separate"/>
      </w:r>
      <w:r>
        <w:rPr>
          <w:noProof/>
        </w:rPr>
        <w:t>43</w:t>
      </w:r>
      <w:r>
        <w:rPr>
          <w:noProof/>
        </w:rPr>
        <w:fldChar w:fldCharType="end"/>
      </w:r>
    </w:p>
    <w:p w14:paraId="3A9C066E" w14:textId="2520FC00"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_Toc209721701 \h </w:instrText>
      </w:r>
      <w:r>
        <w:rPr>
          <w:noProof/>
        </w:rPr>
      </w:r>
      <w:r>
        <w:rPr>
          <w:noProof/>
        </w:rPr>
        <w:fldChar w:fldCharType="separate"/>
      </w:r>
      <w:r>
        <w:rPr>
          <w:noProof/>
        </w:rPr>
        <w:t>43</w:t>
      </w:r>
      <w:r>
        <w:rPr>
          <w:noProof/>
        </w:rPr>
        <w:fldChar w:fldCharType="end"/>
      </w:r>
    </w:p>
    <w:p w14:paraId="0EAF6FCC" w14:textId="225516C6"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_Toc209721702 \h </w:instrText>
      </w:r>
      <w:r>
        <w:rPr>
          <w:noProof/>
        </w:rPr>
      </w:r>
      <w:r>
        <w:rPr>
          <w:noProof/>
        </w:rPr>
        <w:fldChar w:fldCharType="separate"/>
      </w:r>
      <w:r>
        <w:rPr>
          <w:noProof/>
        </w:rPr>
        <w:t>43</w:t>
      </w:r>
      <w:r>
        <w:rPr>
          <w:noProof/>
        </w:rPr>
        <w:fldChar w:fldCharType="end"/>
      </w:r>
    </w:p>
    <w:p w14:paraId="7B60A3AC" w14:textId="42A7B3AC"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_Toc209721703 \h </w:instrText>
      </w:r>
      <w:r>
        <w:rPr>
          <w:noProof/>
        </w:rPr>
      </w:r>
      <w:r>
        <w:rPr>
          <w:noProof/>
        </w:rPr>
        <w:fldChar w:fldCharType="separate"/>
      </w:r>
      <w:r>
        <w:rPr>
          <w:noProof/>
        </w:rPr>
        <w:t>44</w:t>
      </w:r>
      <w:r>
        <w:rPr>
          <w:noProof/>
        </w:rPr>
        <w:fldChar w:fldCharType="end"/>
      </w:r>
    </w:p>
    <w:p w14:paraId="4573F106" w14:textId="77DD137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_Toc209721704 \h </w:instrText>
      </w:r>
      <w:r>
        <w:rPr>
          <w:noProof/>
        </w:rPr>
      </w:r>
      <w:r>
        <w:rPr>
          <w:noProof/>
        </w:rPr>
        <w:fldChar w:fldCharType="separate"/>
      </w:r>
      <w:r>
        <w:rPr>
          <w:noProof/>
        </w:rPr>
        <w:t>44</w:t>
      </w:r>
      <w:r>
        <w:rPr>
          <w:noProof/>
        </w:rPr>
        <w:fldChar w:fldCharType="end"/>
      </w:r>
    </w:p>
    <w:p w14:paraId="0BF2509E" w14:textId="70EC0B47"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6.2.3.11.3.0</w:t>
      </w:r>
      <w:r>
        <w:rPr>
          <w:noProof/>
        </w:rPr>
        <w:tab/>
        <w:t>General</w:t>
      </w:r>
      <w:r>
        <w:rPr>
          <w:noProof/>
        </w:rPr>
        <w:tab/>
      </w:r>
      <w:r>
        <w:rPr>
          <w:noProof/>
        </w:rPr>
        <w:fldChar w:fldCharType="begin" w:fldLock="1"/>
      </w:r>
      <w:r>
        <w:rPr>
          <w:noProof/>
        </w:rPr>
        <w:instrText xml:space="preserve"> PAGEREF _Toc209721705 \h </w:instrText>
      </w:r>
      <w:r>
        <w:rPr>
          <w:noProof/>
        </w:rPr>
      </w:r>
      <w:r>
        <w:rPr>
          <w:noProof/>
        </w:rPr>
        <w:fldChar w:fldCharType="separate"/>
      </w:r>
      <w:r>
        <w:rPr>
          <w:noProof/>
        </w:rPr>
        <w:t>44</w:t>
      </w:r>
      <w:r>
        <w:rPr>
          <w:noProof/>
        </w:rPr>
        <w:fldChar w:fldCharType="end"/>
      </w:r>
    </w:p>
    <w:p w14:paraId="6A0B8447" w14:textId="7C460D50"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_Toc209721706 \h </w:instrText>
      </w:r>
      <w:r>
        <w:rPr>
          <w:noProof/>
        </w:rPr>
      </w:r>
      <w:r>
        <w:rPr>
          <w:noProof/>
        </w:rPr>
        <w:fldChar w:fldCharType="separate"/>
      </w:r>
      <w:r>
        <w:rPr>
          <w:noProof/>
        </w:rPr>
        <w:t>44</w:t>
      </w:r>
      <w:r>
        <w:rPr>
          <w:noProof/>
        </w:rPr>
        <w:fldChar w:fldCharType="end"/>
      </w:r>
    </w:p>
    <w:p w14:paraId="56DE918D" w14:textId="1A71B08A"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_Toc209721707 \h </w:instrText>
      </w:r>
      <w:r>
        <w:rPr>
          <w:noProof/>
        </w:rPr>
      </w:r>
      <w:r>
        <w:rPr>
          <w:noProof/>
        </w:rPr>
        <w:fldChar w:fldCharType="separate"/>
      </w:r>
      <w:r>
        <w:rPr>
          <w:noProof/>
        </w:rPr>
        <w:t>45</w:t>
      </w:r>
      <w:r>
        <w:rPr>
          <w:noProof/>
        </w:rPr>
        <w:fldChar w:fldCharType="end"/>
      </w:r>
    </w:p>
    <w:p w14:paraId="3382AE6F" w14:textId="1ED1455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6.2.3.11.4</w:t>
      </w:r>
      <w:r>
        <w:rPr>
          <w:noProof/>
        </w:rPr>
        <w:tab/>
        <w:t>SNRM server CoAP procedure</w:t>
      </w:r>
      <w:r>
        <w:rPr>
          <w:noProof/>
        </w:rPr>
        <w:tab/>
      </w:r>
      <w:r>
        <w:rPr>
          <w:noProof/>
        </w:rPr>
        <w:fldChar w:fldCharType="begin" w:fldLock="1"/>
      </w:r>
      <w:r>
        <w:rPr>
          <w:noProof/>
        </w:rPr>
        <w:instrText xml:space="preserve"> PAGEREF _Toc209721708 \h </w:instrText>
      </w:r>
      <w:r>
        <w:rPr>
          <w:noProof/>
        </w:rPr>
      </w:r>
      <w:r>
        <w:rPr>
          <w:noProof/>
        </w:rPr>
        <w:fldChar w:fldCharType="separate"/>
      </w:r>
      <w:r>
        <w:rPr>
          <w:noProof/>
        </w:rPr>
        <w:t>45</w:t>
      </w:r>
      <w:r>
        <w:rPr>
          <w:noProof/>
        </w:rPr>
        <w:fldChar w:fldCharType="end"/>
      </w:r>
    </w:p>
    <w:p w14:paraId="376A947E" w14:textId="5EEB365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6.2.3.11.5</w:t>
      </w:r>
      <w:r>
        <w:rPr>
          <w:noProof/>
        </w:rPr>
        <w:tab/>
        <w:t>SNRM client CoAP procedure</w:t>
      </w:r>
      <w:r>
        <w:rPr>
          <w:noProof/>
        </w:rPr>
        <w:tab/>
      </w:r>
      <w:r>
        <w:rPr>
          <w:noProof/>
        </w:rPr>
        <w:fldChar w:fldCharType="begin" w:fldLock="1"/>
      </w:r>
      <w:r>
        <w:rPr>
          <w:noProof/>
        </w:rPr>
        <w:instrText xml:space="preserve"> PAGEREF _Toc209721709 \h </w:instrText>
      </w:r>
      <w:r>
        <w:rPr>
          <w:noProof/>
        </w:rPr>
      </w:r>
      <w:r>
        <w:rPr>
          <w:noProof/>
        </w:rPr>
        <w:fldChar w:fldCharType="separate"/>
      </w:r>
      <w:r>
        <w:rPr>
          <w:noProof/>
        </w:rPr>
        <w:t>45</w:t>
      </w:r>
      <w:r>
        <w:rPr>
          <w:noProof/>
        </w:rPr>
        <w:fldChar w:fldCharType="end"/>
      </w:r>
    </w:p>
    <w:p w14:paraId="0ECF7A25" w14:textId="55436D8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_Toc209721710 \h </w:instrText>
      </w:r>
      <w:r>
        <w:rPr>
          <w:noProof/>
        </w:rPr>
      </w:r>
      <w:r>
        <w:rPr>
          <w:noProof/>
        </w:rPr>
        <w:fldChar w:fldCharType="separate"/>
      </w:r>
      <w:r>
        <w:rPr>
          <w:noProof/>
        </w:rPr>
        <w:t>46</w:t>
      </w:r>
      <w:r>
        <w:rPr>
          <w:noProof/>
        </w:rPr>
        <w:fldChar w:fldCharType="end"/>
      </w:r>
    </w:p>
    <w:p w14:paraId="488DA526" w14:textId="42749B27"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_Toc209721711 \h </w:instrText>
      </w:r>
      <w:r>
        <w:rPr>
          <w:noProof/>
        </w:rPr>
      </w:r>
      <w:r>
        <w:rPr>
          <w:noProof/>
        </w:rPr>
        <w:fldChar w:fldCharType="separate"/>
      </w:r>
      <w:r>
        <w:rPr>
          <w:noProof/>
        </w:rPr>
        <w:t>46</w:t>
      </w:r>
      <w:r>
        <w:rPr>
          <w:noProof/>
        </w:rPr>
        <w:fldChar w:fldCharType="end"/>
      </w:r>
    </w:p>
    <w:p w14:paraId="7D05761F" w14:textId="472B6E86"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_Toc209721712 \h </w:instrText>
      </w:r>
      <w:r>
        <w:rPr>
          <w:noProof/>
        </w:rPr>
      </w:r>
      <w:r>
        <w:rPr>
          <w:noProof/>
        </w:rPr>
        <w:fldChar w:fldCharType="separate"/>
      </w:r>
      <w:r>
        <w:rPr>
          <w:noProof/>
        </w:rPr>
        <w:t>46</w:t>
      </w:r>
      <w:r>
        <w:rPr>
          <w:noProof/>
        </w:rPr>
        <w:fldChar w:fldCharType="end"/>
      </w:r>
    </w:p>
    <w:p w14:paraId="559182DD" w14:textId="240D1EA6"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_Toc209721713 \h </w:instrText>
      </w:r>
      <w:r>
        <w:rPr>
          <w:noProof/>
        </w:rPr>
      </w:r>
      <w:r>
        <w:rPr>
          <w:noProof/>
        </w:rPr>
        <w:fldChar w:fldCharType="separate"/>
      </w:r>
      <w:r>
        <w:rPr>
          <w:noProof/>
        </w:rPr>
        <w:t>46</w:t>
      </w:r>
      <w:r>
        <w:rPr>
          <w:noProof/>
        </w:rPr>
        <w:fldChar w:fldCharType="end"/>
      </w:r>
    </w:p>
    <w:p w14:paraId="4A563F03" w14:textId="3BFC7B9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_Toc209721714 \h </w:instrText>
      </w:r>
      <w:r>
        <w:rPr>
          <w:noProof/>
        </w:rPr>
      </w:r>
      <w:r>
        <w:rPr>
          <w:noProof/>
        </w:rPr>
        <w:fldChar w:fldCharType="separate"/>
      </w:r>
      <w:r>
        <w:rPr>
          <w:noProof/>
        </w:rPr>
        <w:t>47</w:t>
      </w:r>
      <w:r>
        <w:rPr>
          <w:noProof/>
        </w:rPr>
        <w:fldChar w:fldCharType="end"/>
      </w:r>
    </w:p>
    <w:p w14:paraId="69BC310D" w14:textId="3B2989EB"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_Toc209721715 \h </w:instrText>
      </w:r>
      <w:r>
        <w:rPr>
          <w:noProof/>
        </w:rPr>
      </w:r>
      <w:r>
        <w:rPr>
          <w:noProof/>
        </w:rPr>
        <w:fldChar w:fldCharType="separate"/>
      </w:r>
      <w:r>
        <w:rPr>
          <w:noProof/>
        </w:rPr>
        <w:t>47</w:t>
      </w:r>
      <w:r>
        <w:rPr>
          <w:noProof/>
        </w:rPr>
        <w:fldChar w:fldCharType="end"/>
      </w:r>
    </w:p>
    <w:p w14:paraId="73B2AD31" w14:textId="79268FAB"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6.2.3.12.2.2</w:t>
      </w:r>
      <w:r>
        <w:rPr>
          <w:noProof/>
        </w:rPr>
        <w:tab/>
        <w:t>SNRM client SIP procedure</w:t>
      </w:r>
      <w:r>
        <w:rPr>
          <w:noProof/>
        </w:rPr>
        <w:tab/>
      </w:r>
      <w:r>
        <w:rPr>
          <w:noProof/>
        </w:rPr>
        <w:fldChar w:fldCharType="begin" w:fldLock="1"/>
      </w:r>
      <w:r>
        <w:rPr>
          <w:noProof/>
        </w:rPr>
        <w:instrText xml:space="preserve"> PAGEREF _Toc209721716 \h </w:instrText>
      </w:r>
      <w:r>
        <w:rPr>
          <w:noProof/>
        </w:rPr>
      </w:r>
      <w:r>
        <w:rPr>
          <w:noProof/>
        </w:rPr>
        <w:fldChar w:fldCharType="separate"/>
      </w:r>
      <w:r>
        <w:rPr>
          <w:noProof/>
        </w:rPr>
        <w:t>47</w:t>
      </w:r>
      <w:r>
        <w:rPr>
          <w:noProof/>
        </w:rPr>
        <w:fldChar w:fldCharType="end"/>
      </w:r>
    </w:p>
    <w:p w14:paraId="28AB191A" w14:textId="73F002CA"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_Toc209721717 \h </w:instrText>
      </w:r>
      <w:r>
        <w:rPr>
          <w:noProof/>
        </w:rPr>
      </w:r>
      <w:r>
        <w:rPr>
          <w:noProof/>
        </w:rPr>
        <w:fldChar w:fldCharType="separate"/>
      </w:r>
      <w:r>
        <w:rPr>
          <w:noProof/>
        </w:rPr>
        <w:t>48</w:t>
      </w:r>
      <w:r>
        <w:rPr>
          <w:noProof/>
        </w:rPr>
        <w:fldChar w:fldCharType="end"/>
      </w:r>
    </w:p>
    <w:p w14:paraId="46EECE4A" w14:textId="305934A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_Toc209721718 \h </w:instrText>
      </w:r>
      <w:r>
        <w:rPr>
          <w:noProof/>
        </w:rPr>
      </w:r>
      <w:r>
        <w:rPr>
          <w:noProof/>
        </w:rPr>
        <w:fldChar w:fldCharType="separate"/>
      </w:r>
      <w:r>
        <w:rPr>
          <w:noProof/>
        </w:rPr>
        <w:t>48</w:t>
      </w:r>
      <w:r>
        <w:rPr>
          <w:noProof/>
        </w:rPr>
        <w:fldChar w:fldCharType="end"/>
      </w:r>
    </w:p>
    <w:p w14:paraId="526CD089" w14:textId="223B3578"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_Toc209721719 \h </w:instrText>
      </w:r>
      <w:r>
        <w:rPr>
          <w:noProof/>
        </w:rPr>
      </w:r>
      <w:r>
        <w:rPr>
          <w:noProof/>
        </w:rPr>
        <w:fldChar w:fldCharType="separate"/>
      </w:r>
      <w:r>
        <w:rPr>
          <w:noProof/>
        </w:rPr>
        <w:t>48</w:t>
      </w:r>
      <w:r>
        <w:rPr>
          <w:noProof/>
        </w:rPr>
        <w:fldChar w:fldCharType="end"/>
      </w:r>
    </w:p>
    <w:p w14:paraId="338907F0" w14:textId="750306F1"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_Toc209721720 \h </w:instrText>
      </w:r>
      <w:r>
        <w:rPr>
          <w:noProof/>
        </w:rPr>
      </w:r>
      <w:r>
        <w:rPr>
          <w:noProof/>
        </w:rPr>
        <w:fldChar w:fldCharType="separate"/>
      </w:r>
      <w:r>
        <w:rPr>
          <w:noProof/>
        </w:rPr>
        <w:t>48</w:t>
      </w:r>
      <w:r>
        <w:rPr>
          <w:noProof/>
        </w:rPr>
        <w:fldChar w:fldCharType="end"/>
      </w:r>
    </w:p>
    <w:p w14:paraId="2B0258CE" w14:textId="0667A0D7"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_Toc209721721 \h </w:instrText>
      </w:r>
      <w:r>
        <w:rPr>
          <w:noProof/>
        </w:rPr>
      </w:r>
      <w:r>
        <w:rPr>
          <w:noProof/>
        </w:rPr>
        <w:fldChar w:fldCharType="separate"/>
      </w:r>
      <w:r>
        <w:rPr>
          <w:noProof/>
        </w:rPr>
        <w:t>49</w:t>
      </w:r>
      <w:r>
        <w:rPr>
          <w:noProof/>
        </w:rPr>
        <w:fldChar w:fldCharType="end"/>
      </w:r>
    </w:p>
    <w:p w14:paraId="1415AFC7" w14:textId="318F87A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_Toc209721722 \h </w:instrText>
      </w:r>
      <w:r>
        <w:rPr>
          <w:noProof/>
        </w:rPr>
      </w:r>
      <w:r>
        <w:rPr>
          <w:noProof/>
        </w:rPr>
        <w:fldChar w:fldCharType="separate"/>
      </w:r>
      <w:r>
        <w:rPr>
          <w:noProof/>
        </w:rPr>
        <w:t>49</w:t>
      </w:r>
      <w:r>
        <w:rPr>
          <w:noProof/>
        </w:rPr>
        <w:fldChar w:fldCharType="end"/>
      </w:r>
    </w:p>
    <w:p w14:paraId="1F053013" w14:textId="47032BBC"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6.2.3.13.3.1</w:t>
      </w:r>
      <w:r>
        <w:rPr>
          <w:noProof/>
        </w:rPr>
        <w:tab/>
        <w:t>SNRM server HTTP procedures</w:t>
      </w:r>
      <w:r>
        <w:rPr>
          <w:noProof/>
        </w:rPr>
        <w:tab/>
      </w:r>
      <w:r>
        <w:rPr>
          <w:noProof/>
        </w:rPr>
        <w:fldChar w:fldCharType="begin" w:fldLock="1"/>
      </w:r>
      <w:r>
        <w:rPr>
          <w:noProof/>
        </w:rPr>
        <w:instrText xml:space="preserve"> PAGEREF _Toc209721723 \h </w:instrText>
      </w:r>
      <w:r>
        <w:rPr>
          <w:noProof/>
        </w:rPr>
      </w:r>
      <w:r>
        <w:rPr>
          <w:noProof/>
        </w:rPr>
        <w:fldChar w:fldCharType="separate"/>
      </w:r>
      <w:r>
        <w:rPr>
          <w:noProof/>
        </w:rPr>
        <w:t>49</w:t>
      </w:r>
      <w:r>
        <w:rPr>
          <w:noProof/>
        </w:rPr>
        <w:fldChar w:fldCharType="end"/>
      </w:r>
    </w:p>
    <w:p w14:paraId="25120705" w14:textId="67BDAA9A"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_Toc209721724 \h </w:instrText>
      </w:r>
      <w:r>
        <w:rPr>
          <w:noProof/>
        </w:rPr>
      </w:r>
      <w:r>
        <w:rPr>
          <w:noProof/>
        </w:rPr>
        <w:fldChar w:fldCharType="separate"/>
      </w:r>
      <w:r>
        <w:rPr>
          <w:noProof/>
        </w:rPr>
        <w:t>50</w:t>
      </w:r>
      <w:r>
        <w:rPr>
          <w:noProof/>
        </w:rPr>
        <w:fldChar w:fldCharType="end"/>
      </w:r>
    </w:p>
    <w:p w14:paraId="3FA4148C" w14:textId="1145B8F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_Toc209721725 \h </w:instrText>
      </w:r>
      <w:r>
        <w:rPr>
          <w:noProof/>
        </w:rPr>
      </w:r>
      <w:r>
        <w:rPr>
          <w:noProof/>
        </w:rPr>
        <w:fldChar w:fldCharType="separate"/>
      </w:r>
      <w:r>
        <w:rPr>
          <w:noProof/>
        </w:rPr>
        <w:t>50</w:t>
      </w:r>
      <w:r>
        <w:rPr>
          <w:noProof/>
        </w:rPr>
        <w:fldChar w:fldCharType="end"/>
      </w:r>
    </w:p>
    <w:p w14:paraId="14B50E83" w14:textId="2F5ED468"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_Toc209721726 \h </w:instrText>
      </w:r>
      <w:r>
        <w:rPr>
          <w:noProof/>
        </w:rPr>
      </w:r>
      <w:r>
        <w:rPr>
          <w:noProof/>
        </w:rPr>
        <w:fldChar w:fldCharType="separate"/>
      </w:r>
      <w:r>
        <w:rPr>
          <w:noProof/>
        </w:rPr>
        <w:t>50</w:t>
      </w:r>
      <w:r>
        <w:rPr>
          <w:noProof/>
        </w:rPr>
        <w:fldChar w:fldCharType="end"/>
      </w:r>
    </w:p>
    <w:p w14:paraId="00FA6E4B" w14:textId="765AEFA3"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_Toc209721727 \h </w:instrText>
      </w:r>
      <w:r>
        <w:rPr>
          <w:noProof/>
        </w:rPr>
      </w:r>
      <w:r>
        <w:rPr>
          <w:noProof/>
        </w:rPr>
        <w:fldChar w:fldCharType="separate"/>
      </w:r>
      <w:r>
        <w:rPr>
          <w:noProof/>
        </w:rPr>
        <w:t>50</w:t>
      </w:r>
      <w:r>
        <w:rPr>
          <w:noProof/>
        </w:rPr>
        <w:fldChar w:fldCharType="end"/>
      </w:r>
    </w:p>
    <w:p w14:paraId="2265D74A" w14:textId="51987286"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C05DDB">
        <w:rPr>
          <w:rFonts w:eastAsia="SimSun"/>
          <w:noProof/>
        </w:rPr>
        <w:tab/>
        <w:t>VAL service group media transmissions over 5G MBS sessions procedure</w:t>
      </w:r>
      <w:r>
        <w:rPr>
          <w:noProof/>
        </w:rPr>
        <w:tab/>
      </w:r>
      <w:r>
        <w:rPr>
          <w:noProof/>
        </w:rPr>
        <w:fldChar w:fldCharType="begin" w:fldLock="1"/>
      </w:r>
      <w:r>
        <w:rPr>
          <w:noProof/>
        </w:rPr>
        <w:instrText xml:space="preserve"> PAGEREF _Toc209721728 \h </w:instrText>
      </w:r>
      <w:r>
        <w:rPr>
          <w:noProof/>
        </w:rPr>
      </w:r>
      <w:r>
        <w:rPr>
          <w:noProof/>
        </w:rPr>
        <w:fldChar w:fldCharType="separate"/>
      </w:r>
      <w:r>
        <w:rPr>
          <w:noProof/>
        </w:rPr>
        <w:t>51</w:t>
      </w:r>
      <w:r>
        <w:rPr>
          <w:noProof/>
        </w:rPr>
        <w:fldChar w:fldCharType="end"/>
      </w:r>
    </w:p>
    <w:p w14:paraId="3800F386" w14:textId="49998674"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fldLock="1"/>
      </w:r>
      <w:r>
        <w:rPr>
          <w:noProof/>
        </w:rPr>
        <w:instrText xml:space="preserve"> PAGEREF _Toc209721729 \h </w:instrText>
      </w:r>
      <w:r>
        <w:rPr>
          <w:noProof/>
        </w:rPr>
      </w:r>
      <w:r>
        <w:rPr>
          <w:noProof/>
        </w:rPr>
        <w:fldChar w:fldCharType="separate"/>
      </w:r>
      <w:r>
        <w:rPr>
          <w:noProof/>
        </w:rPr>
        <w:t>51</w:t>
      </w:r>
      <w:r>
        <w:rPr>
          <w:noProof/>
        </w:rPr>
        <w:fldChar w:fldCharType="end"/>
      </w:r>
    </w:p>
    <w:p w14:paraId="178B1F28" w14:textId="5CBDA5B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_Toc209721730 \h </w:instrText>
      </w:r>
      <w:r>
        <w:rPr>
          <w:noProof/>
        </w:rPr>
      </w:r>
      <w:r>
        <w:rPr>
          <w:noProof/>
        </w:rPr>
        <w:fldChar w:fldCharType="separate"/>
      </w:r>
      <w:r>
        <w:rPr>
          <w:noProof/>
        </w:rPr>
        <w:t>51</w:t>
      </w:r>
      <w:r>
        <w:rPr>
          <w:noProof/>
        </w:rPr>
        <w:fldChar w:fldCharType="end"/>
      </w:r>
    </w:p>
    <w:p w14:paraId="4F36F7A1" w14:textId="71938BE6"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_Toc209721731 \h </w:instrText>
      </w:r>
      <w:r>
        <w:rPr>
          <w:noProof/>
        </w:rPr>
      </w:r>
      <w:r>
        <w:rPr>
          <w:noProof/>
        </w:rPr>
        <w:fldChar w:fldCharType="separate"/>
      </w:r>
      <w:r>
        <w:rPr>
          <w:noProof/>
        </w:rPr>
        <w:t>51</w:t>
      </w:r>
      <w:r>
        <w:rPr>
          <w:noProof/>
        </w:rPr>
        <w:fldChar w:fldCharType="end"/>
      </w:r>
    </w:p>
    <w:p w14:paraId="0AC6BAE0" w14:textId="02ABFBA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_Toc209721732 \h </w:instrText>
      </w:r>
      <w:r>
        <w:rPr>
          <w:noProof/>
        </w:rPr>
      </w:r>
      <w:r>
        <w:rPr>
          <w:noProof/>
        </w:rPr>
        <w:fldChar w:fldCharType="separate"/>
      </w:r>
      <w:r>
        <w:rPr>
          <w:noProof/>
        </w:rPr>
        <w:t>52</w:t>
      </w:r>
      <w:r>
        <w:rPr>
          <w:noProof/>
        </w:rPr>
        <w:fldChar w:fldCharType="end"/>
      </w:r>
    </w:p>
    <w:p w14:paraId="04FBDF9F" w14:textId="0398A7AA"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_Toc209721733 \h </w:instrText>
      </w:r>
      <w:r>
        <w:rPr>
          <w:noProof/>
        </w:rPr>
      </w:r>
      <w:r>
        <w:rPr>
          <w:noProof/>
        </w:rPr>
        <w:fldChar w:fldCharType="separate"/>
      </w:r>
      <w:r>
        <w:rPr>
          <w:noProof/>
        </w:rPr>
        <w:t>52</w:t>
      </w:r>
      <w:r>
        <w:rPr>
          <w:noProof/>
        </w:rPr>
        <w:fldChar w:fldCharType="end"/>
      </w:r>
    </w:p>
    <w:p w14:paraId="4DBE8BBC" w14:textId="54A0A93D"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_Toc209721734 \h </w:instrText>
      </w:r>
      <w:r>
        <w:rPr>
          <w:noProof/>
        </w:rPr>
      </w:r>
      <w:r>
        <w:rPr>
          <w:noProof/>
        </w:rPr>
        <w:fldChar w:fldCharType="separate"/>
      </w:r>
      <w:r>
        <w:rPr>
          <w:noProof/>
        </w:rPr>
        <w:t>52</w:t>
      </w:r>
      <w:r>
        <w:rPr>
          <w:noProof/>
        </w:rPr>
        <w:fldChar w:fldCharType="end"/>
      </w:r>
    </w:p>
    <w:p w14:paraId="2203953F" w14:textId="7B62911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_Toc209721735 \h </w:instrText>
      </w:r>
      <w:r>
        <w:rPr>
          <w:noProof/>
        </w:rPr>
      </w:r>
      <w:r>
        <w:rPr>
          <w:noProof/>
        </w:rPr>
        <w:fldChar w:fldCharType="separate"/>
      </w:r>
      <w:r>
        <w:rPr>
          <w:noProof/>
        </w:rPr>
        <w:t>52</w:t>
      </w:r>
      <w:r>
        <w:rPr>
          <w:noProof/>
        </w:rPr>
        <w:fldChar w:fldCharType="end"/>
      </w:r>
    </w:p>
    <w:p w14:paraId="7E816594" w14:textId="5242F7F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_Toc209721736 \h </w:instrText>
      </w:r>
      <w:r>
        <w:rPr>
          <w:noProof/>
        </w:rPr>
      </w:r>
      <w:r>
        <w:rPr>
          <w:noProof/>
        </w:rPr>
        <w:fldChar w:fldCharType="separate"/>
      </w:r>
      <w:r>
        <w:rPr>
          <w:noProof/>
        </w:rPr>
        <w:t>53</w:t>
      </w:r>
      <w:r>
        <w:rPr>
          <w:noProof/>
        </w:rPr>
        <w:fldChar w:fldCharType="end"/>
      </w:r>
    </w:p>
    <w:p w14:paraId="4522DAD9" w14:textId="12F5B18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_Toc209721737 \h </w:instrText>
      </w:r>
      <w:r>
        <w:rPr>
          <w:noProof/>
        </w:rPr>
      </w:r>
      <w:r>
        <w:rPr>
          <w:noProof/>
        </w:rPr>
        <w:fldChar w:fldCharType="separate"/>
      </w:r>
      <w:r>
        <w:rPr>
          <w:noProof/>
        </w:rPr>
        <w:t>53</w:t>
      </w:r>
      <w:r>
        <w:rPr>
          <w:noProof/>
        </w:rPr>
        <w:fldChar w:fldCharType="end"/>
      </w:r>
    </w:p>
    <w:p w14:paraId="653288E0" w14:textId="5FFC2B18"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_Toc209721738 \h </w:instrText>
      </w:r>
      <w:r>
        <w:rPr>
          <w:noProof/>
        </w:rPr>
      </w:r>
      <w:r>
        <w:rPr>
          <w:noProof/>
        </w:rPr>
        <w:fldChar w:fldCharType="separate"/>
      </w:r>
      <w:r>
        <w:rPr>
          <w:noProof/>
        </w:rPr>
        <w:t>54</w:t>
      </w:r>
      <w:r>
        <w:rPr>
          <w:noProof/>
        </w:rPr>
        <w:fldChar w:fldCharType="end"/>
      </w:r>
    </w:p>
    <w:p w14:paraId="5EB9F59B" w14:textId="58045C4C"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_Toc209721739 \h </w:instrText>
      </w:r>
      <w:r>
        <w:rPr>
          <w:noProof/>
        </w:rPr>
      </w:r>
      <w:r>
        <w:rPr>
          <w:noProof/>
        </w:rPr>
        <w:fldChar w:fldCharType="separate"/>
      </w:r>
      <w:r>
        <w:rPr>
          <w:noProof/>
        </w:rPr>
        <w:t>54</w:t>
      </w:r>
      <w:r>
        <w:rPr>
          <w:noProof/>
        </w:rPr>
        <w:fldChar w:fldCharType="end"/>
      </w:r>
    </w:p>
    <w:p w14:paraId="1F101B4B" w14:textId="62ADA60C"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_Toc209721740 \h </w:instrText>
      </w:r>
      <w:r>
        <w:rPr>
          <w:noProof/>
        </w:rPr>
      </w:r>
      <w:r>
        <w:rPr>
          <w:noProof/>
        </w:rPr>
        <w:fldChar w:fldCharType="separate"/>
      </w:r>
      <w:r>
        <w:rPr>
          <w:noProof/>
        </w:rPr>
        <w:t>54</w:t>
      </w:r>
      <w:r>
        <w:rPr>
          <w:noProof/>
        </w:rPr>
        <w:fldChar w:fldCharType="end"/>
      </w:r>
    </w:p>
    <w:p w14:paraId="47F3D9DF" w14:textId="0363CA90"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_Toc209721741 \h </w:instrText>
      </w:r>
      <w:r>
        <w:rPr>
          <w:noProof/>
        </w:rPr>
      </w:r>
      <w:r>
        <w:rPr>
          <w:noProof/>
        </w:rPr>
        <w:fldChar w:fldCharType="separate"/>
      </w:r>
      <w:r>
        <w:rPr>
          <w:noProof/>
        </w:rPr>
        <w:t>55</w:t>
      </w:r>
      <w:r>
        <w:rPr>
          <w:noProof/>
        </w:rPr>
        <w:fldChar w:fldCharType="end"/>
      </w:r>
    </w:p>
    <w:p w14:paraId="70FA20BE" w14:textId="10680691"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_Toc209721742 \h </w:instrText>
      </w:r>
      <w:r>
        <w:rPr>
          <w:noProof/>
        </w:rPr>
      </w:r>
      <w:r>
        <w:rPr>
          <w:noProof/>
        </w:rPr>
        <w:fldChar w:fldCharType="separate"/>
      </w:r>
      <w:r>
        <w:rPr>
          <w:noProof/>
        </w:rPr>
        <w:t>55</w:t>
      </w:r>
      <w:r>
        <w:rPr>
          <w:noProof/>
        </w:rPr>
        <w:fldChar w:fldCharType="end"/>
      </w:r>
    </w:p>
    <w:p w14:paraId="46C705F8" w14:textId="1FA76DD8"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_Toc209721743 \h </w:instrText>
      </w:r>
      <w:r>
        <w:rPr>
          <w:noProof/>
        </w:rPr>
      </w:r>
      <w:r>
        <w:rPr>
          <w:noProof/>
        </w:rPr>
        <w:fldChar w:fldCharType="separate"/>
      </w:r>
      <w:r>
        <w:rPr>
          <w:noProof/>
        </w:rPr>
        <w:t>55</w:t>
      </w:r>
      <w:r>
        <w:rPr>
          <w:noProof/>
        </w:rPr>
        <w:fldChar w:fldCharType="end"/>
      </w:r>
    </w:p>
    <w:p w14:paraId="5C3CD921" w14:textId="3881B6FC"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_Toc209721744 \h </w:instrText>
      </w:r>
      <w:r>
        <w:rPr>
          <w:noProof/>
        </w:rPr>
      </w:r>
      <w:r>
        <w:rPr>
          <w:noProof/>
        </w:rPr>
        <w:fldChar w:fldCharType="separate"/>
      </w:r>
      <w:r>
        <w:rPr>
          <w:noProof/>
        </w:rPr>
        <w:t>56</w:t>
      </w:r>
      <w:r>
        <w:rPr>
          <w:noProof/>
        </w:rPr>
        <w:fldChar w:fldCharType="end"/>
      </w:r>
    </w:p>
    <w:p w14:paraId="25629F41" w14:textId="6BA2E9E7"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_Toc209721745 \h </w:instrText>
      </w:r>
      <w:r>
        <w:rPr>
          <w:noProof/>
        </w:rPr>
      </w:r>
      <w:r>
        <w:rPr>
          <w:noProof/>
        </w:rPr>
        <w:fldChar w:fldCharType="separate"/>
      </w:r>
      <w:r>
        <w:rPr>
          <w:noProof/>
        </w:rPr>
        <w:t>56</w:t>
      </w:r>
      <w:r>
        <w:rPr>
          <w:noProof/>
        </w:rPr>
        <w:fldChar w:fldCharType="end"/>
      </w:r>
    </w:p>
    <w:p w14:paraId="53845967" w14:textId="7E9318BA"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_Toc209721746 \h </w:instrText>
      </w:r>
      <w:r>
        <w:rPr>
          <w:noProof/>
        </w:rPr>
      </w:r>
      <w:r>
        <w:rPr>
          <w:noProof/>
        </w:rPr>
        <w:fldChar w:fldCharType="separate"/>
      </w:r>
      <w:r>
        <w:rPr>
          <w:noProof/>
        </w:rPr>
        <w:t>56</w:t>
      </w:r>
      <w:r>
        <w:rPr>
          <w:noProof/>
        </w:rPr>
        <w:fldChar w:fldCharType="end"/>
      </w:r>
    </w:p>
    <w:p w14:paraId="1766A7A0" w14:textId="5E3E73D0"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fldLock="1"/>
      </w:r>
      <w:r>
        <w:rPr>
          <w:noProof/>
        </w:rPr>
        <w:instrText xml:space="preserve"> PAGEREF _Toc209721747 \h </w:instrText>
      </w:r>
      <w:r>
        <w:rPr>
          <w:noProof/>
        </w:rPr>
      </w:r>
      <w:r>
        <w:rPr>
          <w:noProof/>
        </w:rPr>
        <w:fldChar w:fldCharType="separate"/>
      </w:r>
      <w:r>
        <w:rPr>
          <w:noProof/>
        </w:rPr>
        <w:t>56</w:t>
      </w:r>
      <w:r>
        <w:rPr>
          <w:noProof/>
        </w:rPr>
        <w:fldChar w:fldCharType="end"/>
      </w:r>
    </w:p>
    <w:p w14:paraId="58396B7B" w14:textId="59268218"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fldLock="1"/>
      </w:r>
      <w:r>
        <w:rPr>
          <w:noProof/>
        </w:rPr>
        <w:instrText xml:space="preserve"> PAGEREF _Toc209721748 \h </w:instrText>
      </w:r>
      <w:r>
        <w:rPr>
          <w:noProof/>
        </w:rPr>
      </w:r>
      <w:r>
        <w:rPr>
          <w:noProof/>
        </w:rPr>
        <w:fldChar w:fldCharType="separate"/>
      </w:r>
      <w:r>
        <w:rPr>
          <w:noProof/>
        </w:rPr>
        <w:t>56</w:t>
      </w:r>
      <w:r>
        <w:rPr>
          <w:noProof/>
        </w:rPr>
        <w:fldChar w:fldCharType="end"/>
      </w:r>
    </w:p>
    <w:p w14:paraId="2DDD3D07" w14:textId="306D43B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fldLock="1"/>
      </w:r>
      <w:r>
        <w:rPr>
          <w:noProof/>
        </w:rPr>
        <w:instrText xml:space="preserve"> PAGEREF _Toc209721749 \h </w:instrText>
      </w:r>
      <w:r>
        <w:rPr>
          <w:noProof/>
        </w:rPr>
      </w:r>
      <w:r>
        <w:rPr>
          <w:noProof/>
        </w:rPr>
        <w:fldChar w:fldCharType="separate"/>
      </w:r>
      <w:r>
        <w:rPr>
          <w:noProof/>
        </w:rPr>
        <w:t>56</w:t>
      </w:r>
      <w:r>
        <w:rPr>
          <w:noProof/>
        </w:rPr>
        <w:fldChar w:fldCharType="end"/>
      </w:r>
    </w:p>
    <w:p w14:paraId="1B7B0C3D" w14:textId="55E4C51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fldLock="1"/>
      </w:r>
      <w:r>
        <w:rPr>
          <w:noProof/>
        </w:rPr>
        <w:instrText xml:space="preserve"> PAGEREF _Toc209721750 \h </w:instrText>
      </w:r>
      <w:r>
        <w:rPr>
          <w:noProof/>
        </w:rPr>
      </w:r>
      <w:r>
        <w:rPr>
          <w:noProof/>
        </w:rPr>
        <w:fldChar w:fldCharType="separate"/>
      </w:r>
      <w:r>
        <w:rPr>
          <w:noProof/>
        </w:rPr>
        <w:t>56</w:t>
      </w:r>
      <w:r>
        <w:rPr>
          <w:noProof/>
        </w:rPr>
        <w:fldChar w:fldCharType="end"/>
      </w:r>
    </w:p>
    <w:p w14:paraId="5A9139B4" w14:textId="587FD9C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fldLock="1"/>
      </w:r>
      <w:r>
        <w:rPr>
          <w:noProof/>
        </w:rPr>
        <w:instrText xml:space="preserve"> PAGEREF _Toc209721751 \h </w:instrText>
      </w:r>
      <w:r>
        <w:rPr>
          <w:noProof/>
        </w:rPr>
      </w:r>
      <w:r>
        <w:rPr>
          <w:noProof/>
        </w:rPr>
        <w:fldChar w:fldCharType="separate"/>
      </w:r>
      <w:r>
        <w:rPr>
          <w:noProof/>
        </w:rPr>
        <w:t>57</w:t>
      </w:r>
      <w:r>
        <w:rPr>
          <w:noProof/>
        </w:rPr>
        <w:fldChar w:fldCharType="end"/>
      </w:r>
    </w:p>
    <w:p w14:paraId="105F9B6A" w14:textId="266F7672"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fldLock="1"/>
      </w:r>
      <w:r>
        <w:rPr>
          <w:noProof/>
        </w:rPr>
        <w:instrText xml:space="preserve"> PAGEREF _Toc209721752 \h </w:instrText>
      </w:r>
      <w:r>
        <w:rPr>
          <w:noProof/>
        </w:rPr>
      </w:r>
      <w:r>
        <w:rPr>
          <w:noProof/>
        </w:rPr>
        <w:fldChar w:fldCharType="separate"/>
      </w:r>
      <w:r>
        <w:rPr>
          <w:noProof/>
        </w:rPr>
        <w:t>59</w:t>
      </w:r>
      <w:r>
        <w:rPr>
          <w:noProof/>
        </w:rPr>
        <w:fldChar w:fldCharType="end"/>
      </w:r>
    </w:p>
    <w:p w14:paraId="3ED9F000" w14:textId="7A0F1AB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noProof/>
        </w:rPr>
        <w:tab/>
        <w:t>Application communication requirements info document</w:t>
      </w:r>
      <w:r>
        <w:rPr>
          <w:noProof/>
        </w:rPr>
        <w:tab/>
      </w:r>
      <w:r>
        <w:rPr>
          <w:noProof/>
        </w:rPr>
        <w:fldChar w:fldCharType="begin" w:fldLock="1"/>
      </w:r>
      <w:r>
        <w:rPr>
          <w:noProof/>
        </w:rPr>
        <w:instrText xml:space="preserve"> PAGEREF _Toc209721753 \h </w:instrText>
      </w:r>
      <w:r>
        <w:rPr>
          <w:noProof/>
        </w:rPr>
      </w:r>
      <w:r>
        <w:rPr>
          <w:noProof/>
        </w:rPr>
        <w:fldChar w:fldCharType="separate"/>
      </w:r>
      <w:r>
        <w:rPr>
          <w:noProof/>
        </w:rPr>
        <w:t>59</w:t>
      </w:r>
      <w:r>
        <w:rPr>
          <w:noProof/>
        </w:rPr>
        <w:fldChar w:fldCharType="end"/>
      </w:r>
    </w:p>
    <w:p w14:paraId="49D8F635" w14:textId="3DF54E48"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noProof/>
        </w:rPr>
        <w:tab/>
        <w:t>SEAL MBS Usage Info document</w:t>
      </w:r>
      <w:r>
        <w:rPr>
          <w:noProof/>
        </w:rPr>
        <w:tab/>
      </w:r>
      <w:r>
        <w:rPr>
          <w:noProof/>
        </w:rPr>
        <w:fldChar w:fldCharType="begin" w:fldLock="1"/>
      </w:r>
      <w:r>
        <w:rPr>
          <w:noProof/>
        </w:rPr>
        <w:instrText xml:space="preserve"> PAGEREF _Toc209721754 \h </w:instrText>
      </w:r>
      <w:r>
        <w:rPr>
          <w:noProof/>
        </w:rPr>
      </w:r>
      <w:r>
        <w:rPr>
          <w:noProof/>
        </w:rPr>
        <w:fldChar w:fldCharType="separate"/>
      </w:r>
      <w:r>
        <w:rPr>
          <w:noProof/>
        </w:rPr>
        <w:t>60</w:t>
      </w:r>
      <w:r>
        <w:rPr>
          <w:noProof/>
        </w:rPr>
        <w:fldChar w:fldCharType="end"/>
      </w:r>
    </w:p>
    <w:p w14:paraId="236A30AA" w14:textId="33D92BB7"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_Toc209721755 \h </w:instrText>
      </w:r>
      <w:r>
        <w:rPr>
          <w:noProof/>
        </w:rPr>
      </w:r>
      <w:r>
        <w:rPr>
          <w:noProof/>
        </w:rPr>
        <w:fldChar w:fldCharType="separate"/>
      </w:r>
      <w:r>
        <w:rPr>
          <w:noProof/>
        </w:rPr>
        <w:t>62</w:t>
      </w:r>
      <w:r>
        <w:rPr>
          <w:noProof/>
        </w:rPr>
        <w:fldChar w:fldCharType="end"/>
      </w:r>
    </w:p>
    <w:p w14:paraId="3BD9A254" w14:textId="1DBE6454"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_Toc209721756 \h </w:instrText>
      </w:r>
      <w:r>
        <w:rPr>
          <w:noProof/>
        </w:rPr>
      </w:r>
      <w:r>
        <w:rPr>
          <w:noProof/>
        </w:rPr>
        <w:fldChar w:fldCharType="separate"/>
      </w:r>
      <w:r>
        <w:rPr>
          <w:noProof/>
        </w:rPr>
        <w:t>62</w:t>
      </w:r>
      <w:r>
        <w:rPr>
          <w:noProof/>
        </w:rPr>
        <w:fldChar w:fldCharType="end"/>
      </w:r>
    </w:p>
    <w:p w14:paraId="27354FAD" w14:textId="47509AA6"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_Toc209721757 \h </w:instrText>
      </w:r>
      <w:r>
        <w:rPr>
          <w:noProof/>
        </w:rPr>
      </w:r>
      <w:r>
        <w:rPr>
          <w:noProof/>
        </w:rPr>
        <w:fldChar w:fldCharType="separate"/>
      </w:r>
      <w:r>
        <w:rPr>
          <w:noProof/>
        </w:rPr>
        <w:t>62</w:t>
      </w:r>
      <w:r>
        <w:rPr>
          <w:noProof/>
        </w:rPr>
        <w:fldChar w:fldCharType="end"/>
      </w:r>
    </w:p>
    <w:p w14:paraId="433E6D8C" w14:textId="0DFD52A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_Toc209721758 \h </w:instrText>
      </w:r>
      <w:r>
        <w:rPr>
          <w:noProof/>
        </w:rPr>
      </w:r>
      <w:r>
        <w:rPr>
          <w:noProof/>
        </w:rPr>
        <w:fldChar w:fldCharType="separate"/>
      </w:r>
      <w:r>
        <w:rPr>
          <w:noProof/>
        </w:rPr>
        <w:t>62</w:t>
      </w:r>
      <w:r>
        <w:rPr>
          <w:noProof/>
        </w:rPr>
        <w:fldChar w:fldCharType="end"/>
      </w:r>
    </w:p>
    <w:p w14:paraId="4CFD7B8F" w14:textId="2BC58E0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_Toc209721759 \h </w:instrText>
      </w:r>
      <w:r>
        <w:rPr>
          <w:noProof/>
        </w:rPr>
      </w:r>
      <w:r>
        <w:rPr>
          <w:noProof/>
        </w:rPr>
        <w:fldChar w:fldCharType="separate"/>
      </w:r>
      <w:r>
        <w:rPr>
          <w:noProof/>
        </w:rPr>
        <w:t>63</w:t>
      </w:r>
      <w:r>
        <w:rPr>
          <w:noProof/>
        </w:rPr>
        <w:fldChar w:fldCharType="end"/>
      </w:r>
    </w:p>
    <w:p w14:paraId="337A05C6" w14:textId="319B0E0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_Toc209721760 \h </w:instrText>
      </w:r>
      <w:r>
        <w:rPr>
          <w:noProof/>
        </w:rPr>
      </w:r>
      <w:r>
        <w:rPr>
          <w:noProof/>
        </w:rPr>
        <w:fldChar w:fldCharType="separate"/>
      </w:r>
      <w:r>
        <w:rPr>
          <w:noProof/>
        </w:rPr>
        <w:t>65</w:t>
      </w:r>
      <w:r>
        <w:rPr>
          <w:noProof/>
        </w:rPr>
        <w:fldChar w:fldCharType="end"/>
      </w:r>
    </w:p>
    <w:p w14:paraId="6B3C5B30" w14:textId="5CE7E15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_Toc209721761 \h </w:instrText>
      </w:r>
      <w:r>
        <w:rPr>
          <w:noProof/>
        </w:rPr>
      </w:r>
      <w:r>
        <w:rPr>
          <w:noProof/>
        </w:rPr>
        <w:fldChar w:fldCharType="separate"/>
      </w:r>
      <w:r>
        <w:rPr>
          <w:noProof/>
        </w:rPr>
        <w:t>66</w:t>
      </w:r>
      <w:r>
        <w:rPr>
          <w:noProof/>
        </w:rPr>
        <w:fldChar w:fldCharType="end"/>
      </w:r>
    </w:p>
    <w:p w14:paraId="05832D9D" w14:textId="70A0C2B3"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_Toc209721762 \h </w:instrText>
      </w:r>
      <w:r>
        <w:rPr>
          <w:noProof/>
        </w:rPr>
      </w:r>
      <w:r>
        <w:rPr>
          <w:noProof/>
        </w:rPr>
        <w:fldChar w:fldCharType="separate"/>
      </w:r>
      <w:r>
        <w:rPr>
          <w:noProof/>
        </w:rPr>
        <w:t>68</w:t>
      </w:r>
      <w:r>
        <w:rPr>
          <w:noProof/>
        </w:rPr>
        <w:fldChar w:fldCharType="end"/>
      </w:r>
    </w:p>
    <w:p w14:paraId="1479862D" w14:textId="4B366E46"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fldLock="1"/>
      </w:r>
      <w:r>
        <w:rPr>
          <w:noProof/>
        </w:rPr>
        <w:instrText xml:space="preserve"> PAGEREF _Toc209721763 \h </w:instrText>
      </w:r>
      <w:r>
        <w:rPr>
          <w:noProof/>
        </w:rPr>
      </w:r>
      <w:r>
        <w:rPr>
          <w:noProof/>
        </w:rPr>
        <w:fldChar w:fldCharType="separate"/>
      </w:r>
      <w:r>
        <w:rPr>
          <w:noProof/>
        </w:rPr>
        <w:t>70</w:t>
      </w:r>
      <w:r>
        <w:rPr>
          <w:noProof/>
        </w:rPr>
        <w:fldChar w:fldCharType="end"/>
      </w:r>
    </w:p>
    <w:p w14:paraId="151D3149" w14:textId="2AC7782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fldLock="1"/>
      </w:r>
      <w:r>
        <w:rPr>
          <w:noProof/>
        </w:rPr>
        <w:instrText xml:space="preserve"> PAGEREF _Toc209721764 \h </w:instrText>
      </w:r>
      <w:r>
        <w:rPr>
          <w:noProof/>
        </w:rPr>
      </w:r>
      <w:r>
        <w:rPr>
          <w:noProof/>
        </w:rPr>
        <w:fldChar w:fldCharType="separate"/>
      </w:r>
      <w:r>
        <w:rPr>
          <w:noProof/>
        </w:rPr>
        <w:t>70</w:t>
      </w:r>
      <w:r>
        <w:rPr>
          <w:noProof/>
        </w:rPr>
        <w:fldChar w:fldCharType="end"/>
      </w:r>
    </w:p>
    <w:p w14:paraId="1BF87532" w14:textId="5D29BCF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fldLock="1"/>
      </w:r>
      <w:r>
        <w:rPr>
          <w:noProof/>
        </w:rPr>
        <w:instrText xml:space="preserve"> PAGEREF _Toc209721765 \h </w:instrText>
      </w:r>
      <w:r>
        <w:rPr>
          <w:noProof/>
        </w:rPr>
      </w:r>
      <w:r>
        <w:rPr>
          <w:noProof/>
        </w:rPr>
        <w:fldChar w:fldCharType="separate"/>
      </w:r>
      <w:r>
        <w:rPr>
          <w:noProof/>
        </w:rPr>
        <w:t>70</w:t>
      </w:r>
      <w:r>
        <w:rPr>
          <w:noProof/>
        </w:rPr>
        <w:fldChar w:fldCharType="end"/>
      </w:r>
    </w:p>
    <w:p w14:paraId="25B4B111" w14:textId="13E0E4E5"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fldLock="1"/>
      </w:r>
      <w:r>
        <w:rPr>
          <w:noProof/>
        </w:rPr>
        <w:instrText xml:space="preserve"> PAGEREF _Toc209721766 \h </w:instrText>
      </w:r>
      <w:r>
        <w:rPr>
          <w:noProof/>
        </w:rPr>
      </w:r>
      <w:r>
        <w:rPr>
          <w:noProof/>
        </w:rPr>
        <w:fldChar w:fldCharType="separate"/>
      </w:r>
      <w:r>
        <w:rPr>
          <w:noProof/>
        </w:rPr>
        <w:t>71</w:t>
      </w:r>
      <w:r>
        <w:rPr>
          <w:noProof/>
        </w:rPr>
        <w:fldChar w:fldCharType="end"/>
      </w:r>
    </w:p>
    <w:p w14:paraId="1FF9B1F8" w14:textId="51A0108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fldLock="1"/>
      </w:r>
      <w:r>
        <w:rPr>
          <w:noProof/>
        </w:rPr>
        <w:instrText xml:space="preserve"> PAGEREF _Toc209721767 \h </w:instrText>
      </w:r>
      <w:r>
        <w:rPr>
          <w:noProof/>
        </w:rPr>
      </w:r>
      <w:r>
        <w:rPr>
          <w:noProof/>
        </w:rPr>
        <w:fldChar w:fldCharType="separate"/>
      </w:r>
      <w:r>
        <w:rPr>
          <w:noProof/>
        </w:rPr>
        <w:t>73</w:t>
      </w:r>
      <w:r>
        <w:rPr>
          <w:noProof/>
        </w:rPr>
        <w:fldChar w:fldCharType="end"/>
      </w:r>
    </w:p>
    <w:p w14:paraId="492D33EF" w14:textId="35E07EEF"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noProof/>
        </w:rPr>
        <w:tab/>
        <w:t>ApplicationCommunicationRequirementsInfo document</w:t>
      </w:r>
      <w:r>
        <w:rPr>
          <w:noProof/>
        </w:rPr>
        <w:tab/>
      </w:r>
      <w:r>
        <w:rPr>
          <w:noProof/>
        </w:rPr>
        <w:fldChar w:fldCharType="begin" w:fldLock="1"/>
      </w:r>
      <w:r>
        <w:rPr>
          <w:noProof/>
        </w:rPr>
        <w:instrText xml:space="preserve"> PAGEREF _Toc209721768 \h </w:instrText>
      </w:r>
      <w:r>
        <w:rPr>
          <w:noProof/>
        </w:rPr>
      </w:r>
      <w:r>
        <w:rPr>
          <w:noProof/>
        </w:rPr>
        <w:fldChar w:fldCharType="separate"/>
      </w:r>
      <w:r>
        <w:rPr>
          <w:noProof/>
        </w:rPr>
        <w:t>74</w:t>
      </w:r>
      <w:r>
        <w:rPr>
          <w:noProof/>
        </w:rPr>
        <w:fldChar w:fldCharType="end"/>
      </w:r>
    </w:p>
    <w:p w14:paraId="662E448B" w14:textId="2B13AD0F"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noProof/>
        </w:rPr>
        <w:tab/>
        <w:t>SEALMBSUsageInfo document</w:t>
      </w:r>
      <w:r>
        <w:rPr>
          <w:noProof/>
        </w:rPr>
        <w:tab/>
      </w:r>
      <w:r>
        <w:rPr>
          <w:noProof/>
        </w:rPr>
        <w:fldChar w:fldCharType="begin" w:fldLock="1"/>
      </w:r>
      <w:r>
        <w:rPr>
          <w:noProof/>
        </w:rPr>
        <w:instrText xml:space="preserve"> PAGEREF _Toc209721769 \h </w:instrText>
      </w:r>
      <w:r>
        <w:rPr>
          <w:noProof/>
        </w:rPr>
      </w:r>
      <w:r>
        <w:rPr>
          <w:noProof/>
        </w:rPr>
        <w:fldChar w:fldCharType="separate"/>
      </w:r>
      <w:r>
        <w:rPr>
          <w:noProof/>
        </w:rPr>
        <w:t>75</w:t>
      </w:r>
      <w:r>
        <w:rPr>
          <w:noProof/>
        </w:rPr>
        <w:fldChar w:fldCharType="end"/>
      </w:r>
    </w:p>
    <w:p w14:paraId="180877D8" w14:textId="01A09AB6"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_Toc209721770 \h </w:instrText>
      </w:r>
      <w:r>
        <w:rPr>
          <w:noProof/>
        </w:rPr>
      </w:r>
      <w:r>
        <w:rPr>
          <w:noProof/>
        </w:rPr>
        <w:fldChar w:fldCharType="separate"/>
      </w:r>
      <w:r>
        <w:rPr>
          <w:noProof/>
        </w:rPr>
        <w:t>77</w:t>
      </w:r>
      <w:r>
        <w:rPr>
          <w:noProof/>
        </w:rPr>
        <w:fldChar w:fldCharType="end"/>
      </w:r>
    </w:p>
    <w:p w14:paraId="17EA49CD" w14:textId="62236457"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_Toc209721771 \h </w:instrText>
      </w:r>
      <w:r>
        <w:rPr>
          <w:noProof/>
        </w:rPr>
      </w:r>
      <w:r>
        <w:rPr>
          <w:noProof/>
        </w:rPr>
        <w:fldChar w:fldCharType="separate"/>
      </w:r>
      <w:r>
        <w:rPr>
          <w:noProof/>
        </w:rPr>
        <w:t>77</w:t>
      </w:r>
      <w:r>
        <w:rPr>
          <w:noProof/>
        </w:rPr>
        <w:fldChar w:fldCharType="end"/>
      </w:r>
    </w:p>
    <w:p w14:paraId="121DF705" w14:textId="18E2582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_Toc209721772 \h </w:instrText>
      </w:r>
      <w:r>
        <w:rPr>
          <w:noProof/>
        </w:rPr>
      </w:r>
      <w:r>
        <w:rPr>
          <w:noProof/>
        </w:rPr>
        <w:fldChar w:fldCharType="separate"/>
      </w:r>
      <w:r>
        <w:rPr>
          <w:noProof/>
        </w:rPr>
        <w:t>78</w:t>
      </w:r>
      <w:r>
        <w:rPr>
          <w:noProof/>
        </w:rPr>
        <w:fldChar w:fldCharType="end"/>
      </w:r>
    </w:p>
    <w:p w14:paraId="229A417A" w14:textId="579CF944"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_Toc209721773 \h </w:instrText>
      </w:r>
      <w:r>
        <w:rPr>
          <w:noProof/>
        </w:rPr>
      </w:r>
      <w:r>
        <w:rPr>
          <w:noProof/>
        </w:rPr>
        <w:fldChar w:fldCharType="separate"/>
      </w:r>
      <w:r>
        <w:rPr>
          <w:noProof/>
        </w:rPr>
        <w:t>79</w:t>
      </w:r>
      <w:r>
        <w:rPr>
          <w:noProof/>
        </w:rPr>
        <w:fldChar w:fldCharType="end"/>
      </w:r>
    </w:p>
    <w:p w14:paraId="12CEA3D0" w14:textId="7CB89F14"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_Toc209721774 \h </w:instrText>
      </w:r>
      <w:r>
        <w:rPr>
          <w:noProof/>
        </w:rPr>
      </w:r>
      <w:r>
        <w:rPr>
          <w:noProof/>
        </w:rPr>
        <w:fldChar w:fldCharType="separate"/>
      </w:r>
      <w:r>
        <w:rPr>
          <w:noProof/>
        </w:rPr>
        <w:t>81</w:t>
      </w:r>
      <w:r>
        <w:rPr>
          <w:noProof/>
        </w:rPr>
        <w:fldChar w:fldCharType="end"/>
      </w:r>
    </w:p>
    <w:p w14:paraId="1C6F28C6" w14:textId="43A0B35B"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_Toc209721775 \h </w:instrText>
      </w:r>
      <w:r>
        <w:rPr>
          <w:noProof/>
        </w:rPr>
      </w:r>
      <w:r>
        <w:rPr>
          <w:noProof/>
        </w:rPr>
        <w:fldChar w:fldCharType="separate"/>
      </w:r>
      <w:r>
        <w:rPr>
          <w:noProof/>
        </w:rPr>
        <w:t>82</w:t>
      </w:r>
      <w:r>
        <w:rPr>
          <w:noProof/>
        </w:rPr>
        <w:fldChar w:fldCharType="end"/>
      </w:r>
    </w:p>
    <w:p w14:paraId="6F7BEEF8" w14:textId="08FAECC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_Toc209721776 \h </w:instrText>
      </w:r>
      <w:r>
        <w:rPr>
          <w:noProof/>
        </w:rPr>
      </w:r>
      <w:r>
        <w:rPr>
          <w:noProof/>
        </w:rPr>
        <w:fldChar w:fldCharType="separate"/>
      </w:r>
      <w:r>
        <w:rPr>
          <w:noProof/>
        </w:rPr>
        <w:t>84</w:t>
      </w:r>
      <w:r>
        <w:rPr>
          <w:noProof/>
        </w:rPr>
        <w:fldChar w:fldCharType="end"/>
      </w:r>
    </w:p>
    <w:p w14:paraId="008BA565" w14:textId="2EC64FC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7.7.6</w:t>
      </w:r>
      <w:r>
        <w:rPr>
          <w:noProof/>
        </w:rPr>
        <w:tab/>
        <w:t>IANA registration template for SEALMBSUsageInfo</w:t>
      </w:r>
      <w:r>
        <w:rPr>
          <w:noProof/>
        </w:rPr>
        <w:tab/>
      </w:r>
      <w:r>
        <w:rPr>
          <w:noProof/>
        </w:rPr>
        <w:fldChar w:fldCharType="begin" w:fldLock="1"/>
      </w:r>
      <w:r>
        <w:rPr>
          <w:noProof/>
        </w:rPr>
        <w:instrText xml:space="preserve"> PAGEREF _Toc209721777 \h </w:instrText>
      </w:r>
      <w:r>
        <w:rPr>
          <w:noProof/>
        </w:rPr>
      </w:r>
      <w:r>
        <w:rPr>
          <w:noProof/>
        </w:rPr>
        <w:fldChar w:fldCharType="separate"/>
      </w:r>
      <w:r>
        <w:rPr>
          <w:noProof/>
        </w:rPr>
        <w:t>85</w:t>
      </w:r>
      <w:r>
        <w:rPr>
          <w:noProof/>
        </w:rPr>
        <w:fldChar w:fldCharType="end"/>
      </w:r>
    </w:p>
    <w:p w14:paraId="0854CC91" w14:textId="6D097079" w:rsidR="00BD3201" w:rsidRDefault="00BD3201" w:rsidP="00BD320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_Toc209721778 \h </w:instrText>
      </w:r>
      <w:r>
        <w:rPr>
          <w:noProof/>
        </w:rPr>
      </w:r>
      <w:r>
        <w:rPr>
          <w:noProof/>
        </w:rPr>
        <w:fldChar w:fldCharType="separate"/>
      </w:r>
      <w:r>
        <w:rPr>
          <w:noProof/>
        </w:rPr>
        <w:t>87</w:t>
      </w:r>
      <w:r>
        <w:rPr>
          <w:noProof/>
        </w:rPr>
        <w:fldChar w:fldCharType="end"/>
      </w:r>
    </w:p>
    <w:p w14:paraId="383884FC" w14:textId="4B1C8AFD"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_Toc209721779 \h </w:instrText>
      </w:r>
      <w:r>
        <w:rPr>
          <w:noProof/>
        </w:rPr>
      </w:r>
      <w:r>
        <w:rPr>
          <w:noProof/>
        </w:rPr>
        <w:fldChar w:fldCharType="separate"/>
      </w:r>
      <w:r>
        <w:rPr>
          <w:noProof/>
        </w:rPr>
        <w:t>87</w:t>
      </w:r>
      <w:r>
        <w:rPr>
          <w:noProof/>
        </w:rPr>
        <w:fldChar w:fldCharType="end"/>
      </w:r>
    </w:p>
    <w:p w14:paraId="6B528043" w14:textId="47175F1A"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_Toc209721780 \h </w:instrText>
      </w:r>
      <w:r>
        <w:rPr>
          <w:noProof/>
        </w:rPr>
      </w:r>
      <w:r>
        <w:rPr>
          <w:noProof/>
        </w:rPr>
        <w:fldChar w:fldCharType="separate"/>
      </w:r>
      <w:r>
        <w:rPr>
          <w:noProof/>
        </w:rPr>
        <w:t>87</w:t>
      </w:r>
      <w:r>
        <w:rPr>
          <w:noProof/>
        </w:rPr>
        <w:fldChar w:fldCharType="end"/>
      </w:r>
    </w:p>
    <w:p w14:paraId="570F8239" w14:textId="3360387F"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sidRPr="00C05DDB">
        <w:rPr>
          <w:noProof/>
          <w:lang w:val="fr-FR"/>
        </w:rPr>
        <w:t>A.2.1</w:t>
      </w:r>
      <w:r w:rsidRPr="00C05DDB">
        <w:rPr>
          <w:noProof/>
          <w:lang w:val="fr-FR"/>
        </w:rPr>
        <w:tab/>
        <w:t>SU_QosSessionManagement API</w:t>
      </w:r>
      <w:r>
        <w:rPr>
          <w:noProof/>
        </w:rPr>
        <w:tab/>
      </w:r>
      <w:r>
        <w:rPr>
          <w:noProof/>
        </w:rPr>
        <w:fldChar w:fldCharType="begin" w:fldLock="1"/>
      </w:r>
      <w:r>
        <w:rPr>
          <w:noProof/>
        </w:rPr>
        <w:instrText xml:space="preserve"> PAGEREF _Toc209721781 \h </w:instrText>
      </w:r>
      <w:r>
        <w:rPr>
          <w:noProof/>
        </w:rPr>
      </w:r>
      <w:r>
        <w:rPr>
          <w:noProof/>
        </w:rPr>
        <w:fldChar w:fldCharType="separate"/>
      </w:r>
      <w:r>
        <w:rPr>
          <w:noProof/>
        </w:rPr>
        <w:t>87</w:t>
      </w:r>
      <w:r>
        <w:rPr>
          <w:noProof/>
        </w:rPr>
        <w:fldChar w:fldCharType="end"/>
      </w:r>
    </w:p>
    <w:p w14:paraId="0903B687" w14:textId="6ABB9F96"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sidRPr="00C05DDB">
        <w:rPr>
          <w:noProof/>
          <w:lang w:val="fr-FR"/>
        </w:rPr>
        <w:t>A.2.1.1</w:t>
      </w:r>
      <w:r w:rsidRPr="00C05DDB">
        <w:rPr>
          <w:noProof/>
          <w:lang w:val="fr-FR"/>
        </w:rPr>
        <w:tab/>
        <w:t>API URI</w:t>
      </w:r>
      <w:r>
        <w:rPr>
          <w:noProof/>
        </w:rPr>
        <w:tab/>
      </w:r>
      <w:r>
        <w:rPr>
          <w:noProof/>
        </w:rPr>
        <w:fldChar w:fldCharType="begin" w:fldLock="1"/>
      </w:r>
      <w:r>
        <w:rPr>
          <w:noProof/>
        </w:rPr>
        <w:instrText xml:space="preserve"> PAGEREF _Toc209721782 \h </w:instrText>
      </w:r>
      <w:r>
        <w:rPr>
          <w:noProof/>
        </w:rPr>
      </w:r>
      <w:r>
        <w:rPr>
          <w:noProof/>
        </w:rPr>
        <w:fldChar w:fldCharType="separate"/>
      </w:r>
      <w:r>
        <w:rPr>
          <w:noProof/>
        </w:rPr>
        <w:t>87</w:t>
      </w:r>
      <w:r>
        <w:rPr>
          <w:noProof/>
        </w:rPr>
        <w:fldChar w:fldCharType="end"/>
      </w:r>
    </w:p>
    <w:p w14:paraId="6E7E0925" w14:textId="1E388BC4"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fldLock="1"/>
      </w:r>
      <w:r>
        <w:rPr>
          <w:noProof/>
        </w:rPr>
        <w:instrText xml:space="preserve"> PAGEREF _Toc209721783 \h </w:instrText>
      </w:r>
      <w:r>
        <w:rPr>
          <w:noProof/>
        </w:rPr>
      </w:r>
      <w:r>
        <w:rPr>
          <w:noProof/>
        </w:rPr>
        <w:fldChar w:fldCharType="separate"/>
      </w:r>
      <w:r>
        <w:rPr>
          <w:noProof/>
        </w:rPr>
        <w:t>88</w:t>
      </w:r>
      <w:r>
        <w:rPr>
          <w:noProof/>
        </w:rPr>
        <w:fldChar w:fldCharType="end"/>
      </w:r>
    </w:p>
    <w:p w14:paraId="7431C1CE" w14:textId="03555429"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_Toc209721784 \h </w:instrText>
      </w:r>
      <w:r>
        <w:rPr>
          <w:noProof/>
        </w:rPr>
      </w:r>
      <w:r>
        <w:rPr>
          <w:noProof/>
        </w:rPr>
        <w:fldChar w:fldCharType="separate"/>
      </w:r>
      <w:r>
        <w:rPr>
          <w:noProof/>
        </w:rPr>
        <w:t>88</w:t>
      </w:r>
      <w:r>
        <w:rPr>
          <w:noProof/>
        </w:rPr>
        <w:fldChar w:fldCharType="end"/>
      </w:r>
    </w:p>
    <w:p w14:paraId="33E4F54C" w14:textId="7F0D4EB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sidRPr="00C05DDB">
        <w:rPr>
          <w:noProof/>
          <w:lang w:val="fr-FR"/>
        </w:rPr>
        <w:t>A.2.1.2.2</w:t>
      </w:r>
      <w:r w:rsidRPr="00C05DDB">
        <w:rPr>
          <w:noProof/>
          <w:lang w:val="fr-FR"/>
        </w:rPr>
        <w:tab/>
        <w:t>Resource: QoS Sessions</w:t>
      </w:r>
      <w:r>
        <w:rPr>
          <w:noProof/>
        </w:rPr>
        <w:tab/>
      </w:r>
      <w:r>
        <w:rPr>
          <w:noProof/>
        </w:rPr>
        <w:fldChar w:fldCharType="begin" w:fldLock="1"/>
      </w:r>
      <w:r>
        <w:rPr>
          <w:noProof/>
        </w:rPr>
        <w:instrText xml:space="preserve"> PAGEREF _Toc209721785 \h </w:instrText>
      </w:r>
      <w:r>
        <w:rPr>
          <w:noProof/>
        </w:rPr>
      </w:r>
      <w:r>
        <w:rPr>
          <w:noProof/>
        </w:rPr>
        <w:fldChar w:fldCharType="separate"/>
      </w:r>
      <w:r>
        <w:rPr>
          <w:noProof/>
        </w:rPr>
        <w:t>89</w:t>
      </w:r>
      <w:r>
        <w:rPr>
          <w:noProof/>
        </w:rPr>
        <w:fldChar w:fldCharType="end"/>
      </w:r>
    </w:p>
    <w:p w14:paraId="71A32904" w14:textId="4C5DAFAB"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sidRPr="00C05DDB">
        <w:rPr>
          <w:noProof/>
          <w:lang w:val="fr-FR"/>
        </w:rPr>
        <w:t>A.2.1.2.2.1</w:t>
      </w:r>
      <w:r w:rsidRPr="00C05DDB">
        <w:rPr>
          <w:noProof/>
          <w:lang w:val="fr-FR"/>
        </w:rPr>
        <w:tab/>
        <w:t>Description</w:t>
      </w:r>
      <w:r>
        <w:rPr>
          <w:noProof/>
        </w:rPr>
        <w:tab/>
      </w:r>
      <w:r>
        <w:rPr>
          <w:noProof/>
        </w:rPr>
        <w:fldChar w:fldCharType="begin" w:fldLock="1"/>
      </w:r>
      <w:r>
        <w:rPr>
          <w:noProof/>
        </w:rPr>
        <w:instrText xml:space="preserve"> PAGEREF _Toc209721786 \h </w:instrText>
      </w:r>
      <w:r>
        <w:rPr>
          <w:noProof/>
        </w:rPr>
      </w:r>
      <w:r>
        <w:rPr>
          <w:noProof/>
        </w:rPr>
        <w:fldChar w:fldCharType="separate"/>
      </w:r>
      <w:r>
        <w:rPr>
          <w:noProof/>
        </w:rPr>
        <w:t>89</w:t>
      </w:r>
      <w:r>
        <w:rPr>
          <w:noProof/>
        </w:rPr>
        <w:fldChar w:fldCharType="end"/>
      </w:r>
    </w:p>
    <w:p w14:paraId="1B697870" w14:textId="5D100D9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sidRPr="00C05DDB">
        <w:rPr>
          <w:noProof/>
          <w:lang w:val="fr-FR"/>
        </w:rPr>
        <w:t>A.2.1.2.2.2</w:t>
      </w:r>
      <w:r w:rsidRPr="00C05DDB">
        <w:rPr>
          <w:noProof/>
          <w:lang w:val="fr-FR"/>
        </w:rPr>
        <w:tab/>
        <w:t>Resource Definition</w:t>
      </w:r>
      <w:r>
        <w:rPr>
          <w:noProof/>
        </w:rPr>
        <w:tab/>
      </w:r>
      <w:r>
        <w:rPr>
          <w:noProof/>
        </w:rPr>
        <w:fldChar w:fldCharType="begin" w:fldLock="1"/>
      </w:r>
      <w:r>
        <w:rPr>
          <w:noProof/>
        </w:rPr>
        <w:instrText xml:space="preserve"> PAGEREF _Toc209721787 \h </w:instrText>
      </w:r>
      <w:r>
        <w:rPr>
          <w:noProof/>
        </w:rPr>
      </w:r>
      <w:r>
        <w:rPr>
          <w:noProof/>
        </w:rPr>
        <w:fldChar w:fldCharType="separate"/>
      </w:r>
      <w:r>
        <w:rPr>
          <w:noProof/>
        </w:rPr>
        <w:t>89</w:t>
      </w:r>
      <w:r>
        <w:rPr>
          <w:noProof/>
        </w:rPr>
        <w:fldChar w:fldCharType="end"/>
      </w:r>
    </w:p>
    <w:p w14:paraId="383E2F70" w14:textId="098D345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_Toc209721788 \h </w:instrText>
      </w:r>
      <w:r>
        <w:rPr>
          <w:noProof/>
        </w:rPr>
      </w:r>
      <w:r>
        <w:rPr>
          <w:noProof/>
        </w:rPr>
        <w:fldChar w:fldCharType="separate"/>
      </w:r>
      <w:r>
        <w:rPr>
          <w:noProof/>
        </w:rPr>
        <w:t>89</w:t>
      </w:r>
      <w:r>
        <w:rPr>
          <w:noProof/>
        </w:rPr>
        <w:fldChar w:fldCharType="end"/>
      </w:r>
    </w:p>
    <w:p w14:paraId="44AEB1DB" w14:textId="0A522C35"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_Toc209721789 \h </w:instrText>
      </w:r>
      <w:r>
        <w:rPr>
          <w:noProof/>
        </w:rPr>
      </w:r>
      <w:r>
        <w:rPr>
          <w:noProof/>
        </w:rPr>
        <w:fldChar w:fldCharType="separate"/>
      </w:r>
      <w:r>
        <w:rPr>
          <w:noProof/>
        </w:rPr>
        <w:t>89</w:t>
      </w:r>
      <w:r>
        <w:rPr>
          <w:noProof/>
        </w:rPr>
        <w:fldChar w:fldCharType="end"/>
      </w:r>
    </w:p>
    <w:p w14:paraId="7CE9F40C" w14:textId="714A3190"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_Toc209721790 \h </w:instrText>
      </w:r>
      <w:r>
        <w:rPr>
          <w:noProof/>
        </w:rPr>
      </w:r>
      <w:r>
        <w:rPr>
          <w:noProof/>
        </w:rPr>
        <w:fldChar w:fldCharType="separate"/>
      </w:r>
      <w:r>
        <w:rPr>
          <w:noProof/>
        </w:rPr>
        <w:t>90</w:t>
      </w:r>
      <w:r>
        <w:rPr>
          <w:noProof/>
        </w:rPr>
        <w:fldChar w:fldCharType="end"/>
      </w:r>
    </w:p>
    <w:p w14:paraId="36447A3A" w14:textId="2A3CB2A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_Toc209721791 \h </w:instrText>
      </w:r>
      <w:r>
        <w:rPr>
          <w:noProof/>
        </w:rPr>
      </w:r>
      <w:r>
        <w:rPr>
          <w:noProof/>
        </w:rPr>
        <w:fldChar w:fldCharType="separate"/>
      </w:r>
      <w:r>
        <w:rPr>
          <w:noProof/>
        </w:rPr>
        <w:t>91</w:t>
      </w:r>
      <w:r>
        <w:rPr>
          <w:noProof/>
        </w:rPr>
        <w:fldChar w:fldCharType="end"/>
      </w:r>
    </w:p>
    <w:p w14:paraId="7C11E54C" w14:textId="31689005"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_Toc209721792 \h </w:instrText>
      </w:r>
      <w:r>
        <w:rPr>
          <w:noProof/>
        </w:rPr>
      </w:r>
      <w:r>
        <w:rPr>
          <w:noProof/>
        </w:rPr>
        <w:fldChar w:fldCharType="separate"/>
      </w:r>
      <w:r>
        <w:rPr>
          <w:noProof/>
        </w:rPr>
        <w:t>91</w:t>
      </w:r>
      <w:r>
        <w:rPr>
          <w:noProof/>
        </w:rPr>
        <w:fldChar w:fldCharType="end"/>
      </w:r>
    </w:p>
    <w:p w14:paraId="559699D5" w14:textId="600E42D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sidRPr="00C05DDB">
        <w:rPr>
          <w:noProof/>
          <w:lang w:val="fr-FR"/>
        </w:rPr>
        <w:t>A.2.1.2.3.2</w:t>
      </w:r>
      <w:r w:rsidRPr="00C05DDB">
        <w:rPr>
          <w:noProof/>
          <w:lang w:val="fr-FR"/>
        </w:rPr>
        <w:tab/>
        <w:t>Resource Definition</w:t>
      </w:r>
      <w:r>
        <w:rPr>
          <w:noProof/>
        </w:rPr>
        <w:tab/>
      </w:r>
      <w:r>
        <w:rPr>
          <w:noProof/>
        </w:rPr>
        <w:fldChar w:fldCharType="begin" w:fldLock="1"/>
      </w:r>
      <w:r>
        <w:rPr>
          <w:noProof/>
        </w:rPr>
        <w:instrText xml:space="preserve"> PAGEREF _Toc209721793 \h </w:instrText>
      </w:r>
      <w:r>
        <w:rPr>
          <w:noProof/>
        </w:rPr>
      </w:r>
      <w:r>
        <w:rPr>
          <w:noProof/>
        </w:rPr>
        <w:fldChar w:fldCharType="separate"/>
      </w:r>
      <w:r>
        <w:rPr>
          <w:noProof/>
        </w:rPr>
        <w:t>91</w:t>
      </w:r>
      <w:r>
        <w:rPr>
          <w:noProof/>
        </w:rPr>
        <w:fldChar w:fldCharType="end"/>
      </w:r>
    </w:p>
    <w:p w14:paraId="0D9858B9" w14:textId="05D83FF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_Toc209721794 \h </w:instrText>
      </w:r>
      <w:r>
        <w:rPr>
          <w:noProof/>
        </w:rPr>
      </w:r>
      <w:r>
        <w:rPr>
          <w:noProof/>
        </w:rPr>
        <w:fldChar w:fldCharType="separate"/>
      </w:r>
      <w:r>
        <w:rPr>
          <w:noProof/>
        </w:rPr>
        <w:t>91</w:t>
      </w:r>
      <w:r>
        <w:rPr>
          <w:noProof/>
        </w:rPr>
        <w:fldChar w:fldCharType="end"/>
      </w:r>
    </w:p>
    <w:p w14:paraId="28906A9B" w14:textId="778DCD7F"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_Toc209721795 \h </w:instrText>
      </w:r>
      <w:r>
        <w:rPr>
          <w:noProof/>
        </w:rPr>
      </w:r>
      <w:r>
        <w:rPr>
          <w:noProof/>
        </w:rPr>
        <w:fldChar w:fldCharType="separate"/>
      </w:r>
      <w:r>
        <w:rPr>
          <w:noProof/>
        </w:rPr>
        <w:t>91</w:t>
      </w:r>
      <w:r>
        <w:rPr>
          <w:noProof/>
        </w:rPr>
        <w:fldChar w:fldCharType="end"/>
      </w:r>
    </w:p>
    <w:p w14:paraId="47567507" w14:textId="4EEF1B75"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_Toc209721796 \h </w:instrText>
      </w:r>
      <w:r>
        <w:rPr>
          <w:noProof/>
        </w:rPr>
      </w:r>
      <w:r>
        <w:rPr>
          <w:noProof/>
        </w:rPr>
        <w:fldChar w:fldCharType="separate"/>
      </w:r>
      <w:r>
        <w:rPr>
          <w:noProof/>
        </w:rPr>
        <w:t>92</w:t>
      </w:r>
      <w:r>
        <w:rPr>
          <w:noProof/>
        </w:rPr>
        <w:fldChar w:fldCharType="end"/>
      </w:r>
    </w:p>
    <w:p w14:paraId="5AD47AA3" w14:textId="7485ADF9"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_Toc209721797 \h </w:instrText>
      </w:r>
      <w:r>
        <w:rPr>
          <w:noProof/>
        </w:rPr>
      </w:r>
      <w:r>
        <w:rPr>
          <w:noProof/>
        </w:rPr>
        <w:fldChar w:fldCharType="separate"/>
      </w:r>
      <w:r>
        <w:rPr>
          <w:noProof/>
        </w:rPr>
        <w:t>92</w:t>
      </w:r>
      <w:r>
        <w:rPr>
          <w:noProof/>
        </w:rPr>
        <w:fldChar w:fldCharType="end"/>
      </w:r>
    </w:p>
    <w:p w14:paraId="2471AB0A" w14:textId="47817183"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sidRPr="00C05DDB">
        <w:rPr>
          <w:noProof/>
          <w:lang w:val="fr-FR"/>
        </w:rPr>
        <w:t>A.2.1.2.4</w:t>
      </w:r>
      <w:r w:rsidRPr="00C05DDB">
        <w:rPr>
          <w:noProof/>
          <w:lang w:val="fr-FR"/>
        </w:rPr>
        <w:tab/>
        <w:t>Resource: Individual QoS Session Participant</w:t>
      </w:r>
      <w:r>
        <w:rPr>
          <w:noProof/>
        </w:rPr>
        <w:tab/>
      </w:r>
      <w:r>
        <w:rPr>
          <w:noProof/>
        </w:rPr>
        <w:fldChar w:fldCharType="begin" w:fldLock="1"/>
      </w:r>
      <w:r>
        <w:rPr>
          <w:noProof/>
        </w:rPr>
        <w:instrText xml:space="preserve"> PAGEREF _Toc209721798 \h </w:instrText>
      </w:r>
      <w:r>
        <w:rPr>
          <w:noProof/>
        </w:rPr>
      </w:r>
      <w:r>
        <w:rPr>
          <w:noProof/>
        </w:rPr>
        <w:fldChar w:fldCharType="separate"/>
      </w:r>
      <w:r>
        <w:rPr>
          <w:noProof/>
        </w:rPr>
        <w:t>93</w:t>
      </w:r>
      <w:r>
        <w:rPr>
          <w:noProof/>
        </w:rPr>
        <w:fldChar w:fldCharType="end"/>
      </w:r>
    </w:p>
    <w:p w14:paraId="37BB60B8" w14:textId="292D65F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_Toc209721799 \h </w:instrText>
      </w:r>
      <w:r>
        <w:rPr>
          <w:noProof/>
        </w:rPr>
      </w:r>
      <w:r>
        <w:rPr>
          <w:noProof/>
        </w:rPr>
        <w:fldChar w:fldCharType="separate"/>
      </w:r>
      <w:r>
        <w:rPr>
          <w:noProof/>
        </w:rPr>
        <w:t>93</w:t>
      </w:r>
      <w:r>
        <w:rPr>
          <w:noProof/>
        </w:rPr>
        <w:fldChar w:fldCharType="end"/>
      </w:r>
    </w:p>
    <w:p w14:paraId="2A7A54A0" w14:textId="1A03F9F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sidRPr="00C05DDB">
        <w:rPr>
          <w:noProof/>
          <w:lang w:val="fr-FR"/>
        </w:rPr>
        <w:t>A.2.1.2.4.2</w:t>
      </w:r>
      <w:r w:rsidRPr="00C05DDB">
        <w:rPr>
          <w:noProof/>
          <w:lang w:val="fr-FR"/>
        </w:rPr>
        <w:tab/>
        <w:t>Resource Definition</w:t>
      </w:r>
      <w:r>
        <w:rPr>
          <w:noProof/>
        </w:rPr>
        <w:tab/>
      </w:r>
      <w:r>
        <w:rPr>
          <w:noProof/>
        </w:rPr>
        <w:fldChar w:fldCharType="begin" w:fldLock="1"/>
      </w:r>
      <w:r>
        <w:rPr>
          <w:noProof/>
        </w:rPr>
        <w:instrText xml:space="preserve"> PAGEREF _Toc209721800 \h </w:instrText>
      </w:r>
      <w:r>
        <w:rPr>
          <w:noProof/>
        </w:rPr>
      </w:r>
      <w:r>
        <w:rPr>
          <w:noProof/>
        </w:rPr>
        <w:fldChar w:fldCharType="separate"/>
      </w:r>
      <w:r>
        <w:rPr>
          <w:noProof/>
        </w:rPr>
        <w:t>93</w:t>
      </w:r>
      <w:r>
        <w:rPr>
          <w:noProof/>
        </w:rPr>
        <w:fldChar w:fldCharType="end"/>
      </w:r>
    </w:p>
    <w:p w14:paraId="320D598A" w14:textId="0296FB9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_Toc209721801 \h </w:instrText>
      </w:r>
      <w:r>
        <w:rPr>
          <w:noProof/>
        </w:rPr>
      </w:r>
      <w:r>
        <w:rPr>
          <w:noProof/>
        </w:rPr>
        <w:fldChar w:fldCharType="separate"/>
      </w:r>
      <w:r>
        <w:rPr>
          <w:noProof/>
        </w:rPr>
        <w:t>93</w:t>
      </w:r>
      <w:r>
        <w:rPr>
          <w:noProof/>
        </w:rPr>
        <w:fldChar w:fldCharType="end"/>
      </w:r>
    </w:p>
    <w:p w14:paraId="4530CDB0" w14:textId="6607E8E7"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_Toc209721802 \h </w:instrText>
      </w:r>
      <w:r>
        <w:rPr>
          <w:noProof/>
        </w:rPr>
      </w:r>
      <w:r>
        <w:rPr>
          <w:noProof/>
        </w:rPr>
        <w:fldChar w:fldCharType="separate"/>
      </w:r>
      <w:r>
        <w:rPr>
          <w:noProof/>
        </w:rPr>
        <w:t>93</w:t>
      </w:r>
      <w:r>
        <w:rPr>
          <w:noProof/>
        </w:rPr>
        <w:fldChar w:fldCharType="end"/>
      </w:r>
    </w:p>
    <w:p w14:paraId="7C4FA882" w14:textId="2F826B77"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_Toc209721803 \h </w:instrText>
      </w:r>
      <w:r>
        <w:rPr>
          <w:noProof/>
        </w:rPr>
      </w:r>
      <w:r>
        <w:rPr>
          <w:noProof/>
        </w:rPr>
        <w:fldChar w:fldCharType="separate"/>
      </w:r>
      <w:r>
        <w:rPr>
          <w:noProof/>
        </w:rPr>
        <w:t>93</w:t>
      </w:r>
      <w:r>
        <w:rPr>
          <w:noProof/>
        </w:rPr>
        <w:fldChar w:fldCharType="end"/>
      </w:r>
    </w:p>
    <w:p w14:paraId="17007FAF" w14:textId="1400FB84" w:rsidR="00BD3201" w:rsidRDefault="00BD3201">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_Toc209721804 \h </w:instrText>
      </w:r>
      <w:r>
        <w:rPr>
          <w:noProof/>
        </w:rPr>
      </w:r>
      <w:r>
        <w:rPr>
          <w:noProof/>
        </w:rPr>
        <w:fldChar w:fldCharType="separate"/>
      </w:r>
      <w:r>
        <w:rPr>
          <w:noProof/>
        </w:rPr>
        <w:t>94</w:t>
      </w:r>
      <w:r>
        <w:rPr>
          <w:noProof/>
        </w:rPr>
        <w:fldChar w:fldCharType="end"/>
      </w:r>
    </w:p>
    <w:p w14:paraId="092F2B2D" w14:textId="38579C8E"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_Toc209721805 \h </w:instrText>
      </w:r>
      <w:r>
        <w:rPr>
          <w:noProof/>
        </w:rPr>
      </w:r>
      <w:r>
        <w:rPr>
          <w:noProof/>
        </w:rPr>
        <w:fldChar w:fldCharType="separate"/>
      </w:r>
      <w:r>
        <w:rPr>
          <w:noProof/>
        </w:rPr>
        <w:t>94</w:t>
      </w:r>
      <w:r>
        <w:rPr>
          <w:noProof/>
        </w:rPr>
        <w:fldChar w:fldCharType="end"/>
      </w:r>
    </w:p>
    <w:p w14:paraId="71982593" w14:textId="585ACBDA"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_Toc209721806 \h </w:instrText>
      </w:r>
      <w:r>
        <w:rPr>
          <w:noProof/>
        </w:rPr>
      </w:r>
      <w:r>
        <w:rPr>
          <w:noProof/>
        </w:rPr>
        <w:fldChar w:fldCharType="separate"/>
      </w:r>
      <w:r>
        <w:rPr>
          <w:noProof/>
        </w:rPr>
        <w:t>94</w:t>
      </w:r>
      <w:r>
        <w:rPr>
          <w:noProof/>
        </w:rPr>
        <w:fldChar w:fldCharType="end"/>
      </w:r>
    </w:p>
    <w:p w14:paraId="74E67C7F" w14:textId="276940F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_Toc209721807 \h </w:instrText>
      </w:r>
      <w:r>
        <w:rPr>
          <w:noProof/>
        </w:rPr>
      </w:r>
      <w:r>
        <w:rPr>
          <w:noProof/>
        </w:rPr>
        <w:fldChar w:fldCharType="separate"/>
      </w:r>
      <w:r>
        <w:rPr>
          <w:noProof/>
        </w:rPr>
        <w:t>95</w:t>
      </w:r>
      <w:r>
        <w:rPr>
          <w:noProof/>
        </w:rPr>
        <w:fldChar w:fldCharType="end"/>
      </w:r>
    </w:p>
    <w:p w14:paraId="49431D55" w14:textId="7A59D53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fldLock="1"/>
      </w:r>
      <w:r>
        <w:rPr>
          <w:noProof/>
        </w:rPr>
        <w:instrText xml:space="preserve"> PAGEREF _Toc209721808 \h </w:instrText>
      </w:r>
      <w:r>
        <w:rPr>
          <w:noProof/>
        </w:rPr>
      </w:r>
      <w:r>
        <w:rPr>
          <w:noProof/>
        </w:rPr>
        <w:fldChar w:fldCharType="separate"/>
      </w:r>
      <w:r>
        <w:rPr>
          <w:noProof/>
        </w:rPr>
        <w:t>95</w:t>
      </w:r>
      <w:r>
        <w:rPr>
          <w:noProof/>
        </w:rPr>
        <w:fldChar w:fldCharType="end"/>
      </w:r>
    </w:p>
    <w:p w14:paraId="2EC90FD6" w14:textId="63C45135"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fldLock="1"/>
      </w:r>
      <w:r>
        <w:rPr>
          <w:noProof/>
        </w:rPr>
        <w:instrText xml:space="preserve"> PAGEREF _Toc209721809 \h </w:instrText>
      </w:r>
      <w:r>
        <w:rPr>
          <w:noProof/>
        </w:rPr>
      </w:r>
      <w:r>
        <w:rPr>
          <w:noProof/>
        </w:rPr>
        <w:fldChar w:fldCharType="separate"/>
      </w:r>
      <w:r>
        <w:rPr>
          <w:noProof/>
        </w:rPr>
        <w:t>95</w:t>
      </w:r>
      <w:r>
        <w:rPr>
          <w:noProof/>
        </w:rPr>
        <w:fldChar w:fldCharType="end"/>
      </w:r>
    </w:p>
    <w:p w14:paraId="727142EE" w14:textId="47954D5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fldLock="1"/>
      </w:r>
      <w:r>
        <w:rPr>
          <w:noProof/>
        </w:rPr>
        <w:instrText xml:space="preserve"> PAGEREF _Toc209721810 \h </w:instrText>
      </w:r>
      <w:r>
        <w:rPr>
          <w:noProof/>
        </w:rPr>
      </w:r>
      <w:r>
        <w:rPr>
          <w:noProof/>
        </w:rPr>
        <w:fldChar w:fldCharType="separate"/>
      </w:r>
      <w:r>
        <w:rPr>
          <w:noProof/>
        </w:rPr>
        <w:t>95</w:t>
      </w:r>
      <w:r>
        <w:rPr>
          <w:noProof/>
        </w:rPr>
        <w:fldChar w:fldCharType="end"/>
      </w:r>
    </w:p>
    <w:p w14:paraId="7E219B85" w14:textId="4B1A2B37"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_Toc209721811 \h </w:instrText>
      </w:r>
      <w:r>
        <w:rPr>
          <w:noProof/>
        </w:rPr>
      </w:r>
      <w:r>
        <w:rPr>
          <w:noProof/>
        </w:rPr>
        <w:fldChar w:fldCharType="separate"/>
      </w:r>
      <w:r>
        <w:rPr>
          <w:noProof/>
        </w:rPr>
        <w:t>96</w:t>
      </w:r>
      <w:r>
        <w:rPr>
          <w:noProof/>
        </w:rPr>
        <w:fldChar w:fldCharType="end"/>
      </w:r>
    </w:p>
    <w:p w14:paraId="6A582F48" w14:textId="7BA7D75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_Toc209721812 \h </w:instrText>
      </w:r>
      <w:r>
        <w:rPr>
          <w:noProof/>
        </w:rPr>
      </w:r>
      <w:r>
        <w:rPr>
          <w:noProof/>
        </w:rPr>
        <w:fldChar w:fldCharType="separate"/>
      </w:r>
      <w:r>
        <w:rPr>
          <w:noProof/>
        </w:rPr>
        <w:t>96</w:t>
      </w:r>
      <w:r>
        <w:rPr>
          <w:noProof/>
        </w:rPr>
        <w:fldChar w:fldCharType="end"/>
      </w:r>
    </w:p>
    <w:p w14:paraId="541AC1A2" w14:textId="3C5C4EDB"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_Toc209721813 \h </w:instrText>
      </w:r>
      <w:r>
        <w:rPr>
          <w:noProof/>
        </w:rPr>
      </w:r>
      <w:r>
        <w:rPr>
          <w:noProof/>
        </w:rPr>
        <w:fldChar w:fldCharType="separate"/>
      </w:r>
      <w:r>
        <w:rPr>
          <w:noProof/>
        </w:rPr>
        <w:t>96</w:t>
      </w:r>
      <w:r>
        <w:rPr>
          <w:noProof/>
        </w:rPr>
        <w:fldChar w:fldCharType="end"/>
      </w:r>
    </w:p>
    <w:p w14:paraId="218353F2" w14:textId="4C0D0A0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_Toc209721814 \h </w:instrText>
      </w:r>
      <w:r>
        <w:rPr>
          <w:noProof/>
        </w:rPr>
      </w:r>
      <w:r>
        <w:rPr>
          <w:noProof/>
        </w:rPr>
        <w:fldChar w:fldCharType="separate"/>
      </w:r>
      <w:r>
        <w:rPr>
          <w:noProof/>
        </w:rPr>
        <w:t>96</w:t>
      </w:r>
      <w:r>
        <w:rPr>
          <w:noProof/>
        </w:rPr>
        <w:fldChar w:fldCharType="end"/>
      </w:r>
    </w:p>
    <w:p w14:paraId="46383A90" w14:textId="10517905"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sidRPr="00C05DDB">
        <w:rPr>
          <w:noProof/>
          <w:lang w:val="fr-FR" w:eastAsia="zh-CN"/>
        </w:rPr>
        <w:t>A.2.1.5.2</w:t>
      </w:r>
      <w:r w:rsidRPr="00C05DDB">
        <w:rPr>
          <w:noProof/>
          <w:lang w:val="fr-FR" w:eastAsia="zh-CN"/>
        </w:rPr>
        <w:tab/>
        <w:t>CDDL document</w:t>
      </w:r>
      <w:r>
        <w:rPr>
          <w:noProof/>
        </w:rPr>
        <w:tab/>
      </w:r>
      <w:r>
        <w:rPr>
          <w:noProof/>
        </w:rPr>
        <w:fldChar w:fldCharType="begin" w:fldLock="1"/>
      </w:r>
      <w:r>
        <w:rPr>
          <w:noProof/>
        </w:rPr>
        <w:instrText xml:space="preserve"> PAGEREF _Toc209721815 \h </w:instrText>
      </w:r>
      <w:r>
        <w:rPr>
          <w:noProof/>
        </w:rPr>
      </w:r>
      <w:r>
        <w:rPr>
          <w:noProof/>
        </w:rPr>
        <w:fldChar w:fldCharType="separate"/>
      </w:r>
      <w:r>
        <w:rPr>
          <w:noProof/>
        </w:rPr>
        <w:t>96</w:t>
      </w:r>
      <w:r>
        <w:rPr>
          <w:noProof/>
        </w:rPr>
        <w:fldChar w:fldCharType="end"/>
      </w:r>
    </w:p>
    <w:p w14:paraId="762B835F" w14:textId="1094135A"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_Toc209721816 \h </w:instrText>
      </w:r>
      <w:r>
        <w:rPr>
          <w:noProof/>
        </w:rPr>
      </w:r>
      <w:r>
        <w:rPr>
          <w:noProof/>
        </w:rPr>
        <w:fldChar w:fldCharType="separate"/>
      </w:r>
      <w:r>
        <w:rPr>
          <w:noProof/>
        </w:rPr>
        <w:t>97</w:t>
      </w:r>
      <w:r>
        <w:rPr>
          <w:noProof/>
        </w:rPr>
        <w:fldChar w:fldCharType="end"/>
      </w:r>
    </w:p>
    <w:p w14:paraId="7E5BC446" w14:textId="6C2DE445"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fldLock="1"/>
      </w:r>
      <w:r>
        <w:rPr>
          <w:noProof/>
        </w:rPr>
        <w:instrText xml:space="preserve"> PAGEREF _Toc209721817 \h </w:instrText>
      </w:r>
      <w:r>
        <w:rPr>
          <w:noProof/>
        </w:rPr>
      </w:r>
      <w:r>
        <w:rPr>
          <w:noProof/>
        </w:rPr>
        <w:fldChar w:fldCharType="separate"/>
      </w:r>
      <w:r>
        <w:rPr>
          <w:noProof/>
        </w:rPr>
        <w:t>97</w:t>
      </w:r>
      <w:r>
        <w:rPr>
          <w:noProof/>
        </w:rPr>
        <w:fldChar w:fldCharType="end"/>
      </w:r>
    </w:p>
    <w:p w14:paraId="2185BFDF" w14:textId="591DDAF3"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fldLock="1"/>
      </w:r>
      <w:r>
        <w:rPr>
          <w:noProof/>
        </w:rPr>
        <w:instrText xml:space="preserve"> PAGEREF _Toc209721818 \h </w:instrText>
      </w:r>
      <w:r>
        <w:rPr>
          <w:noProof/>
        </w:rPr>
      </w:r>
      <w:r>
        <w:rPr>
          <w:noProof/>
        </w:rPr>
        <w:fldChar w:fldCharType="separate"/>
      </w:r>
      <w:r>
        <w:rPr>
          <w:noProof/>
        </w:rPr>
        <w:t>97</w:t>
      </w:r>
      <w:r>
        <w:rPr>
          <w:noProof/>
        </w:rPr>
        <w:fldChar w:fldCharType="end"/>
      </w:r>
    </w:p>
    <w:p w14:paraId="231E8D07" w14:textId="13882847" w:rsidR="00BD3201" w:rsidRDefault="00BD320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_Toc209721819 \h </w:instrText>
      </w:r>
      <w:r>
        <w:rPr>
          <w:noProof/>
        </w:rPr>
      </w:r>
      <w:r>
        <w:rPr>
          <w:noProof/>
        </w:rPr>
        <w:fldChar w:fldCharType="separate"/>
      </w:r>
      <w:r>
        <w:rPr>
          <w:noProof/>
        </w:rPr>
        <w:t>97</w:t>
      </w:r>
      <w:r>
        <w:rPr>
          <w:noProof/>
        </w:rPr>
        <w:fldChar w:fldCharType="end"/>
      </w:r>
    </w:p>
    <w:p w14:paraId="6615162A" w14:textId="06E0AF1E"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_Toc209721820 \h </w:instrText>
      </w:r>
      <w:r>
        <w:rPr>
          <w:noProof/>
        </w:rPr>
      </w:r>
      <w:r>
        <w:rPr>
          <w:noProof/>
        </w:rPr>
        <w:fldChar w:fldCharType="separate"/>
      </w:r>
      <w:r>
        <w:rPr>
          <w:noProof/>
        </w:rPr>
        <w:t>97</w:t>
      </w:r>
      <w:r>
        <w:rPr>
          <w:noProof/>
        </w:rPr>
        <w:fldChar w:fldCharType="end"/>
      </w:r>
    </w:p>
    <w:p w14:paraId="5200342E" w14:textId="6B21BC97"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_Toc209721821 \h </w:instrText>
      </w:r>
      <w:r>
        <w:rPr>
          <w:noProof/>
        </w:rPr>
      </w:r>
      <w:r>
        <w:rPr>
          <w:noProof/>
        </w:rPr>
        <w:fldChar w:fldCharType="separate"/>
      </w:r>
      <w:r>
        <w:rPr>
          <w:noProof/>
        </w:rPr>
        <w:t>97</w:t>
      </w:r>
      <w:r>
        <w:rPr>
          <w:noProof/>
        </w:rPr>
        <w:fldChar w:fldCharType="end"/>
      </w:r>
    </w:p>
    <w:p w14:paraId="6CDEAA44" w14:textId="64F5C77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sidRPr="00C05DDB">
        <w:rPr>
          <w:noProof/>
          <w:lang w:val="fi-FI" w:eastAsia="zh-CN"/>
        </w:rPr>
        <w:t>A.3.1.2</w:t>
      </w:r>
      <w:r>
        <w:rPr>
          <w:noProof/>
          <w:lang w:eastAsia="zh-CN"/>
        </w:rPr>
        <w:tab/>
        <w:t>Resources</w:t>
      </w:r>
      <w:r>
        <w:rPr>
          <w:noProof/>
        </w:rPr>
        <w:tab/>
      </w:r>
      <w:r>
        <w:rPr>
          <w:noProof/>
        </w:rPr>
        <w:fldChar w:fldCharType="begin" w:fldLock="1"/>
      </w:r>
      <w:r>
        <w:rPr>
          <w:noProof/>
        </w:rPr>
        <w:instrText xml:space="preserve"> PAGEREF _Toc209721822 \h </w:instrText>
      </w:r>
      <w:r>
        <w:rPr>
          <w:noProof/>
        </w:rPr>
      </w:r>
      <w:r>
        <w:rPr>
          <w:noProof/>
        </w:rPr>
        <w:fldChar w:fldCharType="separate"/>
      </w:r>
      <w:r>
        <w:rPr>
          <w:noProof/>
        </w:rPr>
        <w:t>98</w:t>
      </w:r>
      <w:r>
        <w:rPr>
          <w:noProof/>
        </w:rPr>
        <w:fldChar w:fldCharType="end"/>
      </w:r>
    </w:p>
    <w:p w14:paraId="3536DF93" w14:textId="0BC2C5A4"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sidRPr="00C05DDB">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_Toc209721823 \h </w:instrText>
      </w:r>
      <w:r>
        <w:rPr>
          <w:noProof/>
        </w:rPr>
      </w:r>
      <w:r>
        <w:rPr>
          <w:noProof/>
        </w:rPr>
        <w:fldChar w:fldCharType="separate"/>
      </w:r>
      <w:r>
        <w:rPr>
          <w:noProof/>
        </w:rPr>
        <w:t>98</w:t>
      </w:r>
      <w:r>
        <w:rPr>
          <w:noProof/>
        </w:rPr>
        <w:fldChar w:fldCharType="end"/>
      </w:r>
    </w:p>
    <w:p w14:paraId="152BE166" w14:textId="24D7D17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_Toc209721824 \h </w:instrText>
      </w:r>
      <w:r>
        <w:rPr>
          <w:noProof/>
        </w:rPr>
      </w:r>
      <w:r>
        <w:rPr>
          <w:noProof/>
        </w:rPr>
        <w:fldChar w:fldCharType="separate"/>
      </w:r>
      <w:r>
        <w:rPr>
          <w:noProof/>
        </w:rPr>
        <w:t>99</w:t>
      </w:r>
      <w:r>
        <w:rPr>
          <w:noProof/>
        </w:rPr>
        <w:fldChar w:fldCharType="end"/>
      </w:r>
    </w:p>
    <w:p w14:paraId="4F72B51C" w14:textId="5599161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_Toc209721825 \h </w:instrText>
      </w:r>
      <w:r>
        <w:rPr>
          <w:noProof/>
        </w:rPr>
      </w:r>
      <w:r>
        <w:rPr>
          <w:noProof/>
        </w:rPr>
        <w:fldChar w:fldCharType="separate"/>
      </w:r>
      <w:r>
        <w:rPr>
          <w:noProof/>
        </w:rPr>
        <w:t>99</w:t>
      </w:r>
      <w:r>
        <w:rPr>
          <w:noProof/>
        </w:rPr>
        <w:fldChar w:fldCharType="end"/>
      </w:r>
    </w:p>
    <w:p w14:paraId="7E9ACFB4" w14:textId="7ED9BC18"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_Toc209721826 \h </w:instrText>
      </w:r>
      <w:r>
        <w:rPr>
          <w:noProof/>
        </w:rPr>
      </w:r>
      <w:r>
        <w:rPr>
          <w:noProof/>
        </w:rPr>
        <w:fldChar w:fldCharType="separate"/>
      </w:r>
      <w:r>
        <w:rPr>
          <w:noProof/>
        </w:rPr>
        <w:t>99</w:t>
      </w:r>
      <w:r>
        <w:rPr>
          <w:noProof/>
        </w:rPr>
        <w:fldChar w:fldCharType="end"/>
      </w:r>
    </w:p>
    <w:p w14:paraId="141F391C" w14:textId="5AE0BE7B"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_Toc209721827 \h </w:instrText>
      </w:r>
      <w:r>
        <w:rPr>
          <w:noProof/>
        </w:rPr>
      </w:r>
      <w:r>
        <w:rPr>
          <w:noProof/>
        </w:rPr>
        <w:fldChar w:fldCharType="separate"/>
      </w:r>
      <w:r>
        <w:rPr>
          <w:noProof/>
        </w:rPr>
        <w:t>99</w:t>
      </w:r>
      <w:r>
        <w:rPr>
          <w:noProof/>
        </w:rPr>
        <w:fldChar w:fldCharType="end"/>
      </w:r>
    </w:p>
    <w:p w14:paraId="0CDE9F72" w14:textId="06211A8F"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_Toc209721828 \h </w:instrText>
      </w:r>
      <w:r>
        <w:rPr>
          <w:noProof/>
        </w:rPr>
      </w:r>
      <w:r>
        <w:rPr>
          <w:noProof/>
        </w:rPr>
        <w:fldChar w:fldCharType="separate"/>
      </w:r>
      <w:r>
        <w:rPr>
          <w:noProof/>
        </w:rPr>
        <w:t>100</w:t>
      </w:r>
      <w:r>
        <w:rPr>
          <w:noProof/>
        </w:rPr>
        <w:fldChar w:fldCharType="end"/>
      </w:r>
    </w:p>
    <w:p w14:paraId="53979BB3" w14:textId="728065EE"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_Toc209721829 \h </w:instrText>
      </w:r>
      <w:r>
        <w:rPr>
          <w:noProof/>
        </w:rPr>
      </w:r>
      <w:r>
        <w:rPr>
          <w:noProof/>
        </w:rPr>
        <w:fldChar w:fldCharType="separate"/>
      </w:r>
      <w:r>
        <w:rPr>
          <w:noProof/>
        </w:rPr>
        <w:t>100</w:t>
      </w:r>
      <w:r>
        <w:rPr>
          <w:noProof/>
        </w:rPr>
        <w:fldChar w:fldCharType="end"/>
      </w:r>
    </w:p>
    <w:p w14:paraId="7A3D0035" w14:textId="0CE27797"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_Toc209721830 \h </w:instrText>
      </w:r>
      <w:r>
        <w:rPr>
          <w:noProof/>
        </w:rPr>
      </w:r>
      <w:r>
        <w:rPr>
          <w:noProof/>
        </w:rPr>
        <w:fldChar w:fldCharType="separate"/>
      </w:r>
      <w:r>
        <w:rPr>
          <w:noProof/>
        </w:rPr>
        <w:t>100</w:t>
      </w:r>
      <w:r>
        <w:rPr>
          <w:noProof/>
        </w:rPr>
        <w:fldChar w:fldCharType="end"/>
      </w:r>
    </w:p>
    <w:p w14:paraId="113DFDD3" w14:textId="3A48247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_Toc209721831 \h </w:instrText>
      </w:r>
      <w:r>
        <w:rPr>
          <w:noProof/>
        </w:rPr>
      </w:r>
      <w:r>
        <w:rPr>
          <w:noProof/>
        </w:rPr>
        <w:fldChar w:fldCharType="separate"/>
      </w:r>
      <w:r>
        <w:rPr>
          <w:noProof/>
        </w:rPr>
        <w:t>100</w:t>
      </w:r>
      <w:r>
        <w:rPr>
          <w:noProof/>
        </w:rPr>
        <w:fldChar w:fldCharType="end"/>
      </w:r>
    </w:p>
    <w:p w14:paraId="123F31D7" w14:textId="5E0ED32D"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_Toc209721832 \h </w:instrText>
      </w:r>
      <w:r>
        <w:rPr>
          <w:noProof/>
        </w:rPr>
      </w:r>
      <w:r>
        <w:rPr>
          <w:noProof/>
        </w:rPr>
        <w:fldChar w:fldCharType="separate"/>
      </w:r>
      <w:r>
        <w:rPr>
          <w:noProof/>
        </w:rPr>
        <w:t>101</w:t>
      </w:r>
      <w:r>
        <w:rPr>
          <w:noProof/>
        </w:rPr>
        <w:fldChar w:fldCharType="end"/>
      </w:r>
    </w:p>
    <w:p w14:paraId="1D67C2B3" w14:textId="649DB44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_Toc209721833 \h </w:instrText>
      </w:r>
      <w:r>
        <w:rPr>
          <w:noProof/>
        </w:rPr>
      </w:r>
      <w:r>
        <w:rPr>
          <w:noProof/>
        </w:rPr>
        <w:fldChar w:fldCharType="separate"/>
      </w:r>
      <w:r>
        <w:rPr>
          <w:noProof/>
        </w:rPr>
        <w:t>101</w:t>
      </w:r>
      <w:r>
        <w:rPr>
          <w:noProof/>
        </w:rPr>
        <w:fldChar w:fldCharType="end"/>
      </w:r>
    </w:p>
    <w:p w14:paraId="30A50C58" w14:textId="45092F22"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_Toc209721834 \h </w:instrText>
      </w:r>
      <w:r>
        <w:rPr>
          <w:noProof/>
        </w:rPr>
      </w:r>
      <w:r>
        <w:rPr>
          <w:noProof/>
        </w:rPr>
        <w:fldChar w:fldCharType="separate"/>
      </w:r>
      <w:r>
        <w:rPr>
          <w:noProof/>
        </w:rPr>
        <w:t>102</w:t>
      </w:r>
      <w:r>
        <w:rPr>
          <w:noProof/>
        </w:rPr>
        <w:fldChar w:fldCharType="end"/>
      </w:r>
    </w:p>
    <w:p w14:paraId="46D7521A" w14:textId="7230703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_Toc209721835 \h </w:instrText>
      </w:r>
      <w:r>
        <w:rPr>
          <w:noProof/>
        </w:rPr>
      </w:r>
      <w:r>
        <w:rPr>
          <w:noProof/>
        </w:rPr>
        <w:fldChar w:fldCharType="separate"/>
      </w:r>
      <w:r>
        <w:rPr>
          <w:noProof/>
        </w:rPr>
        <w:t>102</w:t>
      </w:r>
      <w:r>
        <w:rPr>
          <w:noProof/>
        </w:rPr>
        <w:fldChar w:fldCharType="end"/>
      </w:r>
    </w:p>
    <w:p w14:paraId="4D7589E2" w14:textId="38281C24"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A.3.1.3.2.2</w:t>
      </w:r>
      <w:r>
        <w:rPr>
          <w:noProof/>
        </w:rPr>
        <w:tab/>
        <w:t>Type: MbmsResourceMonitoringConfig</w:t>
      </w:r>
      <w:r>
        <w:rPr>
          <w:noProof/>
        </w:rPr>
        <w:tab/>
      </w:r>
      <w:r>
        <w:rPr>
          <w:noProof/>
        </w:rPr>
        <w:fldChar w:fldCharType="begin" w:fldLock="1"/>
      </w:r>
      <w:r>
        <w:rPr>
          <w:noProof/>
        </w:rPr>
        <w:instrText xml:space="preserve"> PAGEREF _Toc209721836 \h </w:instrText>
      </w:r>
      <w:r>
        <w:rPr>
          <w:noProof/>
        </w:rPr>
      </w:r>
      <w:r>
        <w:rPr>
          <w:noProof/>
        </w:rPr>
        <w:fldChar w:fldCharType="separate"/>
      </w:r>
      <w:r>
        <w:rPr>
          <w:noProof/>
        </w:rPr>
        <w:t>102</w:t>
      </w:r>
      <w:r>
        <w:rPr>
          <w:noProof/>
        </w:rPr>
        <w:fldChar w:fldCharType="end"/>
      </w:r>
    </w:p>
    <w:p w14:paraId="31378628" w14:textId="14A617FC"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_Toc209721837 \h </w:instrText>
      </w:r>
      <w:r>
        <w:rPr>
          <w:noProof/>
        </w:rPr>
      </w:r>
      <w:r>
        <w:rPr>
          <w:noProof/>
        </w:rPr>
        <w:fldChar w:fldCharType="separate"/>
      </w:r>
      <w:r>
        <w:rPr>
          <w:noProof/>
        </w:rPr>
        <w:t>103</w:t>
      </w:r>
      <w:r>
        <w:rPr>
          <w:noProof/>
        </w:rPr>
        <w:fldChar w:fldCharType="end"/>
      </w:r>
    </w:p>
    <w:p w14:paraId="3A228B51" w14:textId="19A34482"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_Toc209721838 \h </w:instrText>
      </w:r>
      <w:r>
        <w:rPr>
          <w:noProof/>
        </w:rPr>
      </w:r>
      <w:r>
        <w:rPr>
          <w:noProof/>
        </w:rPr>
        <w:fldChar w:fldCharType="separate"/>
      </w:r>
      <w:r>
        <w:rPr>
          <w:noProof/>
        </w:rPr>
        <w:t>103</w:t>
      </w:r>
      <w:r>
        <w:rPr>
          <w:noProof/>
        </w:rPr>
        <w:fldChar w:fldCharType="end"/>
      </w:r>
    </w:p>
    <w:p w14:paraId="5A4773A6" w14:textId="367F09C5"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_Toc209721839 \h </w:instrText>
      </w:r>
      <w:r>
        <w:rPr>
          <w:noProof/>
        </w:rPr>
      </w:r>
      <w:r>
        <w:rPr>
          <w:noProof/>
        </w:rPr>
        <w:fldChar w:fldCharType="separate"/>
      </w:r>
      <w:r>
        <w:rPr>
          <w:noProof/>
        </w:rPr>
        <w:t>103</w:t>
      </w:r>
      <w:r>
        <w:rPr>
          <w:noProof/>
        </w:rPr>
        <w:fldChar w:fldCharType="end"/>
      </w:r>
    </w:p>
    <w:p w14:paraId="022C7D40" w14:textId="5FB7854B"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_Toc209721840 \h </w:instrText>
      </w:r>
      <w:r>
        <w:rPr>
          <w:noProof/>
        </w:rPr>
      </w:r>
      <w:r>
        <w:rPr>
          <w:noProof/>
        </w:rPr>
        <w:fldChar w:fldCharType="separate"/>
      </w:r>
      <w:r>
        <w:rPr>
          <w:noProof/>
        </w:rPr>
        <w:t>103</w:t>
      </w:r>
      <w:r>
        <w:rPr>
          <w:noProof/>
        </w:rPr>
        <w:fldChar w:fldCharType="end"/>
      </w:r>
    </w:p>
    <w:p w14:paraId="7FCDC0D6" w14:textId="1E42B4F1"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_Toc209721841 \h </w:instrText>
      </w:r>
      <w:r>
        <w:rPr>
          <w:noProof/>
        </w:rPr>
      </w:r>
      <w:r>
        <w:rPr>
          <w:noProof/>
        </w:rPr>
        <w:fldChar w:fldCharType="separate"/>
      </w:r>
      <w:r>
        <w:rPr>
          <w:noProof/>
        </w:rPr>
        <w:t>103</w:t>
      </w:r>
      <w:r>
        <w:rPr>
          <w:noProof/>
        </w:rPr>
        <w:fldChar w:fldCharType="end"/>
      </w:r>
    </w:p>
    <w:p w14:paraId="136BC19E" w14:textId="092DA14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sidRPr="00C05DDB">
        <w:rPr>
          <w:noProof/>
          <w:lang w:val="sv-SE"/>
        </w:rPr>
        <w:t>A.3.1.6</w:t>
      </w:r>
      <w:r w:rsidRPr="00C05DDB">
        <w:rPr>
          <w:noProof/>
          <w:lang w:val="sv-SE"/>
        </w:rPr>
        <w:tab/>
        <w:t>Media Types</w:t>
      </w:r>
      <w:r>
        <w:rPr>
          <w:noProof/>
        </w:rPr>
        <w:tab/>
      </w:r>
      <w:r>
        <w:rPr>
          <w:noProof/>
        </w:rPr>
        <w:fldChar w:fldCharType="begin" w:fldLock="1"/>
      </w:r>
      <w:r>
        <w:rPr>
          <w:noProof/>
        </w:rPr>
        <w:instrText xml:space="preserve"> PAGEREF _Toc209721842 \h </w:instrText>
      </w:r>
      <w:r>
        <w:rPr>
          <w:noProof/>
        </w:rPr>
      </w:r>
      <w:r>
        <w:rPr>
          <w:noProof/>
        </w:rPr>
        <w:fldChar w:fldCharType="separate"/>
      </w:r>
      <w:r>
        <w:rPr>
          <w:noProof/>
        </w:rPr>
        <w:t>104</w:t>
      </w:r>
      <w:r>
        <w:rPr>
          <w:noProof/>
        </w:rPr>
        <w:fldChar w:fldCharType="end"/>
      </w:r>
    </w:p>
    <w:p w14:paraId="27EF75C9" w14:textId="72C572F0"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fldLock="1"/>
      </w:r>
      <w:r>
        <w:rPr>
          <w:noProof/>
        </w:rPr>
        <w:instrText xml:space="preserve"> PAGEREF _Toc209721843 \h </w:instrText>
      </w:r>
      <w:r>
        <w:rPr>
          <w:noProof/>
        </w:rPr>
      </w:r>
      <w:r>
        <w:rPr>
          <w:noProof/>
        </w:rPr>
        <w:fldChar w:fldCharType="separate"/>
      </w:r>
      <w:r>
        <w:rPr>
          <w:noProof/>
        </w:rPr>
        <w:t>104</w:t>
      </w:r>
      <w:r>
        <w:rPr>
          <w:noProof/>
        </w:rPr>
        <w:fldChar w:fldCharType="end"/>
      </w:r>
    </w:p>
    <w:p w14:paraId="28865A04" w14:textId="5275B842"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fldLock="1"/>
      </w:r>
      <w:r>
        <w:rPr>
          <w:noProof/>
        </w:rPr>
        <w:instrText xml:space="preserve"> PAGEREF _Toc209721844 \h </w:instrText>
      </w:r>
      <w:r>
        <w:rPr>
          <w:noProof/>
        </w:rPr>
      </w:r>
      <w:r>
        <w:rPr>
          <w:noProof/>
        </w:rPr>
        <w:fldChar w:fldCharType="separate"/>
      </w:r>
      <w:r>
        <w:rPr>
          <w:noProof/>
        </w:rPr>
        <w:t>104</w:t>
      </w:r>
      <w:r>
        <w:rPr>
          <w:noProof/>
        </w:rPr>
        <w:fldChar w:fldCharType="end"/>
      </w:r>
    </w:p>
    <w:p w14:paraId="4538158F" w14:textId="6BDF65F3"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A.3.2</w:t>
      </w:r>
      <w:r>
        <w:rPr>
          <w:noProof/>
          <w:lang w:eastAsia="zh-CN"/>
        </w:rPr>
        <w:tab/>
        <w:t>SU_MbsResourceManagement API provided by SNRM-C</w:t>
      </w:r>
      <w:r>
        <w:rPr>
          <w:noProof/>
        </w:rPr>
        <w:tab/>
      </w:r>
      <w:r>
        <w:rPr>
          <w:noProof/>
        </w:rPr>
        <w:fldChar w:fldCharType="begin" w:fldLock="1"/>
      </w:r>
      <w:r>
        <w:rPr>
          <w:noProof/>
        </w:rPr>
        <w:instrText xml:space="preserve"> PAGEREF _Toc209721845 \h </w:instrText>
      </w:r>
      <w:r>
        <w:rPr>
          <w:noProof/>
        </w:rPr>
      </w:r>
      <w:r>
        <w:rPr>
          <w:noProof/>
        </w:rPr>
        <w:fldChar w:fldCharType="separate"/>
      </w:r>
      <w:r>
        <w:rPr>
          <w:noProof/>
        </w:rPr>
        <w:t>104</w:t>
      </w:r>
      <w:r>
        <w:rPr>
          <w:noProof/>
        </w:rPr>
        <w:fldChar w:fldCharType="end"/>
      </w:r>
    </w:p>
    <w:p w14:paraId="139FDB14" w14:textId="6D84D10D"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A.3.2.1</w:t>
      </w:r>
      <w:r>
        <w:rPr>
          <w:noProof/>
          <w:lang w:eastAsia="zh-CN"/>
        </w:rPr>
        <w:tab/>
        <w:t>API URI</w:t>
      </w:r>
      <w:r>
        <w:rPr>
          <w:noProof/>
        </w:rPr>
        <w:tab/>
      </w:r>
      <w:r>
        <w:rPr>
          <w:noProof/>
        </w:rPr>
        <w:fldChar w:fldCharType="begin" w:fldLock="1"/>
      </w:r>
      <w:r>
        <w:rPr>
          <w:noProof/>
        </w:rPr>
        <w:instrText xml:space="preserve"> PAGEREF _Toc209721846 \h </w:instrText>
      </w:r>
      <w:r>
        <w:rPr>
          <w:noProof/>
        </w:rPr>
      </w:r>
      <w:r>
        <w:rPr>
          <w:noProof/>
        </w:rPr>
        <w:fldChar w:fldCharType="separate"/>
      </w:r>
      <w:r>
        <w:rPr>
          <w:noProof/>
        </w:rPr>
        <w:t>104</w:t>
      </w:r>
      <w:r>
        <w:rPr>
          <w:noProof/>
        </w:rPr>
        <w:fldChar w:fldCharType="end"/>
      </w:r>
    </w:p>
    <w:p w14:paraId="76A456B8" w14:textId="530F2A7E"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sidRPr="00C05DDB">
        <w:rPr>
          <w:noProof/>
          <w:lang w:val="fi-FI" w:eastAsia="zh-CN"/>
        </w:rPr>
        <w:t>A.3.2.2</w:t>
      </w:r>
      <w:r>
        <w:rPr>
          <w:noProof/>
          <w:lang w:eastAsia="zh-CN"/>
        </w:rPr>
        <w:tab/>
        <w:t>Resources</w:t>
      </w:r>
      <w:r>
        <w:rPr>
          <w:noProof/>
        </w:rPr>
        <w:tab/>
      </w:r>
      <w:r>
        <w:rPr>
          <w:noProof/>
        </w:rPr>
        <w:fldChar w:fldCharType="begin" w:fldLock="1"/>
      </w:r>
      <w:r>
        <w:rPr>
          <w:noProof/>
        </w:rPr>
        <w:instrText xml:space="preserve"> PAGEREF _Toc209721847 \h </w:instrText>
      </w:r>
      <w:r>
        <w:rPr>
          <w:noProof/>
        </w:rPr>
      </w:r>
      <w:r>
        <w:rPr>
          <w:noProof/>
        </w:rPr>
        <w:fldChar w:fldCharType="separate"/>
      </w:r>
      <w:r>
        <w:rPr>
          <w:noProof/>
        </w:rPr>
        <w:t>105</w:t>
      </w:r>
      <w:r>
        <w:rPr>
          <w:noProof/>
        </w:rPr>
        <w:fldChar w:fldCharType="end"/>
      </w:r>
    </w:p>
    <w:p w14:paraId="199FC37D" w14:textId="6F8D241C"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sidRPr="00C05DDB">
        <w:rPr>
          <w:noProof/>
          <w:lang w:val="fi-FI" w:eastAsia="zh-CN"/>
        </w:rPr>
        <w:t>A.3.2.2</w:t>
      </w:r>
      <w:r>
        <w:rPr>
          <w:noProof/>
          <w:lang w:eastAsia="zh-CN"/>
        </w:rPr>
        <w:t>.1</w:t>
      </w:r>
      <w:r>
        <w:rPr>
          <w:noProof/>
          <w:lang w:eastAsia="zh-CN"/>
        </w:rPr>
        <w:tab/>
        <w:t>Overview</w:t>
      </w:r>
      <w:r>
        <w:rPr>
          <w:noProof/>
        </w:rPr>
        <w:tab/>
      </w:r>
      <w:r>
        <w:rPr>
          <w:noProof/>
        </w:rPr>
        <w:fldChar w:fldCharType="begin" w:fldLock="1"/>
      </w:r>
      <w:r>
        <w:rPr>
          <w:noProof/>
        </w:rPr>
        <w:instrText xml:space="preserve"> PAGEREF _Toc209721848 \h </w:instrText>
      </w:r>
      <w:r>
        <w:rPr>
          <w:noProof/>
        </w:rPr>
      </w:r>
      <w:r>
        <w:rPr>
          <w:noProof/>
        </w:rPr>
        <w:fldChar w:fldCharType="separate"/>
      </w:r>
      <w:r>
        <w:rPr>
          <w:noProof/>
        </w:rPr>
        <w:t>105</w:t>
      </w:r>
      <w:r>
        <w:rPr>
          <w:noProof/>
        </w:rPr>
        <w:fldChar w:fldCharType="end"/>
      </w:r>
    </w:p>
    <w:p w14:paraId="211B4297" w14:textId="52AA16C7"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A.3.2.2.2</w:t>
      </w:r>
      <w:r>
        <w:rPr>
          <w:noProof/>
          <w:lang w:eastAsia="zh-CN"/>
        </w:rPr>
        <w:tab/>
        <w:t>Resource: MBS resource configuration</w:t>
      </w:r>
      <w:r>
        <w:rPr>
          <w:noProof/>
        </w:rPr>
        <w:tab/>
      </w:r>
      <w:r>
        <w:rPr>
          <w:noProof/>
        </w:rPr>
        <w:fldChar w:fldCharType="begin" w:fldLock="1"/>
      </w:r>
      <w:r>
        <w:rPr>
          <w:noProof/>
        </w:rPr>
        <w:instrText xml:space="preserve"> PAGEREF _Toc209721849 \h </w:instrText>
      </w:r>
      <w:r>
        <w:rPr>
          <w:noProof/>
        </w:rPr>
      </w:r>
      <w:r>
        <w:rPr>
          <w:noProof/>
        </w:rPr>
        <w:fldChar w:fldCharType="separate"/>
      </w:r>
      <w:r>
        <w:rPr>
          <w:noProof/>
        </w:rPr>
        <w:t>106</w:t>
      </w:r>
      <w:r>
        <w:rPr>
          <w:noProof/>
        </w:rPr>
        <w:fldChar w:fldCharType="end"/>
      </w:r>
    </w:p>
    <w:p w14:paraId="2DD66CD4" w14:textId="33F2428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A.3.2.2.2.1</w:t>
      </w:r>
      <w:r>
        <w:rPr>
          <w:noProof/>
          <w:lang w:eastAsia="zh-CN"/>
        </w:rPr>
        <w:tab/>
        <w:t>Description</w:t>
      </w:r>
      <w:r>
        <w:rPr>
          <w:noProof/>
        </w:rPr>
        <w:tab/>
      </w:r>
      <w:r>
        <w:rPr>
          <w:noProof/>
        </w:rPr>
        <w:fldChar w:fldCharType="begin" w:fldLock="1"/>
      </w:r>
      <w:r>
        <w:rPr>
          <w:noProof/>
        </w:rPr>
        <w:instrText xml:space="preserve"> PAGEREF _Toc209721850 \h </w:instrText>
      </w:r>
      <w:r>
        <w:rPr>
          <w:noProof/>
        </w:rPr>
      </w:r>
      <w:r>
        <w:rPr>
          <w:noProof/>
        </w:rPr>
        <w:fldChar w:fldCharType="separate"/>
      </w:r>
      <w:r>
        <w:rPr>
          <w:noProof/>
        </w:rPr>
        <w:t>106</w:t>
      </w:r>
      <w:r>
        <w:rPr>
          <w:noProof/>
        </w:rPr>
        <w:fldChar w:fldCharType="end"/>
      </w:r>
    </w:p>
    <w:p w14:paraId="1619CFEB" w14:textId="303E7441"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A.3.2.2.2.2</w:t>
      </w:r>
      <w:r>
        <w:rPr>
          <w:noProof/>
          <w:lang w:eastAsia="zh-CN"/>
        </w:rPr>
        <w:tab/>
        <w:t>Resource Definition</w:t>
      </w:r>
      <w:r>
        <w:rPr>
          <w:noProof/>
        </w:rPr>
        <w:tab/>
      </w:r>
      <w:r>
        <w:rPr>
          <w:noProof/>
        </w:rPr>
        <w:fldChar w:fldCharType="begin" w:fldLock="1"/>
      </w:r>
      <w:r>
        <w:rPr>
          <w:noProof/>
        </w:rPr>
        <w:instrText xml:space="preserve"> PAGEREF _Toc209721851 \h </w:instrText>
      </w:r>
      <w:r>
        <w:rPr>
          <w:noProof/>
        </w:rPr>
      </w:r>
      <w:r>
        <w:rPr>
          <w:noProof/>
        </w:rPr>
        <w:fldChar w:fldCharType="separate"/>
      </w:r>
      <w:r>
        <w:rPr>
          <w:noProof/>
        </w:rPr>
        <w:t>106</w:t>
      </w:r>
      <w:r>
        <w:rPr>
          <w:noProof/>
        </w:rPr>
        <w:fldChar w:fldCharType="end"/>
      </w:r>
    </w:p>
    <w:p w14:paraId="774A281C" w14:textId="2B0A0EB6"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A.3.2.2.2.3</w:t>
      </w:r>
      <w:r>
        <w:rPr>
          <w:noProof/>
          <w:lang w:eastAsia="zh-CN"/>
        </w:rPr>
        <w:tab/>
        <w:t>Resource Standard Methods</w:t>
      </w:r>
      <w:r>
        <w:rPr>
          <w:noProof/>
        </w:rPr>
        <w:tab/>
      </w:r>
      <w:r>
        <w:rPr>
          <w:noProof/>
        </w:rPr>
        <w:fldChar w:fldCharType="begin" w:fldLock="1"/>
      </w:r>
      <w:r>
        <w:rPr>
          <w:noProof/>
        </w:rPr>
        <w:instrText xml:space="preserve"> PAGEREF _Toc209721852 \h </w:instrText>
      </w:r>
      <w:r>
        <w:rPr>
          <w:noProof/>
        </w:rPr>
      </w:r>
      <w:r>
        <w:rPr>
          <w:noProof/>
        </w:rPr>
        <w:fldChar w:fldCharType="separate"/>
      </w:r>
      <w:r>
        <w:rPr>
          <w:noProof/>
        </w:rPr>
        <w:t>106</w:t>
      </w:r>
      <w:r>
        <w:rPr>
          <w:noProof/>
        </w:rPr>
        <w:fldChar w:fldCharType="end"/>
      </w:r>
    </w:p>
    <w:p w14:paraId="72F1ADC9" w14:textId="5E32AD03"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A.3.2.2.3</w:t>
      </w:r>
      <w:r>
        <w:rPr>
          <w:noProof/>
          <w:lang w:eastAsia="zh-CN"/>
        </w:rPr>
        <w:tab/>
        <w:t>Resource: MBS resource state</w:t>
      </w:r>
      <w:r>
        <w:rPr>
          <w:noProof/>
        </w:rPr>
        <w:tab/>
      </w:r>
      <w:r>
        <w:rPr>
          <w:noProof/>
        </w:rPr>
        <w:fldChar w:fldCharType="begin" w:fldLock="1"/>
      </w:r>
      <w:r>
        <w:rPr>
          <w:noProof/>
        </w:rPr>
        <w:instrText xml:space="preserve"> PAGEREF _Toc209721853 \h </w:instrText>
      </w:r>
      <w:r>
        <w:rPr>
          <w:noProof/>
        </w:rPr>
      </w:r>
      <w:r>
        <w:rPr>
          <w:noProof/>
        </w:rPr>
        <w:fldChar w:fldCharType="separate"/>
      </w:r>
      <w:r>
        <w:rPr>
          <w:noProof/>
        </w:rPr>
        <w:t>107</w:t>
      </w:r>
      <w:r>
        <w:rPr>
          <w:noProof/>
        </w:rPr>
        <w:fldChar w:fldCharType="end"/>
      </w:r>
    </w:p>
    <w:p w14:paraId="3CA4DC59" w14:textId="6985E69B"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A.3.2.2.3.1</w:t>
      </w:r>
      <w:r>
        <w:rPr>
          <w:noProof/>
          <w:lang w:eastAsia="zh-CN"/>
        </w:rPr>
        <w:tab/>
        <w:t>Description</w:t>
      </w:r>
      <w:r>
        <w:rPr>
          <w:noProof/>
        </w:rPr>
        <w:tab/>
      </w:r>
      <w:r>
        <w:rPr>
          <w:noProof/>
        </w:rPr>
        <w:fldChar w:fldCharType="begin" w:fldLock="1"/>
      </w:r>
      <w:r>
        <w:rPr>
          <w:noProof/>
        </w:rPr>
        <w:instrText xml:space="preserve"> PAGEREF _Toc209721854 \h </w:instrText>
      </w:r>
      <w:r>
        <w:rPr>
          <w:noProof/>
        </w:rPr>
      </w:r>
      <w:r>
        <w:rPr>
          <w:noProof/>
        </w:rPr>
        <w:fldChar w:fldCharType="separate"/>
      </w:r>
      <w:r>
        <w:rPr>
          <w:noProof/>
        </w:rPr>
        <w:t>107</w:t>
      </w:r>
      <w:r>
        <w:rPr>
          <w:noProof/>
        </w:rPr>
        <w:fldChar w:fldCharType="end"/>
      </w:r>
    </w:p>
    <w:p w14:paraId="1BA62491" w14:textId="3CEA50FB"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A.3.2.2.3.2</w:t>
      </w:r>
      <w:r>
        <w:rPr>
          <w:noProof/>
          <w:lang w:eastAsia="zh-CN"/>
        </w:rPr>
        <w:tab/>
        <w:t>Resource Definition</w:t>
      </w:r>
      <w:r>
        <w:rPr>
          <w:noProof/>
        </w:rPr>
        <w:tab/>
      </w:r>
      <w:r>
        <w:rPr>
          <w:noProof/>
        </w:rPr>
        <w:fldChar w:fldCharType="begin" w:fldLock="1"/>
      </w:r>
      <w:r>
        <w:rPr>
          <w:noProof/>
        </w:rPr>
        <w:instrText xml:space="preserve"> PAGEREF _Toc209721855 \h </w:instrText>
      </w:r>
      <w:r>
        <w:rPr>
          <w:noProof/>
        </w:rPr>
      </w:r>
      <w:r>
        <w:rPr>
          <w:noProof/>
        </w:rPr>
        <w:fldChar w:fldCharType="separate"/>
      </w:r>
      <w:r>
        <w:rPr>
          <w:noProof/>
        </w:rPr>
        <w:t>107</w:t>
      </w:r>
      <w:r>
        <w:rPr>
          <w:noProof/>
        </w:rPr>
        <w:fldChar w:fldCharType="end"/>
      </w:r>
    </w:p>
    <w:p w14:paraId="4FD5872C" w14:textId="3E3FF8C9"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A.3.2.2.3.3</w:t>
      </w:r>
      <w:r>
        <w:rPr>
          <w:noProof/>
          <w:lang w:eastAsia="zh-CN"/>
        </w:rPr>
        <w:tab/>
        <w:t>Resource Standard Methods</w:t>
      </w:r>
      <w:r>
        <w:rPr>
          <w:noProof/>
        </w:rPr>
        <w:tab/>
      </w:r>
      <w:r>
        <w:rPr>
          <w:noProof/>
        </w:rPr>
        <w:fldChar w:fldCharType="begin" w:fldLock="1"/>
      </w:r>
      <w:r>
        <w:rPr>
          <w:noProof/>
        </w:rPr>
        <w:instrText xml:space="preserve"> PAGEREF _Toc209721856 \h </w:instrText>
      </w:r>
      <w:r>
        <w:rPr>
          <w:noProof/>
        </w:rPr>
      </w:r>
      <w:r>
        <w:rPr>
          <w:noProof/>
        </w:rPr>
        <w:fldChar w:fldCharType="separate"/>
      </w:r>
      <w:r>
        <w:rPr>
          <w:noProof/>
        </w:rPr>
        <w:t>107</w:t>
      </w:r>
      <w:r>
        <w:rPr>
          <w:noProof/>
        </w:rPr>
        <w:fldChar w:fldCharType="end"/>
      </w:r>
    </w:p>
    <w:p w14:paraId="4DAF7B2D" w14:textId="1109975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A.3.2.3</w:t>
      </w:r>
      <w:r>
        <w:rPr>
          <w:noProof/>
        </w:rPr>
        <w:tab/>
        <w:t>Data Model</w:t>
      </w:r>
      <w:r>
        <w:rPr>
          <w:noProof/>
        </w:rPr>
        <w:tab/>
      </w:r>
      <w:r>
        <w:rPr>
          <w:noProof/>
        </w:rPr>
        <w:fldChar w:fldCharType="begin" w:fldLock="1"/>
      </w:r>
      <w:r>
        <w:rPr>
          <w:noProof/>
        </w:rPr>
        <w:instrText xml:space="preserve"> PAGEREF _Toc209721857 \h </w:instrText>
      </w:r>
      <w:r>
        <w:rPr>
          <w:noProof/>
        </w:rPr>
      </w:r>
      <w:r>
        <w:rPr>
          <w:noProof/>
        </w:rPr>
        <w:fldChar w:fldCharType="separate"/>
      </w:r>
      <w:r>
        <w:rPr>
          <w:noProof/>
        </w:rPr>
        <w:t>108</w:t>
      </w:r>
      <w:r>
        <w:rPr>
          <w:noProof/>
        </w:rPr>
        <w:fldChar w:fldCharType="end"/>
      </w:r>
    </w:p>
    <w:p w14:paraId="60153F2B" w14:textId="620F5C10"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A.3.2.3.1</w:t>
      </w:r>
      <w:r>
        <w:rPr>
          <w:noProof/>
        </w:rPr>
        <w:tab/>
        <w:t>General</w:t>
      </w:r>
      <w:r>
        <w:rPr>
          <w:noProof/>
        </w:rPr>
        <w:tab/>
      </w:r>
      <w:r>
        <w:rPr>
          <w:noProof/>
        </w:rPr>
        <w:fldChar w:fldCharType="begin" w:fldLock="1"/>
      </w:r>
      <w:r>
        <w:rPr>
          <w:noProof/>
        </w:rPr>
        <w:instrText xml:space="preserve"> PAGEREF _Toc209721858 \h </w:instrText>
      </w:r>
      <w:r>
        <w:rPr>
          <w:noProof/>
        </w:rPr>
      </w:r>
      <w:r>
        <w:rPr>
          <w:noProof/>
        </w:rPr>
        <w:fldChar w:fldCharType="separate"/>
      </w:r>
      <w:r>
        <w:rPr>
          <w:noProof/>
        </w:rPr>
        <w:t>108</w:t>
      </w:r>
      <w:r>
        <w:rPr>
          <w:noProof/>
        </w:rPr>
        <w:fldChar w:fldCharType="end"/>
      </w:r>
    </w:p>
    <w:p w14:paraId="2A253BF3" w14:textId="399AE4EE"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A.3.2.3.2</w:t>
      </w:r>
      <w:r>
        <w:rPr>
          <w:noProof/>
        </w:rPr>
        <w:tab/>
        <w:t>Structured data types</w:t>
      </w:r>
      <w:r>
        <w:rPr>
          <w:noProof/>
        </w:rPr>
        <w:tab/>
      </w:r>
      <w:r>
        <w:rPr>
          <w:noProof/>
        </w:rPr>
        <w:fldChar w:fldCharType="begin" w:fldLock="1"/>
      </w:r>
      <w:r>
        <w:rPr>
          <w:noProof/>
        </w:rPr>
        <w:instrText xml:space="preserve"> PAGEREF _Toc209721859 \h </w:instrText>
      </w:r>
      <w:r>
        <w:rPr>
          <w:noProof/>
        </w:rPr>
      </w:r>
      <w:r>
        <w:rPr>
          <w:noProof/>
        </w:rPr>
        <w:fldChar w:fldCharType="separate"/>
      </w:r>
      <w:r>
        <w:rPr>
          <w:noProof/>
        </w:rPr>
        <w:t>109</w:t>
      </w:r>
      <w:r>
        <w:rPr>
          <w:noProof/>
        </w:rPr>
        <w:fldChar w:fldCharType="end"/>
      </w:r>
    </w:p>
    <w:p w14:paraId="71799F42" w14:textId="0CB4A44E"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A.3.2.3.2.1</w:t>
      </w:r>
      <w:r>
        <w:rPr>
          <w:noProof/>
        </w:rPr>
        <w:tab/>
        <w:t>Type: MbsResourceConfig</w:t>
      </w:r>
      <w:r>
        <w:rPr>
          <w:noProof/>
        </w:rPr>
        <w:tab/>
      </w:r>
      <w:r>
        <w:rPr>
          <w:noProof/>
        </w:rPr>
        <w:fldChar w:fldCharType="begin" w:fldLock="1"/>
      </w:r>
      <w:r>
        <w:rPr>
          <w:noProof/>
        </w:rPr>
        <w:instrText xml:space="preserve"> PAGEREF _Toc209721860 \h </w:instrText>
      </w:r>
      <w:r>
        <w:rPr>
          <w:noProof/>
        </w:rPr>
      </w:r>
      <w:r>
        <w:rPr>
          <w:noProof/>
        </w:rPr>
        <w:fldChar w:fldCharType="separate"/>
      </w:r>
      <w:r>
        <w:rPr>
          <w:noProof/>
        </w:rPr>
        <w:t>109</w:t>
      </w:r>
      <w:r>
        <w:rPr>
          <w:noProof/>
        </w:rPr>
        <w:fldChar w:fldCharType="end"/>
      </w:r>
    </w:p>
    <w:p w14:paraId="61DF99D7" w14:textId="05B94413"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A.3.2.3.2.2</w:t>
      </w:r>
      <w:r>
        <w:rPr>
          <w:noProof/>
        </w:rPr>
        <w:tab/>
        <w:t>Type: MbsResourceMonitoringConfig</w:t>
      </w:r>
      <w:r>
        <w:rPr>
          <w:noProof/>
        </w:rPr>
        <w:tab/>
      </w:r>
      <w:r>
        <w:rPr>
          <w:noProof/>
        </w:rPr>
        <w:fldChar w:fldCharType="begin" w:fldLock="1"/>
      </w:r>
      <w:r>
        <w:rPr>
          <w:noProof/>
        </w:rPr>
        <w:instrText xml:space="preserve"> PAGEREF _Toc209721861 \h </w:instrText>
      </w:r>
      <w:r>
        <w:rPr>
          <w:noProof/>
        </w:rPr>
      </w:r>
      <w:r>
        <w:rPr>
          <w:noProof/>
        </w:rPr>
        <w:fldChar w:fldCharType="separate"/>
      </w:r>
      <w:r>
        <w:rPr>
          <w:noProof/>
        </w:rPr>
        <w:t>109</w:t>
      </w:r>
      <w:r>
        <w:rPr>
          <w:noProof/>
        </w:rPr>
        <w:fldChar w:fldCharType="end"/>
      </w:r>
    </w:p>
    <w:p w14:paraId="5A1DB87A" w14:textId="5D91F15D"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A.3.2.3.2.3</w:t>
      </w:r>
      <w:r>
        <w:rPr>
          <w:noProof/>
        </w:rPr>
        <w:tab/>
        <w:t>Type: MbsResourceState</w:t>
      </w:r>
      <w:r>
        <w:rPr>
          <w:noProof/>
        </w:rPr>
        <w:tab/>
      </w:r>
      <w:r>
        <w:rPr>
          <w:noProof/>
        </w:rPr>
        <w:fldChar w:fldCharType="begin" w:fldLock="1"/>
      </w:r>
      <w:r>
        <w:rPr>
          <w:noProof/>
        </w:rPr>
        <w:instrText xml:space="preserve"> PAGEREF _Toc209721862 \h </w:instrText>
      </w:r>
      <w:r>
        <w:rPr>
          <w:noProof/>
        </w:rPr>
      </w:r>
      <w:r>
        <w:rPr>
          <w:noProof/>
        </w:rPr>
        <w:fldChar w:fldCharType="separate"/>
      </w:r>
      <w:r>
        <w:rPr>
          <w:noProof/>
        </w:rPr>
        <w:t>110</w:t>
      </w:r>
      <w:r>
        <w:rPr>
          <w:noProof/>
        </w:rPr>
        <w:fldChar w:fldCharType="end"/>
      </w:r>
    </w:p>
    <w:p w14:paraId="413B0553" w14:textId="0B7BBC1A"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A.3.2.3.2.4</w:t>
      </w:r>
      <w:r>
        <w:rPr>
          <w:noProof/>
        </w:rPr>
        <w:tab/>
        <w:t>Type: MbsSessionId</w:t>
      </w:r>
      <w:r>
        <w:rPr>
          <w:noProof/>
        </w:rPr>
        <w:tab/>
      </w:r>
      <w:r>
        <w:rPr>
          <w:noProof/>
        </w:rPr>
        <w:fldChar w:fldCharType="begin" w:fldLock="1"/>
      </w:r>
      <w:r>
        <w:rPr>
          <w:noProof/>
        </w:rPr>
        <w:instrText xml:space="preserve"> PAGEREF _Toc209721863 \h </w:instrText>
      </w:r>
      <w:r>
        <w:rPr>
          <w:noProof/>
        </w:rPr>
      </w:r>
      <w:r>
        <w:rPr>
          <w:noProof/>
        </w:rPr>
        <w:fldChar w:fldCharType="separate"/>
      </w:r>
      <w:r>
        <w:rPr>
          <w:noProof/>
        </w:rPr>
        <w:t>110</w:t>
      </w:r>
      <w:r>
        <w:rPr>
          <w:noProof/>
        </w:rPr>
        <w:fldChar w:fldCharType="end"/>
      </w:r>
    </w:p>
    <w:p w14:paraId="1048154D" w14:textId="123C44FD"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A.3.2.3.3</w:t>
      </w:r>
      <w:r>
        <w:rPr>
          <w:noProof/>
          <w:lang w:eastAsia="zh-CN"/>
        </w:rPr>
        <w:tab/>
        <w:t>Simple data types and enumerations</w:t>
      </w:r>
      <w:r>
        <w:rPr>
          <w:noProof/>
        </w:rPr>
        <w:tab/>
      </w:r>
      <w:r>
        <w:rPr>
          <w:noProof/>
        </w:rPr>
        <w:fldChar w:fldCharType="begin" w:fldLock="1"/>
      </w:r>
      <w:r>
        <w:rPr>
          <w:noProof/>
        </w:rPr>
        <w:instrText xml:space="preserve"> PAGEREF _Toc209721864 \h </w:instrText>
      </w:r>
      <w:r>
        <w:rPr>
          <w:noProof/>
        </w:rPr>
      </w:r>
      <w:r>
        <w:rPr>
          <w:noProof/>
        </w:rPr>
        <w:fldChar w:fldCharType="separate"/>
      </w:r>
      <w:r>
        <w:rPr>
          <w:noProof/>
        </w:rPr>
        <w:t>110</w:t>
      </w:r>
      <w:r>
        <w:rPr>
          <w:noProof/>
        </w:rPr>
        <w:fldChar w:fldCharType="end"/>
      </w:r>
    </w:p>
    <w:p w14:paraId="3865DDC6" w14:textId="0DD227A2" w:rsidR="00BD3201" w:rsidRDefault="00BD3201">
      <w:pPr>
        <w:pStyle w:val="TOC5"/>
        <w:rPr>
          <w:rFonts w:asciiTheme="minorHAnsi" w:eastAsiaTheme="minorEastAsia" w:hAnsiTheme="minorHAnsi" w:cstheme="minorBidi"/>
          <w:noProof/>
          <w:kern w:val="2"/>
          <w:sz w:val="24"/>
          <w:szCs w:val="24"/>
          <w:lang w:eastAsia="en-GB"/>
          <w14:ligatures w14:val="standardContextual"/>
        </w:rPr>
      </w:pPr>
      <w:r>
        <w:rPr>
          <w:noProof/>
        </w:rPr>
        <w:t>A.3.2.3.3.1</w:t>
      </w:r>
      <w:r>
        <w:rPr>
          <w:noProof/>
        </w:rPr>
        <w:tab/>
        <w:t>Enumeration: DeliveryMode</w:t>
      </w:r>
      <w:r>
        <w:rPr>
          <w:noProof/>
        </w:rPr>
        <w:tab/>
      </w:r>
      <w:r>
        <w:rPr>
          <w:noProof/>
        </w:rPr>
        <w:fldChar w:fldCharType="begin" w:fldLock="1"/>
      </w:r>
      <w:r>
        <w:rPr>
          <w:noProof/>
        </w:rPr>
        <w:instrText xml:space="preserve"> PAGEREF _Toc209721865 \h </w:instrText>
      </w:r>
      <w:r>
        <w:rPr>
          <w:noProof/>
        </w:rPr>
      </w:r>
      <w:r>
        <w:rPr>
          <w:noProof/>
        </w:rPr>
        <w:fldChar w:fldCharType="separate"/>
      </w:r>
      <w:r>
        <w:rPr>
          <w:noProof/>
        </w:rPr>
        <w:t>110</w:t>
      </w:r>
      <w:r>
        <w:rPr>
          <w:noProof/>
        </w:rPr>
        <w:fldChar w:fldCharType="end"/>
      </w:r>
    </w:p>
    <w:p w14:paraId="36F9D49D" w14:textId="581443DD"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A.3.2.4</w:t>
      </w:r>
      <w:r>
        <w:rPr>
          <w:noProof/>
        </w:rPr>
        <w:tab/>
        <w:t>Error Handling</w:t>
      </w:r>
      <w:r>
        <w:rPr>
          <w:noProof/>
        </w:rPr>
        <w:tab/>
      </w:r>
      <w:r>
        <w:rPr>
          <w:noProof/>
        </w:rPr>
        <w:fldChar w:fldCharType="begin" w:fldLock="1"/>
      </w:r>
      <w:r>
        <w:rPr>
          <w:noProof/>
        </w:rPr>
        <w:instrText xml:space="preserve"> PAGEREF _Toc209721866 \h </w:instrText>
      </w:r>
      <w:r>
        <w:rPr>
          <w:noProof/>
        </w:rPr>
      </w:r>
      <w:r>
        <w:rPr>
          <w:noProof/>
        </w:rPr>
        <w:fldChar w:fldCharType="separate"/>
      </w:r>
      <w:r>
        <w:rPr>
          <w:noProof/>
        </w:rPr>
        <w:t>110</w:t>
      </w:r>
      <w:r>
        <w:rPr>
          <w:noProof/>
        </w:rPr>
        <w:fldChar w:fldCharType="end"/>
      </w:r>
    </w:p>
    <w:p w14:paraId="295E6327" w14:textId="460D5C1C"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A.3.2.5</w:t>
      </w:r>
      <w:r>
        <w:rPr>
          <w:noProof/>
        </w:rPr>
        <w:tab/>
        <w:t>CDDL Specification</w:t>
      </w:r>
      <w:r>
        <w:rPr>
          <w:noProof/>
        </w:rPr>
        <w:tab/>
      </w:r>
      <w:r>
        <w:rPr>
          <w:noProof/>
        </w:rPr>
        <w:fldChar w:fldCharType="begin" w:fldLock="1"/>
      </w:r>
      <w:r>
        <w:rPr>
          <w:noProof/>
        </w:rPr>
        <w:instrText xml:space="preserve"> PAGEREF _Toc209721867 \h </w:instrText>
      </w:r>
      <w:r>
        <w:rPr>
          <w:noProof/>
        </w:rPr>
      </w:r>
      <w:r>
        <w:rPr>
          <w:noProof/>
        </w:rPr>
        <w:fldChar w:fldCharType="separate"/>
      </w:r>
      <w:r>
        <w:rPr>
          <w:noProof/>
        </w:rPr>
        <w:t>110</w:t>
      </w:r>
      <w:r>
        <w:rPr>
          <w:noProof/>
        </w:rPr>
        <w:fldChar w:fldCharType="end"/>
      </w:r>
    </w:p>
    <w:p w14:paraId="250E9A06" w14:textId="3F772CBC"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.1</w:t>
      </w:r>
      <w:r>
        <w:rPr>
          <w:noProof/>
          <w:lang w:eastAsia="zh-CN"/>
        </w:rPr>
        <w:tab/>
        <w:t>Introduction</w:t>
      </w:r>
      <w:r>
        <w:rPr>
          <w:noProof/>
        </w:rPr>
        <w:tab/>
      </w:r>
      <w:r>
        <w:rPr>
          <w:noProof/>
        </w:rPr>
        <w:fldChar w:fldCharType="begin" w:fldLock="1"/>
      </w:r>
      <w:r>
        <w:rPr>
          <w:noProof/>
        </w:rPr>
        <w:instrText xml:space="preserve"> PAGEREF _Toc209721868 \h </w:instrText>
      </w:r>
      <w:r>
        <w:rPr>
          <w:noProof/>
        </w:rPr>
      </w:r>
      <w:r>
        <w:rPr>
          <w:noProof/>
        </w:rPr>
        <w:fldChar w:fldCharType="separate"/>
      </w:r>
      <w:r>
        <w:rPr>
          <w:noProof/>
        </w:rPr>
        <w:t>110</w:t>
      </w:r>
      <w:r>
        <w:rPr>
          <w:noProof/>
        </w:rPr>
        <w:fldChar w:fldCharType="end"/>
      </w:r>
    </w:p>
    <w:p w14:paraId="3C379D44" w14:textId="0A3E7EB5" w:rsidR="00BD3201" w:rsidRDefault="00BD3201">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_Toc209721869 \h </w:instrText>
      </w:r>
      <w:r>
        <w:rPr>
          <w:noProof/>
        </w:rPr>
      </w:r>
      <w:r>
        <w:rPr>
          <w:noProof/>
        </w:rPr>
        <w:fldChar w:fldCharType="separate"/>
      </w:r>
      <w:r>
        <w:rPr>
          <w:noProof/>
        </w:rPr>
        <w:t>111</w:t>
      </w:r>
      <w:r>
        <w:rPr>
          <w:noProof/>
        </w:rPr>
        <w:fldChar w:fldCharType="end"/>
      </w:r>
    </w:p>
    <w:p w14:paraId="3C98FF50" w14:textId="798CA8DE"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sidRPr="00C05DDB">
        <w:rPr>
          <w:noProof/>
          <w:lang w:val="sv-SE"/>
        </w:rPr>
        <w:t>A.3.2.6</w:t>
      </w:r>
      <w:r w:rsidRPr="00C05DDB">
        <w:rPr>
          <w:noProof/>
          <w:lang w:val="sv-SE"/>
        </w:rPr>
        <w:tab/>
        <w:t>Media Types</w:t>
      </w:r>
      <w:r>
        <w:rPr>
          <w:noProof/>
        </w:rPr>
        <w:tab/>
      </w:r>
      <w:r>
        <w:rPr>
          <w:noProof/>
        </w:rPr>
        <w:fldChar w:fldCharType="begin" w:fldLock="1"/>
      </w:r>
      <w:r>
        <w:rPr>
          <w:noProof/>
        </w:rPr>
        <w:instrText xml:space="preserve"> PAGEREF _Toc209721870 \h </w:instrText>
      </w:r>
      <w:r>
        <w:rPr>
          <w:noProof/>
        </w:rPr>
      </w:r>
      <w:r>
        <w:rPr>
          <w:noProof/>
        </w:rPr>
        <w:fldChar w:fldCharType="separate"/>
      </w:r>
      <w:r>
        <w:rPr>
          <w:noProof/>
        </w:rPr>
        <w:t>112</w:t>
      </w:r>
      <w:r>
        <w:rPr>
          <w:noProof/>
        </w:rPr>
        <w:fldChar w:fldCharType="end"/>
      </w:r>
    </w:p>
    <w:p w14:paraId="54877016" w14:textId="6323CD37" w:rsidR="00BD3201" w:rsidRDefault="00BD3201">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fldLock="1"/>
      </w:r>
      <w:r>
        <w:rPr>
          <w:noProof/>
        </w:rPr>
        <w:instrText xml:space="preserve"> PAGEREF _Toc209721871 \h </w:instrText>
      </w:r>
      <w:r>
        <w:rPr>
          <w:noProof/>
        </w:rPr>
      </w:r>
      <w:r>
        <w:rPr>
          <w:noProof/>
        </w:rPr>
        <w:fldChar w:fldCharType="separate"/>
      </w:r>
      <w:r>
        <w:rPr>
          <w:noProof/>
        </w:rPr>
        <w:t>112</w:t>
      </w:r>
      <w:r>
        <w:rPr>
          <w:noProof/>
        </w:rPr>
        <w:fldChar w:fldCharType="end"/>
      </w:r>
    </w:p>
    <w:p w14:paraId="6AE3D587" w14:textId="626B4739"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fldLock="1"/>
      </w:r>
      <w:r>
        <w:rPr>
          <w:noProof/>
        </w:rPr>
        <w:instrText xml:space="preserve"> PAGEREF _Toc209721872 \h </w:instrText>
      </w:r>
      <w:r>
        <w:rPr>
          <w:noProof/>
        </w:rPr>
      </w:r>
      <w:r>
        <w:rPr>
          <w:noProof/>
        </w:rPr>
        <w:fldChar w:fldCharType="separate"/>
      </w:r>
      <w:r>
        <w:rPr>
          <w:noProof/>
        </w:rPr>
        <w:t>112</w:t>
      </w:r>
      <w:r>
        <w:rPr>
          <w:noProof/>
        </w:rPr>
        <w:fldChar w:fldCharType="end"/>
      </w:r>
    </w:p>
    <w:p w14:paraId="41839E91" w14:textId="0B1B30FA"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fldLock="1"/>
      </w:r>
      <w:r>
        <w:rPr>
          <w:noProof/>
        </w:rPr>
        <w:instrText xml:space="preserve"> PAGEREF _Toc209721873 \h </w:instrText>
      </w:r>
      <w:r>
        <w:rPr>
          <w:noProof/>
        </w:rPr>
      </w:r>
      <w:r>
        <w:rPr>
          <w:noProof/>
        </w:rPr>
        <w:fldChar w:fldCharType="separate"/>
      </w:r>
      <w:r>
        <w:rPr>
          <w:noProof/>
        </w:rPr>
        <w:t>112</w:t>
      </w:r>
      <w:r>
        <w:rPr>
          <w:noProof/>
        </w:rPr>
        <w:fldChar w:fldCharType="end"/>
      </w:r>
    </w:p>
    <w:p w14:paraId="71670AB2" w14:textId="31DEA95A" w:rsidR="00BD3201" w:rsidRDefault="00BD3201">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fldLock="1"/>
      </w:r>
      <w:r>
        <w:rPr>
          <w:noProof/>
        </w:rPr>
        <w:instrText xml:space="preserve"> PAGEREF _Toc209721874 \h </w:instrText>
      </w:r>
      <w:r>
        <w:rPr>
          <w:noProof/>
        </w:rPr>
      </w:r>
      <w:r>
        <w:rPr>
          <w:noProof/>
        </w:rPr>
        <w:fldChar w:fldCharType="separate"/>
      </w:r>
      <w:r>
        <w:rPr>
          <w:noProof/>
        </w:rPr>
        <w:t>112</w:t>
      </w:r>
      <w:r>
        <w:rPr>
          <w:noProof/>
        </w:rPr>
        <w:fldChar w:fldCharType="end"/>
      </w:r>
    </w:p>
    <w:p w14:paraId="19124FB1" w14:textId="33DE563D" w:rsidR="00BD3201" w:rsidRDefault="00BD3201" w:rsidP="00BD320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_Toc209721875 \h </w:instrText>
      </w:r>
      <w:r>
        <w:rPr>
          <w:noProof/>
        </w:rPr>
      </w:r>
      <w:r>
        <w:rPr>
          <w:noProof/>
        </w:rPr>
        <w:fldChar w:fldCharType="separate"/>
      </w:r>
      <w:r>
        <w:rPr>
          <w:noProof/>
        </w:rPr>
        <w:t>114</w:t>
      </w:r>
      <w:r>
        <w:rPr>
          <w:noProof/>
        </w:rPr>
        <w:fldChar w:fldCharType="end"/>
      </w:r>
    </w:p>
    <w:p w14:paraId="6205D455" w14:textId="6E880B0C"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09721601"/>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09721602"/>
      <w:bookmarkEnd w:id="16"/>
      <w:r w:rsidRPr="00004F96">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09721603"/>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209721604"/>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209721605"/>
      <w:bookmarkEnd w:id="24"/>
      <w:r w:rsidRPr="00004F96">
        <w:t>3.1</w:t>
      </w:r>
      <w:r w:rsidRPr="00004F96">
        <w:tab/>
        <w:t>Terms</w:t>
      </w:r>
      <w:bookmarkEnd w:id="25"/>
    </w:p>
    <w:p w14:paraId="6205D496" w14:textId="77777777" w:rsidR="00536F63"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004F96" w:rsidRDefault="00D07841" w:rsidP="00536F63">
      <w:r w:rsidRPr="00D27A95">
        <w:rPr>
          <w:b/>
        </w:rPr>
        <w:t>M</w:t>
      </w:r>
      <w:r>
        <w:rPr>
          <w:b/>
        </w:rPr>
        <w:t>BMS bearer</w:t>
      </w:r>
      <w:r w:rsidRPr="00D27A95">
        <w:rPr>
          <w:b/>
        </w:rPr>
        <w:t xml:space="preserve">: </w:t>
      </w:r>
      <w:r w:rsidRPr="00CF5084">
        <w:t xml:space="preserve">The MBMS bearer (and its LTE variant, the eMBMS bearer) is the point-to-multipoint transport service for delivering the same multimedia content </w:t>
      </w:r>
      <w:r>
        <w:t xml:space="preserve">(data) </w:t>
      </w:r>
      <w:r w:rsidRPr="00CF5084">
        <w:t xml:space="preserve">simultaneously to multiple </w:t>
      </w:r>
      <w:r>
        <w:t xml:space="preserve">UEs. </w:t>
      </w:r>
      <w:r w:rsidRPr="00903DA9">
        <w:t>Definition derived from 3GPP</w:t>
      </w:r>
      <w:r w:rsidRPr="00004F96">
        <w:t> </w:t>
      </w:r>
      <w:r w:rsidRPr="00903DA9">
        <w:t>TS</w:t>
      </w:r>
      <w:r w:rsidRPr="00004F96">
        <w:t> </w:t>
      </w:r>
      <w:r w:rsidRPr="00903DA9">
        <w:t>23.</w:t>
      </w:r>
      <w:r>
        <w:t>246</w:t>
      </w:r>
      <w:r w:rsidRPr="00004F96">
        <w:t> </w:t>
      </w:r>
      <w:r w:rsidRPr="00903DA9">
        <w:t>[</w:t>
      </w:r>
      <w:r>
        <w:t>33</w:t>
      </w:r>
      <w:r w:rsidRPr="00903DA9">
        <w:t>].</w:t>
      </w:r>
      <w:r>
        <w:t xml:space="preserve"> T</w:t>
      </w:r>
      <w:r w:rsidRPr="00D27A95">
        <w:t xml:space="preserve">he present document makes no distinction between </w:t>
      </w:r>
      <w:r>
        <w:t>MBMS bearer and eMBMS bearer</w:t>
      </w:r>
      <w:r w:rsidRPr="00D27A95">
        <w:t>.</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209721606"/>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6AEF74D5" w14:textId="77777777" w:rsidR="00D07841" w:rsidRPr="00004F96" w:rsidRDefault="00D07841" w:rsidP="00D07841">
      <w:pPr>
        <w:pStyle w:val="EW"/>
      </w:pPr>
      <w:r>
        <w:t>CoAP</w:t>
      </w:r>
      <w:r w:rsidRPr="00537520">
        <w:tab/>
      </w:r>
      <w:r w:rsidRPr="00781BF9">
        <w:rPr>
          <w:lang w:eastAsia="zh-CN"/>
        </w:rPr>
        <w:t>Constrained Application Protocol</w:t>
      </w:r>
    </w:p>
    <w:p w14:paraId="651C8C61" w14:textId="7F61FE45" w:rsidR="00D07841" w:rsidRDefault="00D07841" w:rsidP="00D07841">
      <w:pPr>
        <w:pStyle w:val="EW"/>
      </w:pPr>
      <w:r>
        <w:t>eMBMS</w:t>
      </w:r>
      <w:r>
        <w:tab/>
      </w:r>
      <w:r w:rsidRPr="00CF5084">
        <w:t>Evolved MBMS</w:t>
      </w:r>
    </w:p>
    <w:p w14:paraId="35BD4ACB" w14:textId="13F9B63A" w:rsidR="00BF5161" w:rsidRDefault="00BF5161" w:rsidP="00BF5161">
      <w:pPr>
        <w:pStyle w:val="EW"/>
      </w:pPr>
      <w:r w:rsidRPr="00C7424C">
        <w:t>MBS</w:t>
      </w:r>
      <w:r w:rsidRPr="00C7424C">
        <w:tab/>
        <w:t>Multicast/Broadcast Services</w:t>
      </w:r>
    </w:p>
    <w:p w14:paraId="44F4A609" w14:textId="59F3EA3B" w:rsidR="00D07841" w:rsidRPr="00004F96" w:rsidRDefault="00D07841" w:rsidP="00D07841">
      <w:pPr>
        <w:pStyle w:val="EW"/>
      </w:pPr>
      <w:r w:rsidRPr="00C7424C">
        <w:t>MB</w:t>
      </w:r>
      <w:r>
        <w:t>M</w:t>
      </w:r>
      <w:r w:rsidRPr="00C7424C">
        <w:t>S</w:t>
      </w:r>
      <w:r w:rsidRPr="00C7424C">
        <w:tab/>
      </w:r>
      <w:r>
        <w:rPr>
          <w:lang w:eastAsia="ko-KR"/>
        </w:rPr>
        <w:t>Multimedia Broadcast/Multicast Service</w:t>
      </w:r>
      <w:r w:rsidRPr="00004F96">
        <w:t>PCF</w:t>
      </w:r>
      <w:r w:rsidRPr="00004F96">
        <w:tab/>
        <w:t>Policy Control Function</w:t>
      </w:r>
    </w:p>
    <w:p w14:paraId="1D120BE3" w14:textId="06CFB7D7" w:rsidR="00E8670F" w:rsidRPr="00004F96" w:rsidRDefault="00D07841" w:rsidP="00D07841">
      <w:pPr>
        <w:pStyle w:val="EW"/>
      </w:pPr>
      <w:r w:rsidRPr="00004F96">
        <w:t>SEAL</w:t>
      </w:r>
      <w:r w:rsidRPr="00004F96">
        <w:tab/>
        <w:t>Service Enabler Architecture Layer for verticals</w:t>
      </w:r>
      <w:r w:rsidDel="00D07841">
        <w:t xml:space="preserve"> </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Default="00536F63" w:rsidP="00536F63">
      <w:pPr>
        <w:pStyle w:val="EW"/>
      </w:pPr>
      <w:r w:rsidRPr="00004F96">
        <w:t>SNRM-S</w:t>
      </w:r>
      <w:r w:rsidRPr="00004F96">
        <w:tab/>
        <w:t>SEAL Network Resource Management Server</w:t>
      </w:r>
    </w:p>
    <w:p w14:paraId="556D69A9" w14:textId="55F878F9" w:rsidR="00D07841" w:rsidRPr="00004F96" w:rsidRDefault="00D07841" w:rsidP="00536F63">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209721607"/>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209721608"/>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209721609"/>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4" w:name="_Hlk131347487"/>
      <w:r w:rsidR="00790D36" w:rsidRPr="00B35374">
        <w:t>IETF</w:t>
      </w:r>
      <w:r w:rsidR="00790D36">
        <w:t> </w:t>
      </w:r>
      <w:bookmarkStart w:id="35" w:name="_Hlk131347462"/>
      <w:bookmarkEnd w:id="34"/>
      <w:r w:rsidR="00790D36">
        <w:t>RFC 9177</w:t>
      </w:r>
      <w:bookmarkEnd w:id="35"/>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209721610"/>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209721611"/>
      <w:bookmarkEnd w:id="38"/>
      <w:r w:rsidRPr="00004F96">
        <w:t>6</w:t>
      </w:r>
      <w:r w:rsidRPr="00004F96">
        <w:tab/>
        <w:t>Network resource management procedures</w:t>
      </w:r>
      <w:bookmarkEnd w:id="39"/>
    </w:p>
    <w:p w14:paraId="6205D4BA" w14:textId="77777777" w:rsidR="00536F63" w:rsidRDefault="00536F63" w:rsidP="00536F63">
      <w:pPr>
        <w:pStyle w:val="Heading2"/>
      </w:pPr>
      <w:bookmarkStart w:id="40" w:name="_CR6_1"/>
      <w:bookmarkStart w:id="41" w:name="_Toc209721612"/>
      <w:bookmarkEnd w:id="40"/>
      <w:r w:rsidRPr="00004F96">
        <w:t>6.1</w:t>
      </w:r>
      <w:r w:rsidRPr="00004F96">
        <w:tab/>
        <w:t>General</w:t>
      </w:r>
      <w:bookmarkEnd w:id="41"/>
    </w:p>
    <w:p w14:paraId="5C2B2C38" w14:textId="33DD9366" w:rsidR="00CD7183" w:rsidRPr="00CD7183" w:rsidRDefault="00CD7183" w:rsidP="00CD7183">
      <w:bookmarkStart w:id="42"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2"/>
    </w:p>
    <w:p w14:paraId="6205D4BB" w14:textId="77777777" w:rsidR="00536F63" w:rsidRPr="00004F96" w:rsidRDefault="00536F63" w:rsidP="00536F63">
      <w:pPr>
        <w:pStyle w:val="Heading2"/>
      </w:pPr>
      <w:bookmarkStart w:id="43" w:name="_CR6_2"/>
      <w:bookmarkStart w:id="44" w:name="_Toc209721613"/>
      <w:bookmarkEnd w:id="43"/>
      <w:r w:rsidRPr="00004F96">
        <w:t>6.2</w:t>
      </w:r>
      <w:r w:rsidRPr="00004F96">
        <w:tab/>
        <w:t>On-network procedures</w:t>
      </w:r>
      <w:bookmarkEnd w:id="44"/>
    </w:p>
    <w:p w14:paraId="6205D4BC" w14:textId="77777777" w:rsidR="00536F63" w:rsidRPr="00004F96" w:rsidRDefault="00536F63" w:rsidP="00536F63">
      <w:pPr>
        <w:pStyle w:val="Heading3"/>
      </w:pPr>
      <w:bookmarkStart w:id="45" w:name="_CR6_2_1"/>
      <w:bookmarkStart w:id="46" w:name="_Toc209721614"/>
      <w:bookmarkEnd w:id="45"/>
      <w:r w:rsidRPr="00004F96">
        <w:t>6.2.1</w:t>
      </w:r>
      <w:r w:rsidRPr="00004F96">
        <w:tab/>
        <w:t>General</w:t>
      </w:r>
      <w:bookmarkEnd w:id="46"/>
    </w:p>
    <w:p w14:paraId="6205D4BD" w14:textId="77777777" w:rsidR="00536F63" w:rsidRPr="00004F96" w:rsidRDefault="00536F63" w:rsidP="00536F63">
      <w:pPr>
        <w:pStyle w:val="Heading4"/>
      </w:pPr>
      <w:bookmarkStart w:id="47" w:name="_CR6_2_1_1"/>
      <w:bookmarkStart w:id="48" w:name="_Toc209721615"/>
      <w:bookmarkEnd w:id="47"/>
      <w:r w:rsidRPr="00004F96">
        <w:t>6.2.1.1</w:t>
      </w:r>
      <w:r w:rsidRPr="00004F96">
        <w:tab/>
        <w:t>Authenticated identity in HTTP request</w:t>
      </w:r>
      <w:bookmarkEnd w:id="4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9" w:name="_CR6_2_1_2"/>
      <w:bookmarkStart w:id="50" w:name="_Toc99195442"/>
      <w:bookmarkStart w:id="51" w:name="_Toc209721616"/>
      <w:bookmarkEnd w:id="49"/>
      <w:r>
        <w:t>6.2.1.2</w:t>
      </w:r>
      <w:r>
        <w:tab/>
        <w:t>A</w:t>
      </w:r>
      <w:r w:rsidRPr="00527D61">
        <w:t>uthenticated identity</w:t>
      </w:r>
      <w:r>
        <w:t xml:space="preserve"> in CoAP request</w:t>
      </w:r>
      <w:bookmarkEnd w:id="50"/>
      <w:bookmarkEnd w:id="51"/>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2" w:name="_CR6_2_2"/>
      <w:bookmarkStart w:id="53" w:name="_Toc209721617"/>
      <w:bookmarkEnd w:id="52"/>
      <w:r w:rsidRPr="00004F96">
        <w:t>6.2.2</w:t>
      </w:r>
      <w:r w:rsidRPr="00004F96">
        <w:tab/>
        <w:t>Unicast resource management</w:t>
      </w:r>
      <w:bookmarkEnd w:id="53"/>
    </w:p>
    <w:p w14:paraId="6205D4C0" w14:textId="77777777" w:rsidR="00536F63" w:rsidRPr="00004F96" w:rsidRDefault="00536F63" w:rsidP="00536F63">
      <w:pPr>
        <w:pStyle w:val="Heading4"/>
      </w:pPr>
      <w:bookmarkStart w:id="54" w:name="_CR6_2_2_1"/>
      <w:bookmarkStart w:id="55" w:name="_Toc209721618"/>
      <w:bookmarkEnd w:id="54"/>
      <w:r w:rsidRPr="00004F96">
        <w:t>6.2.2.1</w:t>
      </w:r>
      <w:r w:rsidRPr="00004F96">
        <w:tab/>
        <w:t>General</w:t>
      </w:r>
      <w:bookmarkEnd w:id="5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6" w:name="_CR6_2_2_2"/>
      <w:bookmarkStart w:id="57" w:name="_Toc209721619"/>
      <w:bookmarkEnd w:id="56"/>
      <w:r w:rsidRPr="00004F96">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CR6_2_2_2_1"/>
      <w:bookmarkStart w:id="59" w:name="_Toc209721620"/>
      <w:bookmarkEnd w:id="58"/>
      <w:r w:rsidRPr="00004F96">
        <w:t>6.2.2.2.1</w:t>
      </w:r>
      <w:r w:rsidRPr="00004F96">
        <w:tab/>
        <w:t xml:space="preserve">VAL </w:t>
      </w:r>
      <w:r w:rsidRPr="00004F96">
        <w:rPr>
          <w:rFonts w:eastAsia="Malgun Gothic"/>
        </w:rPr>
        <w:t>server</w:t>
      </w:r>
      <w:r w:rsidRPr="00004F96">
        <w:t xml:space="preserve"> procedure</w:t>
      </w:r>
      <w:bookmarkEnd w:id="5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0" w:name="_CR6_2_2_2_2"/>
      <w:bookmarkStart w:id="61" w:name="_Toc209721621"/>
      <w:bookmarkEnd w:id="60"/>
      <w:r w:rsidRPr="00004F96">
        <w:t>6.2.2.2.2</w:t>
      </w:r>
      <w:r w:rsidRPr="00004F96">
        <w:tab/>
        <w:t>Server procedure</w:t>
      </w:r>
      <w:bookmarkEnd w:id="6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3B802974" w:rsidR="00A03B2F" w:rsidRDefault="00162E2B" w:rsidP="003B0829">
      <w:pPr>
        <w:pStyle w:val="B3"/>
      </w:pPr>
      <w:r>
        <w:t>i</w:t>
      </w:r>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2" w:name="_CR6_2_2_3"/>
      <w:bookmarkStart w:id="63" w:name="_Toc209721622"/>
      <w:bookmarkEnd w:id="62"/>
      <w:r w:rsidRPr="00004F96">
        <w:t>6.2.2.3</w:t>
      </w:r>
      <w:r w:rsidRPr="00004F96">
        <w:tab/>
        <w:t>Request for modification of unicast resources procedure with SIP core</w:t>
      </w:r>
      <w:bookmarkEnd w:id="63"/>
    </w:p>
    <w:p w14:paraId="6205D4E7" w14:textId="77777777" w:rsidR="00536F63" w:rsidRPr="00004F96" w:rsidRDefault="00536F63" w:rsidP="00536F63">
      <w:pPr>
        <w:pStyle w:val="Heading5"/>
        <w:rPr>
          <w:lang w:eastAsia="zh-CN"/>
        </w:rPr>
      </w:pPr>
      <w:bookmarkStart w:id="64" w:name="_CR6_2_2_3_1"/>
      <w:bookmarkStart w:id="65" w:name="_Toc209721623"/>
      <w:bookmarkEnd w:id="64"/>
      <w:r w:rsidRPr="00004F96">
        <w:rPr>
          <w:rFonts w:hint="eastAsia"/>
          <w:lang w:eastAsia="zh-CN"/>
        </w:rPr>
        <w:t>6</w:t>
      </w:r>
      <w:r w:rsidRPr="00004F96">
        <w:rPr>
          <w:lang w:eastAsia="zh-CN"/>
        </w:rPr>
        <w:t>.2.2.3.1</w:t>
      </w:r>
      <w:r w:rsidRPr="00004F96">
        <w:rPr>
          <w:lang w:eastAsia="zh-CN"/>
        </w:rPr>
        <w:tab/>
        <w:t>VAL server procedure</w:t>
      </w:r>
      <w:bookmarkEnd w:id="65"/>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6" w:name="_CR6_2_2_3_2"/>
      <w:bookmarkStart w:id="67" w:name="_Toc209721624"/>
      <w:bookmarkEnd w:id="66"/>
      <w:r w:rsidRPr="00004F96">
        <w:rPr>
          <w:rFonts w:hint="eastAsia"/>
          <w:lang w:eastAsia="zh-CN"/>
        </w:rPr>
        <w:t>6</w:t>
      </w:r>
      <w:r w:rsidRPr="00004F96">
        <w:rPr>
          <w:lang w:eastAsia="zh-CN"/>
        </w:rPr>
        <w:t>.2.2.3.2</w:t>
      </w:r>
      <w:r w:rsidRPr="00004F96">
        <w:rPr>
          <w:lang w:eastAsia="zh-CN"/>
        </w:rPr>
        <w:tab/>
        <w:t>Server procedure</w:t>
      </w:r>
      <w:bookmarkEnd w:id="6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8" w:name="_CR6_2_2_4"/>
      <w:bookmarkStart w:id="69" w:name="_Toc209721625"/>
      <w:bookmarkEnd w:id="68"/>
      <w:r w:rsidRPr="00004F96">
        <w:t>6.2.2.4</w:t>
      </w:r>
      <w:r w:rsidRPr="00004F96">
        <w:tab/>
        <w:t>Network resource adaptation procedure with SIP core</w:t>
      </w:r>
      <w:bookmarkEnd w:id="69"/>
    </w:p>
    <w:p w14:paraId="6205D50B" w14:textId="77777777" w:rsidR="00536F63" w:rsidRPr="00004F96" w:rsidRDefault="00536F63" w:rsidP="00536F63">
      <w:pPr>
        <w:pStyle w:val="Heading5"/>
        <w:rPr>
          <w:lang w:eastAsia="zh-CN"/>
        </w:rPr>
      </w:pPr>
      <w:bookmarkStart w:id="70" w:name="_CR6_2_2_4_1"/>
      <w:bookmarkStart w:id="71" w:name="_Toc209721626"/>
      <w:bookmarkEnd w:id="70"/>
      <w:r w:rsidRPr="00004F96">
        <w:rPr>
          <w:rFonts w:hint="eastAsia"/>
          <w:lang w:eastAsia="zh-CN"/>
        </w:rPr>
        <w:t>6</w:t>
      </w:r>
      <w:r w:rsidRPr="00004F96">
        <w:rPr>
          <w:lang w:eastAsia="zh-CN"/>
        </w:rPr>
        <w:t>.2.2.4.1</w:t>
      </w:r>
      <w:r w:rsidRPr="00004F96">
        <w:rPr>
          <w:lang w:eastAsia="zh-CN"/>
        </w:rPr>
        <w:tab/>
        <w:t>VAL server procedure</w:t>
      </w:r>
      <w:bookmarkEnd w:id="71"/>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2" w:name="_CR6_2_2_4_2"/>
      <w:bookmarkStart w:id="73" w:name="_Toc209721627"/>
      <w:bookmarkEnd w:id="72"/>
      <w:r w:rsidRPr="00004F96">
        <w:rPr>
          <w:rFonts w:hint="eastAsia"/>
          <w:lang w:eastAsia="zh-CN"/>
        </w:rPr>
        <w:t>6</w:t>
      </w:r>
      <w:r w:rsidRPr="00004F96">
        <w:rPr>
          <w:lang w:eastAsia="zh-CN"/>
        </w:rPr>
        <w:t>.2.2.4.2</w:t>
      </w:r>
      <w:r w:rsidRPr="00004F96">
        <w:rPr>
          <w:lang w:eastAsia="zh-CN"/>
        </w:rPr>
        <w:tab/>
        <w:t>Server procedure</w:t>
      </w:r>
      <w:bookmarkEnd w:id="7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4" w:name="_CR6_2_3"/>
      <w:bookmarkStart w:id="75" w:name="_Toc209721628"/>
      <w:bookmarkEnd w:id="74"/>
      <w:r w:rsidRPr="00004F96">
        <w:t>6.2.3</w:t>
      </w:r>
      <w:r w:rsidRPr="00004F96">
        <w:tab/>
        <w:t>Multicast resource management</w:t>
      </w:r>
      <w:bookmarkEnd w:id="75"/>
    </w:p>
    <w:p w14:paraId="6205D528" w14:textId="77777777" w:rsidR="00536F63" w:rsidRDefault="00536F63" w:rsidP="00536F63">
      <w:pPr>
        <w:pStyle w:val="Heading4"/>
      </w:pPr>
      <w:bookmarkStart w:id="76" w:name="_CR6_2_3_1"/>
      <w:bookmarkStart w:id="77" w:name="_Toc209721629"/>
      <w:bookmarkEnd w:id="76"/>
      <w:r w:rsidRPr="00004F96">
        <w:t>6.2.3.1</w:t>
      </w:r>
      <w:r w:rsidRPr="00004F96">
        <w:tab/>
        <w:t>General</w:t>
      </w:r>
      <w:bookmarkEnd w:id="7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8" w:name="_CR6_2_3_2"/>
      <w:bookmarkStart w:id="79" w:name="_Toc209721630"/>
      <w:bookmarkEnd w:id="78"/>
      <w:r w:rsidRPr="00004F96">
        <w:t>6.2.3.2</w:t>
      </w:r>
      <w:r w:rsidRPr="00004F96">
        <w:tab/>
        <w:t>Use of pre-established MBMS bearers procedure</w:t>
      </w:r>
      <w:bookmarkEnd w:id="79"/>
    </w:p>
    <w:p w14:paraId="6205D52A" w14:textId="77777777" w:rsidR="00536F63" w:rsidRPr="00004F96" w:rsidRDefault="00536F63" w:rsidP="00536F63">
      <w:pPr>
        <w:pStyle w:val="Heading5"/>
        <w:rPr>
          <w:lang w:eastAsia="zh-CN"/>
        </w:rPr>
      </w:pPr>
      <w:bookmarkStart w:id="80" w:name="_CR6_2_3_2_1"/>
      <w:bookmarkStart w:id="81" w:name="_Toc209721631"/>
      <w:bookmarkEnd w:id="80"/>
      <w:r w:rsidRPr="00004F96">
        <w:rPr>
          <w:rFonts w:hint="eastAsia"/>
          <w:lang w:eastAsia="zh-CN"/>
        </w:rPr>
        <w:t>6</w:t>
      </w:r>
      <w:r w:rsidRPr="00004F96">
        <w:rPr>
          <w:lang w:eastAsia="zh-CN"/>
        </w:rPr>
        <w:t>.2.3.2.1</w:t>
      </w:r>
      <w:r w:rsidRPr="00004F96">
        <w:rPr>
          <w:lang w:eastAsia="zh-CN"/>
        </w:rPr>
        <w:tab/>
        <w:t>VAL server procedure</w:t>
      </w:r>
      <w:bookmarkEnd w:id="81"/>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2" w:name="_CR6_2_3_2_2"/>
      <w:bookmarkStart w:id="83" w:name="_Toc209721632"/>
      <w:bookmarkEnd w:id="8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3"/>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4" w:name="_CR6_2_3_2_3"/>
      <w:bookmarkStart w:id="85" w:name="_Toc209721633"/>
      <w:bookmarkEnd w:id="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6" w:name="_CR6_2_3_2_4"/>
      <w:bookmarkStart w:id="87" w:name="_Toc209721634"/>
      <w:bookmarkEnd w:id="8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8" w:name="_CR6_2_3_2_5"/>
      <w:bookmarkStart w:id="89" w:name="_Toc209721635"/>
      <w:bookmarkEnd w:id="88"/>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9"/>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0" w:name="_CR6_2_3_3"/>
      <w:bookmarkStart w:id="91" w:name="_Toc209721636"/>
      <w:bookmarkEnd w:id="90"/>
      <w:r w:rsidRPr="00004F96">
        <w:t>6.2.3.3</w:t>
      </w:r>
      <w:r w:rsidRPr="00004F96">
        <w:tab/>
        <w:t>MBMS bearer announcement over MBMS bearer procedure</w:t>
      </w:r>
      <w:bookmarkEnd w:id="91"/>
    </w:p>
    <w:p w14:paraId="6205D572" w14:textId="77777777" w:rsidR="00536F63" w:rsidRPr="00004F96" w:rsidRDefault="00536F63" w:rsidP="00536F63">
      <w:pPr>
        <w:pStyle w:val="Heading5"/>
      </w:pPr>
      <w:bookmarkStart w:id="92" w:name="_CR6_2_3_3_1"/>
      <w:bookmarkStart w:id="93" w:name="_Toc209721637"/>
      <w:bookmarkEnd w:id="92"/>
      <w:r w:rsidRPr="00004F96">
        <w:t>6.2.3.3.1</w:t>
      </w:r>
      <w:r w:rsidRPr="00004F96">
        <w:tab/>
        <w:t>General</w:t>
      </w:r>
      <w:bookmarkEnd w:id="9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4" w:name="_CR6_2_3_3_2"/>
      <w:bookmarkStart w:id="95" w:name="_Toc209721638"/>
      <w:bookmarkEnd w:id="94"/>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5"/>
    </w:p>
    <w:p w14:paraId="536DDD64" w14:textId="77777777" w:rsidR="009329CA" w:rsidRDefault="00536F63" w:rsidP="00536F63">
      <w:pPr>
        <w:pStyle w:val="Heading6"/>
      </w:pPr>
      <w:bookmarkStart w:id="96" w:name="_CR6_2_3_3_2_1"/>
      <w:bookmarkStart w:id="97" w:name="_Toc209721639"/>
      <w:bookmarkEnd w:id="96"/>
      <w:r w:rsidRPr="00004F96">
        <w:rPr>
          <w:rFonts w:hint="eastAsia"/>
        </w:rPr>
        <w:t>6</w:t>
      </w:r>
      <w:r w:rsidRPr="00004F96">
        <w:t>.2.3.3.2.1</w:t>
      </w:r>
      <w:r w:rsidRPr="00004F96">
        <w:tab/>
      </w:r>
      <w:r w:rsidR="009329CA" w:rsidRPr="00A34374">
        <w:t>MBMS bearer announcement procedure</w:t>
      </w:r>
      <w:bookmarkEnd w:id="97"/>
      <w:r w:rsidR="009329CA" w:rsidRPr="00004F96">
        <w:t xml:space="preserve"> </w:t>
      </w:r>
    </w:p>
    <w:p w14:paraId="6205D57A" w14:textId="6AA562F9" w:rsidR="00536F63" w:rsidRPr="00004F96" w:rsidRDefault="009329CA" w:rsidP="00536F63">
      <w:pPr>
        <w:pStyle w:val="Heading6"/>
      </w:pPr>
      <w:bookmarkStart w:id="98" w:name="_CR6_2_3_3_2_1_0"/>
      <w:bookmarkStart w:id="99" w:name="_Toc209721640"/>
      <w:bookmarkEnd w:id="98"/>
      <w:r w:rsidRPr="00A34374">
        <w:t>6.2.3.3.2.1.0</w:t>
      </w:r>
      <w:r w:rsidRPr="00A34374">
        <w:tab/>
      </w:r>
      <w:r w:rsidR="00536F63" w:rsidRPr="00004F96">
        <w:t>Generate MBMS bearer announcement message</w:t>
      </w:r>
      <w:r w:rsidR="002B522E">
        <w:t xml:space="preserve"> in XML</w:t>
      </w:r>
      <w:bookmarkEnd w:id="9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0" w:name="_CR6_2_3_3_2_1_1"/>
      <w:bookmarkStart w:id="101" w:name="_Toc209721641"/>
      <w:bookmarkEnd w:id="100"/>
      <w:r w:rsidRPr="00004F96">
        <w:t>6.2.3.3.2.1.1</w:t>
      </w:r>
      <w:r w:rsidRPr="00004F96">
        <w:tab/>
        <w:t>SIP based procedure</w:t>
      </w:r>
      <w:bookmarkEnd w:id="101"/>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2" w:name="_CR6_2_3_3_2_1_2"/>
      <w:bookmarkStart w:id="103" w:name="_Toc209721642"/>
      <w:bookmarkEnd w:id="102"/>
      <w:r w:rsidRPr="00004F96">
        <w:t>6.2.3.3.2.1.2</w:t>
      </w:r>
      <w:r w:rsidRPr="00004F96">
        <w:tab/>
        <w:t>HTTP based procedure</w:t>
      </w:r>
      <w:bookmarkEnd w:id="103"/>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4" w:name="_CR6_2_3_3_2_2"/>
      <w:bookmarkStart w:id="105" w:name="_Toc209721643"/>
      <w:bookmarkEnd w:id="104"/>
      <w:r w:rsidRPr="00004F96">
        <w:rPr>
          <w:rFonts w:hint="eastAsia"/>
        </w:rPr>
        <w:t>6</w:t>
      </w:r>
      <w:r w:rsidRPr="00004F96">
        <w:t>.2.3.3.2.2</w:t>
      </w:r>
      <w:r w:rsidRPr="00004F96">
        <w:tab/>
        <w:t>MBMS bearer de-announcement procedure</w:t>
      </w:r>
      <w:bookmarkEnd w:id="105"/>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6" w:name="_CR6_2_3_3_3"/>
      <w:bookmarkStart w:id="107" w:name="_Toc209721644"/>
      <w:bookmarkEnd w:id="106"/>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8" w:name="OLE_LINK10"/>
      <w:bookmarkStart w:id="109" w:name="OLE_LINK11"/>
      <w:r w:rsidRPr="00004F96">
        <w:t>&lt;monitoring-state&gt; element is</w:t>
      </w:r>
      <w:bookmarkEnd w:id="108"/>
      <w:bookmarkEnd w:id="109"/>
      <w:r w:rsidRPr="00004F96">
        <w:t xml:space="preserve"> present:</w:t>
      </w:r>
    </w:p>
    <w:p w14:paraId="6205D5B1" w14:textId="77777777" w:rsidR="00536F63" w:rsidRPr="00004F96" w:rsidRDefault="00536F63" w:rsidP="00536F63">
      <w:pPr>
        <w:pStyle w:val="B2"/>
      </w:pPr>
      <w:r w:rsidRPr="00004F96">
        <w:t>1)</w:t>
      </w:r>
      <w:r w:rsidRPr="00004F96">
        <w:tab/>
      </w:r>
      <w:bookmarkStart w:id="110" w:name="OLE_LINK12"/>
      <w:bookmarkStart w:id="111" w:name="OLE_LINK13"/>
      <w:r w:rsidRPr="00004F96">
        <w:t>if the &lt;monitoring-state&gt; is set to "monitor", shall start to monitor the MBMS bearer quality;</w:t>
      </w:r>
      <w:bookmarkEnd w:id="110"/>
      <w:bookmarkEnd w:id="11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2" w:name="_CR6_2_3_3_4"/>
      <w:bookmarkStart w:id="113" w:name="_Toc209721645"/>
      <w:bookmarkEnd w:id="112"/>
      <w:r w:rsidRPr="00004F96">
        <w:t>6.2.3.3.</w:t>
      </w:r>
      <w:r>
        <w:t>4</w:t>
      </w:r>
      <w:r w:rsidRPr="00004F96">
        <w:tab/>
      </w:r>
      <w:r>
        <w:t xml:space="preserve">SNRM </w:t>
      </w:r>
      <w:r w:rsidRPr="00004F96">
        <w:t>Server</w:t>
      </w:r>
      <w:r>
        <w:t xml:space="preserve"> CoAP </w:t>
      </w:r>
      <w:r w:rsidRPr="00004F96">
        <w:t>procedure</w:t>
      </w:r>
      <w:r>
        <w:t>s</w:t>
      </w:r>
      <w:bookmarkEnd w:id="113"/>
    </w:p>
    <w:p w14:paraId="77A91F40" w14:textId="4F399095" w:rsidR="002B522E" w:rsidRPr="00CE06FA" w:rsidRDefault="002B522E" w:rsidP="002B522E">
      <w:pPr>
        <w:pStyle w:val="Heading6"/>
      </w:pPr>
      <w:bookmarkStart w:id="114" w:name="_CR6_2_3_3_4_1"/>
      <w:bookmarkStart w:id="115" w:name="_Toc209721646"/>
      <w:bookmarkEnd w:id="114"/>
      <w:r w:rsidRPr="00004F96">
        <w:t>6.2.3.3.</w:t>
      </w:r>
      <w:r>
        <w:t>4.1</w:t>
      </w:r>
      <w:r>
        <w:tab/>
        <w:t>MBMS bearer announcement procedure</w:t>
      </w:r>
      <w:bookmarkEnd w:id="115"/>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6" w:name="_CR6_2_3_3_4_2"/>
      <w:bookmarkStart w:id="117" w:name="_Toc209721647"/>
      <w:bookmarkEnd w:id="116"/>
      <w:r w:rsidRPr="00004F96">
        <w:t>6.2.3.3.</w:t>
      </w:r>
      <w:r>
        <w:t>4.2</w:t>
      </w:r>
      <w:r>
        <w:tab/>
        <w:t>MBMS bearer de-announcement procedure</w:t>
      </w:r>
      <w:bookmarkEnd w:id="11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8" w:name="_CR6_2_3_3_5"/>
      <w:bookmarkStart w:id="119" w:name="_Toc209721648"/>
      <w:bookmarkEnd w:id="118"/>
      <w:r w:rsidRPr="00004F96">
        <w:t>6.2.3.3.</w:t>
      </w:r>
      <w:r>
        <w:t>5</w:t>
      </w:r>
      <w:r w:rsidRPr="00004F96">
        <w:tab/>
      </w:r>
      <w:r>
        <w:t xml:space="preserve">SNRM </w:t>
      </w:r>
      <w:r w:rsidRPr="00004F96">
        <w:t xml:space="preserve">Client </w:t>
      </w:r>
      <w:r>
        <w:t xml:space="preserve">CoAP </w:t>
      </w:r>
      <w:r w:rsidRPr="00004F96">
        <w:t>procedure</w:t>
      </w:r>
      <w:r>
        <w:t>s</w:t>
      </w:r>
      <w:bookmarkEnd w:id="119"/>
    </w:p>
    <w:p w14:paraId="000B8C2E" w14:textId="5A55094F" w:rsidR="009459BA" w:rsidRPr="00CE06FA" w:rsidRDefault="009459BA" w:rsidP="009459BA">
      <w:pPr>
        <w:pStyle w:val="Heading6"/>
      </w:pPr>
      <w:bookmarkStart w:id="120" w:name="_CR6_2_3_3_5_1"/>
      <w:bookmarkStart w:id="121" w:name="_Toc209721649"/>
      <w:bookmarkEnd w:id="120"/>
      <w:r w:rsidRPr="00004F96">
        <w:t>6.2.3.3.</w:t>
      </w:r>
      <w:r>
        <w:t>5.1</w:t>
      </w:r>
      <w:r>
        <w:tab/>
        <w:t>MBMS bearer announcement procedure</w:t>
      </w:r>
      <w:bookmarkEnd w:id="12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5950DC8D" w:rsidR="009459BA" w:rsidRPr="00A7514E" w:rsidRDefault="009459BA" w:rsidP="009459BA">
      <w:pPr>
        <w:pStyle w:val="B1"/>
        <w:rPr>
          <w:lang w:val="en-US"/>
        </w:rPr>
      </w:pPr>
      <w:r w:rsidRPr="00A7514E">
        <w:rPr>
          <w:lang w:val="en-US"/>
        </w:rPr>
        <w:t>b)</w:t>
      </w:r>
      <w:r w:rsidRPr="00A7514E">
        <w:rPr>
          <w:lang w:val="en-US"/>
        </w:rPr>
        <w:tab/>
        <w:t>shall support handling a CoAP PUT request from a</w:t>
      </w:r>
      <w:r w:rsidR="00EB45AD">
        <w:rPr>
          <w:lang w:val="en-US"/>
        </w:rPr>
        <w:t>n</w:t>
      </w:r>
      <w:r w:rsidRPr="00A7514E">
        <w:rPr>
          <w:lang w:val="en-US"/>
        </w:rPr>
        <w:t xml:space="preserve"> </w:t>
      </w:r>
      <w:r w:rsidR="00EB45AD" w:rsidRPr="00A7514E">
        <w:rPr>
          <w:lang w:val="en-US"/>
        </w:rPr>
        <w:t>S</w:t>
      </w:r>
      <w:r w:rsidR="00EB45AD">
        <w:rPr>
          <w:lang w:val="en-US"/>
        </w:rPr>
        <w:t>NR</w:t>
      </w:r>
      <w:r w:rsidR="00EB45AD" w:rsidRPr="00A7514E">
        <w:rPr>
          <w:lang w:val="en-US"/>
        </w:rPr>
        <w:t>M-C</w:t>
      </w:r>
      <w:r w:rsidRPr="00A7514E">
        <w:rPr>
          <w:lang w:val="en-US"/>
        </w:rPr>
        <w:t xml:space="preserve">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2" w:name="_CR6_2_3_3_5_2"/>
      <w:bookmarkStart w:id="123" w:name="_Toc209721650"/>
      <w:bookmarkEnd w:id="122"/>
      <w:r w:rsidRPr="00A7514E">
        <w:t>6.2.3.3.5.2</w:t>
      </w:r>
      <w:r w:rsidRPr="00A7514E">
        <w:tab/>
        <w:t>MBMS bearer de-announcement procedure</w:t>
      </w:r>
      <w:bookmarkEnd w:id="12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4" w:name="_CR6_2_3_4"/>
      <w:bookmarkStart w:id="125" w:name="_Toc209721651"/>
      <w:bookmarkEnd w:id="124"/>
      <w:r w:rsidRPr="00004F96">
        <w:t>6.2.3.4</w:t>
      </w:r>
      <w:r w:rsidRPr="00004F96">
        <w:tab/>
        <w:t>MBMS bearer quality detection procedure</w:t>
      </w:r>
      <w:bookmarkEnd w:id="125"/>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6" w:name="_CR6_2_3_4_1"/>
      <w:bookmarkStart w:id="127" w:name="_Toc209721652"/>
      <w:bookmarkEnd w:id="12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7"/>
    </w:p>
    <w:p w14:paraId="4100654A" w14:textId="5F633661" w:rsidR="00E67CF7" w:rsidRPr="00E67CF7" w:rsidRDefault="00E67CF7" w:rsidP="00A15BFE">
      <w:pPr>
        <w:pStyle w:val="Heading6"/>
        <w:rPr>
          <w:lang w:eastAsia="zh-CN"/>
        </w:rPr>
      </w:pPr>
      <w:bookmarkStart w:id="128" w:name="_CR6_2_3_4_1_0"/>
      <w:bookmarkStart w:id="129" w:name="_Toc209721653"/>
      <w:bookmarkEnd w:id="128"/>
      <w:r w:rsidRPr="00A34374">
        <w:rPr>
          <w:lang w:eastAsia="zh-CN"/>
        </w:rPr>
        <w:t>6.2.3.4.1.0</w:t>
      </w:r>
      <w:r w:rsidRPr="00A34374">
        <w:rPr>
          <w:lang w:eastAsia="zh-CN"/>
        </w:rPr>
        <w:tab/>
        <w:t>General</w:t>
      </w:r>
      <w:bookmarkEnd w:id="12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0" w:name="_CR6_2_3_4_1_1"/>
      <w:bookmarkStart w:id="131" w:name="_Toc209721654"/>
      <w:bookmarkEnd w:id="130"/>
      <w:r w:rsidRPr="00004F96">
        <w:rPr>
          <w:lang w:eastAsia="zh-CN"/>
        </w:rPr>
        <w:t>6.2.3.4.1.1</w:t>
      </w:r>
      <w:r w:rsidRPr="00004F96">
        <w:rPr>
          <w:lang w:eastAsia="zh-CN"/>
        </w:rPr>
        <w:tab/>
        <w:t>SIP based procedure</w:t>
      </w:r>
      <w:bookmarkEnd w:id="13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2" w:name="_CR6_2_3_4_1_2"/>
      <w:bookmarkStart w:id="133" w:name="_Toc209721655"/>
      <w:bookmarkEnd w:id="132"/>
      <w:r w:rsidRPr="00004F96">
        <w:t>6.2.3.4.1.2</w:t>
      </w:r>
      <w:r w:rsidRPr="00004F96">
        <w:tab/>
        <w:t>HTTP based procedure</w:t>
      </w:r>
      <w:bookmarkEnd w:id="133"/>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4" w:name="_CR6_2_3_4_2"/>
      <w:bookmarkStart w:id="135" w:name="_Toc209721656"/>
      <w:bookmarkEnd w:id="134"/>
      <w:r w:rsidRPr="00004F96">
        <w:t>6.2.3.4.2</w:t>
      </w:r>
      <w:r w:rsidRPr="00004F96">
        <w:tab/>
        <w:t>S</w:t>
      </w:r>
      <w:r w:rsidR="002E7BB7">
        <w:t>NRM s</w:t>
      </w:r>
      <w:r w:rsidRPr="00004F96">
        <w:t xml:space="preserve">erver </w:t>
      </w:r>
      <w:r w:rsidR="002E7BB7">
        <w:t xml:space="preserve">SIP and HTTP </w:t>
      </w:r>
      <w:r w:rsidRPr="00004F96">
        <w:t>procedure</w:t>
      </w:r>
      <w:bookmarkEnd w:id="135"/>
    </w:p>
    <w:p w14:paraId="6205D5CF" w14:textId="77777777" w:rsidR="00536F63" w:rsidRPr="00004F96" w:rsidRDefault="00536F63" w:rsidP="00536F63">
      <w:pPr>
        <w:pStyle w:val="Heading6"/>
        <w:rPr>
          <w:lang w:eastAsia="zh-CN"/>
        </w:rPr>
      </w:pPr>
      <w:bookmarkStart w:id="136" w:name="_CR6_2_3_4_2_1"/>
      <w:bookmarkStart w:id="137" w:name="_Toc209721657"/>
      <w:bookmarkEnd w:id="136"/>
      <w:r w:rsidRPr="00004F96">
        <w:rPr>
          <w:lang w:eastAsia="zh-CN"/>
        </w:rPr>
        <w:t>6.2.3.4.2.1</w:t>
      </w:r>
      <w:r w:rsidRPr="00004F96">
        <w:rPr>
          <w:lang w:eastAsia="zh-CN"/>
        </w:rPr>
        <w:tab/>
        <w:t>SIP based procedure</w:t>
      </w:r>
      <w:bookmarkEnd w:id="13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8" w:name="_CR6_2_3_4_2_2"/>
      <w:bookmarkStart w:id="139" w:name="_Toc209721658"/>
      <w:bookmarkEnd w:id="138"/>
      <w:r w:rsidRPr="00004F96">
        <w:rPr>
          <w:lang w:eastAsia="zh-CN"/>
        </w:rPr>
        <w:t>6.2.3.4.2.2</w:t>
      </w:r>
      <w:r w:rsidRPr="00004F96">
        <w:rPr>
          <w:lang w:eastAsia="zh-CN"/>
        </w:rPr>
        <w:tab/>
        <w:t>HTTP based procedure</w:t>
      </w:r>
      <w:bookmarkEnd w:id="13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0" w:name="_CR6_2_3_4_3"/>
      <w:bookmarkStart w:id="141" w:name="_Toc209721659"/>
      <w:bookmarkEnd w:id="14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0E29F11B" w:rsidR="002E7BB7"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p>
    <w:p w14:paraId="15F829CD" w14:textId="0ABC01F9" w:rsidR="00650CE5" w:rsidRPr="00004F96" w:rsidRDefault="00650CE5" w:rsidP="00650CE5">
      <w:pPr>
        <w:pStyle w:val="B1"/>
        <w:overflowPunct/>
        <w:autoSpaceDE/>
        <w:autoSpaceDN/>
        <w:adjustRightInd/>
        <w:textAlignment w:val="auto"/>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2" w:name="_CR6_2_3_4_4"/>
      <w:bookmarkStart w:id="143" w:name="_Toc209721660"/>
      <w:bookmarkEnd w:id="14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4" w:name="_CR6_2_3_5"/>
      <w:bookmarkStart w:id="145" w:name="_Toc209721661"/>
      <w:bookmarkEnd w:id="144"/>
      <w:r w:rsidRPr="00004F96">
        <w:t>6.2.3.5</w:t>
      </w:r>
      <w:r w:rsidRPr="00004F96">
        <w:tab/>
        <w:t>Service continuity in MBMS scenarios</w:t>
      </w:r>
      <w:bookmarkEnd w:id="145"/>
    </w:p>
    <w:p w14:paraId="6205D5DF" w14:textId="599326FF" w:rsidR="00536F63" w:rsidRPr="00004F96" w:rsidRDefault="00536F63" w:rsidP="00536F63">
      <w:pPr>
        <w:pStyle w:val="Heading5"/>
        <w:rPr>
          <w:lang w:eastAsia="zh-CN"/>
        </w:rPr>
      </w:pPr>
      <w:bookmarkStart w:id="146" w:name="_CR6_2_3_5_1"/>
      <w:bookmarkStart w:id="147" w:name="_Toc209721662"/>
      <w:bookmarkEnd w:id="14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8" w:name="_CR6_2_3_5_2"/>
      <w:bookmarkStart w:id="149" w:name="_Toc209721663"/>
      <w:bookmarkEnd w:id="14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0" w:name="_CR6_2_3_5_3"/>
      <w:bookmarkStart w:id="151" w:name="_Toc209721664"/>
      <w:bookmarkEnd w:id="15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2" w:name="_CR6_2_3_6"/>
      <w:bookmarkStart w:id="153" w:name="_Toc209721665"/>
      <w:bookmarkEnd w:id="152"/>
      <w:r w:rsidRPr="00004F96">
        <w:t>6.2.3.6</w:t>
      </w:r>
      <w:r w:rsidRPr="00004F96">
        <w:tab/>
        <w:t>MBMS suspension notification procedure</w:t>
      </w:r>
      <w:bookmarkEnd w:id="153"/>
    </w:p>
    <w:p w14:paraId="6205D5FD" w14:textId="709A572E" w:rsidR="00536F63" w:rsidRPr="00004F96" w:rsidRDefault="00536F63" w:rsidP="00536F63">
      <w:pPr>
        <w:pStyle w:val="Heading5"/>
        <w:rPr>
          <w:lang w:eastAsia="zh-CN"/>
        </w:rPr>
      </w:pPr>
      <w:bookmarkStart w:id="154" w:name="_CR6_2_3_6_1"/>
      <w:bookmarkStart w:id="155" w:name="_Toc209721666"/>
      <w:bookmarkEnd w:id="15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6" w:name="_CR6_2_3_6_2"/>
      <w:bookmarkStart w:id="157" w:name="_Toc209721667"/>
      <w:bookmarkEnd w:id="1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7"/>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8" w:name="_CR6_2_3_6_3"/>
      <w:bookmarkStart w:id="159" w:name="_Toc209721668"/>
      <w:bookmarkEnd w:id="1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0" w:name="_CR6_2_3_6_4"/>
      <w:bookmarkStart w:id="161" w:name="_Toc209721669"/>
      <w:bookmarkEnd w:id="16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2" w:name="_CR6_2_3_7"/>
      <w:bookmarkStart w:id="163" w:name="_Toc209721670"/>
      <w:bookmarkEnd w:id="162"/>
      <w:r w:rsidRPr="00004F96">
        <w:t>6.2.3.7</w:t>
      </w:r>
      <w:r w:rsidRPr="00004F96">
        <w:tab/>
        <w:t>MBMS bearer event notification procedure</w:t>
      </w:r>
      <w:bookmarkEnd w:id="163"/>
    </w:p>
    <w:p w14:paraId="6205D61D" w14:textId="51E5C494" w:rsidR="00536F63" w:rsidRPr="00004F96" w:rsidRDefault="00536F63" w:rsidP="00536F63">
      <w:pPr>
        <w:pStyle w:val="Heading5"/>
        <w:rPr>
          <w:lang w:eastAsia="zh-CN"/>
        </w:rPr>
      </w:pPr>
      <w:bookmarkStart w:id="164" w:name="_CR6_2_3_7_1"/>
      <w:bookmarkStart w:id="165" w:name="_Toc209721671"/>
      <w:bookmarkEnd w:id="16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6" w:name="_CR6_2_3_8"/>
      <w:bookmarkStart w:id="167" w:name="_Toc209721672"/>
      <w:bookmarkEnd w:id="16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7"/>
    </w:p>
    <w:p w14:paraId="6205D621" w14:textId="626EEAED" w:rsidR="00536F63" w:rsidRPr="00004F96" w:rsidRDefault="00536F63" w:rsidP="00536F63">
      <w:pPr>
        <w:pStyle w:val="Heading5"/>
        <w:rPr>
          <w:lang w:eastAsia="zh-CN"/>
        </w:rPr>
      </w:pPr>
      <w:bookmarkStart w:id="168" w:name="_CR6_2_3_8_1"/>
      <w:bookmarkStart w:id="169" w:name="_Toc209721673"/>
      <w:bookmarkEnd w:id="16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0" w:name="_CR6_2_3_8_2"/>
      <w:bookmarkStart w:id="171" w:name="_Toc209721674"/>
      <w:bookmarkEnd w:id="17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2" w:name="_CR6_2_3_9"/>
      <w:bookmarkStart w:id="173" w:name="_Toc209721675"/>
      <w:bookmarkEnd w:id="17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3"/>
    </w:p>
    <w:p w14:paraId="6205D62D" w14:textId="77777777" w:rsidR="00536F63" w:rsidRPr="00004F96" w:rsidRDefault="00536F63" w:rsidP="00536F63">
      <w:pPr>
        <w:pStyle w:val="Heading5"/>
        <w:rPr>
          <w:lang w:eastAsia="zh-CN"/>
        </w:rPr>
      </w:pPr>
      <w:bookmarkStart w:id="174" w:name="_CR6_2_3_9_1"/>
      <w:bookmarkEnd w:id="174"/>
      <w:r w:rsidRPr="00004F96">
        <w:rPr>
          <w:lang w:eastAsia="zh-CN"/>
        </w:rPr>
        <w:t xml:space="preserve"> </w:t>
      </w:r>
      <w:bookmarkStart w:id="175" w:name="_Toc209721676"/>
      <w:r w:rsidRPr="00004F96">
        <w:rPr>
          <w:lang w:eastAsia="zh-CN"/>
        </w:rPr>
        <w:t>6.2.3.9.1</w:t>
      </w:r>
      <w:r w:rsidRPr="00004F96">
        <w:rPr>
          <w:lang w:eastAsia="zh-CN"/>
        </w:rPr>
        <w:tab/>
        <w:t>VAL server procedure</w:t>
      </w:r>
      <w:bookmarkEnd w:id="17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6" w:name="_CR6_2_3_9_2"/>
      <w:bookmarkStart w:id="177" w:name="_Toc209721677"/>
      <w:bookmarkEnd w:id="17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8" w:name="_CR6_2_3_9_3"/>
      <w:bookmarkStart w:id="179" w:name="_Toc209721678"/>
      <w:bookmarkEnd w:id="17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9"/>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0" w:name="_CR6_2_3_10"/>
      <w:bookmarkStart w:id="181" w:name="_Toc138360502"/>
      <w:bookmarkStart w:id="182" w:name="_Toc209721679"/>
      <w:bookmarkEnd w:id="180"/>
      <w:r w:rsidRPr="005760F6">
        <w:t>6.2.3.10</w:t>
      </w:r>
      <w:r w:rsidRPr="005760F6">
        <w:tab/>
        <w:t>MBS session creation and MBS session announcement procedure</w:t>
      </w:r>
      <w:bookmarkEnd w:id="181"/>
      <w:bookmarkEnd w:id="182"/>
    </w:p>
    <w:p w14:paraId="179C2A84" w14:textId="77777777" w:rsidR="005760F6" w:rsidRPr="00004F96" w:rsidRDefault="005760F6" w:rsidP="005760F6">
      <w:pPr>
        <w:pStyle w:val="Heading5"/>
      </w:pPr>
      <w:bookmarkStart w:id="183" w:name="_CR6_2_3_10_1"/>
      <w:bookmarkStart w:id="184" w:name="_Toc106026246"/>
      <w:bookmarkStart w:id="185" w:name="_Toc91749798"/>
      <w:bookmarkStart w:id="186" w:name="_Toc146236546"/>
      <w:bookmarkStart w:id="187" w:name="_Toc106026248"/>
      <w:bookmarkStart w:id="188" w:name="_Toc91749800"/>
      <w:bookmarkStart w:id="189" w:name="_Toc209721680"/>
      <w:bookmarkEnd w:id="183"/>
      <w:r w:rsidRPr="00004F96">
        <w:t>6.2.3.</w:t>
      </w:r>
      <w:r>
        <w:t>10</w:t>
      </w:r>
      <w:r w:rsidRPr="00004F96">
        <w:t>.1</w:t>
      </w:r>
      <w:r w:rsidRPr="00004F96">
        <w:tab/>
        <w:t>General</w:t>
      </w:r>
      <w:bookmarkEnd w:id="189"/>
    </w:p>
    <w:p w14:paraId="5D17B87C" w14:textId="7A135127" w:rsidR="005760F6" w:rsidRPr="00004F96" w:rsidRDefault="005760F6" w:rsidP="005760F6">
      <w:r>
        <w:t>The availability of a</w:t>
      </w:r>
      <w:r w:rsidR="007A65BF">
        <w:t>n</w:t>
      </w:r>
      <w:r>
        <w:t xml:space="preserve"> MB</w:t>
      </w:r>
      <w:r w:rsidRPr="00004F96">
        <w:t xml:space="preserve">S </w:t>
      </w:r>
      <w:r w:rsidR="00D07841">
        <w:t>session</w:t>
      </w:r>
      <w:r w:rsidRPr="00004F96">
        <w:t xml:space="preserve">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30840E2C"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w:t>
      </w:r>
      <w:r w:rsidR="00D07841">
        <w:t xml:space="preserve">session </w:t>
      </w:r>
      <w:r w:rsidRPr="00004F96">
        <w:t xml:space="preserve">announcements, updated </w:t>
      </w:r>
      <w:r>
        <w:t>MBS</w:t>
      </w:r>
      <w:r w:rsidRPr="00004F96">
        <w:t xml:space="preserve"> </w:t>
      </w:r>
      <w:r w:rsidR="00D07841">
        <w:t xml:space="preserve">session </w:t>
      </w:r>
      <w:r w:rsidRPr="00004F96">
        <w:t xml:space="preserve">announcements </w:t>
      </w:r>
      <w:r w:rsidR="00D07841">
        <w:t>(</w:t>
      </w:r>
      <w:r w:rsidR="00D07841" w:rsidRPr="00A7514E">
        <w:t xml:space="preserve">MBS </w:t>
      </w:r>
      <w:r w:rsidR="00D07841">
        <w:t>session</w:t>
      </w:r>
      <w:r w:rsidR="00D07841" w:rsidRPr="00A7514E">
        <w:t xml:space="preserve"> announcement procedure</w:t>
      </w:r>
      <w:r w:rsidR="00D07841">
        <w:t xml:space="preserve">) </w:t>
      </w:r>
      <w:r w:rsidRPr="00004F96">
        <w:t xml:space="preserve">or cancelled </w:t>
      </w:r>
      <w:r>
        <w:t>MBS</w:t>
      </w:r>
      <w:r w:rsidRPr="00004F96">
        <w:t xml:space="preserve"> </w:t>
      </w:r>
      <w:r w:rsidR="00D07841">
        <w:t>session</w:t>
      </w:r>
      <w:r w:rsidRPr="00004F96">
        <w:t xml:space="preserve"> announcements</w:t>
      </w:r>
      <w:r w:rsidR="00D07841">
        <w:t xml:space="preserve"> (</w:t>
      </w:r>
      <w:r w:rsidR="00D07841" w:rsidRPr="00A7514E">
        <w:t xml:space="preserve">MBS </w:t>
      </w:r>
      <w:r w:rsidR="00D07841">
        <w:t>session</w:t>
      </w:r>
      <w:r w:rsidR="00D07841" w:rsidRPr="00A7514E">
        <w:t xml:space="preserve"> de-announcement procedure</w:t>
      </w:r>
      <w:r w:rsidR="00D07841">
        <w:t>)</w:t>
      </w:r>
      <w:r w:rsidRPr="00004F96">
        <w:t xml:space="preserve">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intended to carry a general</w:t>
      </w:r>
      <w:r w:rsidR="00D07841">
        <w:t>-</w:t>
      </w:r>
      <w:r w:rsidRPr="00004F96">
        <w:t xml:space="preserve">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58F62DC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w:t>
      </w:r>
      <w:r w:rsidR="00D07841">
        <w:t>es</w:t>
      </w:r>
      <w:r w:rsidRPr="00004F96">
        <w:t xml:space="preserve">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0" w:name="OLE_LINK9"/>
      <w:bookmarkStart w:id="191" w:name="OLE_LINK14"/>
      <w:r w:rsidRPr="00004F96">
        <w:t>"</w:t>
      </w:r>
      <w:bookmarkEnd w:id="190"/>
      <w:bookmarkEnd w:id="19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2" w:name="_CR6_2_3_10_2"/>
      <w:bookmarkStart w:id="193" w:name="_Toc209721681"/>
      <w:bookmarkEnd w:id="192"/>
      <w:r>
        <w:t>6.2.3.10</w:t>
      </w:r>
      <w:r w:rsidRPr="00004F96">
        <w:t>.2</w:t>
      </w:r>
      <w:r w:rsidRPr="00004F96">
        <w:tab/>
        <w:t>S</w:t>
      </w:r>
      <w:r>
        <w:t>NRM s</w:t>
      </w:r>
      <w:r w:rsidRPr="00004F96">
        <w:t xml:space="preserve">erver </w:t>
      </w:r>
      <w:r>
        <w:t xml:space="preserve">SIP and HTTP </w:t>
      </w:r>
      <w:r w:rsidRPr="00004F96">
        <w:t>procedure</w:t>
      </w:r>
      <w:r>
        <w:t>s</w:t>
      </w:r>
      <w:bookmarkEnd w:id="193"/>
    </w:p>
    <w:p w14:paraId="057CB9F4" w14:textId="77777777" w:rsidR="00C66174" w:rsidRDefault="00C66174" w:rsidP="00D07841">
      <w:pPr>
        <w:pStyle w:val="Heading6"/>
        <w:overflowPunct/>
        <w:autoSpaceDE/>
        <w:autoSpaceDN/>
        <w:adjustRightInd/>
        <w:textAlignment w:val="auto"/>
      </w:pPr>
      <w:bookmarkStart w:id="194" w:name="_CR6_2_3_10_2_1"/>
      <w:bookmarkStart w:id="195" w:name="_Toc209721682"/>
      <w:bookmarkEnd w:id="194"/>
      <w:r>
        <w:t>6.2.3.10.2.1</w:t>
      </w:r>
      <w:r>
        <w:tab/>
        <w:t>HTTP based MBS session announcement procedure</w:t>
      </w:r>
      <w:bookmarkEnd w:id="195"/>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55207DC8"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65B614F7" w14:textId="77777777" w:rsidR="00C66174" w:rsidRDefault="00C66174" w:rsidP="00C66174">
      <w:pPr>
        <w:pStyle w:val="Heading7"/>
      </w:pPr>
      <w:bookmarkStart w:id="196" w:name="_CR6_2_3_10_2_2"/>
      <w:bookmarkStart w:id="197" w:name="_Toc209721683"/>
      <w:bookmarkEnd w:id="196"/>
      <w:r>
        <w:t>6.2.3.10.2.2</w:t>
      </w:r>
      <w:r>
        <w:tab/>
        <w:t>HTTP based MBS session de-announcement procedure</w:t>
      </w:r>
      <w:bookmarkEnd w:id="197"/>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D07841">
      <w:pPr>
        <w:pStyle w:val="Heading6"/>
        <w:overflowPunct/>
        <w:autoSpaceDE/>
        <w:autoSpaceDN/>
        <w:adjustRightInd/>
        <w:textAlignment w:val="auto"/>
      </w:pPr>
      <w:bookmarkStart w:id="198" w:name="_CR6_2_3_10_2_3"/>
      <w:bookmarkStart w:id="199" w:name="_Toc209721684"/>
      <w:bookmarkEnd w:id="198"/>
      <w:r>
        <w:t>6.2.3.10.2.3</w:t>
      </w:r>
      <w:r>
        <w:tab/>
        <w:t>SIP based MBS session announcement procedure</w:t>
      </w:r>
      <w:bookmarkEnd w:id="199"/>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t>NOTE 1:</w:t>
      </w:r>
      <w:r>
        <w:tab/>
        <w:t>The MBS session announcement procedure is used by the SNRM-S for announcement of both the pre-defined and on demand MBS session to the SNRM-C.</w:t>
      </w:r>
    </w:p>
    <w:p w14:paraId="053CC2D2" w14:textId="5A864CA7"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59B6B152" w14:textId="3EFD5CDD" w:rsidR="00987F44" w:rsidRDefault="00987F44" w:rsidP="00987F44">
      <w:pPr>
        <w:pStyle w:val="Heading7"/>
      </w:pPr>
      <w:bookmarkStart w:id="200" w:name="_CR6_2_3_10_2_4"/>
      <w:bookmarkStart w:id="201" w:name="_Toc209721685"/>
      <w:bookmarkEnd w:id="200"/>
      <w:r>
        <w:t>6.2.3.10.2.4</w:t>
      </w:r>
      <w:r>
        <w:tab/>
        <w:t>SIP based MBS session de-announcement procedure</w:t>
      </w:r>
      <w:bookmarkEnd w:id="201"/>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2" w:name="_CR6_2_3_10_3"/>
      <w:bookmarkStart w:id="203" w:name="_Toc209721686"/>
      <w:bookmarkEnd w:id="202"/>
      <w:r>
        <w:t>6.2.3.10</w:t>
      </w:r>
      <w:r w:rsidRPr="00004F96">
        <w:t>.3</w:t>
      </w:r>
      <w:r w:rsidRPr="00004F96">
        <w:tab/>
      </w:r>
      <w:r>
        <w:t>SNRM</w:t>
      </w:r>
      <w:r w:rsidRPr="00004F96">
        <w:t xml:space="preserve"> </w:t>
      </w:r>
      <w:r>
        <w:t>c</w:t>
      </w:r>
      <w:r w:rsidRPr="00004F96">
        <w:t xml:space="preserve">lient </w:t>
      </w:r>
      <w:bookmarkStart w:id="204" w:name="OLE_LINK183"/>
      <w:bookmarkStart w:id="205" w:name="OLE_LINK184"/>
      <w:r>
        <w:t xml:space="preserve">SIP and HTTP </w:t>
      </w:r>
      <w:r w:rsidRPr="00004F96">
        <w:t>procedure</w:t>
      </w:r>
      <w:r>
        <w:t>s</w:t>
      </w:r>
      <w:bookmarkStart w:id="206" w:name="OLE_LINK185"/>
      <w:bookmarkStart w:id="207" w:name="OLE_LINK186"/>
      <w:bookmarkEnd w:id="204"/>
      <w:bookmarkEnd w:id="205"/>
      <w:bookmarkEnd w:id="203"/>
    </w:p>
    <w:p w14:paraId="32BBB57A" w14:textId="77777777" w:rsidR="00C66174" w:rsidRDefault="00C66174" w:rsidP="00C66174">
      <w:pPr>
        <w:pStyle w:val="Heading7"/>
      </w:pPr>
      <w:bookmarkStart w:id="208" w:name="_CR6_2_3_10_3_1"/>
      <w:bookmarkStart w:id="209" w:name="_Toc209721687"/>
      <w:bookmarkEnd w:id="208"/>
      <w:r>
        <w:t>6.2.3.10.3.1</w:t>
      </w:r>
      <w:r>
        <w:tab/>
        <w:t>HTTP based MBS session announcement procedure</w:t>
      </w:r>
      <w:bookmarkEnd w:id="209"/>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D07841">
      <w:pPr>
        <w:pStyle w:val="Heading6"/>
        <w:overflowPunct/>
        <w:autoSpaceDE/>
        <w:autoSpaceDN/>
        <w:adjustRightInd/>
        <w:textAlignment w:val="auto"/>
      </w:pPr>
      <w:bookmarkStart w:id="210" w:name="_CR6_2_3_10_3_2"/>
      <w:bookmarkStart w:id="211" w:name="_Toc209721688"/>
      <w:bookmarkEnd w:id="210"/>
      <w:r>
        <w:t>6.2.3.10.3.2</w:t>
      </w:r>
      <w:r>
        <w:tab/>
        <w:t>HTTP based MBS session de-announcement procedure</w:t>
      </w:r>
      <w:bookmarkEnd w:id="21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6D378B31"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2" w:name="_CR6_2_3_10_3_3"/>
      <w:bookmarkStart w:id="213" w:name="_Toc209721689"/>
      <w:bookmarkEnd w:id="212"/>
      <w:r>
        <w:t>6.2.3.10.3.3</w:t>
      </w:r>
      <w:r>
        <w:tab/>
        <w:t>SIP based MBS session announcement procedure</w:t>
      </w:r>
      <w:bookmarkEnd w:id="213"/>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4" w:name="_CR6_2_3_10_3_4"/>
      <w:bookmarkStart w:id="215" w:name="_Toc209721690"/>
      <w:bookmarkEnd w:id="214"/>
      <w:r>
        <w:t>6.2.3.10.3.4</w:t>
      </w:r>
      <w:r>
        <w:tab/>
        <w:t>SIP based MBS session de-announcement procedure</w:t>
      </w:r>
      <w:bookmarkEnd w:id="21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6A385BA9" w:rsidR="005760F6" w:rsidRDefault="005760F6" w:rsidP="004A2B4C">
      <w:pPr>
        <w:pStyle w:val="Heading5"/>
        <w:overflowPunct/>
        <w:autoSpaceDE/>
        <w:autoSpaceDN/>
        <w:adjustRightInd/>
        <w:textAlignment w:val="auto"/>
      </w:pPr>
      <w:bookmarkStart w:id="216" w:name="_CR6_2_3_10_4"/>
      <w:bookmarkStart w:id="217" w:name="_Toc209721691"/>
      <w:bookmarkEnd w:id="206"/>
      <w:bookmarkEnd w:id="207"/>
      <w:bookmarkEnd w:id="216"/>
      <w:r w:rsidRPr="004A2B4C">
        <w:t>6.2.3.10.4</w:t>
      </w:r>
      <w:r w:rsidRPr="004A2B4C">
        <w:tab/>
        <w:t xml:space="preserve">SNRM </w:t>
      </w:r>
      <w:r w:rsidR="00974552" w:rsidRPr="004A2B4C">
        <w:t>s</w:t>
      </w:r>
      <w:r w:rsidRPr="004A2B4C">
        <w:t>erver CoAP procedure</w:t>
      </w:r>
      <w:bookmarkEnd w:id="217"/>
    </w:p>
    <w:p w14:paraId="021155AA" w14:textId="77777777" w:rsidR="004A2B4C" w:rsidRPr="00CE06FA" w:rsidRDefault="004A2B4C" w:rsidP="004A2B4C">
      <w:pPr>
        <w:pStyle w:val="Heading6"/>
        <w:overflowPunct/>
        <w:autoSpaceDE/>
        <w:autoSpaceDN/>
        <w:adjustRightInd/>
        <w:textAlignment w:val="auto"/>
      </w:pPr>
      <w:bookmarkStart w:id="218" w:name="_Toc209721692"/>
      <w:r w:rsidRPr="00004F96">
        <w:t>6.2.3.</w:t>
      </w:r>
      <w:r>
        <w:t>10</w:t>
      </w:r>
      <w:r w:rsidRPr="00004F96">
        <w:t>.</w:t>
      </w:r>
      <w:r>
        <w:t>4.1</w:t>
      </w:r>
      <w:r>
        <w:tab/>
        <w:t>MBS session announcement procedure</w:t>
      </w:r>
      <w:bookmarkEnd w:id="218"/>
    </w:p>
    <w:p w14:paraId="6E0FFC53" w14:textId="77777777" w:rsidR="004A2B4C" w:rsidRPr="00004F96" w:rsidRDefault="004A2B4C" w:rsidP="004A2B4C">
      <w:r w:rsidRPr="00004F96">
        <w:t>For each SNRM-C that the SNRM-S is sending an M</w:t>
      </w:r>
      <w:r>
        <w:t>B</w:t>
      </w:r>
      <w:r w:rsidRPr="00004F96">
        <w:t xml:space="preserve">S </w:t>
      </w:r>
      <w:r>
        <w:t>session</w:t>
      </w:r>
      <w:r w:rsidRPr="00004F96">
        <w:t xml:space="preserve"> announcement to, the SNRM-S:</w:t>
      </w:r>
    </w:p>
    <w:p w14:paraId="764FE460" w14:textId="77777777" w:rsidR="004A2B4C" w:rsidRPr="00A34374" w:rsidRDefault="004A2B4C" w:rsidP="004A2B4C">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71F9411D" w14:textId="77777777" w:rsidR="004A2B4C" w:rsidRDefault="004A2B4C" w:rsidP="004A2B4C">
      <w:pPr>
        <w:pStyle w:val="B2"/>
      </w:pPr>
      <w:r>
        <w:t>1)</w:t>
      </w:r>
      <w:r>
        <w:tab/>
      </w:r>
      <w:r w:rsidRPr="00700F98">
        <w:t xml:space="preserve">shall set </w:t>
      </w:r>
      <w:r>
        <w:t>the CoAP</w:t>
      </w:r>
      <w:r w:rsidRPr="00700F98">
        <w:t xml:space="preserve"> URI </w:t>
      </w:r>
      <w:r>
        <w:t>to the MBS session configuration resource URI</w:t>
      </w:r>
      <w:r w:rsidRPr="00F53006">
        <w:t xml:space="preserve"> </w:t>
      </w:r>
      <w:r>
        <w:t xml:space="preserve">according to the resource definition in clause </w:t>
      </w:r>
      <w:r w:rsidRPr="00A7514E">
        <w:t>A.</w:t>
      </w:r>
      <w:r>
        <w:t>3</w:t>
      </w:r>
      <w:r w:rsidRPr="00A7514E">
        <w:t>.</w:t>
      </w:r>
      <w:r>
        <w:t>2</w:t>
      </w:r>
      <w:r w:rsidRPr="00A7514E">
        <w:t>.2.2.3:</w:t>
      </w:r>
    </w:p>
    <w:p w14:paraId="0243FAB0"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04F4DCE0"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40CA33ED" w14:textId="77777777" w:rsidR="004A2B4C" w:rsidRPr="001218D7" w:rsidRDefault="004A2B4C" w:rsidP="004A2B4C">
      <w:pPr>
        <w:pStyle w:val="B3"/>
        <w:rPr>
          <w:lang w:val="en-US"/>
        </w:rPr>
      </w:pPr>
      <w:r>
        <w:t>c)</w:t>
      </w:r>
      <w:r>
        <w:tab/>
        <w:t>the "mbsSessionId" is set to an MBS session id value</w:t>
      </w:r>
      <w:r w:rsidRPr="00B35374">
        <w:rPr>
          <w:lang w:val="en-US"/>
        </w:rPr>
        <w:t>;</w:t>
      </w:r>
    </w:p>
    <w:p w14:paraId="2836DE8F" w14:textId="77777777" w:rsidR="004A2B4C" w:rsidRDefault="004A2B4C" w:rsidP="004A2B4C">
      <w:pPr>
        <w:pStyle w:val="B2"/>
      </w:pPr>
      <w:r>
        <w:t>2)</w:t>
      </w:r>
      <w:r>
        <w:tab/>
      </w:r>
      <w:r w:rsidRPr="00B35374">
        <w:rPr>
          <w:lang w:val="en-US"/>
        </w:rPr>
        <w:t xml:space="preserve">shall include Content-Format option set to </w:t>
      </w:r>
      <w:r>
        <w:t>"application/vnd.3gpp.seal-network-resource-info+cbor;modeltype=mbs-resource-config";</w:t>
      </w:r>
    </w:p>
    <w:p w14:paraId="5C04EBD7" w14:textId="77777777" w:rsidR="004A2B4C" w:rsidRPr="001218D7" w:rsidRDefault="004A2B4C" w:rsidP="004A2B4C">
      <w:pPr>
        <w:pStyle w:val="B2"/>
        <w:rPr>
          <w:lang w:val="en-US"/>
        </w:rPr>
      </w:pPr>
      <w:r>
        <w:rPr>
          <w:lang w:val="en-US"/>
        </w:rPr>
        <w:t>3</w:t>
      </w:r>
      <w:r w:rsidRPr="00B35374">
        <w:rPr>
          <w:lang w:val="en-US"/>
        </w:rPr>
        <w:t>)</w:t>
      </w:r>
      <w:r>
        <w:rPr>
          <w:lang w:val="en-US"/>
        </w:rPr>
        <w:tab/>
      </w:r>
      <w:r w:rsidRPr="00B35374">
        <w:rPr>
          <w:lang w:val="en-US"/>
        </w:rPr>
        <w:t xml:space="preserve">shall include </w:t>
      </w:r>
      <w:r>
        <w:t>"MbsResourceConfig"</w:t>
      </w:r>
      <w:r w:rsidRPr="00B35374">
        <w:rPr>
          <w:lang w:val="en-US"/>
        </w:rPr>
        <w:t xml:space="preserve"> </w:t>
      </w:r>
      <w:r>
        <w:rPr>
          <w:lang w:val="en-US"/>
        </w:rPr>
        <w:t>object in the payload</w:t>
      </w:r>
      <w:r w:rsidRPr="00B35374">
        <w:rPr>
          <w:lang w:val="en-US"/>
        </w:rPr>
        <w:t>:</w:t>
      </w:r>
    </w:p>
    <w:p w14:paraId="43D8736B" w14:textId="77777777" w:rsidR="004A2B4C" w:rsidRDefault="004A2B4C" w:rsidP="004A2B4C">
      <w:pPr>
        <w:pStyle w:val="B3"/>
        <w:rPr>
          <w:lang w:eastAsia="zh-CN"/>
        </w:rPr>
      </w:pPr>
      <w:r w:rsidRPr="00004F96">
        <w:rPr>
          <w:lang w:eastAsia="zh-CN"/>
        </w:rPr>
        <w:t>i)</w:t>
      </w:r>
      <w:r w:rsidRPr="00004F96">
        <w:rPr>
          <w:lang w:eastAsia="zh-CN"/>
        </w:rPr>
        <w:tab/>
      </w:r>
      <w:r>
        <w:rPr>
          <w:lang w:eastAsia="zh-CN"/>
        </w:rPr>
        <w:t>shall</w:t>
      </w:r>
      <w:r w:rsidRPr="00004F96">
        <w:rPr>
          <w:lang w:eastAsia="zh-CN"/>
        </w:rPr>
        <w:t xml:space="preserve"> include a </w:t>
      </w:r>
      <w:r>
        <w:t>"deliveryMode" attribute</w:t>
      </w:r>
      <w:r w:rsidRPr="00004F96">
        <w:rPr>
          <w:lang w:eastAsia="zh-CN"/>
        </w:rPr>
        <w:t xml:space="preserve"> set to </w:t>
      </w:r>
      <w:r>
        <w:rPr>
          <w:lang w:eastAsia="zh-CN"/>
        </w:rPr>
        <w:t>either "BROADCAST" or "MULTICAST" to indicate whether to deliver the user data to the UE(s) via broad mode or multicast mode</w:t>
      </w:r>
      <w:r w:rsidRPr="00004F96">
        <w:rPr>
          <w:lang w:eastAsia="zh-CN"/>
        </w:rPr>
        <w:t>;</w:t>
      </w:r>
    </w:p>
    <w:p w14:paraId="61D0A151" w14:textId="77777777" w:rsidR="004A2B4C" w:rsidRDefault="004A2B4C" w:rsidP="004A2B4C">
      <w:pPr>
        <w:pStyle w:val="B3"/>
        <w:rPr>
          <w:lang w:eastAsia="zh-CN"/>
        </w:rPr>
      </w:pPr>
      <w:r w:rsidRPr="00004F96">
        <w:rPr>
          <w:lang w:eastAsia="zh-CN"/>
        </w:rPr>
        <w:t>i</w:t>
      </w:r>
      <w:r>
        <w:rPr>
          <w:lang w:eastAsia="zh-CN"/>
        </w:rPr>
        <w:t>i</w:t>
      </w:r>
      <w:r w:rsidRPr="00004F96">
        <w:rPr>
          <w:lang w:eastAsia="zh-CN"/>
        </w:rPr>
        <w:t>)</w:t>
      </w:r>
      <w:r w:rsidRPr="00004F96">
        <w:rPr>
          <w:lang w:eastAsia="zh-CN"/>
        </w:rPr>
        <w:tab/>
      </w:r>
      <w:r>
        <w:rPr>
          <w:lang w:eastAsia="zh-CN"/>
        </w:rPr>
        <w:t>shall</w:t>
      </w:r>
      <w:r w:rsidRPr="00004F96">
        <w:rPr>
          <w:lang w:eastAsia="zh-CN"/>
        </w:rPr>
        <w:t xml:space="preserve"> include a </w:t>
      </w:r>
      <w:r>
        <w:t>"mbsSessionId" attribute</w:t>
      </w:r>
      <w:r w:rsidRPr="00004F96">
        <w:rPr>
          <w:lang w:eastAsia="zh-CN"/>
        </w:rPr>
        <w:t xml:space="preserve"> set to </w:t>
      </w:r>
      <w:r>
        <w:rPr>
          <w:lang w:eastAsia="zh-CN"/>
        </w:rPr>
        <w:t>either a TMGI (broadcast mode or multicast mode) or an IPv4/IPv6 address (multicast mode) to indicate MBS session identifier</w:t>
      </w:r>
      <w:r w:rsidRPr="00004F96">
        <w:rPr>
          <w:lang w:eastAsia="zh-CN"/>
        </w:rPr>
        <w:t>;</w:t>
      </w:r>
    </w:p>
    <w:p w14:paraId="1BC98B47" w14:textId="77777777" w:rsidR="004A2B4C" w:rsidRDefault="004A2B4C" w:rsidP="004A2B4C">
      <w:pPr>
        <w:pStyle w:val="B3"/>
        <w:rPr>
          <w:lang w:eastAsia="ko-KR"/>
        </w:rPr>
      </w:pPr>
      <w:r w:rsidRPr="00004F96">
        <w:rPr>
          <w:lang w:eastAsia="zh-CN"/>
        </w:rPr>
        <w:t>i</w:t>
      </w:r>
      <w:r>
        <w:rPr>
          <w:lang w:eastAsia="zh-CN"/>
        </w:rPr>
        <w:t>ii</w:t>
      </w:r>
      <w:r w:rsidRPr="00004F96">
        <w:rPr>
          <w:lang w:eastAsia="zh-CN"/>
        </w:rPr>
        <w:t>)</w:t>
      </w:r>
      <w:r w:rsidRPr="00004F96">
        <w:rPr>
          <w:lang w:eastAsia="zh-CN"/>
        </w:rPr>
        <w:tab/>
      </w:r>
      <w:r>
        <w:rPr>
          <w:lang w:eastAsia="zh-CN"/>
        </w:rPr>
        <w:t>shall</w:t>
      </w:r>
      <w:r w:rsidRPr="00004F96">
        <w:rPr>
          <w:lang w:eastAsia="zh-CN"/>
        </w:rPr>
        <w:t xml:space="preserve"> include</w:t>
      </w:r>
      <w:r>
        <w:rPr>
          <w:lang w:eastAsia="zh-CN"/>
        </w:rPr>
        <w:t xml:space="preserve"> a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xml:space="preserve">" attribute which indicates the </w:t>
      </w:r>
      <w:r>
        <w:rPr>
          <w:lang w:eastAsia="ko-KR"/>
        </w:rPr>
        <w:t xml:space="preserve">applicable service areas of the MBS session. The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attribute includes one or more "</w:t>
      </w:r>
      <w:r>
        <w:rPr>
          <w:lang w:eastAsia="ko-KR"/>
        </w:rPr>
        <w:t>mb</w:t>
      </w:r>
      <w:r w:rsidRPr="00ED5E95">
        <w:rPr>
          <w:lang w:eastAsia="ko-KR"/>
        </w:rPr>
        <w:t>s</w:t>
      </w:r>
      <w:r>
        <w:rPr>
          <w:lang w:eastAsia="ko-KR"/>
        </w:rPr>
        <w:t>S</w:t>
      </w:r>
      <w:r w:rsidRPr="00ED5E95">
        <w:rPr>
          <w:lang w:eastAsia="ko-KR"/>
        </w:rPr>
        <w:t>a</w:t>
      </w:r>
      <w:r>
        <w:rPr>
          <w:lang w:eastAsia="ko-KR"/>
        </w:rPr>
        <w:t>I</w:t>
      </w:r>
      <w:r w:rsidRPr="00ED5E95">
        <w:rPr>
          <w:lang w:eastAsia="ko-KR"/>
        </w:rPr>
        <w:t>d</w:t>
      </w:r>
      <w:r>
        <w:t>"</w:t>
      </w:r>
      <w:r>
        <w:rPr>
          <w:lang w:eastAsia="ko-KR"/>
        </w:rPr>
        <w:t xml:space="preserve"> to provide applicable service areas of the MBS session;</w:t>
      </w:r>
    </w:p>
    <w:p w14:paraId="1DF0D705" w14:textId="77777777" w:rsidR="004A2B4C" w:rsidRDefault="004A2B4C" w:rsidP="004A2B4C">
      <w:pPr>
        <w:pStyle w:val="B3"/>
      </w:pPr>
      <w:r>
        <w:rPr>
          <w:lang w:eastAsia="zh-CN"/>
        </w:rPr>
        <w:t>iv)</w:t>
      </w:r>
      <w:r w:rsidRPr="00004F96">
        <w:rPr>
          <w:lang w:eastAsia="zh-CN"/>
        </w:rPr>
        <w:tab/>
      </w:r>
      <w:r>
        <w:rPr>
          <w:lang w:eastAsia="zh-CN"/>
        </w:rPr>
        <w:t>shall</w:t>
      </w:r>
      <w:r w:rsidRPr="00004F96">
        <w:rPr>
          <w:lang w:eastAsia="zh-CN"/>
        </w:rPr>
        <w:t xml:space="preserve"> include</w:t>
      </w:r>
      <w:r>
        <w:rPr>
          <w:lang w:eastAsia="zh-CN"/>
        </w:rPr>
        <w:t xml:space="preserve"> a </w:t>
      </w:r>
      <w:r>
        <w:t xml:space="preserve">"mbsSdp" attribute set to </w:t>
      </w:r>
      <w:r w:rsidRPr="00FC751A">
        <w:t>the SDP with media and application control information</w:t>
      </w:r>
      <w:r w:rsidRPr="00004F96">
        <w:t xml:space="preserve"> applicable to groups that can use th</w:t>
      </w:r>
      <w:r>
        <w:t>e</w:t>
      </w:r>
      <w:r w:rsidRPr="00004F96">
        <w:t xml:space="preserve"> </w:t>
      </w:r>
      <w:r>
        <w:t>MBS session</w:t>
      </w:r>
      <w:r w:rsidRPr="00004F96">
        <w:t>;</w:t>
      </w:r>
    </w:p>
    <w:p w14:paraId="3B75A572" w14:textId="77777777" w:rsidR="004A2B4C" w:rsidRDefault="004A2B4C" w:rsidP="004A2B4C">
      <w:pPr>
        <w:pStyle w:val="B3"/>
      </w:pPr>
      <w:r>
        <w:t>v</w:t>
      </w:r>
      <w:r w:rsidRPr="00004F96">
        <w:t>)</w:t>
      </w:r>
      <w:r w:rsidRPr="00004F96">
        <w:tab/>
      </w:r>
      <w:r>
        <w:t>shall</w:t>
      </w:r>
      <w:r w:rsidRPr="00004F96">
        <w:t xml:space="preserve"> include </w:t>
      </w:r>
      <w:r>
        <w:t>the "monitorConfig" object:</w:t>
      </w:r>
    </w:p>
    <w:p w14:paraId="2B58DCF5" w14:textId="77777777" w:rsidR="004A2B4C" w:rsidRPr="00004F96" w:rsidRDefault="004A2B4C" w:rsidP="004A2B4C">
      <w:pPr>
        <w:pStyle w:val="B4"/>
      </w:pPr>
      <w:r>
        <w:t>a)</w:t>
      </w:r>
      <w:r>
        <w:tab/>
        <w:t>may include the "mbsListeningStatusNotify"</w:t>
      </w:r>
      <w:r w:rsidRPr="00004F96">
        <w:t xml:space="preserve"> </w:t>
      </w:r>
      <w:r>
        <w:t xml:space="preserve">attribute </w:t>
      </w:r>
      <w:r w:rsidRPr="00004F96">
        <w:t xml:space="preserve">set to </w:t>
      </w:r>
      <w:r>
        <w:t xml:space="preserve">either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to </w:t>
      </w:r>
      <w:r>
        <w:rPr>
          <w:lang w:eastAsia="ko-KR"/>
        </w:rPr>
        <w:t xml:space="preserve">indicate </w:t>
      </w:r>
      <w:r w:rsidRPr="00004F96">
        <w:t xml:space="preserve">the </w:t>
      </w:r>
      <w:r>
        <w:t xml:space="preserve">SNRM-C to send </w:t>
      </w:r>
      <w:r w:rsidRPr="00004F96">
        <w:t xml:space="preserve">listening status </w:t>
      </w:r>
      <w:r>
        <w:t>notification for this MBS session</w:t>
      </w:r>
      <w:r w:rsidRPr="00004F96">
        <w:t>;</w:t>
      </w:r>
    </w:p>
    <w:p w14:paraId="0B2174FB" w14:textId="77777777" w:rsidR="004A2B4C" w:rsidRDefault="004A2B4C" w:rsidP="004A2B4C">
      <w:pPr>
        <w:pStyle w:val="B4"/>
      </w:pPr>
      <w:r>
        <w:t>b</w:t>
      </w:r>
      <w:r w:rsidRPr="00004F96">
        <w:t>)</w:t>
      </w:r>
      <w:r w:rsidRPr="00004F96">
        <w:tab/>
      </w:r>
      <w:r>
        <w:t>may</w:t>
      </w:r>
      <w:r w:rsidRPr="00004F96">
        <w:t xml:space="preserve"> include </w:t>
      </w:r>
      <w:r>
        <w:t>the "mbsA</w:t>
      </w:r>
      <w:r w:rsidRPr="00004F96">
        <w:t>nnouncement</w:t>
      </w:r>
      <w:r>
        <w:t>A</w:t>
      </w:r>
      <w:r w:rsidRPr="00004F96">
        <w:t>ck</w:t>
      </w:r>
      <w:r>
        <w:t>"</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w:t>
      </w:r>
      <w:r>
        <w:rPr>
          <w:lang w:eastAsia="ko-KR"/>
        </w:rPr>
        <w:t xml:space="preserve">to </w:t>
      </w:r>
      <w:r w:rsidRPr="00004F96">
        <w:rPr>
          <w:lang w:eastAsia="ko-KR"/>
        </w:rPr>
        <w:t>indicat</w:t>
      </w:r>
      <w:r>
        <w:rPr>
          <w:lang w:eastAsia="ko-KR"/>
        </w:rPr>
        <w:t>e</w:t>
      </w:r>
      <w:r w:rsidRPr="00004F96">
        <w:rPr>
          <w:lang w:eastAsia="ko-KR"/>
        </w:rPr>
        <w:t xml:space="preserve"> </w:t>
      </w:r>
      <w:r w:rsidRPr="00004F96">
        <w:t xml:space="preserve">the </w:t>
      </w:r>
      <w:r>
        <w:t>SNRM-C to send the MBS announcement acknowledgement on receiving this announcement</w:t>
      </w:r>
      <w:r w:rsidRPr="00004F96">
        <w:t>;</w:t>
      </w:r>
    </w:p>
    <w:p w14:paraId="1D9169B9" w14:textId="77777777" w:rsidR="004A2B4C" w:rsidRPr="00004F96" w:rsidRDefault="004A2B4C" w:rsidP="004A2B4C">
      <w:pPr>
        <w:pStyle w:val="B4"/>
      </w:pPr>
      <w:r>
        <w:t>c)</w:t>
      </w:r>
      <w:r>
        <w:tab/>
        <w:t xml:space="preserve">may </w:t>
      </w:r>
      <w:r w:rsidRPr="00004F96">
        <w:t xml:space="preserve">include </w:t>
      </w:r>
      <w:r>
        <w:t>the "mbsSessionJoinNotify"</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w:t>
      </w:r>
      <w:r>
        <w:rPr>
          <w:lang w:eastAsia="ko-KR"/>
        </w:rPr>
        <w:t xml:space="preserve"> to indicate that the SNRM-C to send</w:t>
      </w:r>
      <w:r w:rsidRPr="00E07DF0">
        <w:t xml:space="preserve"> </w:t>
      </w:r>
      <w:r>
        <w:t>session join</w:t>
      </w:r>
      <w:r w:rsidRPr="00004F96">
        <w:t xml:space="preserve"> </w:t>
      </w:r>
      <w:r>
        <w:t>notification for when the VAL user or UE joins the group; and</w:t>
      </w:r>
    </w:p>
    <w:p w14:paraId="6E919BF2" w14:textId="77777777" w:rsidR="004A2B4C" w:rsidRPr="00004F96" w:rsidRDefault="004A2B4C" w:rsidP="004A2B4C">
      <w:pPr>
        <w:pStyle w:val="B3"/>
        <w:rPr>
          <w:lang w:eastAsia="zh-CN"/>
        </w:rPr>
      </w:pPr>
      <w:r>
        <w:rPr>
          <w:lang w:eastAsia="zh-CN"/>
        </w:rPr>
        <w:t>vi</w:t>
      </w:r>
      <w:r w:rsidRPr="00004F96">
        <w:rPr>
          <w:lang w:eastAsia="zh-CN"/>
        </w:rPr>
        <w:t>)</w:t>
      </w:r>
      <w:r w:rsidRPr="00004F96">
        <w:rPr>
          <w:lang w:eastAsia="zh-CN"/>
        </w:rPr>
        <w:tab/>
        <w:t xml:space="preserve">may include an </w:t>
      </w:r>
      <w:r>
        <w:t>"mbmsAnnouncement" object</w:t>
      </w:r>
      <w:r w:rsidRPr="00004F96">
        <w:rPr>
          <w:lang w:eastAsia="zh-CN"/>
        </w:rPr>
        <w:t xml:space="preserve"> set to </w:t>
      </w:r>
      <w:r w:rsidRPr="00FC751A">
        <w:t xml:space="preserve">the announcement information </w:t>
      </w:r>
      <w:r>
        <w:t>for MBMS to</w:t>
      </w:r>
      <w:r w:rsidRPr="00FC751A">
        <w:t xml:space="preserve"> the established </w:t>
      </w:r>
      <w:r>
        <w:t>e</w:t>
      </w:r>
      <w:r w:rsidRPr="00FC751A">
        <w:t>MBMS bear</w:t>
      </w:r>
      <w:r>
        <w:t xml:space="preserve">er that </w:t>
      </w:r>
      <w:r w:rsidRPr="00FC751A">
        <w:t xml:space="preserve">shall be used by </w:t>
      </w:r>
      <w:r>
        <w:t xml:space="preserve">the </w:t>
      </w:r>
      <w:r w:rsidRPr="00FC751A">
        <w:t xml:space="preserve">SNRM-C when </w:t>
      </w:r>
      <w:r>
        <w:t>camping</w:t>
      </w:r>
      <w:r w:rsidRPr="00FC751A">
        <w:t xml:space="preserve"> </w:t>
      </w:r>
      <w:r>
        <w:t>on</w:t>
      </w:r>
      <w:r w:rsidRPr="00FC751A">
        <w:t xml:space="preserve"> LTE</w:t>
      </w:r>
      <w:r w:rsidRPr="00004F96">
        <w:rPr>
          <w:lang w:eastAsia="zh-CN"/>
        </w:rPr>
        <w:t>;</w:t>
      </w:r>
      <w:r>
        <w:rPr>
          <w:lang w:eastAsia="zh-CN"/>
        </w:rPr>
        <w:t xml:space="preserve"> and</w:t>
      </w:r>
    </w:p>
    <w:p w14:paraId="167331EE" w14:textId="17463FE4" w:rsidR="004A2B4C" w:rsidRDefault="004A2B4C" w:rsidP="004A2B4C">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7D4C638" w14:textId="77777777" w:rsidR="004A2B4C" w:rsidRPr="00CE06FA" w:rsidRDefault="004A2B4C" w:rsidP="004A2B4C">
      <w:pPr>
        <w:pStyle w:val="Heading6"/>
      </w:pPr>
      <w:bookmarkStart w:id="219" w:name="_Toc209721693"/>
      <w:r w:rsidRPr="00004F96">
        <w:t>6.2.3.</w:t>
      </w:r>
      <w:r>
        <w:t>10</w:t>
      </w:r>
      <w:r w:rsidRPr="00004F96">
        <w:t>.</w:t>
      </w:r>
      <w:r>
        <w:t>4.2</w:t>
      </w:r>
      <w:r>
        <w:tab/>
        <w:t>MBS session de-announcement procedure</w:t>
      </w:r>
      <w:bookmarkEnd w:id="219"/>
    </w:p>
    <w:p w14:paraId="08C4FC89" w14:textId="77777777" w:rsidR="004A2B4C" w:rsidRPr="00004F96" w:rsidRDefault="004A2B4C" w:rsidP="004A2B4C">
      <w:r w:rsidRPr="00004F96">
        <w:t xml:space="preserve">When the SNRM-S wants to cancel an MBS </w:t>
      </w:r>
      <w:r>
        <w:t>session</w:t>
      </w:r>
      <w:r w:rsidRPr="00004F96">
        <w:t xml:space="preserve">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MBS resource configuration resource in the SNRM-C</w:t>
      </w:r>
      <w:r w:rsidRPr="00826514">
        <w:t xml:space="preserve">. </w:t>
      </w:r>
      <w:r>
        <w:t>T</w:t>
      </w:r>
      <w:r w:rsidRPr="00826514">
        <w:t>he S</w:t>
      </w:r>
      <w:r>
        <w:t>NR</w:t>
      </w:r>
      <w:r w:rsidRPr="00826514">
        <w:t>M-</w:t>
      </w:r>
      <w:r>
        <w:t xml:space="preserve">S: </w:t>
      </w:r>
    </w:p>
    <w:p w14:paraId="0818C1FF" w14:textId="77777777" w:rsidR="004A2B4C" w:rsidRPr="00004F96" w:rsidRDefault="004A2B4C" w:rsidP="004A2B4C">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38D6FAA1" w14:textId="77777777" w:rsidR="004A2B4C" w:rsidRDefault="004A2B4C" w:rsidP="004A2B4C">
      <w:pPr>
        <w:pStyle w:val="B2"/>
      </w:pPr>
      <w:r>
        <w:t>1)</w:t>
      </w:r>
      <w:r>
        <w:tab/>
      </w:r>
      <w:r w:rsidRPr="00700F98">
        <w:t xml:space="preserve">shall set </w:t>
      </w:r>
      <w:r>
        <w:t>the CoAP</w:t>
      </w:r>
      <w:r w:rsidRPr="00700F98">
        <w:t xml:space="preserve"> URI </w:t>
      </w:r>
      <w:r>
        <w:t>to the MBS resource configuration resource URI</w:t>
      </w:r>
      <w:r w:rsidRPr="00F53006">
        <w:t xml:space="preserve"> </w:t>
      </w:r>
      <w:r>
        <w:t xml:space="preserve">of the resource to be deleted </w:t>
      </w:r>
      <w:r w:rsidRPr="0042518B">
        <w:t>according to the resource definition in clause A.3.2.2.2.3:</w:t>
      </w:r>
    </w:p>
    <w:p w14:paraId="2A59BEC2"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4FF7DF95"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3493F6D" w14:textId="77777777" w:rsidR="004A2B4C" w:rsidRPr="001218D7" w:rsidRDefault="004A2B4C" w:rsidP="004A2B4C">
      <w:pPr>
        <w:pStyle w:val="B3"/>
        <w:rPr>
          <w:lang w:val="en-US"/>
        </w:rPr>
      </w:pPr>
      <w:r>
        <w:t>c)</w:t>
      </w:r>
      <w:r>
        <w:tab/>
        <w:t>the "mbsSessionId" is set to an MBS session value</w:t>
      </w:r>
      <w:r w:rsidRPr="00B35374">
        <w:rPr>
          <w:lang w:val="en-US"/>
        </w:rPr>
        <w:t>;</w:t>
      </w:r>
      <w:r>
        <w:rPr>
          <w:lang w:val="en-US"/>
        </w:rPr>
        <w:t xml:space="preserve"> and</w:t>
      </w:r>
    </w:p>
    <w:p w14:paraId="4F443A9F" w14:textId="5C1332CE" w:rsidR="004A2B4C" w:rsidRPr="004A2B4C" w:rsidRDefault="004A2B4C" w:rsidP="004A2B4C">
      <w:pPr>
        <w:pStyle w:val="B1"/>
      </w:pPr>
      <w:r w:rsidRPr="004A2B4C">
        <w:rPr>
          <w:lang w:eastAsia="zh-CN"/>
        </w:rPr>
        <w:t>b)</w:t>
      </w:r>
      <w:r w:rsidRPr="004A2B4C">
        <w:rPr>
          <w:lang w:eastAsia="zh-CN"/>
        </w:rPr>
        <w:tab/>
      </w:r>
      <w:r w:rsidRPr="00826514">
        <w:rPr>
          <w:lang w:eastAsia="zh-CN"/>
        </w:rPr>
        <w:t xml:space="preserve">shall </w:t>
      </w:r>
      <w:r w:rsidRPr="004A2B4C">
        <w:rPr>
          <w:lang w:eastAsia="zh-CN"/>
        </w:rPr>
        <w:t>send the CoAP DELETE request protected with the relevant ACE profile (OSCORE profile or DTLS profile) as described in 3GPP TS 24.547 [9]</w:t>
      </w:r>
      <w:r w:rsidRPr="00826514">
        <w:rPr>
          <w:lang w:eastAsia="zh-CN"/>
        </w:rPr>
        <w:t>.</w:t>
      </w:r>
    </w:p>
    <w:p w14:paraId="0A68AB6A" w14:textId="2BA6F6EC" w:rsidR="005760F6" w:rsidRDefault="005760F6" w:rsidP="00EB45AD">
      <w:pPr>
        <w:pStyle w:val="Heading5"/>
        <w:overflowPunct/>
        <w:autoSpaceDE/>
        <w:autoSpaceDN/>
        <w:adjustRightInd/>
        <w:textAlignment w:val="auto"/>
      </w:pPr>
      <w:bookmarkStart w:id="220" w:name="_CR6_2_3_10_5"/>
      <w:bookmarkStart w:id="221" w:name="_Toc209721694"/>
      <w:bookmarkEnd w:id="220"/>
      <w:r w:rsidRPr="00EB45AD">
        <w:t>6.2.3.10.5</w:t>
      </w:r>
      <w:r w:rsidRPr="00EB45AD">
        <w:tab/>
        <w:t xml:space="preserve">SNRM </w:t>
      </w:r>
      <w:r w:rsidR="00EB45AD" w:rsidRPr="00EB45AD">
        <w:t>c</w:t>
      </w:r>
      <w:r w:rsidRPr="00EB45AD">
        <w:t>lient CoAP procedure</w:t>
      </w:r>
      <w:bookmarkEnd w:id="221"/>
    </w:p>
    <w:p w14:paraId="3CCABEFC" w14:textId="77777777" w:rsidR="00EB45AD" w:rsidRPr="00CE06FA" w:rsidRDefault="00EB45AD" w:rsidP="00EB45AD">
      <w:pPr>
        <w:pStyle w:val="Heading6"/>
        <w:overflowPunct/>
        <w:autoSpaceDE/>
        <w:autoSpaceDN/>
        <w:adjustRightInd/>
        <w:textAlignment w:val="auto"/>
      </w:pPr>
      <w:bookmarkStart w:id="222" w:name="_Toc209721695"/>
      <w:r w:rsidRPr="00004F96">
        <w:t>6.2.3.</w:t>
      </w:r>
      <w:r>
        <w:t>10</w:t>
      </w:r>
      <w:r w:rsidRPr="00004F96">
        <w:t>.</w:t>
      </w:r>
      <w:r>
        <w:t>5.1</w:t>
      </w:r>
      <w:r>
        <w:tab/>
        <w:t>MBS session announcement procedure</w:t>
      </w:r>
      <w:bookmarkEnd w:id="222"/>
    </w:p>
    <w:p w14:paraId="490DA0B0" w14:textId="77777777" w:rsidR="00EB45AD" w:rsidRPr="00A7514E" w:rsidRDefault="00EB45AD" w:rsidP="00EB45AD">
      <w:pPr>
        <w:rPr>
          <w:lang w:val="en-US"/>
        </w:rPr>
      </w:pPr>
      <w:r w:rsidRPr="00826514">
        <w:rPr>
          <w:lang w:val="en-US"/>
        </w:rPr>
        <w:t xml:space="preserve">Upon reception of a CoAP PUT request where the CoAP URI of the request identifies </w:t>
      </w:r>
      <w:r>
        <w:rPr>
          <w:lang w:val="en-US"/>
        </w:rPr>
        <w:t>an MBS resource configuration</w:t>
      </w:r>
      <w:r w:rsidRPr="00826514">
        <w:rPr>
          <w:lang w:val="en-US"/>
        </w:rPr>
        <w:t xml:space="preserve"> resource as described in </w:t>
      </w:r>
      <w:r w:rsidRPr="00826514">
        <w:t>claus</w:t>
      </w:r>
      <w:r w:rsidRPr="00A7514E">
        <w:t>e </w:t>
      </w:r>
      <w:r w:rsidRPr="0042518B">
        <w:rPr>
          <w:lang w:eastAsia="zh-CN"/>
        </w:rPr>
        <w:t>A.3.2.2.2.3.2</w:t>
      </w:r>
      <w:r w:rsidRPr="00A7514E">
        <w:rPr>
          <w:lang w:val="en-US"/>
        </w:rPr>
        <w:t>, the SNRM-C:</w:t>
      </w:r>
    </w:p>
    <w:p w14:paraId="2ADA634B" w14:textId="77777777" w:rsidR="00EB45AD" w:rsidRPr="00A7514E" w:rsidRDefault="00EB45AD" w:rsidP="00EB45AD">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1720088B" w14:textId="77777777" w:rsidR="00EB45AD" w:rsidRPr="00A7514E" w:rsidRDefault="00EB45AD" w:rsidP="00EB45AD">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A7514E" w:rsidRDefault="00EB45AD" w:rsidP="00EB45AD">
      <w:pPr>
        <w:pStyle w:val="B1"/>
        <w:rPr>
          <w:lang w:val="en-US"/>
        </w:rPr>
      </w:pPr>
      <w:r w:rsidRPr="00A7514E">
        <w:rPr>
          <w:lang w:val="en-US"/>
        </w:rPr>
        <w:t>b)</w:t>
      </w:r>
      <w:r w:rsidRPr="00A7514E">
        <w:rPr>
          <w:lang w:val="en-US"/>
        </w:rPr>
        <w:tab/>
        <w:t>shall support handling a CoAP PUT request from a</w:t>
      </w:r>
      <w:r>
        <w:rPr>
          <w:lang w:val="en-US"/>
        </w:rPr>
        <w:t>n</w:t>
      </w:r>
      <w:r w:rsidRPr="00A7514E">
        <w:rPr>
          <w:lang w:val="en-US"/>
        </w:rPr>
        <w:t xml:space="preserve"> S</w:t>
      </w:r>
      <w:r>
        <w:rPr>
          <w:lang w:val="en-US"/>
        </w:rPr>
        <w:t>NR</w:t>
      </w:r>
      <w:r w:rsidRPr="00A7514E">
        <w:rPr>
          <w:lang w:val="en-US"/>
        </w:rPr>
        <w:t xml:space="preserve">M-C according to procedures specified in IETF RFC 7252 [23]; </w:t>
      </w:r>
    </w:p>
    <w:p w14:paraId="38753E3D" w14:textId="77777777" w:rsidR="00EB45AD" w:rsidRPr="00A7514E" w:rsidRDefault="00EB45AD" w:rsidP="00EB45AD">
      <w:pPr>
        <w:pStyle w:val="B1"/>
        <w:rPr>
          <w:lang w:val="en-US"/>
        </w:rPr>
      </w:pPr>
      <w:r w:rsidRPr="00A7514E">
        <w:rPr>
          <w:lang w:val="en-US"/>
        </w:rPr>
        <w:t>c)</w:t>
      </w:r>
      <w:r w:rsidRPr="00A7514E">
        <w:rPr>
          <w:lang w:val="en-US"/>
        </w:rPr>
        <w:tab/>
        <w:t xml:space="preserve">shall create or update the MBS resource configuration resource pointed at by the CoAP URI with the content of </w:t>
      </w:r>
      <w:r w:rsidRPr="00A7514E">
        <w:t>"MbsResourceConfig"</w:t>
      </w:r>
      <w:r w:rsidRPr="00A7514E">
        <w:rPr>
          <w:lang w:val="en-US"/>
        </w:rPr>
        <w:t xml:space="preserve"> object received in the request and return a CoAP 2.01 (Created) or a CoAP 2.04 (Changed) response;</w:t>
      </w:r>
    </w:p>
    <w:p w14:paraId="04E18307" w14:textId="77777777" w:rsidR="00EB45AD" w:rsidRPr="00A7514E" w:rsidRDefault="00EB45AD" w:rsidP="00EB45AD">
      <w:pPr>
        <w:pStyle w:val="B1"/>
      </w:pPr>
      <w:r w:rsidRPr="00A7514E">
        <w:rPr>
          <w:lang w:val="en-US"/>
        </w:rPr>
        <w:t>d)</w:t>
      </w:r>
      <w:r w:rsidRPr="00A7514E">
        <w:rPr>
          <w:lang w:val="en-US"/>
        </w:rPr>
        <w:tab/>
        <w:t>if monitoring configuration is included in t</w:t>
      </w:r>
      <w:r w:rsidRPr="00A7514E">
        <w:t xml:space="preserve">he "monitorConfig" </w:t>
      </w:r>
      <w:r>
        <w:t>object</w:t>
      </w:r>
      <w:r w:rsidRPr="00A7514E">
        <w:t>:</w:t>
      </w:r>
    </w:p>
    <w:p w14:paraId="5A6C675A" w14:textId="77777777" w:rsidR="00EB45AD" w:rsidRPr="00A7514E" w:rsidRDefault="00EB45AD" w:rsidP="00EB45AD">
      <w:pPr>
        <w:pStyle w:val="B2"/>
      </w:pPr>
      <w:r w:rsidRPr="00A7514E">
        <w:t>1)</w:t>
      </w:r>
      <w:r w:rsidRPr="00A7514E">
        <w:tab/>
        <w:t>if the "</w:t>
      </w:r>
      <w:r>
        <w:t>mbsListeningStatusNotify</w:t>
      </w:r>
      <w:r w:rsidRPr="00A7514E">
        <w:t xml:space="preserve">" attribute is present and is set to "true", </w:t>
      </w:r>
      <w:r>
        <w:t xml:space="preserve">the SNRM-C </w:t>
      </w:r>
      <w:r w:rsidRPr="00A7514E">
        <w:t xml:space="preserve">shall start </w:t>
      </w:r>
      <w:r>
        <w:t>sending listening status notification for the MBS session identified by the "mbsSessionId"</w:t>
      </w:r>
      <w:r w:rsidRPr="00A7514E">
        <w:t>;</w:t>
      </w:r>
    </w:p>
    <w:p w14:paraId="0BC5D04C" w14:textId="77777777" w:rsidR="00EB45AD" w:rsidRPr="00A7514E" w:rsidRDefault="00EB45AD" w:rsidP="00EB45AD">
      <w:pPr>
        <w:pStyle w:val="B2"/>
      </w:pPr>
      <w:r w:rsidRPr="00A7514E">
        <w:t>2)</w:t>
      </w:r>
      <w:r w:rsidRPr="00A7514E">
        <w:tab/>
        <w:t>if the "</w:t>
      </w:r>
      <w:r>
        <w:t>mbsListeningStatusNotify</w:t>
      </w:r>
      <w:r w:rsidRPr="00A7514E">
        <w:t xml:space="preserve">" attribute is not present or is present and is set to "false", </w:t>
      </w:r>
      <w:r>
        <w:t xml:space="preserve">the SNRM-C </w:t>
      </w:r>
      <w:r w:rsidRPr="00A7514E">
        <w:t xml:space="preserve">shall stop </w:t>
      </w:r>
      <w:r>
        <w:t xml:space="preserve">sending listening status notification of </w:t>
      </w:r>
      <w:r w:rsidRPr="00A7514E">
        <w:t xml:space="preserve">the MBS </w:t>
      </w:r>
      <w:r>
        <w:t>session</w:t>
      </w:r>
      <w:r w:rsidRPr="00A7514E">
        <w:t>;</w:t>
      </w:r>
    </w:p>
    <w:p w14:paraId="3ED4BCF7" w14:textId="77777777" w:rsidR="00EB45AD" w:rsidRPr="00A7514E" w:rsidRDefault="00EB45AD" w:rsidP="00EB45AD">
      <w:pPr>
        <w:pStyle w:val="B2"/>
      </w:pPr>
      <w:r w:rsidRPr="00A7514E">
        <w:t>3)</w:t>
      </w:r>
      <w:r w:rsidRPr="00A7514E">
        <w:tab/>
        <w:t>if the "</w:t>
      </w:r>
      <w:r>
        <w:t>mbsA</w:t>
      </w:r>
      <w:r w:rsidRPr="00004F96">
        <w:t>nnouncement</w:t>
      </w:r>
      <w:r>
        <w:t>A</w:t>
      </w:r>
      <w:r w:rsidRPr="00004F96">
        <w:t>ck</w:t>
      </w:r>
      <w:r w:rsidRPr="00A7514E">
        <w:t xml:space="preserve">" attribute is present and is set to "true", </w:t>
      </w:r>
      <w:r>
        <w:t xml:space="preserve">the SNRM-C </w:t>
      </w:r>
      <w:r w:rsidRPr="00A7514E">
        <w:t xml:space="preserve">shall </w:t>
      </w:r>
      <w:r>
        <w:t>send an MBS announcement acknowledgement on receiving this announcement</w:t>
      </w:r>
      <w:r w:rsidRPr="00A7514E">
        <w:t>;</w:t>
      </w:r>
    </w:p>
    <w:p w14:paraId="026222E8" w14:textId="77777777" w:rsidR="00EB45AD" w:rsidRPr="00A7514E" w:rsidRDefault="00EB45AD" w:rsidP="00EB45AD">
      <w:pPr>
        <w:pStyle w:val="B2"/>
      </w:pPr>
      <w:r w:rsidRPr="00A7514E">
        <w:t>4)</w:t>
      </w:r>
      <w:r w:rsidRPr="00A7514E">
        <w:tab/>
        <w:t>if the "</w:t>
      </w:r>
      <w:r>
        <w:t>mbsA</w:t>
      </w:r>
      <w:r w:rsidRPr="00004F96">
        <w:t>nnouncement</w:t>
      </w:r>
      <w:r>
        <w:t>A</w:t>
      </w:r>
      <w:r w:rsidRPr="00004F96">
        <w:t>ck</w:t>
      </w:r>
      <w:r w:rsidRPr="00A7514E">
        <w:t xml:space="preserve">" attribute is not present or is present and is set to "false", </w:t>
      </w:r>
      <w:r>
        <w:t xml:space="preserve">the SNRM-C </w:t>
      </w:r>
      <w:r w:rsidRPr="00A7514E">
        <w:t xml:space="preserve">shall </w:t>
      </w:r>
      <w:r>
        <w:t>not send MBS announcement acknowledgement on receiving this announcement</w:t>
      </w:r>
      <w:r w:rsidRPr="00A7514E">
        <w:t>;</w:t>
      </w:r>
    </w:p>
    <w:p w14:paraId="09E1C339" w14:textId="77777777" w:rsidR="00EB45AD" w:rsidRPr="00A7514E" w:rsidRDefault="00EB45AD" w:rsidP="00EB45AD">
      <w:pPr>
        <w:pStyle w:val="B2"/>
      </w:pPr>
      <w:r>
        <w:t>5</w:t>
      </w:r>
      <w:r w:rsidRPr="00A7514E">
        <w:t>)</w:t>
      </w:r>
      <w:r w:rsidRPr="00A7514E">
        <w:tab/>
        <w:t>if the "</w:t>
      </w:r>
      <w:r>
        <w:t>mbsSessionJoinNotify</w:t>
      </w:r>
      <w:r w:rsidRPr="00A7514E">
        <w:t xml:space="preserve">" attribute is present and is set to "true", </w:t>
      </w:r>
      <w:r>
        <w:t xml:space="preserve">the SNRM-C </w:t>
      </w:r>
      <w:r w:rsidRPr="00A7514E">
        <w:t xml:space="preserve">shall </w:t>
      </w:r>
      <w:r>
        <w:t>s</w:t>
      </w:r>
      <w:r>
        <w:rPr>
          <w:lang w:eastAsia="ko-KR"/>
        </w:rPr>
        <w:t>end</w:t>
      </w:r>
      <w:r w:rsidRPr="00E07DF0">
        <w:t xml:space="preserve"> </w:t>
      </w:r>
      <w:r>
        <w:t>session join</w:t>
      </w:r>
      <w:r w:rsidRPr="00004F96">
        <w:t xml:space="preserve"> </w:t>
      </w:r>
      <w:r>
        <w:t>notification for when the VAL user or UE joins the group</w:t>
      </w:r>
      <w:r w:rsidRPr="00A7514E">
        <w:t>;</w:t>
      </w:r>
      <w:r>
        <w:t xml:space="preserve"> and</w:t>
      </w:r>
    </w:p>
    <w:p w14:paraId="350B2A3E" w14:textId="77777777" w:rsidR="00EB45AD" w:rsidRPr="00A7514E" w:rsidRDefault="00EB45AD" w:rsidP="00EB45AD">
      <w:pPr>
        <w:pStyle w:val="B2"/>
      </w:pPr>
      <w:r>
        <w:t>6</w:t>
      </w:r>
      <w:r w:rsidRPr="00A7514E">
        <w:t>)</w:t>
      </w:r>
      <w:r w:rsidRPr="00A7514E">
        <w:tab/>
        <w:t>if the "</w:t>
      </w:r>
      <w:r>
        <w:t>mbsSessionJoinNotify</w:t>
      </w:r>
      <w:r w:rsidRPr="00A7514E">
        <w:t xml:space="preserve">" attribute is not present or is present and is set to "false", </w:t>
      </w:r>
      <w:r>
        <w:t xml:space="preserve">the SNRM-C </w:t>
      </w:r>
      <w:r w:rsidRPr="00A7514E">
        <w:t xml:space="preserve">shall </w:t>
      </w:r>
      <w:r>
        <w:t xml:space="preserve">not send </w:t>
      </w:r>
      <w:r>
        <w:rPr>
          <w:lang w:eastAsia="ko-KR"/>
        </w:rPr>
        <w:t>send</w:t>
      </w:r>
      <w:r w:rsidRPr="00E07DF0">
        <w:t xml:space="preserve"> </w:t>
      </w:r>
      <w:r>
        <w:t>session join</w:t>
      </w:r>
      <w:r w:rsidRPr="00004F96">
        <w:t xml:space="preserve"> </w:t>
      </w:r>
      <w:r>
        <w:t>notification for when the VAL user or UE joins the group</w:t>
      </w:r>
      <w:r w:rsidRPr="00A7514E">
        <w:t>;</w:t>
      </w:r>
    </w:p>
    <w:p w14:paraId="08605067" w14:textId="77777777" w:rsidR="00EB45AD" w:rsidRPr="00A7514E" w:rsidRDefault="00EB45AD" w:rsidP="00EB45AD">
      <w:pPr>
        <w:pStyle w:val="B1"/>
        <w:rPr>
          <w:lang w:val="en-US"/>
        </w:rPr>
      </w:pPr>
      <w:r w:rsidRPr="00A7514E">
        <w:t>e)</w:t>
      </w:r>
      <w:r w:rsidRPr="00A7514E">
        <w:tab/>
      </w:r>
      <w:r>
        <w:t xml:space="preserve">if session description protocol (SDP) information for MBS is included in "mbsSdp" attribute, shall use </w:t>
      </w:r>
      <w:r w:rsidRPr="00FC751A">
        <w:t>the SDP with media and application control information</w:t>
      </w:r>
      <w:r w:rsidRPr="00004F96">
        <w:t xml:space="preserve"> applicable to groups that can use th</w:t>
      </w:r>
      <w:r>
        <w:t>e</w:t>
      </w:r>
      <w:r w:rsidRPr="00004F96">
        <w:t xml:space="preserve"> </w:t>
      </w:r>
      <w:r>
        <w:t>MBS session</w:t>
      </w:r>
      <w:r w:rsidRPr="00C11576">
        <w:t xml:space="preserve"> </w:t>
      </w:r>
      <w:r>
        <w:t>identified by the "mbsSessionId"; and</w:t>
      </w:r>
    </w:p>
    <w:p w14:paraId="49110DBA" w14:textId="777D7147" w:rsidR="00EB45AD" w:rsidRDefault="00EB45AD" w:rsidP="00EB45AD">
      <w:pPr>
        <w:pStyle w:val="B1"/>
      </w:pPr>
      <w:r>
        <w:t>f</w:t>
      </w:r>
      <w:r w:rsidRPr="00A7514E">
        <w:t>)</w:t>
      </w:r>
      <w:r w:rsidRPr="00A7514E">
        <w:tab/>
      </w:r>
      <w:r>
        <w:t xml:space="preserve">if  announcement information for MBMS is included in the "mbmsAnnouncement" object, shall use it when attached to the </w:t>
      </w:r>
      <w:r w:rsidRPr="003167FF">
        <w:t>LTE</w:t>
      </w:r>
      <w:r>
        <w:t>.</w:t>
      </w:r>
    </w:p>
    <w:p w14:paraId="1637AA39" w14:textId="77777777" w:rsidR="00EB45AD" w:rsidRPr="00A7514E" w:rsidRDefault="00EB45AD" w:rsidP="00EB45AD">
      <w:pPr>
        <w:pStyle w:val="Heading6"/>
      </w:pPr>
      <w:bookmarkStart w:id="223" w:name="_Toc209721696"/>
      <w:r w:rsidRPr="00A7514E">
        <w:t>6.2.3.</w:t>
      </w:r>
      <w:r>
        <w:t>10</w:t>
      </w:r>
      <w:r w:rsidRPr="00A7514E">
        <w:t>.5.2</w:t>
      </w:r>
      <w:r w:rsidRPr="00A7514E">
        <w:tab/>
        <w:t xml:space="preserve">MBS </w:t>
      </w:r>
      <w:r>
        <w:t>session</w:t>
      </w:r>
      <w:r w:rsidRPr="00A7514E">
        <w:t xml:space="preserve"> de-announcement procedure</w:t>
      </w:r>
      <w:bookmarkEnd w:id="223"/>
    </w:p>
    <w:p w14:paraId="7089FA1C" w14:textId="77777777" w:rsidR="00EB45AD" w:rsidRPr="00826514" w:rsidRDefault="00EB45AD" w:rsidP="00EB45AD">
      <w:pPr>
        <w:rPr>
          <w:lang w:val="en-US"/>
        </w:rPr>
      </w:pPr>
      <w:r w:rsidRPr="00A7514E">
        <w:rPr>
          <w:lang w:val="en-US"/>
        </w:rPr>
        <w:t xml:space="preserve">Upon reception of a CoAP DELETE request where the CoAP URI of the request identifies MBS </w:t>
      </w:r>
      <w:r>
        <w:rPr>
          <w:lang w:val="en-US"/>
        </w:rPr>
        <w:t>r</w:t>
      </w:r>
      <w:r w:rsidRPr="00A7514E">
        <w:rPr>
          <w:lang w:val="en-US"/>
        </w:rPr>
        <w:t xml:space="preserve">esource </w:t>
      </w:r>
      <w:r>
        <w:rPr>
          <w:lang w:val="en-US"/>
        </w:rPr>
        <w:t>c</w:t>
      </w:r>
      <w:r w:rsidRPr="00A7514E">
        <w:rPr>
          <w:lang w:val="en-US"/>
        </w:rPr>
        <w:t>onfiguration resource as described in clause </w:t>
      </w:r>
      <w:r w:rsidRPr="00A7514E">
        <w:rPr>
          <w:lang w:eastAsia="zh-CN"/>
        </w:rPr>
        <w:t>A.3.</w:t>
      </w:r>
      <w:r>
        <w:rPr>
          <w:lang w:eastAsia="zh-CN"/>
        </w:rPr>
        <w:t>2</w:t>
      </w:r>
      <w:r w:rsidRPr="00A7514E">
        <w:rPr>
          <w:lang w:eastAsia="zh-CN"/>
        </w:rPr>
        <w:t>.2.2.3.3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784D0738" w14:textId="77777777" w:rsidR="00EB45AD" w:rsidRPr="00826514" w:rsidRDefault="00EB45AD" w:rsidP="00EB45AD">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3E1AE3B5" w14:textId="77777777" w:rsidR="00EB45AD" w:rsidRPr="00826514" w:rsidRDefault="00EB45AD" w:rsidP="00EB45AD">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MBS resource configuration</w:t>
      </w:r>
      <w:r w:rsidRPr="00826514">
        <w:rPr>
          <w:lang w:val="en-US"/>
        </w:rPr>
        <w:t xml:space="preserve"> resource, shall respond with a CoAP 4.03 (Forbidden) response to the CoAP DELETE request and skip rest of the steps;</w:t>
      </w:r>
    </w:p>
    <w:p w14:paraId="289E740B" w14:textId="77777777" w:rsidR="00EB45AD" w:rsidRPr="00826514" w:rsidRDefault="00EB45AD" w:rsidP="00EB45AD">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1D682F1" w14:textId="77777777" w:rsidR="00EB45AD" w:rsidRDefault="00EB45AD" w:rsidP="00EB45AD">
      <w:pPr>
        <w:pStyle w:val="B1"/>
        <w:rPr>
          <w:lang w:val="en-US"/>
        </w:rPr>
      </w:pPr>
      <w:r w:rsidRPr="00826514">
        <w:rPr>
          <w:lang w:val="en-US"/>
        </w:rPr>
        <w:t>c)</w:t>
      </w:r>
      <w:r w:rsidRPr="00826514">
        <w:rPr>
          <w:lang w:val="en-US"/>
        </w:rPr>
        <w:tab/>
        <w:t xml:space="preserve">shall delete the </w:t>
      </w:r>
      <w:r>
        <w:rPr>
          <w:lang w:val="en-US"/>
        </w:rPr>
        <w:t>MBS</w:t>
      </w:r>
      <w:r w:rsidRPr="00826514">
        <w:rPr>
          <w:lang w:val="en-US"/>
        </w:rPr>
        <w:t xml:space="preserve"> resource pointed at by the CoAP URI;</w:t>
      </w:r>
    </w:p>
    <w:p w14:paraId="7D6A332F" w14:textId="77777777" w:rsidR="00EB45AD" w:rsidRDefault="00EB45AD" w:rsidP="00EB45AD">
      <w:pPr>
        <w:pStyle w:val="B1"/>
      </w:pPr>
      <w:r>
        <w:rPr>
          <w:lang w:val="en-US"/>
        </w:rPr>
        <w:t>d)</w:t>
      </w:r>
      <w:r>
        <w:rPr>
          <w:lang w:val="en-US"/>
        </w:rPr>
        <w:tab/>
        <w:t>if monitoring configuration was included in t</w:t>
      </w:r>
      <w:r>
        <w:t>he "monitorConfig" attribute, shall stop the monitoring accordingly; and</w:t>
      </w:r>
    </w:p>
    <w:p w14:paraId="6E3A97E5" w14:textId="77777777" w:rsidR="00EB45AD" w:rsidRPr="00826514" w:rsidRDefault="00EB45AD" w:rsidP="00EB45AD">
      <w:pPr>
        <w:pStyle w:val="B1"/>
      </w:pPr>
      <w:r>
        <w:t>e)</w:t>
      </w:r>
      <w:r>
        <w:tab/>
        <w:t xml:space="preserve">shall </w:t>
      </w:r>
      <w:r w:rsidRPr="00004F96">
        <w:t>check the condition for sending a listening status report</w:t>
      </w:r>
      <w:r>
        <w:t>.</w:t>
      </w:r>
    </w:p>
    <w:p w14:paraId="7DC1AD90" w14:textId="5F456541" w:rsidR="00C66174" w:rsidRDefault="00C66174" w:rsidP="00C66174">
      <w:pPr>
        <w:pStyle w:val="Heading5"/>
      </w:pPr>
      <w:bookmarkStart w:id="224" w:name="_CR6_2_3_10_6"/>
      <w:bookmarkStart w:id="225" w:name="_Toc209721697"/>
      <w:bookmarkEnd w:id="224"/>
      <w:r>
        <w:t>6.2.3.10.6</w:t>
      </w:r>
      <w:r>
        <w:tab/>
        <w:t>Generate MBS session announcement message in XML</w:t>
      </w:r>
      <w:bookmarkEnd w:id="225"/>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6" w:name="_CR6_2_3_10_7"/>
      <w:bookmarkStart w:id="227" w:name="_Toc209721698"/>
      <w:bookmarkEnd w:id="226"/>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27"/>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28" w:name="_CR6_2_3_11"/>
      <w:bookmarkStart w:id="229" w:name="_Toc209721699"/>
      <w:bookmarkEnd w:id="228"/>
      <w:r w:rsidRPr="00C05938">
        <w:t>6.2.3.11</w:t>
      </w:r>
      <w:r w:rsidRPr="00C05938">
        <w:tab/>
      </w:r>
      <w:r w:rsidR="00C05938" w:rsidRPr="00C05938">
        <w:t>MBS listening status report procedure</w:t>
      </w:r>
      <w:bookmarkEnd w:id="184"/>
      <w:bookmarkEnd w:id="185"/>
      <w:bookmarkEnd w:id="186"/>
      <w:bookmarkEnd w:id="229"/>
    </w:p>
    <w:p w14:paraId="7066BFA6" w14:textId="76FCD391" w:rsidR="00C05938" w:rsidRDefault="00C05938" w:rsidP="00C05938">
      <w:pPr>
        <w:pStyle w:val="Heading5"/>
        <w:overflowPunct/>
        <w:autoSpaceDE/>
        <w:autoSpaceDN/>
        <w:adjustRightInd/>
        <w:textAlignment w:val="auto"/>
      </w:pPr>
      <w:bookmarkStart w:id="230" w:name="_CR6_2_3_11_1"/>
      <w:bookmarkStart w:id="231" w:name="_Toc209721700"/>
      <w:bookmarkEnd w:id="230"/>
      <w:r>
        <w:t>6.2.3.11.1</w:t>
      </w:r>
      <w:r>
        <w:tab/>
        <w:t>Generate MBS listening status reporting message in XML</w:t>
      </w:r>
      <w:bookmarkEnd w:id="231"/>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44CFA29F"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w:t>
      </w:r>
      <w:r w:rsidR="00A93B9F">
        <w:rPr>
          <w:lang w:eastAsia="zh-CN"/>
        </w:rPr>
        <w:t>id</w:t>
      </w:r>
      <w:r w:rsidRPr="00215E22">
        <w:rPr>
          <w:lang w:eastAsia="zh-CN"/>
        </w:rPr>
        <w:t xml:space="preserve">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6C9E7504" w:rsidR="00C05938" w:rsidRDefault="00C05938" w:rsidP="00C05938">
      <w:pPr>
        <w:pStyle w:val="B1"/>
        <w:rPr>
          <w:lang w:eastAsia="ko-KR"/>
        </w:rPr>
      </w:pPr>
      <w:r>
        <w:rPr>
          <w:lang w:eastAsia="ko-KR"/>
        </w:rPr>
        <w:t>c)</w:t>
      </w:r>
      <w:r>
        <w:rPr>
          <w:lang w:eastAsia="ko-KR"/>
        </w:rPr>
        <w:tab/>
        <w:t xml:space="preserve">&lt;mbs-listening-status&gt;, an element contains a string "listening" or "not-listening" used to indicate the MBS listening status per </w:t>
      </w:r>
      <w:r w:rsidR="00A93B9F">
        <w:rPr>
          <w:lang w:eastAsia="ko-KR"/>
        </w:rPr>
        <w:t>MBS session id</w:t>
      </w:r>
      <w:r>
        <w:rPr>
          <w:lang w:eastAsia="ko-KR"/>
        </w:rPr>
        <w:t>;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32" w:name="_CR6_2_3_11_2"/>
      <w:bookmarkStart w:id="233" w:name="_Toc209721701"/>
      <w:bookmarkEnd w:id="232"/>
      <w:r>
        <w:t>6.2.3.11.2</w:t>
      </w:r>
      <w:r>
        <w:tab/>
      </w:r>
      <w:r w:rsidRPr="00004F96">
        <w:t>S</w:t>
      </w:r>
      <w:r>
        <w:t>NRM s</w:t>
      </w:r>
      <w:r w:rsidRPr="00004F96">
        <w:t xml:space="preserve">erver </w:t>
      </w:r>
      <w:r>
        <w:t xml:space="preserve">SIP and HTTP </w:t>
      </w:r>
      <w:r w:rsidRPr="00004F96">
        <w:t>procedure</w:t>
      </w:r>
      <w:r>
        <w:t>s</w:t>
      </w:r>
      <w:bookmarkEnd w:id="233"/>
    </w:p>
    <w:p w14:paraId="0BCF71D7" w14:textId="77777777" w:rsidR="00C05938" w:rsidRDefault="00C05938" w:rsidP="00C05938">
      <w:pPr>
        <w:pStyle w:val="Heading6"/>
      </w:pPr>
      <w:bookmarkStart w:id="234" w:name="_CR6_2_3_11_2_1"/>
      <w:bookmarkStart w:id="235" w:name="_Toc209721702"/>
      <w:bookmarkEnd w:id="234"/>
      <w:r>
        <w:t>6.2.3.11.2.1</w:t>
      </w:r>
      <w:r>
        <w:tab/>
        <w:t xml:space="preserve">SNRM server HTTP </w:t>
      </w:r>
      <w:r w:rsidRPr="00004F96">
        <w:t>procedure</w:t>
      </w:r>
      <w:bookmarkEnd w:id="235"/>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6" w:name="_CR6_2_3_11_2_2"/>
      <w:bookmarkStart w:id="237" w:name="_Toc209721703"/>
      <w:bookmarkEnd w:id="236"/>
      <w:r>
        <w:t>6.2.3.11.2.2</w:t>
      </w:r>
      <w:r>
        <w:tab/>
        <w:t xml:space="preserve">SNRM server SIP </w:t>
      </w:r>
      <w:r w:rsidRPr="00004F96">
        <w:t>procedure</w:t>
      </w:r>
      <w:bookmarkEnd w:id="237"/>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Default="00C05938" w:rsidP="00862739">
      <w:pPr>
        <w:pStyle w:val="Heading5"/>
      </w:pPr>
      <w:bookmarkStart w:id="238" w:name="_CR6_2_3_11_3"/>
      <w:bookmarkStart w:id="239" w:name="_Toc209721704"/>
      <w:bookmarkEnd w:id="238"/>
      <w:r>
        <w:t>6.2.3.11.3</w:t>
      </w:r>
      <w:r>
        <w:tab/>
      </w:r>
      <w:r w:rsidRPr="00004F96">
        <w:t>S</w:t>
      </w:r>
      <w:r>
        <w:t>NRM client</w:t>
      </w:r>
      <w:r w:rsidRPr="00004F96">
        <w:t xml:space="preserve"> </w:t>
      </w:r>
      <w:r>
        <w:t xml:space="preserve">SIP and HTTP </w:t>
      </w:r>
      <w:r w:rsidRPr="00004F96">
        <w:t>procedure</w:t>
      </w:r>
      <w:r>
        <w:t>s</w:t>
      </w:r>
      <w:bookmarkEnd w:id="239"/>
    </w:p>
    <w:p w14:paraId="667D3ECD" w14:textId="77777777" w:rsidR="00A93B9F" w:rsidRDefault="00A93B9F" w:rsidP="00A93B9F">
      <w:pPr>
        <w:pStyle w:val="Heading6"/>
      </w:pPr>
      <w:bookmarkStart w:id="240" w:name="_Toc209721705"/>
      <w:r>
        <w:t>6.2.3.11.3.0</w:t>
      </w:r>
      <w:r>
        <w:tab/>
        <w:t>General</w:t>
      </w:r>
      <w:bookmarkEnd w:id="240"/>
    </w:p>
    <w:p w14:paraId="6DDF20B4" w14:textId="77777777" w:rsidR="00A93B9F" w:rsidRPr="00004F96" w:rsidRDefault="00A93B9F" w:rsidP="00A93B9F">
      <w:r>
        <w:t>To share the listening status report for MBS session(s) with the SNRM-S</w:t>
      </w:r>
      <w:r w:rsidRPr="00004F96">
        <w:t>, the SNRM-C shall report the MBS listening status. The SNRM-C</w:t>
      </w:r>
      <w:r>
        <w:t xml:space="preserve"> uses clause 6.2.3.11.3.1 for HTTP procedure or 6.2.3.11.3.2 for SIP procedure.</w:t>
      </w:r>
    </w:p>
    <w:p w14:paraId="23F67840" w14:textId="77777777" w:rsidR="00A93B9F" w:rsidRPr="00004F96" w:rsidRDefault="00A93B9F" w:rsidP="00A93B9F">
      <w:r w:rsidRPr="00004F96">
        <w:t xml:space="preserve">The SNRM-C </w:t>
      </w:r>
      <w:r w:rsidRPr="00180922">
        <w:t>may</w:t>
      </w:r>
      <w:r w:rsidRPr="00004F96">
        <w:t xml:space="preserve">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41700797" w14:textId="77777777" w:rsidR="00A93B9F" w:rsidRDefault="00A93B9F" w:rsidP="00A93B9F">
      <w:pPr>
        <w:pStyle w:val="NO"/>
        <w:overflowPunct/>
        <w:autoSpaceDE/>
        <w:autoSpaceDN/>
        <w:adjustRightInd/>
        <w:textAlignment w:val="aut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4EE8D4D6" w14:textId="01E00B9E" w:rsidR="00A93B9F" w:rsidRPr="00A93B9F" w:rsidRDefault="00A93B9F" w:rsidP="00A93B9F">
      <w:pPr>
        <w:pStyle w:val="NO"/>
        <w:overflowPunct/>
        <w:autoSpaceDE/>
        <w:autoSpaceDN/>
        <w:adjustRightInd/>
        <w:textAlignment w:val="auto"/>
      </w:pPr>
      <w:r w:rsidRPr="00004F96">
        <w:t>NOTE </w:t>
      </w:r>
      <w:r>
        <w:t>2</w:t>
      </w:r>
      <w:r w:rsidRPr="00004F96">
        <w:t>:</w:t>
      </w:r>
      <w:r w:rsidRPr="00004F96">
        <w:tab/>
        <w:t>The application/vnd.3gpp.seal-mbs-usage-info+xml can contain both the listening status "listening" and "not listening" at the same time</w:t>
      </w:r>
      <w:r>
        <w:t xml:space="preserve"> when there is multiple listening status</w:t>
      </w:r>
      <w:r w:rsidRPr="00004F96">
        <w:t>.</w:t>
      </w:r>
    </w:p>
    <w:p w14:paraId="57B052C2" w14:textId="77777777" w:rsidR="00C05938" w:rsidRDefault="00C05938" w:rsidP="00C05938">
      <w:pPr>
        <w:pStyle w:val="Heading6"/>
      </w:pPr>
      <w:bookmarkStart w:id="241" w:name="_CR6_2_3_11_3_1"/>
      <w:bookmarkStart w:id="242" w:name="_Toc209721706"/>
      <w:bookmarkEnd w:id="241"/>
      <w:r>
        <w:t>6.2.3.11.3.1</w:t>
      </w:r>
      <w:r>
        <w:tab/>
      </w:r>
      <w:r w:rsidRPr="00004F96">
        <w:t>S</w:t>
      </w:r>
      <w:r>
        <w:t>NRM client</w:t>
      </w:r>
      <w:r w:rsidRPr="00004F96">
        <w:t xml:space="preserve"> </w:t>
      </w:r>
      <w:r>
        <w:t xml:space="preserve">HTTP </w:t>
      </w:r>
      <w:r w:rsidRPr="00004F96">
        <w:t>procedure</w:t>
      </w:r>
      <w:bookmarkEnd w:id="242"/>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43" w:name="_CR6_2_3_11_3_2"/>
      <w:bookmarkStart w:id="244" w:name="_Toc209721707"/>
      <w:bookmarkEnd w:id="243"/>
      <w:r>
        <w:t>6.2.3.11.3.2</w:t>
      </w:r>
      <w:r>
        <w:tab/>
      </w:r>
      <w:r w:rsidRPr="00004F96">
        <w:t>S</w:t>
      </w:r>
      <w:r>
        <w:t>NRM client</w:t>
      </w:r>
      <w:r w:rsidRPr="00004F96">
        <w:t xml:space="preserve"> </w:t>
      </w:r>
      <w:r>
        <w:t xml:space="preserve">SIP </w:t>
      </w:r>
      <w:r w:rsidRPr="00004F96">
        <w:t>procedure</w:t>
      </w:r>
      <w:bookmarkEnd w:id="244"/>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Default="00862739" w:rsidP="00862739">
      <w:pPr>
        <w:pStyle w:val="B1"/>
      </w:pPr>
      <w:r>
        <w:t>f</w:t>
      </w:r>
      <w:r w:rsidRPr="00004F96">
        <w:t>)</w:t>
      </w:r>
      <w:r w:rsidRPr="00004F96">
        <w:tab/>
        <w:t>send the SIP MESSAGE request according to 3GPP TS 24.229 [6].</w:t>
      </w:r>
    </w:p>
    <w:p w14:paraId="4EFE8C02" w14:textId="77777777" w:rsidR="00901A8C" w:rsidRDefault="00901A8C" w:rsidP="00901A8C">
      <w:pPr>
        <w:pStyle w:val="Heading5"/>
      </w:pPr>
      <w:bookmarkStart w:id="245" w:name="_Toc209721708"/>
      <w:r>
        <w:t>6</w:t>
      </w:r>
      <w:r w:rsidRPr="00004F96">
        <w:t>.2.3.</w:t>
      </w:r>
      <w:r>
        <w:t>11</w:t>
      </w:r>
      <w:r w:rsidRPr="00004F96">
        <w:t>.</w:t>
      </w:r>
      <w:r>
        <w:t>4</w:t>
      </w:r>
      <w:r w:rsidRPr="00004F96">
        <w:tab/>
      </w:r>
      <w:r>
        <w:t xml:space="preserve">SNRM server CoAP </w:t>
      </w:r>
      <w:r w:rsidRPr="00004F96">
        <w:t>procedure</w:t>
      </w:r>
      <w:bookmarkEnd w:id="245"/>
    </w:p>
    <w:p w14:paraId="164E1AFF" w14:textId="77777777" w:rsidR="00901A8C" w:rsidRPr="00826514" w:rsidRDefault="00901A8C" w:rsidP="00901A8C">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MBS resource state</w:t>
      </w:r>
      <w:r w:rsidRPr="00826514">
        <w:rPr>
          <w:lang w:val="en-US"/>
        </w:rPr>
        <w:t xml:space="preserve"> resource </w:t>
      </w:r>
      <w:r>
        <w:rPr>
          <w:lang w:val="en-US"/>
        </w:rPr>
        <w:t>described in clause </w:t>
      </w:r>
      <w:r w:rsidRPr="00992C37">
        <w:rPr>
          <w:lang w:eastAsia="zh-CN"/>
        </w:rPr>
        <w:t>A.3.</w:t>
      </w:r>
      <w:r>
        <w:rPr>
          <w:lang w:eastAsia="zh-CN"/>
        </w:rPr>
        <w:t>2</w:t>
      </w:r>
      <w:r w:rsidRPr="00992C37">
        <w:rPr>
          <w:lang w:eastAsia="zh-CN"/>
        </w:rPr>
        <w:t>.2</w:t>
      </w:r>
      <w:r>
        <w:rPr>
          <w:lang w:eastAsia="zh-CN"/>
        </w:rPr>
        <w:t>.3.3</w:t>
      </w:r>
      <w:r>
        <w:t xml:space="preserve">.1 </w:t>
      </w:r>
      <w:r w:rsidRPr="00826514">
        <w:rPr>
          <w:lang w:val="en-US"/>
        </w:rPr>
        <w:t>with the Observe option set to 0 (Register).</w:t>
      </w:r>
      <w:r>
        <w:rPr>
          <w:lang w:val="en-US"/>
        </w:rPr>
        <w:t xml:space="preserve"> </w:t>
      </w:r>
    </w:p>
    <w:p w14:paraId="4D6E5C30" w14:textId="77777777" w:rsidR="00901A8C" w:rsidRPr="00826514" w:rsidRDefault="00901A8C" w:rsidP="00901A8C">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1DD37615" w14:textId="77777777" w:rsidR="00901A8C" w:rsidRPr="00826514" w:rsidRDefault="00901A8C" w:rsidP="00901A8C">
      <w:pPr>
        <w:pStyle w:val="B1"/>
      </w:pPr>
      <w:r w:rsidRPr="00826514">
        <w:t>a)</w:t>
      </w:r>
      <w:r w:rsidRPr="00826514">
        <w:tab/>
        <w:t>shall handle the response according to IETF RFC 7641 [</w:t>
      </w:r>
      <w:r>
        <w:t>25</w:t>
      </w:r>
      <w:r w:rsidRPr="00826514">
        <w:t xml:space="preserve">]; </w:t>
      </w:r>
    </w:p>
    <w:p w14:paraId="5465B288" w14:textId="77777777" w:rsidR="00901A8C" w:rsidRPr="00004F96" w:rsidRDefault="00901A8C" w:rsidP="00901A8C">
      <w:pPr>
        <w:pStyle w:val="B1"/>
      </w:pPr>
      <w:r w:rsidRPr="00004F96">
        <w:t>b)</w:t>
      </w:r>
      <w:r w:rsidRPr="00004F96">
        <w:tab/>
        <w:t xml:space="preserve">may send an MBS </w:t>
      </w:r>
      <w:r>
        <w:t>service</w:t>
      </w:r>
      <w:r w:rsidRPr="00004F96">
        <w:t xml:space="preserve"> announcement message as specified in clause</w:t>
      </w:r>
      <w:r w:rsidRPr="00004F96">
        <w:rPr>
          <w:lang w:eastAsia="ko-KR"/>
        </w:rPr>
        <w:t> </w:t>
      </w:r>
      <w:r w:rsidRPr="00004F96">
        <w:t>6.2.</w:t>
      </w:r>
      <w:r>
        <w:t>10.5</w:t>
      </w:r>
      <w:r w:rsidRPr="00004F96">
        <w:t xml:space="preserve"> with additional proposal for measurements, e.g. information about neighbouring MBS </w:t>
      </w:r>
      <w:r>
        <w:t>session</w:t>
      </w:r>
      <w:r w:rsidRPr="00004F96">
        <w:t xml:space="preserve">s; and </w:t>
      </w:r>
    </w:p>
    <w:p w14:paraId="60BB698F" w14:textId="0CAB4D97" w:rsidR="00901A8C" w:rsidRDefault="00901A8C" w:rsidP="00901A8C">
      <w:pPr>
        <w:pStyle w:val="B1"/>
      </w:pPr>
      <w:r w:rsidRPr="00004F96">
        <w:t>c)</w:t>
      </w:r>
      <w:r w:rsidRPr="00004F96">
        <w:tab/>
        <w:t>may send user plane delivery mode to VAL server based on the MBS listening status to preserve the service continuity as described in clause</w:t>
      </w:r>
      <w:r>
        <w:t> </w:t>
      </w:r>
      <w:r w:rsidRPr="00004F96">
        <w:t>6.2.3.</w:t>
      </w:r>
      <w:r>
        <w:t>16</w:t>
      </w:r>
      <w:r w:rsidRPr="00004F96">
        <w:t>.</w:t>
      </w:r>
    </w:p>
    <w:p w14:paraId="35BBF56D" w14:textId="77777777" w:rsidR="00901A8C" w:rsidRDefault="00901A8C" w:rsidP="00901A8C">
      <w:pPr>
        <w:pStyle w:val="Heading5"/>
      </w:pPr>
      <w:bookmarkStart w:id="246" w:name="_Toc209721709"/>
      <w:r w:rsidRPr="00004F96">
        <w:t>6.2.3.</w:t>
      </w:r>
      <w:r>
        <w:t>11</w:t>
      </w:r>
      <w:r w:rsidRPr="00004F96">
        <w:t>.</w:t>
      </w:r>
      <w:r>
        <w:t>5</w:t>
      </w:r>
      <w:r w:rsidRPr="00004F96">
        <w:tab/>
      </w:r>
      <w:r>
        <w:t xml:space="preserve">SNRM client CoAP </w:t>
      </w:r>
      <w:r w:rsidRPr="00004F96">
        <w:t>procedure</w:t>
      </w:r>
      <w:bookmarkEnd w:id="246"/>
    </w:p>
    <w:p w14:paraId="06C3390F" w14:textId="77777777" w:rsidR="00901A8C" w:rsidRPr="00004F96" w:rsidRDefault="00901A8C" w:rsidP="00901A8C">
      <w:r>
        <w:t>To share the listening status report for MBS session(s) with the SNRM-S</w:t>
      </w:r>
      <w:r w:rsidRPr="00004F96">
        <w:t>, the SNRM-C shall report the MBS listening status. The SNRM-C:</w:t>
      </w:r>
    </w:p>
    <w:p w14:paraId="0A709B7E" w14:textId="77777777" w:rsidR="00901A8C" w:rsidRPr="00004F96" w:rsidRDefault="00901A8C" w:rsidP="00901A8C">
      <w:r w:rsidRPr="00004F96">
        <w:t xml:space="preserve">The SNRM-C may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1D09D63D" w14:textId="77777777" w:rsidR="00901A8C" w:rsidRDefault="00901A8C" w:rsidP="00901A8C">
      <w:pPr>
        <w:pStyle w:val="N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1D6CB51C" w14:textId="77777777" w:rsidR="00901A8C" w:rsidRPr="00004F96" w:rsidRDefault="00901A8C" w:rsidP="00901A8C">
      <w:pPr>
        <w:pStyle w:val="NO"/>
      </w:pPr>
      <w:r w:rsidRPr="00004F96">
        <w:t>NOTE </w:t>
      </w:r>
      <w:r>
        <w:t>2</w:t>
      </w:r>
      <w:r w:rsidRPr="00004F96">
        <w:t>:</w:t>
      </w:r>
      <w:r w:rsidRPr="00004F96">
        <w:tab/>
      </w:r>
      <w:r>
        <w:t>As a precondition, the SNRM-S must be observing the MBS resource state resource at the SNRM-C as described in clause </w:t>
      </w:r>
      <w:r w:rsidRPr="00D226C4">
        <w:t>6.2.3.</w:t>
      </w:r>
      <w:r>
        <w:t>11</w:t>
      </w:r>
      <w:r w:rsidRPr="00D226C4">
        <w:t>.</w:t>
      </w:r>
      <w:r>
        <w:t>5</w:t>
      </w:r>
      <w:r w:rsidRPr="00004F96">
        <w:rPr>
          <w:lang w:eastAsia="ko-KR"/>
        </w:rPr>
        <w:t>.</w:t>
      </w:r>
    </w:p>
    <w:p w14:paraId="6E6CA991" w14:textId="77777777" w:rsidR="00901A8C" w:rsidRDefault="00901A8C" w:rsidP="00901A8C">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9B21AEE" w14:textId="77777777" w:rsidR="00901A8C" w:rsidRPr="00A34374" w:rsidRDefault="00901A8C" w:rsidP="00901A8C">
      <w:pPr>
        <w:pStyle w:val="B2"/>
      </w:pPr>
      <w:r w:rsidRPr="00A34374">
        <w:t>1)</w:t>
      </w:r>
      <w:r w:rsidRPr="00A34374">
        <w:tab/>
      </w:r>
      <w:r w:rsidRPr="00B35374">
        <w:rPr>
          <w:lang w:val="en-US"/>
        </w:rPr>
        <w:t xml:space="preserve">shall include Content-Format option set to </w:t>
      </w:r>
      <w:r w:rsidRPr="00004F96">
        <w:t>"</w:t>
      </w:r>
      <w:r>
        <w:t>application/vnd.3gpp.seal-network-resource-info+cbor;modeltype=mbs-resource-state</w:t>
      </w:r>
      <w:r w:rsidRPr="00004F96">
        <w:t>"</w:t>
      </w:r>
      <w:r>
        <w:t>; and</w:t>
      </w:r>
    </w:p>
    <w:p w14:paraId="20C01506" w14:textId="77777777" w:rsidR="00901A8C" w:rsidRPr="001218D7" w:rsidRDefault="00901A8C" w:rsidP="00901A8C">
      <w:pPr>
        <w:pStyle w:val="B2"/>
        <w:rPr>
          <w:lang w:val="en-US"/>
        </w:rPr>
      </w:pPr>
      <w:r>
        <w:rPr>
          <w:lang w:val="en-US"/>
        </w:rPr>
        <w:t>2)</w:t>
      </w:r>
      <w:r>
        <w:rPr>
          <w:lang w:val="en-US"/>
        </w:rPr>
        <w:tab/>
      </w:r>
      <w:r w:rsidRPr="00B35374">
        <w:rPr>
          <w:lang w:val="en-US"/>
        </w:rPr>
        <w:t xml:space="preserve">shall include </w:t>
      </w:r>
      <w:r>
        <w:t>"MbsResourceState"</w:t>
      </w:r>
      <w:r w:rsidRPr="00B35374">
        <w:rPr>
          <w:lang w:val="en-US"/>
        </w:rPr>
        <w:t xml:space="preserve"> </w:t>
      </w:r>
      <w:r>
        <w:rPr>
          <w:lang w:val="en-US"/>
        </w:rPr>
        <w:t>object in the payload</w:t>
      </w:r>
      <w:r w:rsidRPr="00B35374">
        <w:rPr>
          <w:lang w:val="en-US"/>
        </w:rPr>
        <w:t>:</w:t>
      </w:r>
    </w:p>
    <w:p w14:paraId="03F344A0" w14:textId="77777777" w:rsidR="00901A8C" w:rsidRDefault="00901A8C" w:rsidP="00901A8C">
      <w:pPr>
        <w:pStyle w:val="B3"/>
      </w:pPr>
      <w:r>
        <w:t>i)</w:t>
      </w:r>
      <w:r>
        <w:tab/>
        <w:t xml:space="preserve">shall include the </w:t>
      </w:r>
      <w:r w:rsidRPr="00004F96">
        <w:t>"</w:t>
      </w:r>
      <w:r>
        <w:t>deliveryMode</w:t>
      </w:r>
      <w:r w:rsidRPr="00004F96">
        <w:t>"</w:t>
      </w:r>
      <w:r>
        <w:t xml:space="preserve"> attribute set to the TMGI of the MBMS resource;</w:t>
      </w:r>
    </w:p>
    <w:p w14:paraId="269C5F81" w14:textId="77777777" w:rsidR="00901A8C" w:rsidRDefault="00901A8C" w:rsidP="00901A8C">
      <w:pPr>
        <w:pStyle w:val="B3"/>
      </w:pPr>
      <w:r>
        <w:t>ii)</w:t>
      </w:r>
      <w:r>
        <w:tab/>
        <w:t xml:space="preserve">shall include the </w:t>
      </w:r>
      <w:r w:rsidRPr="00004F96">
        <w:t>"</w:t>
      </w:r>
      <w:r>
        <w:t>mbsSessionId</w:t>
      </w:r>
      <w:r w:rsidRPr="00004F96">
        <w:t>"</w:t>
      </w:r>
      <w:r>
        <w:t xml:space="preserve"> attribute set to the TMGI of the MBMS resource;</w:t>
      </w:r>
    </w:p>
    <w:p w14:paraId="5808A63D" w14:textId="77777777" w:rsidR="00901A8C" w:rsidRDefault="00901A8C" w:rsidP="00901A8C">
      <w:pPr>
        <w:pStyle w:val="B3"/>
      </w:pPr>
      <w:r>
        <w:t>iii)</w:t>
      </w:r>
      <w:r>
        <w:tab/>
        <w:t xml:space="preserve">shall include the </w:t>
      </w:r>
      <w:r w:rsidRPr="00004F96">
        <w:t>"</w:t>
      </w:r>
      <w:r>
        <w:t>monitorConfig</w:t>
      </w:r>
      <w:r w:rsidRPr="00004F96">
        <w:t>"</w:t>
      </w:r>
      <w:r>
        <w:t xml:space="preserve"> set to the current monitoring configuration at the SNRM-C;</w:t>
      </w:r>
    </w:p>
    <w:p w14:paraId="5EDE4BD9" w14:textId="77777777" w:rsidR="00901A8C" w:rsidRPr="00004F96" w:rsidRDefault="00901A8C" w:rsidP="00901A8C">
      <w:pPr>
        <w:pStyle w:val="B3"/>
      </w:pPr>
      <w:r>
        <w:t>iv</w:t>
      </w:r>
      <w:r w:rsidRPr="00004F96">
        <w:t>)</w:t>
      </w:r>
      <w:r w:rsidRPr="00004F96">
        <w:tab/>
        <w:t xml:space="preserve">may include </w:t>
      </w:r>
      <w:r>
        <w:t xml:space="preserve">the </w:t>
      </w:r>
      <w:r w:rsidRPr="00004F96">
        <w:t>"</w:t>
      </w:r>
      <w:r>
        <w:t>mbsR</w:t>
      </w:r>
      <w:r w:rsidRPr="003A26BA">
        <w:t>eceptionQualityLevel</w:t>
      </w:r>
      <w:r w:rsidRPr="00004F96">
        <w:t>" set to the</w:t>
      </w:r>
      <w:r>
        <w:t xml:space="preserve"> measured</w:t>
      </w:r>
      <w:r w:rsidRPr="00004F96">
        <w:t xml:space="preserve"> reception quality level</w:t>
      </w:r>
      <w:r>
        <w:t>; and</w:t>
      </w:r>
    </w:p>
    <w:p w14:paraId="64A911D9" w14:textId="1668A942" w:rsidR="00901A8C" w:rsidRPr="00C05938" w:rsidRDefault="00901A8C" w:rsidP="00901A8C">
      <w:pPr>
        <w:pStyle w:val="B3"/>
      </w:pPr>
      <w:r>
        <w:t>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p>
    <w:p w14:paraId="052E75DA" w14:textId="1CCE321B" w:rsidR="004201C6" w:rsidRPr="003167FF" w:rsidRDefault="004201C6" w:rsidP="004201C6">
      <w:pPr>
        <w:pStyle w:val="Heading4"/>
      </w:pPr>
      <w:bookmarkStart w:id="247" w:name="_CR6_2_3_12"/>
      <w:bookmarkStart w:id="248" w:name="_Toc82085100"/>
      <w:bookmarkStart w:id="249" w:name="_Toc106026250"/>
      <w:bookmarkStart w:id="250" w:name="_Toc91749802"/>
      <w:bookmarkStart w:id="251" w:name="_Toc146236550"/>
      <w:bookmarkStart w:id="252" w:name="_Toc209721710"/>
      <w:bookmarkEnd w:id="187"/>
      <w:bookmarkEnd w:id="188"/>
      <w:bookmarkEnd w:id="247"/>
      <w:r w:rsidRPr="00004F96">
        <w:t>6.2.3.</w:t>
      </w:r>
      <w:r>
        <w:t>12</w:t>
      </w:r>
      <w:r w:rsidRPr="003167FF">
        <w:tab/>
      </w:r>
      <w:bookmarkEnd w:id="248"/>
      <w:r w:rsidR="002504DC" w:rsidRPr="003167FF">
        <w:t xml:space="preserve">MBS </w:t>
      </w:r>
      <w:r w:rsidR="002504DC" w:rsidRPr="00B85F22">
        <w:t>UE session join notification</w:t>
      </w:r>
      <w:r w:rsidR="002504DC" w:rsidRPr="00B85F22" w:rsidDel="00B85F22">
        <w:t xml:space="preserve"> </w:t>
      </w:r>
      <w:r w:rsidR="002504DC">
        <w:t>procedure</w:t>
      </w:r>
      <w:bookmarkEnd w:id="249"/>
      <w:bookmarkEnd w:id="250"/>
      <w:bookmarkEnd w:id="251"/>
      <w:bookmarkEnd w:id="252"/>
    </w:p>
    <w:p w14:paraId="3783CDBF" w14:textId="025816D7" w:rsidR="002504DC" w:rsidRPr="007123BD" w:rsidRDefault="002504DC" w:rsidP="00E94A78">
      <w:pPr>
        <w:pStyle w:val="Heading5"/>
      </w:pPr>
      <w:bookmarkStart w:id="253" w:name="_CR6_2_3_12_1"/>
      <w:bookmarkStart w:id="254" w:name="_Toc106026253"/>
      <w:bookmarkStart w:id="255" w:name="_Toc91749805"/>
      <w:bookmarkStart w:id="256" w:name="_Toc146236553"/>
      <w:bookmarkStart w:id="257" w:name="_Toc106026254"/>
      <w:bookmarkStart w:id="258" w:name="_Toc91749806"/>
      <w:bookmarkStart w:id="259" w:name="_Toc209721711"/>
      <w:bookmarkEnd w:id="253"/>
      <w:r>
        <w:t>6.2.3.12.1</w:t>
      </w:r>
      <w:r>
        <w:tab/>
      </w:r>
      <w:r w:rsidRPr="00004F96">
        <w:t>S</w:t>
      </w:r>
      <w:r>
        <w:t>NRM s</w:t>
      </w:r>
      <w:r w:rsidRPr="00004F96">
        <w:t xml:space="preserve">erver </w:t>
      </w:r>
      <w:r>
        <w:t xml:space="preserve">SIP and HTTP </w:t>
      </w:r>
      <w:r w:rsidRPr="00004F96">
        <w:t>procedure</w:t>
      </w:r>
      <w:r>
        <w:t>s</w:t>
      </w:r>
      <w:bookmarkEnd w:id="259"/>
    </w:p>
    <w:p w14:paraId="5678FC57" w14:textId="77777777" w:rsidR="002504DC" w:rsidRDefault="002504DC" w:rsidP="002504DC">
      <w:pPr>
        <w:pStyle w:val="Heading6"/>
      </w:pPr>
      <w:bookmarkStart w:id="260" w:name="_CR6_2_3_12_1_1"/>
      <w:bookmarkStart w:id="261" w:name="_Toc209721712"/>
      <w:bookmarkEnd w:id="260"/>
      <w:r>
        <w:t>6.2.3.12.1.1</w:t>
      </w:r>
      <w:r>
        <w:tab/>
        <w:t xml:space="preserve">SNRM server HTTP </w:t>
      </w:r>
      <w:r w:rsidRPr="00004F96">
        <w:t>procedure</w:t>
      </w:r>
      <w:bookmarkEnd w:id="261"/>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62" w:name="_CR6_2_3_12_1_2"/>
      <w:bookmarkStart w:id="263" w:name="_Toc209721713"/>
      <w:bookmarkEnd w:id="262"/>
      <w:r>
        <w:t>6.2.3.12.1.2</w:t>
      </w:r>
      <w:r>
        <w:tab/>
        <w:t xml:space="preserve">SNRM server SIP </w:t>
      </w:r>
      <w:r w:rsidRPr="00004F96">
        <w:t>procedure</w:t>
      </w:r>
      <w:bookmarkEnd w:id="263"/>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64" w:name="_CR6_2_3_12_2"/>
      <w:bookmarkStart w:id="265" w:name="_Toc209721714"/>
      <w:bookmarkEnd w:id="264"/>
      <w:r>
        <w:t>6.2.3.12.2</w:t>
      </w:r>
      <w:r>
        <w:tab/>
      </w:r>
      <w:r w:rsidRPr="00004F96">
        <w:t>S</w:t>
      </w:r>
      <w:r>
        <w:t>NRM client</w:t>
      </w:r>
      <w:r w:rsidRPr="00004F96">
        <w:t xml:space="preserve"> </w:t>
      </w:r>
      <w:r>
        <w:t xml:space="preserve">SIP and HTTP </w:t>
      </w:r>
      <w:r w:rsidRPr="00004F96">
        <w:t>procedure</w:t>
      </w:r>
      <w:r>
        <w:t>s</w:t>
      </w:r>
      <w:bookmarkEnd w:id="265"/>
    </w:p>
    <w:p w14:paraId="16AFA288" w14:textId="77777777" w:rsidR="002504DC" w:rsidRDefault="002504DC" w:rsidP="002504DC">
      <w:pPr>
        <w:pStyle w:val="Heading6"/>
      </w:pPr>
      <w:bookmarkStart w:id="266" w:name="_CR6_2_3_12_2_1"/>
      <w:bookmarkStart w:id="267" w:name="_Toc209721715"/>
      <w:bookmarkEnd w:id="266"/>
      <w:r>
        <w:t>6.2.3.12.2.1</w:t>
      </w:r>
      <w:r>
        <w:tab/>
      </w:r>
      <w:r w:rsidRPr="00004F96">
        <w:t>S</w:t>
      </w:r>
      <w:r>
        <w:t>NRM client</w:t>
      </w:r>
      <w:r w:rsidRPr="00004F96">
        <w:t xml:space="preserve"> </w:t>
      </w:r>
      <w:r>
        <w:t xml:space="preserve">HTTP </w:t>
      </w:r>
      <w:r w:rsidRPr="00004F96">
        <w:t>procedure</w:t>
      </w:r>
      <w:bookmarkEnd w:id="267"/>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68" w:name="_CR6_2_3_12_2_2"/>
      <w:bookmarkStart w:id="269" w:name="_Toc209721716"/>
      <w:bookmarkEnd w:id="268"/>
      <w:r>
        <w:t>6.2.3.12.2.2</w:t>
      </w:r>
      <w:r>
        <w:tab/>
      </w:r>
      <w:r w:rsidRPr="00004F96">
        <w:t>S</w:t>
      </w:r>
      <w:r>
        <w:t>NRM client</w:t>
      </w:r>
      <w:r w:rsidRPr="00004F96">
        <w:t xml:space="preserve"> </w:t>
      </w:r>
      <w:r>
        <w:t xml:space="preserve">SIP </w:t>
      </w:r>
      <w:r w:rsidRPr="00004F96">
        <w:t>procedure</w:t>
      </w:r>
      <w:bookmarkEnd w:id="269"/>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70" w:name="_CR6_2_3_13"/>
      <w:bookmarkStart w:id="271" w:name="_Toc209721717"/>
      <w:bookmarkEnd w:id="270"/>
      <w:r w:rsidRPr="00004F96">
        <w:t>6.2.3.</w:t>
      </w:r>
      <w:r>
        <w:t>13</w:t>
      </w:r>
      <w:r w:rsidRPr="003167FF">
        <w:tab/>
      </w:r>
      <w:r w:rsidR="00381B11">
        <w:t>Application coordinated UE-to-UE communication requirements management procedure</w:t>
      </w:r>
      <w:bookmarkEnd w:id="271"/>
      <w:r w:rsidR="00381B11" w:rsidRPr="003167FF" w:rsidDel="00381B11">
        <w:t xml:space="preserve"> </w:t>
      </w:r>
      <w:bookmarkEnd w:id="254"/>
      <w:bookmarkEnd w:id="255"/>
      <w:bookmarkEnd w:id="256"/>
    </w:p>
    <w:p w14:paraId="7FD69904" w14:textId="77777777" w:rsidR="00381B11" w:rsidRDefault="00381B11" w:rsidP="00381B11">
      <w:pPr>
        <w:pStyle w:val="Heading5"/>
      </w:pPr>
      <w:bookmarkStart w:id="272" w:name="_CR6_2_3_13_1"/>
      <w:bookmarkStart w:id="273" w:name="_Toc106026257"/>
      <w:bookmarkStart w:id="274" w:name="_Toc91749809"/>
      <w:bookmarkStart w:id="275" w:name="_Toc146236557"/>
      <w:bookmarkStart w:id="276" w:name="_Toc209721718"/>
      <w:bookmarkEnd w:id="257"/>
      <w:bookmarkEnd w:id="258"/>
      <w:bookmarkEnd w:id="272"/>
      <w:r>
        <w:t>6.2.3.13</w:t>
      </w:r>
      <w:r w:rsidRPr="00004F96">
        <w:t>.</w:t>
      </w:r>
      <w:r>
        <w:t>1</w:t>
      </w:r>
      <w:r w:rsidRPr="00004F96">
        <w:tab/>
      </w:r>
      <w:r>
        <w:t>General</w:t>
      </w:r>
      <w:bookmarkEnd w:id="276"/>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77" w:name="_CR6_2_3_13_2"/>
      <w:bookmarkStart w:id="278" w:name="_Toc209721719"/>
      <w:bookmarkEnd w:id="277"/>
      <w:r>
        <w:t>6.2.3.13</w:t>
      </w:r>
      <w:r w:rsidRPr="00004F96">
        <w:t>.</w:t>
      </w:r>
      <w:r>
        <w:t>2</w:t>
      </w:r>
      <w:r w:rsidRPr="00004F96">
        <w:tab/>
      </w:r>
      <w:r>
        <w:t>Application coordinated connectivity initiation procedure</w:t>
      </w:r>
      <w:bookmarkEnd w:id="278"/>
    </w:p>
    <w:p w14:paraId="0174F311" w14:textId="77777777" w:rsidR="00381B11" w:rsidRPr="00004F96" w:rsidRDefault="00381B11" w:rsidP="00381B11">
      <w:pPr>
        <w:pStyle w:val="Heading6"/>
      </w:pPr>
      <w:bookmarkStart w:id="279" w:name="_CR6_2_3_13_2_1"/>
      <w:bookmarkStart w:id="280" w:name="_Toc209721720"/>
      <w:bookmarkEnd w:id="279"/>
      <w:r>
        <w:t>6.2.3.13</w:t>
      </w:r>
      <w:r w:rsidRPr="00004F96">
        <w:t>.</w:t>
      </w:r>
      <w:r>
        <w:t>2.1</w:t>
      </w:r>
      <w:r>
        <w:tab/>
      </w:r>
      <w:r w:rsidRPr="00004F96">
        <w:t>S</w:t>
      </w:r>
      <w:r>
        <w:t>NRM s</w:t>
      </w:r>
      <w:r w:rsidRPr="00004F96">
        <w:t xml:space="preserve">erver </w:t>
      </w:r>
      <w:r>
        <w:t xml:space="preserve">HTTP </w:t>
      </w:r>
      <w:r w:rsidRPr="00004F96">
        <w:t>procedure</w:t>
      </w:r>
      <w:r>
        <w:t>s</w:t>
      </w:r>
      <w:bookmarkEnd w:id="280"/>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81" w:name="_CR6_2_3_13_2_2"/>
      <w:bookmarkStart w:id="282" w:name="_Toc209721721"/>
      <w:bookmarkEnd w:id="281"/>
      <w:r>
        <w:t>6.2.3.13</w:t>
      </w:r>
      <w:r w:rsidRPr="00004F96">
        <w:t>.</w:t>
      </w:r>
      <w:r>
        <w:t>2.2</w:t>
      </w:r>
      <w:r>
        <w:tab/>
      </w:r>
      <w:r w:rsidRPr="00004F96">
        <w:t>S</w:t>
      </w:r>
      <w:r>
        <w:t>NRM client</w:t>
      </w:r>
      <w:r w:rsidRPr="00004F96">
        <w:t xml:space="preserve"> </w:t>
      </w:r>
      <w:r>
        <w:t xml:space="preserve">HTTP </w:t>
      </w:r>
      <w:r w:rsidRPr="00004F96">
        <w:t>procedure</w:t>
      </w:r>
      <w:r>
        <w:t>s</w:t>
      </w:r>
      <w:bookmarkEnd w:id="282"/>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83" w:name="_CR6_2_3_13_3"/>
      <w:bookmarkStart w:id="284" w:name="_Toc209721722"/>
      <w:bookmarkEnd w:id="283"/>
      <w:r>
        <w:t>6.2.3.13</w:t>
      </w:r>
      <w:r w:rsidRPr="00004F96">
        <w:t>.</w:t>
      </w:r>
      <w:r>
        <w:t>3</w:t>
      </w:r>
      <w:r w:rsidRPr="00004F96">
        <w:tab/>
      </w:r>
      <w:r>
        <w:t>Application coordinated connectivity notification procedure</w:t>
      </w:r>
      <w:bookmarkEnd w:id="284"/>
    </w:p>
    <w:p w14:paraId="3C3FDAA7" w14:textId="77777777" w:rsidR="00381B11" w:rsidRDefault="00381B11" w:rsidP="00381B11">
      <w:pPr>
        <w:pStyle w:val="Heading6"/>
      </w:pPr>
      <w:bookmarkStart w:id="285" w:name="_CR6_2_3_13_3_1"/>
      <w:bookmarkStart w:id="286" w:name="_Toc209721723"/>
      <w:bookmarkEnd w:id="285"/>
      <w:r>
        <w:t>6.2.3.13</w:t>
      </w:r>
      <w:r w:rsidRPr="00004F96">
        <w:t>.</w:t>
      </w:r>
      <w:r>
        <w:t>3.1</w:t>
      </w:r>
      <w:r>
        <w:tab/>
      </w:r>
      <w:r w:rsidRPr="00004F96">
        <w:t>S</w:t>
      </w:r>
      <w:r>
        <w:t>NRM s</w:t>
      </w:r>
      <w:r w:rsidRPr="00004F96">
        <w:t xml:space="preserve">erver </w:t>
      </w:r>
      <w:r>
        <w:t xml:space="preserve">HTTP </w:t>
      </w:r>
      <w:r w:rsidRPr="00004F96">
        <w:t>procedure</w:t>
      </w:r>
      <w:r>
        <w:t>s</w:t>
      </w:r>
      <w:bookmarkEnd w:id="286"/>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87" w:name="_CR6_2_3_13_3_2"/>
      <w:bookmarkStart w:id="288" w:name="_Toc209721724"/>
      <w:bookmarkEnd w:id="287"/>
      <w:r>
        <w:t>6.2.3.13</w:t>
      </w:r>
      <w:r w:rsidRPr="00004F96">
        <w:t>.</w:t>
      </w:r>
      <w:r>
        <w:t>3.2</w:t>
      </w:r>
      <w:r>
        <w:tab/>
      </w:r>
      <w:r w:rsidRPr="00004F96">
        <w:t>S</w:t>
      </w:r>
      <w:r>
        <w:t>NRM client</w:t>
      </w:r>
      <w:r w:rsidRPr="00004F96">
        <w:t xml:space="preserve"> </w:t>
      </w:r>
      <w:r>
        <w:t xml:space="preserve">HTTP </w:t>
      </w:r>
      <w:r w:rsidRPr="00004F96">
        <w:t>procedure</w:t>
      </w:r>
      <w:r>
        <w:t>s</w:t>
      </w:r>
      <w:bookmarkEnd w:id="288"/>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89" w:name="_CR6_2_3_13_4"/>
      <w:bookmarkStart w:id="290" w:name="_Toc209721725"/>
      <w:bookmarkEnd w:id="289"/>
      <w:r>
        <w:t>6.2.3.13.4</w:t>
      </w:r>
      <w:r>
        <w:tab/>
        <w:t>Application connectivity context fetch procedure</w:t>
      </w:r>
      <w:bookmarkEnd w:id="290"/>
    </w:p>
    <w:p w14:paraId="08738281" w14:textId="77777777" w:rsidR="00381B11" w:rsidRDefault="00381B11" w:rsidP="00381B11">
      <w:pPr>
        <w:pStyle w:val="Heading6"/>
      </w:pPr>
      <w:bookmarkStart w:id="291" w:name="_CR6_2_3_13_4_1"/>
      <w:bookmarkStart w:id="292" w:name="_Toc209721726"/>
      <w:bookmarkEnd w:id="291"/>
      <w:r>
        <w:t>6.2.3.13</w:t>
      </w:r>
      <w:r w:rsidRPr="00004F96">
        <w:t>.</w:t>
      </w:r>
      <w:r>
        <w:t>4.1</w:t>
      </w:r>
      <w:r>
        <w:tab/>
      </w:r>
      <w:r w:rsidRPr="00004F96">
        <w:t>S</w:t>
      </w:r>
      <w:r>
        <w:t>NRM s</w:t>
      </w:r>
      <w:r w:rsidRPr="00004F96">
        <w:t xml:space="preserve">erver </w:t>
      </w:r>
      <w:r>
        <w:t xml:space="preserve">HTTP </w:t>
      </w:r>
      <w:r w:rsidRPr="00004F96">
        <w:t>procedure</w:t>
      </w:r>
      <w:r>
        <w:t>s</w:t>
      </w:r>
      <w:bookmarkEnd w:id="292"/>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93" w:name="_CR6_2_3_13_4_2"/>
      <w:bookmarkStart w:id="294" w:name="_Toc209721727"/>
      <w:bookmarkEnd w:id="293"/>
      <w:r>
        <w:t>6.2.3.13</w:t>
      </w:r>
      <w:r w:rsidRPr="00004F96">
        <w:t>.</w:t>
      </w:r>
      <w:r>
        <w:t>4.2</w:t>
      </w:r>
      <w:r>
        <w:tab/>
      </w:r>
      <w:r w:rsidRPr="00004F96">
        <w:t>S</w:t>
      </w:r>
      <w:r>
        <w:t>NRM client</w:t>
      </w:r>
      <w:r w:rsidRPr="00004F96">
        <w:t xml:space="preserve"> </w:t>
      </w:r>
      <w:r>
        <w:t xml:space="preserve">HTTP </w:t>
      </w:r>
      <w:r w:rsidRPr="00004F96">
        <w:t>procedure</w:t>
      </w:r>
      <w:r>
        <w:t>s</w:t>
      </w:r>
      <w:bookmarkEnd w:id="294"/>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95" w:name="_CR6_2_3_14"/>
      <w:bookmarkStart w:id="296" w:name="_Toc209721728"/>
      <w:bookmarkEnd w:id="295"/>
      <w:r w:rsidRPr="00004F96">
        <w:t>6.2.3.</w:t>
      </w:r>
      <w:r>
        <w:t>14</w:t>
      </w:r>
      <w:r w:rsidRPr="003167FF">
        <w:rPr>
          <w:rFonts w:eastAsia="SimSun"/>
        </w:rPr>
        <w:tab/>
        <w:t>VAL service group media transmissions over 5G MBS sessions</w:t>
      </w:r>
      <w:bookmarkEnd w:id="273"/>
      <w:bookmarkEnd w:id="274"/>
      <w:bookmarkEnd w:id="275"/>
      <w:r>
        <w:rPr>
          <w:rFonts w:eastAsia="SimSun"/>
        </w:rPr>
        <w:t xml:space="preserve"> procedure</w:t>
      </w:r>
      <w:bookmarkEnd w:id="296"/>
    </w:p>
    <w:p w14:paraId="1BD1925B" w14:textId="77777777" w:rsidR="00C66174" w:rsidRDefault="00C66174" w:rsidP="00C66174">
      <w:pPr>
        <w:overflowPunct/>
        <w:autoSpaceDE/>
        <w:autoSpaceDN/>
        <w:adjustRightInd/>
        <w:textAlignment w:val="auto"/>
      </w:pPr>
      <w:bookmarkStart w:id="297" w:name="_Toc106026260"/>
      <w:bookmarkStart w:id="298" w:name="_Toc91749812"/>
      <w:bookmarkStart w:id="299"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300" w:name="_CR6_2_3_15"/>
      <w:bookmarkStart w:id="301" w:name="_Toc209721729"/>
      <w:bookmarkEnd w:id="300"/>
      <w:r w:rsidRPr="00004F96">
        <w:t>6.2.3.</w:t>
      </w:r>
      <w:r>
        <w:t>15</w:t>
      </w:r>
      <w:r w:rsidRPr="003167FF">
        <w:tab/>
      </w:r>
      <w:bookmarkStart w:id="302" w:name="OLE_LINK2"/>
      <w:bookmarkStart w:id="303" w:name="OLE_LINK1"/>
      <w:r w:rsidRPr="003167FF">
        <w:t>Aplication level control signalling over 5G MBS sessions</w:t>
      </w:r>
      <w:bookmarkEnd w:id="297"/>
      <w:bookmarkEnd w:id="298"/>
      <w:bookmarkEnd w:id="299"/>
      <w:bookmarkEnd w:id="302"/>
      <w:bookmarkEnd w:id="303"/>
      <w:r>
        <w:t xml:space="preserve"> procedure</w:t>
      </w:r>
      <w:bookmarkEnd w:id="301"/>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304" w:name="_Toc114866226"/>
      <w:bookmarkStart w:id="305" w:name="_Toc91749820"/>
      <w:bookmarkStart w:id="306" w:name="_Toc146236563"/>
    </w:p>
    <w:p w14:paraId="76091CF9" w14:textId="77777777" w:rsidR="004201C6" w:rsidRPr="003167FF" w:rsidRDefault="004201C6" w:rsidP="004201C6">
      <w:pPr>
        <w:pStyle w:val="Heading4"/>
      </w:pPr>
      <w:bookmarkStart w:id="307" w:name="_CR6_2_3_16"/>
      <w:bookmarkStart w:id="308" w:name="_Toc209721730"/>
      <w:bookmarkEnd w:id="307"/>
      <w:r w:rsidRPr="00004F96">
        <w:t>6.2.3.</w:t>
      </w:r>
      <w:r>
        <w:t>16</w:t>
      </w:r>
      <w:r w:rsidRPr="003167FF">
        <w:tab/>
        <w:t>Service continuity between 5G MBS delivery and unicast delivery</w:t>
      </w:r>
      <w:bookmarkEnd w:id="304"/>
      <w:bookmarkEnd w:id="305"/>
      <w:bookmarkEnd w:id="306"/>
      <w:r>
        <w:t xml:space="preserve"> procedure</w:t>
      </w:r>
      <w:bookmarkEnd w:id="308"/>
    </w:p>
    <w:p w14:paraId="73BA7C89" w14:textId="77777777" w:rsidR="00C05938" w:rsidRDefault="00C05938" w:rsidP="00C05938">
      <w:pPr>
        <w:overflowPunct/>
        <w:autoSpaceDE/>
        <w:autoSpaceDN/>
        <w:adjustRightInd/>
        <w:textAlignment w:val="auto"/>
      </w:pPr>
      <w:bookmarkStart w:id="309" w:name="_Toc114866238"/>
      <w:bookmarkStart w:id="310"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11" w:name="_Toc209721731"/>
      <w:r w:rsidRPr="002F221F">
        <w:rPr>
          <w:rStyle w:val="Heading4Char"/>
        </w:rPr>
        <w:t>6.2.3.17</w:t>
      </w:r>
      <w:r w:rsidRPr="002F221F">
        <w:rPr>
          <w:rStyle w:val="Heading4Char"/>
        </w:rPr>
        <w:tab/>
        <w:t>VAL service inter-system switching between 5G and LTE</w:t>
      </w:r>
      <w:bookmarkEnd w:id="309"/>
      <w:bookmarkEnd w:id="310"/>
      <w:r w:rsidRPr="002F221F">
        <w:rPr>
          <w:rStyle w:val="Heading4Char"/>
        </w:rPr>
        <w:t xml:space="preserve"> procedure</w:t>
      </w:r>
      <w:bookmarkEnd w:id="311"/>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12" w:name="_CR6_2_4"/>
      <w:bookmarkStart w:id="313" w:name="_Toc209721732"/>
      <w:bookmarkEnd w:id="312"/>
      <w:r>
        <w:t>6.2.4</w:t>
      </w:r>
      <w:r>
        <w:tab/>
        <w:t>Network assisted UE-to-UE communications resource manag</w:t>
      </w:r>
      <w:r w:rsidR="00406C17">
        <w:t>e</w:t>
      </w:r>
      <w:r>
        <w:t>ment</w:t>
      </w:r>
      <w:bookmarkEnd w:id="313"/>
    </w:p>
    <w:p w14:paraId="2D2918F6" w14:textId="3D92867B" w:rsidR="0018615D" w:rsidRDefault="0018615D" w:rsidP="0018615D">
      <w:pPr>
        <w:pStyle w:val="Heading4"/>
      </w:pPr>
      <w:bookmarkStart w:id="314" w:name="_CR6_2_4_1"/>
      <w:bookmarkStart w:id="315" w:name="_Toc34303572"/>
      <w:bookmarkStart w:id="316" w:name="_Toc34403854"/>
      <w:bookmarkStart w:id="317" w:name="_Toc45281876"/>
      <w:bookmarkStart w:id="318" w:name="_Toc51933104"/>
      <w:bookmarkStart w:id="319" w:name="_Toc68195159"/>
      <w:bookmarkStart w:id="320" w:name="_Toc81940834"/>
      <w:bookmarkStart w:id="321" w:name="_Toc209721733"/>
      <w:bookmarkEnd w:id="314"/>
      <w:r>
        <w:t>6.2.4.1</w:t>
      </w:r>
      <w:r>
        <w:tab/>
      </w:r>
      <w:bookmarkEnd w:id="315"/>
      <w:bookmarkEnd w:id="316"/>
      <w:bookmarkEnd w:id="317"/>
      <w:bookmarkEnd w:id="318"/>
      <w:bookmarkEnd w:id="319"/>
      <w:r>
        <w:t>General</w:t>
      </w:r>
      <w:bookmarkEnd w:id="320"/>
      <w:bookmarkEnd w:id="321"/>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22" w:name="_CR6_2_4_2"/>
      <w:bookmarkStart w:id="323" w:name="_Toc209721734"/>
      <w:bookmarkEnd w:id="322"/>
      <w:r>
        <w:t>6.2.4.2</w:t>
      </w:r>
      <w:r>
        <w:tab/>
        <w:t>Network assisted QoS management initiation</w:t>
      </w:r>
      <w:bookmarkEnd w:id="323"/>
    </w:p>
    <w:p w14:paraId="1B3D234E" w14:textId="1048986D" w:rsidR="004D5A8F" w:rsidRDefault="004D5A8F" w:rsidP="004D5A8F">
      <w:pPr>
        <w:pStyle w:val="Heading5"/>
      </w:pPr>
      <w:bookmarkStart w:id="324" w:name="_CR6_2_4_2_1"/>
      <w:bookmarkStart w:id="325" w:name="_Toc209721735"/>
      <w:bookmarkEnd w:id="324"/>
      <w:r>
        <w:t>6.2.4.2.1</w:t>
      </w:r>
      <w:r>
        <w:tab/>
        <w:t>SNRM client HTTP procedure</w:t>
      </w:r>
      <w:bookmarkEnd w:id="325"/>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26" w:name="_Hlk83818745"/>
      <w:r>
        <w:rPr>
          <w:lang w:eastAsia="zh-CN"/>
        </w:rPr>
        <w:t xml:space="preserve">&lt;VAL-ue-list&gt; </w:t>
      </w:r>
      <w:bookmarkEnd w:id="326"/>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27" w:name="_CR6_2_4_2_2"/>
      <w:bookmarkStart w:id="328" w:name="_Toc209721736"/>
      <w:bookmarkEnd w:id="327"/>
      <w:r>
        <w:t>6.2.4.2.2</w:t>
      </w:r>
      <w:r>
        <w:tab/>
        <w:t>SNRM server HTTP procedure</w:t>
      </w:r>
      <w:bookmarkEnd w:id="32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29"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29"/>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30" w:name="_CR6_2_4_2_3"/>
      <w:bookmarkStart w:id="331" w:name="_Toc209721737"/>
      <w:bookmarkEnd w:id="330"/>
      <w:r>
        <w:t>6.2.4.2.3</w:t>
      </w:r>
      <w:r>
        <w:tab/>
        <w:t>SNRM client CoAP procedure</w:t>
      </w:r>
      <w:bookmarkEnd w:id="331"/>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32" w:name="_CR6_2_4_2_4"/>
      <w:bookmarkStart w:id="333" w:name="_Toc209721738"/>
      <w:bookmarkEnd w:id="332"/>
      <w:r>
        <w:t>6.2.4.2.4</w:t>
      </w:r>
      <w:r>
        <w:tab/>
        <w:t>SNRM server CoAP procedure</w:t>
      </w:r>
      <w:bookmarkEnd w:id="33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34" w:name="_CR6_2_4_3"/>
      <w:bookmarkStart w:id="335" w:name="_Toc209721739"/>
      <w:bookmarkEnd w:id="334"/>
      <w:r>
        <w:t>6.2.4.3</w:t>
      </w:r>
      <w:r>
        <w:tab/>
      </w:r>
      <w:bookmarkStart w:id="336" w:name="_Hlk83755868"/>
      <w:r>
        <w:t>Network assisted QoS management</w:t>
      </w:r>
      <w:bookmarkEnd w:id="336"/>
      <w:r>
        <w:t xml:space="preserve"> provisioning</w:t>
      </w:r>
      <w:bookmarkEnd w:id="335"/>
    </w:p>
    <w:p w14:paraId="3E3B11E1" w14:textId="7D5E3D04" w:rsidR="0018615D" w:rsidRDefault="0018615D" w:rsidP="0018615D">
      <w:pPr>
        <w:pStyle w:val="Heading5"/>
      </w:pPr>
      <w:bookmarkStart w:id="337" w:name="_CR6_2_4_3_1"/>
      <w:bookmarkStart w:id="338" w:name="_Toc209721740"/>
      <w:bookmarkEnd w:id="337"/>
      <w:r>
        <w:t>6.2.4.3.1</w:t>
      </w:r>
      <w:r>
        <w:tab/>
      </w:r>
      <w:bookmarkStart w:id="339" w:name="_Hlk106984226"/>
      <w:r w:rsidR="004D5A8F">
        <w:t>SNRM client HTTP procedure</w:t>
      </w:r>
      <w:bookmarkEnd w:id="339"/>
      <w:bookmarkEnd w:id="338"/>
    </w:p>
    <w:p w14:paraId="778027B3" w14:textId="633FE05E" w:rsidR="004D5A8F" w:rsidRDefault="004D5A8F" w:rsidP="004D5A8F">
      <w:bookmarkStart w:id="340"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40"/>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41" w:name="_CR6_2_4_3_2"/>
      <w:bookmarkStart w:id="342" w:name="_Toc209721741"/>
      <w:bookmarkEnd w:id="341"/>
      <w:r>
        <w:t>6.2.4.3.2</w:t>
      </w:r>
      <w:r>
        <w:tab/>
      </w:r>
      <w:r w:rsidR="004D5A8F">
        <w:t>SNRM server HTTP procedure</w:t>
      </w:r>
      <w:bookmarkEnd w:id="34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4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43"/>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44" w:name="_CR6_2_4_3_3"/>
      <w:bookmarkStart w:id="345" w:name="_Toc209721742"/>
      <w:bookmarkEnd w:id="344"/>
      <w:r>
        <w:t>6.2.4.3.3</w:t>
      </w:r>
      <w:r>
        <w:tab/>
        <w:t>SNRM client CoAP procedure</w:t>
      </w:r>
      <w:bookmarkEnd w:id="345"/>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46" w:name="_CR6_2_4_3_4"/>
      <w:bookmarkStart w:id="347" w:name="_Toc209721743"/>
      <w:bookmarkEnd w:id="346"/>
      <w:r>
        <w:t>6.2.4.3.4</w:t>
      </w:r>
      <w:r>
        <w:tab/>
        <w:t>SNRM server CoAP procedure</w:t>
      </w:r>
      <w:bookmarkEnd w:id="347"/>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348" w:name="_CR6_3"/>
      <w:bookmarkStart w:id="349" w:name="_Toc209721744"/>
      <w:bookmarkEnd w:id="348"/>
      <w:r w:rsidRPr="00004F96">
        <w:t>6.3</w:t>
      </w:r>
      <w:r w:rsidRPr="00004F96">
        <w:tab/>
        <w:t>Off-network procedures</w:t>
      </w:r>
      <w:bookmarkEnd w:id="349"/>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50" w:name="_CR7"/>
      <w:bookmarkStart w:id="351" w:name="_Toc209721745"/>
      <w:bookmarkEnd w:id="350"/>
      <w:r w:rsidRPr="00004F96">
        <w:t>7</w:t>
      </w:r>
      <w:r w:rsidRPr="00004F96">
        <w:tab/>
        <w:t>Coding</w:t>
      </w:r>
      <w:bookmarkEnd w:id="351"/>
    </w:p>
    <w:p w14:paraId="6205D64A" w14:textId="77777777" w:rsidR="00536F63" w:rsidRPr="00004F96" w:rsidRDefault="00536F63" w:rsidP="00536F63">
      <w:pPr>
        <w:pStyle w:val="Heading2"/>
      </w:pPr>
      <w:bookmarkStart w:id="352" w:name="_CR7_1"/>
      <w:bookmarkStart w:id="353" w:name="_Toc209721746"/>
      <w:bookmarkEnd w:id="352"/>
      <w:r w:rsidRPr="00004F96">
        <w:t>7.1</w:t>
      </w:r>
      <w:r w:rsidRPr="00004F96">
        <w:tab/>
        <w:t>General</w:t>
      </w:r>
      <w:bookmarkEnd w:id="353"/>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54" w:name="_CR7_2"/>
      <w:bookmarkStart w:id="355" w:name="_Toc209721747"/>
      <w:bookmarkEnd w:id="354"/>
      <w:r w:rsidRPr="00004F96">
        <w:t>7.2</w:t>
      </w:r>
      <w:r w:rsidRPr="00004F96">
        <w:tab/>
        <w:t>Application unique ID</w:t>
      </w:r>
      <w:bookmarkEnd w:id="355"/>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56" w:name="_CR7_3"/>
      <w:bookmarkStart w:id="357" w:name="_Toc209721748"/>
      <w:bookmarkEnd w:id="356"/>
      <w:r w:rsidRPr="00004F96">
        <w:t>7.3</w:t>
      </w:r>
      <w:r w:rsidRPr="00004F96">
        <w:tab/>
        <w:t>Structure</w:t>
      </w:r>
      <w:bookmarkEnd w:id="35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58" w:name="_CR7_3_1"/>
      <w:bookmarkStart w:id="359" w:name="_Toc209721749"/>
      <w:bookmarkEnd w:id="358"/>
      <w:r w:rsidRPr="00004F96">
        <w:t>7.3.1</w:t>
      </w:r>
      <w:r w:rsidRPr="00004F96">
        <w:tab/>
        <w:t>VALInfo document</w:t>
      </w:r>
      <w:bookmarkEnd w:id="359"/>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60" w:name="_CR7_3_2"/>
      <w:bookmarkStart w:id="361" w:name="_Toc209721750"/>
      <w:bookmarkEnd w:id="360"/>
      <w:r w:rsidRPr="00004F96">
        <w:t>7.3.2</w:t>
      </w:r>
      <w:r w:rsidRPr="00004F96">
        <w:tab/>
        <w:t>UnicastInfo document</w:t>
      </w:r>
      <w:bookmarkEnd w:id="361"/>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62" w:name="_CR7_3_3"/>
      <w:bookmarkStart w:id="363" w:name="_Toc209721751"/>
      <w:bookmarkEnd w:id="362"/>
      <w:r w:rsidRPr="00004F96">
        <w:t>7.3.3</w:t>
      </w:r>
      <w:r w:rsidRPr="00004F96">
        <w:tab/>
        <w:t>MBMSInfo document</w:t>
      </w:r>
      <w:bookmarkEnd w:id="363"/>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64" w:name="_CR7_3_4"/>
      <w:bookmarkStart w:id="365" w:name="_Toc209721752"/>
      <w:bookmarkEnd w:id="364"/>
      <w:r>
        <w:t>7.3.4</w:t>
      </w:r>
      <w:r>
        <w:tab/>
        <w:t>NetworkQoSManagementInfo document</w:t>
      </w:r>
      <w:bookmarkEnd w:id="365"/>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366" w:name="_Hlk83832521"/>
      <w:r>
        <w:t>NetworkQoSManagementInfo</w:t>
      </w:r>
      <w:bookmarkEnd w:id="366"/>
      <w:r>
        <w:rPr>
          <w:lang w:eastAsia="x-none"/>
        </w:rPr>
        <w:t xml:space="preserve"> document.</w:t>
      </w:r>
    </w:p>
    <w:p w14:paraId="71550AFF" w14:textId="5DD53A5D"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67" w:name="_CR7_3_5"/>
      <w:bookmarkStart w:id="368" w:name="_Toc209721753"/>
      <w:bookmarkEnd w:id="367"/>
      <w:r w:rsidRPr="001502A3">
        <w:t>7.3.5</w:t>
      </w:r>
      <w:r w:rsidRPr="001502A3">
        <w:tab/>
        <w:t>Application communication requirements info document</w:t>
      </w:r>
      <w:bookmarkEnd w:id="368"/>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69" w:name="_CR7_3_6"/>
      <w:bookmarkStart w:id="370" w:name="_Toc209721754"/>
      <w:bookmarkEnd w:id="369"/>
      <w:r w:rsidRPr="001502A3">
        <w:t>7.3.6</w:t>
      </w:r>
      <w:r w:rsidRPr="001502A3">
        <w:tab/>
        <w:t>SEAL MBS Usage Info document</w:t>
      </w:r>
      <w:bookmarkEnd w:id="370"/>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r>
        <w:rPr>
          <w:lang w:eastAsia="zh-CN"/>
        </w:rPr>
        <w:t>mbs-</w:t>
      </w:r>
      <w:r w:rsidRPr="00004F96">
        <w:rPr>
          <w:lang w:eastAsia="zh-CN"/>
        </w:rPr>
        <w:t>announcement&gt; element shall include:</w:t>
      </w:r>
    </w:p>
    <w:p w14:paraId="4A244F84" w14:textId="3DD7D081" w:rsidR="00C66174" w:rsidRDefault="00C66174" w:rsidP="00F66C90">
      <w:pPr>
        <w:pStyle w:val="B1"/>
        <w:numPr>
          <w:ilvl w:val="0"/>
          <w:numId w:val="40"/>
        </w:numPr>
      </w:pPr>
      <w:r w:rsidRPr="00004F96">
        <w:rPr>
          <w:lang w:eastAsia="zh-CN"/>
        </w:rPr>
        <w:t>a &lt;</w:t>
      </w:r>
      <w:r w:rsidRPr="00960BFE">
        <w:rPr>
          <w:lang w:eastAsia="zh-CN"/>
        </w:rPr>
        <w:t>mbs-session-id</w:t>
      </w:r>
      <w:r w:rsidRPr="00004F96">
        <w:rPr>
          <w:lang w:eastAsia="zh-CN"/>
        </w:rPr>
        <w:t>&gt; element</w:t>
      </w:r>
      <w:r w:rsidR="00F66C90">
        <w:rPr>
          <w:lang w:eastAsia="zh-CN"/>
        </w:rPr>
        <w:t xml:space="preserve"> </w:t>
      </w:r>
      <w:r w:rsidR="00F66C90">
        <w:t>shall include one of the following:</w:t>
      </w:r>
    </w:p>
    <w:p w14:paraId="54005002" w14:textId="77777777" w:rsidR="00F66C90" w:rsidRPr="008F7A9D" w:rsidRDefault="00F66C90" w:rsidP="00F66C90">
      <w:pPr>
        <w:pStyle w:val="B2"/>
        <w:overflowPunct/>
        <w:autoSpaceDE/>
        <w:autoSpaceDN/>
        <w:adjustRightInd/>
        <w:textAlignment w:val="auto"/>
      </w:pPr>
      <w:r>
        <w:t>1</w:t>
      </w:r>
      <w:r w:rsidRPr="008F7A9D">
        <w:t>)</w:t>
      </w:r>
      <w:r w:rsidRPr="008F7A9D">
        <w:tab/>
        <w:t>a &lt;</w:t>
      </w:r>
      <w:r>
        <w:t>tmgi</w:t>
      </w:r>
      <w:r w:rsidRPr="008F7A9D">
        <w:t>&gt; element;</w:t>
      </w:r>
    </w:p>
    <w:p w14:paraId="2B0A4614" w14:textId="77777777" w:rsidR="00F66C90" w:rsidRPr="008F7A9D" w:rsidRDefault="00F66C90" w:rsidP="00F66C9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3BA23BD5" w14:textId="442F2F94" w:rsidR="00F66C90" w:rsidRDefault="00F66C90" w:rsidP="00F66C9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3B0829">
      <w:pPr>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1B66CCB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r w:rsidR="00750B70" w:rsidRPr="00750B70">
        <w:t xml:space="preserve"> </w:t>
      </w:r>
      <w:r w:rsidR="00750B70">
        <w:t>shall include one of the following</w:t>
      </w:r>
      <w:r w:rsidR="00750B70">
        <w:rPr>
          <w:lang w:eastAsia="zh-CN"/>
        </w:rPr>
        <w:t>:</w:t>
      </w:r>
    </w:p>
    <w:p w14:paraId="56D5ACCC" w14:textId="77777777" w:rsidR="00750B70" w:rsidRPr="008F7A9D" w:rsidRDefault="00750B70" w:rsidP="00750B70">
      <w:pPr>
        <w:pStyle w:val="B2"/>
        <w:overflowPunct/>
        <w:autoSpaceDE/>
        <w:autoSpaceDN/>
        <w:adjustRightInd/>
        <w:textAlignment w:val="auto"/>
      </w:pPr>
      <w:r>
        <w:t>1</w:t>
      </w:r>
      <w:r w:rsidRPr="008F7A9D">
        <w:t>)</w:t>
      </w:r>
      <w:r w:rsidRPr="008F7A9D">
        <w:tab/>
        <w:t>a &lt;</w:t>
      </w:r>
      <w:r>
        <w:t>tmgi</w:t>
      </w:r>
      <w:r w:rsidRPr="008F7A9D">
        <w:t>&gt; element;</w:t>
      </w:r>
    </w:p>
    <w:p w14:paraId="5E52FF53" w14:textId="77777777" w:rsidR="00750B70" w:rsidRPr="008F7A9D" w:rsidRDefault="00750B70" w:rsidP="00750B7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45192D6D" w14:textId="3119FE9A" w:rsidR="00750B70" w:rsidRDefault="00750B70" w:rsidP="00750B7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371" w:name="_CR7_4"/>
      <w:bookmarkStart w:id="372" w:name="_Toc209721755"/>
      <w:bookmarkEnd w:id="371"/>
      <w:r w:rsidRPr="00004F96">
        <w:t>7.4</w:t>
      </w:r>
      <w:r w:rsidRPr="00004F96">
        <w:tab/>
        <w:t>XML schema</w:t>
      </w:r>
      <w:bookmarkEnd w:id="372"/>
    </w:p>
    <w:p w14:paraId="6205D6A4" w14:textId="77777777" w:rsidR="00536F63" w:rsidRPr="00004F96" w:rsidRDefault="00536F63" w:rsidP="00536F63">
      <w:pPr>
        <w:pStyle w:val="Heading3"/>
      </w:pPr>
      <w:bookmarkStart w:id="373" w:name="_CR7_4_1"/>
      <w:bookmarkStart w:id="374" w:name="_Toc209721756"/>
      <w:bookmarkEnd w:id="373"/>
      <w:r w:rsidRPr="00004F96">
        <w:t>7.4.1</w:t>
      </w:r>
      <w:r w:rsidRPr="00004F96">
        <w:tab/>
        <w:t>General</w:t>
      </w:r>
      <w:bookmarkEnd w:id="37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375" w:name="_CR7_4_2"/>
      <w:bookmarkStart w:id="376" w:name="_Toc209721757"/>
      <w:bookmarkEnd w:id="375"/>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76"/>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&lt;xs:schema xmlns:xs="</w:t>
      </w:r>
      <w:hyperlink r:id="rId11" w:history="1">
        <w:r>
          <w:rPr>
            <w:rStyle w:val="Hyperlink"/>
          </w:rPr>
          <w:t>http://www.w3.org/2001/XMLSchema</w:t>
        </w:r>
      </w:hyperlink>
      <w:r>
        <w:t>"</w:t>
      </w:r>
    </w:p>
    <w:p w14:paraId="5E1AD89F" w14:textId="77777777" w:rsidR="00AA52F8" w:rsidRDefault="00AA52F8" w:rsidP="00AA52F8">
      <w:pPr>
        <w:pStyle w:val="PL"/>
      </w:pPr>
      <w:r>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t>
      </w:r>
      <w:r>
        <w:rPr>
          <w:lang w:eastAsia="en-GB"/>
        </w:rPr>
        <w:t>//www.w3.org/2001/04/xmlenc#</w:t>
      </w:r>
      <w:r>
        <w:t>"&gt;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w:t>
      </w:r>
      <w:bookmarkStart w:id="377" w:name="OLE_LINK52"/>
      <w:bookmarkStart w:id="378" w:name="OLE_LINK53"/>
      <w:r>
        <w:t>&lt;xs:any namespace="##other" processContents="lax" minOccurs="0" maxOccurs="unbounded"/&gt;</w:t>
      </w:r>
    </w:p>
    <w:bookmarkEnd w:id="377"/>
    <w:bookmarkEnd w:id="378"/>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bookmarkStart w:id="379" w:name="OLE_LINK41"/>
    </w:p>
    <w:p w14:paraId="702B84BA" w14:textId="77777777" w:rsidR="00AA52F8" w:rsidRPr="008B4095" w:rsidRDefault="00AA52F8" w:rsidP="00AA52F8">
      <w:pPr>
        <w:pStyle w:val="PL"/>
        <w:rPr>
          <w:lang w:eastAsia="zh-CN"/>
        </w:rPr>
      </w:pPr>
      <w:bookmarkStart w:id="380" w:name="OLE_LINK34"/>
      <w:bookmarkStart w:id="381" w:name="OLE_LINK36"/>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bookmarkEnd w:id="380"/>
    <w:bookmarkEnd w:id="381"/>
    <w:p w14:paraId="321F96BF" w14:textId="77777777" w:rsidR="00AA52F8" w:rsidRDefault="00AA52F8" w:rsidP="00AA52F8">
      <w:pPr>
        <w:pStyle w:val="PL"/>
      </w:pPr>
    </w:p>
    <w:bookmarkEnd w:id="379"/>
    <w:p w14:paraId="52F84F66" w14:textId="3995B413" w:rsidR="00AA52F8" w:rsidRPr="00AA52F8" w:rsidRDefault="00AA52F8" w:rsidP="00AA52F8">
      <w:pPr>
        <w:pStyle w:val="PL"/>
      </w:pPr>
      <w:r>
        <w:t>&lt;/xs:schema&gt;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382" w:name="_CR7_4_3"/>
      <w:bookmarkStart w:id="383" w:name="_Toc209721758"/>
      <w:bookmarkEnd w:id="38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83"/>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&lt;xs:schema xmlns:xs="</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t>
      </w:r>
      <w:r w:rsidRPr="00004F96">
        <w:rPr>
          <w:lang w:eastAsia="en-GB"/>
        </w:rPr>
        <w:t>//www.w3.org/2001/04/xmlenc#</w:t>
      </w:r>
      <w:r w:rsidRPr="00004F96">
        <w:t>"&gt;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bookmarkStart w:id="384" w:name="OLE_LINK414"/>
      <w:bookmarkStart w:id="385" w:name="OLE_LINK415"/>
      <w:r>
        <w:t xml:space="preserve">        &lt;xs:element name="anyExt" type="sealunicast:anyExtType" minOccurs="0"/&gt;</w:t>
      </w:r>
    </w:p>
    <w:bookmarkEnd w:id="384"/>
    <w:bookmarkEnd w:id="385"/>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5A5D1DBD"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414AC3BC"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bookmarkStart w:id="386" w:name="_Hlk194986309"/>
    </w:p>
    <w:bookmarkEnd w:id="386"/>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33FC0E9F"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7C9AF4B" w:rsidR="00AA52F8" w:rsidRPr="00004F96" w:rsidRDefault="00AA52F8" w:rsidP="00AA52F8">
      <w:pPr>
        <w:pStyle w:val="PL"/>
      </w:pPr>
      <w:r>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3F56BFAA"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7E03BA6A"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387" w:name="_CR7_4_4"/>
      <w:bookmarkStart w:id="388" w:name="_Toc209721759"/>
      <w:bookmarkEnd w:id="387"/>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88"/>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&lt;xs:schema xmlns:xs="</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t>
      </w:r>
      <w:r w:rsidRPr="00004F96">
        <w:rPr>
          <w:lang w:eastAsia="en-GB"/>
        </w:rPr>
        <w:t>//www.w3.org/2001/04/xmlenc#</w:t>
      </w:r>
      <w:r w:rsidRPr="00004F96">
        <w:t>"&gt;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5A90FA05" w:rsidR="00AA52F8" w:rsidRPr="00004F96" w:rsidRDefault="00AA52F8" w:rsidP="00AA52F8">
      <w:pPr>
        <w:pStyle w:val="PL"/>
      </w:pPr>
      <w:r>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bookmarkStart w:id="389" w:name="OLE_LINK423"/>
      <w:bookmarkStart w:id="390" w:name="OLE_LINK424"/>
      <w:bookmarkStart w:id="391" w:name="OLE_LINK425"/>
      <w:bookmarkStart w:id="392" w:name="OLE_LINK426"/>
      <w:r>
        <w:t xml:space="preserve">      &lt;xs:element name="anyExt" type="sealmbms:anyExtType" minOccurs="0"/&gt;</w:t>
      </w:r>
    </w:p>
    <w:bookmarkEnd w:id="389"/>
    <w:bookmarkEnd w:id="390"/>
    <w:p w14:paraId="5B0528AB" w14:textId="77777777" w:rsidR="00AA52F8" w:rsidRDefault="00AA52F8" w:rsidP="00AA52F8">
      <w:pPr>
        <w:pStyle w:val="PL"/>
      </w:pPr>
      <w:r>
        <w:t xml:space="preserve">      &lt;xs:any namespace="##other" processContents="lax" minOccurs="0" maxOccurs="unbounded"/&gt;</w:t>
      </w:r>
    </w:p>
    <w:bookmarkEnd w:id="391"/>
    <w:bookmarkEnd w:id="392"/>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bookmarkStart w:id="393" w:name="OLE_LINK427"/>
      <w:bookmarkStart w:id="394" w:name="OLE_LINK428"/>
      <w:r>
        <w:t xml:space="preserve">    </w:t>
      </w:r>
      <w:r w:rsidRPr="00004F96">
        <w:t>&lt;xs:anyAttribute namespace="##any" processContents="lax"/&gt;</w:t>
      </w:r>
    </w:p>
    <w:bookmarkEnd w:id="393"/>
    <w:bookmarkEnd w:id="394"/>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39223D8"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2875E8B7"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395" w:name="_CR7_4_5"/>
      <w:bookmarkStart w:id="396" w:name="_Toc209721760"/>
      <w:bookmarkEnd w:id="395"/>
      <w:r>
        <w:rPr>
          <w:lang w:eastAsia="zh-CN"/>
        </w:rPr>
        <w:t>7.4.5</w:t>
      </w:r>
      <w:r>
        <w:rPr>
          <w:lang w:eastAsia="zh-CN"/>
        </w:rPr>
        <w:tab/>
        <w:t xml:space="preserve">XML schema for </w:t>
      </w:r>
      <w:r>
        <w:t>application/vnd.3gpp.seal</w:t>
      </w:r>
      <w:r>
        <w:rPr>
          <w:lang w:eastAsia="zh-CN"/>
        </w:rPr>
        <w:t>-network-QoS-management-</w:t>
      </w:r>
      <w:r>
        <w:t>info+xml</w:t>
      </w:r>
      <w:bookmarkEnd w:id="396"/>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&lt;xs:schema xmlns:xs="</w:t>
      </w:r>
      <w:hyperlink r:id="rId14" w:history="1">
        <w:r>
          <w:rPr>
            <w:rStyle w:val="Hyperlink"/>
          </w:rPr>
          <w:t>http://www.w3.org/2001/XMLSchema</w:t>
        </w:r>
      </w:hyperlink>
      <w:r>
        <w:t>"</w:t>
      </w:r>
    </w:p>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t>
      </w:r>
      <w:r>
        <w:rPr>
          <w:lang w:eastAsia="en-GB"/>
        </w:rPr>
        <w:t>//www.w3.org/2001/04/xmlenc#</w:t>
      </w:r>
      <w:r>
        <w:t>"&gt;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bookmarkStart w:id="397" w:name="OLE_LINK420"/>
    </w:p>
    <w:bookmarkEnd w:id="397"/>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bookmarkStart w:id="398" w:name="OLE_LINK418"/>
      <w:bookmarkStart w:id="399" w:name="OLE_LINK419"/>
      <w:r>
        <w:t xml:space="preserve">    &lt;xs:anyAttribute namespace="##any" processContents="lax"/&gt;</w:t>
      </w:r>
    </w:p>
    <w:bookmarkEnd w:id="398"/>
    <w:bookmarkEnd w:id="399"/>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01EA29B1" w14:textId="55371385" w:rsidR="00381B11" w:rsidRDefault="00381B11" w:rsidP="00381B11">
      <w:pPr>
        <w:pStyle w:val="Heading3"/>
      </w:pPr>
      <w:bookmarkStart w:id="400" w:name="_CR7_4_6"/>
      <w:bookmarkStart w:id="401" w:name="_Toc209721761"/>
      <w:bookmarkEnd w:id="400"/>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401"/>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11C5CD72" w14:textId="2C25DE29" w:rsidR="00C66174" w:rsidRPr="00004F96" w:rsidRDefault="00C66174" w:rsidP="00C66174">
      <w:pPr>
        <w:pStyle w:val="Heading3"/>
        <w:rPr>
          <w:lang w:eastAsia="zh-CN"/>
        </w:rPr>
      </w:pPr>
      <w:bookmarkStart w:id="402" w:name="_CR7_4_7"/>
      <w:bookmarkStart w:id="403" w:name="_Toc209721762"/>
      <w:bookmarkEnd w:id="402"/>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403"/>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345CAB40" w:rsidR="00C34A9C" w:rsidRDefault="00C66174" w:rsidP="00C66174">
      <w:pPr>
        <w:pStyle w:val="PL"/>
        <w:rPr>
          <w:lang w:eastAsia="zh-CN"/>
        </w:rPr>
      </w:pPr>
      <w:r>
        <w:rPr>
          <w:lang w:eastAsia="zh-CN"/>
        </w:rPr>
        <w:t>xmlns:sealmbs="urn:3gpp:ns:sealMbsInfo:1.0"</w:t>
      </w:r>
    </w:p>
    <w:p w14:paraId="2B29B09A" w14:textId="622274D0" w:rsidR="00C34A9C" w:rsidRDefault="00C66174" w:rsidP="00C66174">
      <w:pPr>
        <w:pStyle w:val="PL"/>
        <w:rPr>
          <w:lang w:eastAsia="zh-CN"/>
        </w:rPr>
      </w:pPr>
      <w:r>
        <w:rPr>
          <w:lang w:eastAsia="zh-CN"/>
        </w:rPr>
        <w:t>xmlns:sealmbms="urn:3gpp:ns:sealMbmsInfo:1.0"</w:t>
      </w:r>
    </w:p>
    <w:p w14:paraId="36CD97F9" w14:textId="5EE8431A"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0F6319BC"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51C858E1"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4191D492" w14:textId="64919126"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w:t>
      </w:r>
      <w:r w:rsidR="00750B70">
        <w:rPr>
          <w:lang w:eastAsia="zh-CN"/>
        </w:rPr>
        <w:t>S</w:t>
      </w:r>
      <w:r>
        <w:rPr>
          <w:lang w:eastAsia="zh-CN"/>
        </w:rPr>
        <w:t>ession</w:t>
      </w:r>
      <w:r w:rsidR="00750B70">
        <w:rPr>
          <w:lang w:eastAsia="zh-CN"/>
        </w:rPr>
        <w:t>P</w:t>
      </w:r>
      <w:r>
        <w:rPr>
          <w:lang w:eastAsia="zh-CN"/>
        </w:rPr>
        <w:t>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67DEFA3E"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3F7A44B5"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6E671C5A"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5B6019B9" w14:textId="77777777" w:rsidR="00750B70" w:rsidRDefault="00750B70" w:rsidP="00750B70">
      <w:pPr>
        <w:pStyle w:val="PL"/>
        <w:rPr>
          <w:lang w:eastAsia="zh-CN"/>
        </w:rPr>
      </w:pPr>
      <w:r>
        <w:rPr>
          <w:lang w:eastAsia="zh-CN"/>
        </w:rPr>
        <w:t xml:space="preserve">  &lt;xs:complexType name="mbsSessionIdType"&gt;</w:t>
      </w:r>
    </w:p>
    <w:p w14:paraId="10C7B40A" w14:textId="77777777" w:rsidR="00750B70" w:rsidRDefault="00750B70" w:rsidP="00750B70">
      <w:pPr>
        <w:pStyle w:val="PL"/>
        <w:rPr>
          <w:lang w:eastAsia="zh-CN"/>
        </w:rPr>
      </w:pPr>
      <w:r>
        <w:rPr>
          <w:lang w:eastAsia="zh-CN"/>
        </w:rPr>
        <w:t xml:space="preserve">    &lt;xs:sequence&gt;</w:t>
      </w:r>
    </w:p>
    <w:p w14:paraId="58529157" w14:textId="77777777" w:rsidR="00750B70" w:rsidRDefault="00750B70" w:rsidP="00750B70">
      <w:pPr>
        <w:pStyle w:val="PL"/>
        <w:rPr>
          <w:lang w:eastAsia="zh-CN"/>
        </w:rPr>
      </w:pPr>
      <w:r>
        <w:rPr>
          <w:lang w:eastAsia="zh-CN"/>
        </w:rPr>
        <w:t xml:space="preserve">       &lt;xs:element name="tmgi" type="</w:t>
      </w:r>
      <w:r w:rsidRPr="00004F96">
        <w:t>xs:hexBinary</w:t>
      </w:r>
      <w:r>
        <w:rPr>
          <w:lang w:eastAsia="zh-CN"/>
        </w:rPr>
        <w:t>"/&gt;</w:t>
      </w:r>
    </w:p>
    <w:p w14:paraId="729E88CD" w14:textId="77777777" w:rsidR="00750B70" w:rsidRDefault="00750B70" w:rsidP="00750B70">
      <w:pPr>
        <w:pStyle w:val="PL"/>
        <w:rPr>
          <w:lang w:eastAsia="zh-CN"/>
        </w:rPr>
      </w:pPr>
      <w:r>
        <w:rPr>
          <w:lang w:eastAsia="zh-CN"/>
        </w:rPr>
        <w:t xml:space="preserve">       &lt;xs:element name="ipv4Address" type="sealmbs:Ipv4Type"/&gt;</w:t>
      </w:r>
    </w:p>
    <w:p w14:paraId="46F30447" w14:textId="77777777" w:rsidR="00750B70" w:rsidRDefault="00750B70" w:rsidP="00750B70">
      <w:pPr>
        <w:pStyle w:val="PL"/>
        <w:rPr>
          <w:lang w:eastAsia="zh-CN"/>
        </w:rPr>
      </w:pPr>
      <w:r>
        <w:rPr>
          <w:lang w:eastAsia="zh-CN"/>
        </w:rPr>
        <w:t xml:space="preserve">       &lt;xs:element name="ipv6Address" type="sealmbs:Ipv6Type"/&gt;</w:t>
      </w:r>
    </w:p>
    <w:p w14:paraId="73F7EF88" w14:textId="77777777" w:rsidR="00750B70" w:rsidRDefault="00750B70" w:rsidP="00750B70">
      <w:pPr>
        <w:pStyle w:val="PL"/>
        <w:rPr>
          <w:lang w:eastAsia="zh-CN"/>
        </w:rPr>
      </w:pPr>
      <w:r>
        <w:rPr>
          <w:lang w:eastAsia="zh-CN"/>
        </w:rPr>
        <w:t xml:space="preserve"> </w:t>
      </w:r>
      <w:r>
        <w:t xml:space="preserve">      &lt;xs:element name="anyExt" type="sealmbs:anyExtType" minOccurs="0"/&gt;</w:t>
      </w:r>
    </w:p>
    <w:p w14:paraId="09AD2926" w14:textId="77777777" w:rsidR="00750B70" w:rsidRDefault="00750B70" w:rsidP="00750B70">
      <w:pPr>
        <w:pStyle w:val="PL"/>
        <w:rPr>
          <w:lang w:eastAsia="zh-CN"/>
        </w:rPr>
      </w:pPr>
      <w:r>
        <w:rPr>
          <w:lang w:eastAsia="zh-CN"/>
        </w:rPr>
        <w:t xml:space="preserve">      &lt;xs:any namespace="##other" processContents="lax" minOccurs="0" maxOccurs="unbounded"/&gt;</w:t>
      </w:r>
    </w:p>
    <w:p w14:paraId="53104A48" w14:textId="77777777" w:rsidR="00750B70" w:rsidRDefault="00750B70" w:rsidP="00750B70">
      <w:pPr>
        <w:pStyle w:val="PL"/>
        <w:rPr>
          <w:lang w:eastAsia="zh-CN"/>
        </w:rPr>
      </w:pPr>
      <w:r>
        <w:rPr>
          <w:lang w:eastAsia="zh-CN"/>
        </w:rPr>
        <w:t xml:space="preserve">    &lt;/xs:sequence&gt;</w:t>
      </w:r>
    </w:p>
    <w:p w14:paraId="32FE7DD4" w14:textId="77777777" w:rsidR="00750B70" w:rsidRDefault="00750B70" w:rsidP="00750B70">
      <w:pPr>
        <w:pStyle w:val="PL"/>
        <w:rPr>
          <w:lang w:eastAsia="zh-CN"/>
        </w:rPr>
      </w:pPr>
      <w:r>
        <w:rPr>
          <w:lang w:eastAsia="zh-CN"/>
        </w:rPr>
        <w:t xml:space="preserve">    &lt;xs:anyAttribute namespace="##any" processContents="lax"/&gt;</w:t>
      </w:r>
    </w:p>
    <w:p w14:paraId="682E0767" w14:textId="77777777" w:rsidR="00750B70" w:rsidRDefault="00750B70" w:rsidP="00750B70">
      <w:pPr>
        <w:pStyle w:val="PL"/>
        <w:rPr>
          <w:lang w:eastAsia="zh-CN"/>
        </w:rPr>
      </w:pPr>
      <w:r>
        <w:rPr>
          <w:lang w:eastAsia="zh-CN"/>
        </w:rPr>
        <w:t xml:space="preserve">  &lt;/xs:complexType&gt;</w:t>
      </w:r>
    </w:p>
    <w:p w14:paraId="48DEEF02" w14:textId="77777777" w:rsidR="00750B70" w:rsidRDefault="00750B70" w:rsidP="00750B70">
      <w:pPr>
        <w:pStyle w:val="PL"/>
        <w:rPr>
          <w:lang w:eastAsia="zh-CN"/>
        </w:rPr>
      </w:pPr>
    </w:p>
    <w:p w14:paraId="2B83EB7B" w14:textId="77777777" w:rsidR="00750B70" w:rsidRDefault="00750B70" w:rsidP="00750B70">
      <w:pPr>
        <w:pStyle w:val="PL"/>
        <w:rPr>
          <w:lang w:eastAsia="zh-CN"/>
        </w:rPr>
      </w:pPr>
      <w:r>
        <w:rPr>
          <w:lang w:eastAsia="zh-CN"/>
        </w:rPr>
        <w:t xml:space="preserve">  &lt;!—</w:t>
      </w:r>
      <w:r w:rsidRPr="00AC1919">
        <w:rPr>
          <w:lang w:eastAsia="zh-CN"/>
        </w:rPr>
        <w:t>I</w:t>
      </w:r>
      <w:r>
        <w:rPr>
          <w:lang w:eastAsia="zh-CN"/>
        </w:rPr>
        <w:t>P</w:t>
      </w:r>
      <w:r w:rsidRPr="00AC1919">
        <w:rPr>
          <w:lang w:eastAsia="zh-CN"/>
        </w:rPr>
        <w:t>v</w:t>
      </w:r>
      <w:r>
        <w:rPr>
          <w:lang w:eastAsia="zh-CN"/>
        </w:rPr>
        <w:t>4</w:t>
      </w:r>
      <w:r w:rsidRPr="00AC1919">
        <w:rPr>
          <w:lang w:eastAsia="zh-CN"/>
        </w:rPr>
        <w:t xml:space="preserve"> </w:t>
      </w:r>
      <w:r>
        <w:rPr>
          <w:lang w:eastAsia="zh-CN"/>
        </w:rPr>
        <w:t xml:space="preserve">address in </w:t>
      </w:r>
      <w:r w:rsidRPr="00AC1919">
        <w:rPr>
          <w:lang w:eastAsia="zh-CN"/>
        </w:rPr>
        <w:t>dotted-decimal strin</w:t>
      </w:r>
      <w:r>
        <w:rPr>
          <w:lang w:eastAsia="zh-CN"/>
        </w:rPr>
        <w:t>g --&gt;</w:t>
      </w:r>
    </w:p>
    <w:p w14:paraId="7EED99A8" w14:textId="77777777" w:rsidR="00750B70" w:rsidRDefault="00750B70" w:rsidP="00750B70">
      <w:pPr>
        <w:pStyle w:val="PL"/>
        <w:rPr>
          <w:lang w:eastAsia="zh-CN"/>
        </w:rPr>
      </w:pPr>
      <w:r>
        <w:rPr>
          <w:lang w:eastAsia="zh-CN"/>
        </w:rPr>
        <w:t>&lt;xs:simplexType name="Ipv4Type"&gt;</w:t>
      </w:r>
    </w:p>
    <w:p w14:paraId="7C2CC946" w14:textId="77777777" w:rsidR="00750B70" w:rsidRDefault="00750B70" w:rsidP="00750B70">
      <w:pPr>
        <w:pStyle w:val="PL"/>
        <w:rPr>
          <w:lang w:eastAsia="zh-CN"/>
        </w:rPr>
      </w:pPr>
      <w:r>
        <w:rPr>
          <w:lang w:eastAsia="zh-CN"/>
        </w:rPr>
        <w:t xml:space="preserve">    &lt;xs:restriction base="xs:string"&gt;</w:t>
      </w:r>
    </w:p>
    <w:p w14:paraId="5D327D63" w14:textId="77777777" w:rsidR="00750B70" w:rsidRDefault="00750B70" w:rsidP="00750B70">
      <w:pPr>
        <w:pStyle w:val="PL"/>
        <w:rPr>
          <w:lang w:eastAsia="zh-CN"/>
        </w:rPr>
      </w:pPr>
      <w:r>
        <w:rPr>
          <w:lang w:eastAsia="zh-CN"/>
        </w:rPr>
        <w:t xml:space="preserve">      &lt;xs:pattern value="((25[0-5]|2[0-4]\d|1\d\d|[1-9]?\d)\.){3}(25[0-5]|2[0-4]\d|1\d\d|[1-9]?\d)"/&gt;</w:t>
      </w:r>
    </w:p>
    <w:p w14:paraId="75011BA6" w14:textId="77777777" w:rsidR="00750B70" w:rsidRDefault="00750B70" w:rsidP="00750B70">
      <w:pPr>
        <w:pStyle w:val="PL"/>
        <w:rPr>
          <w:lang w:eastAsia="zh-CN"/>
        </w:rPr>
      </w:pPr>
      <w:r>
        <w:rPr>
          <w:lang w:eastAsia="zh-CN"/>
        </w:rPr>
        <w:t xml:space="preserve">    &lt;/xs:restriction&gt;</w:t>
      </w:r>
    </w:p>
    <w:p w14:paraId="468EA398" w14:textId="77777777" w:rsidR="00750B70" w:rsidRDefault="00750B70" w:rsidP="00750B70">
      <w:pPr>
        <w:pStyle w:val="PL"/>
        <w:rPr>
          <w:lang w:eastAsia="zh-CN"/>
        </w:rPr>
      </w:pPr>
      <w:r>
        <w:rPr>
          <w:lang w:eastAsia="zh-CN"/>
        </w:rPr>
        <w:t xml:space="preserve">  &lt;/xs:simpleType&gt;</w:t>
      </w:r>
    </w:p>
    <w:p w14:paraId="6926D476" w14:textId="77777777" w:rsidR="00750B70" w:rsidRDefault="00750B70" w:rsidP="00750B70">
      <w:pPr>
        <w:pStyle w:val="PL"/>
        <w:rPr>
          <w:lang w:eastAsia="zh-CN"/>
        </w:rPr>
      </w:pPr>
    </w:p>
    <w:p w14:paraId="11B18F55" w14:textId="77777777" w:rsidR="00750B70" w:rsidRDefault="00750B70" w:rsidP="00750B70">
      <w:pPr>
        <w:pStyle w:val="PL"/>
        <w:rPr>
          <w:lang w:eastAsia="zh-CN"/>
        </w:rPr>
      </w:pPr>
      <w:r>
        <w:rPr>
          <w:lang w:eastAsia="zh-CN"/>
        </w:rPr>
        <w:t xml:space="preserve">  &lt;!--</w:t>
      </w:r>
      <w:r w:rsidRPr="00AC1919">
        <w:rPr>
          <w:lang w:eastAsia="zh-CN"/>
        </w:rPr>
        <w:t xml:space="preserve">IPv6 </w:t>
      </w:r>
      <w:r>
        <w:rPr>
          <w:lang w:eastAsia="zh-CN"/>
        </w:rPr>
        <w:t xml:space="preserve">address in </w:t>
      </w:r>
      <w:r w:rsidRPr="00AC1919">
        <w:rPr>
          <w:lang w:eastAsia="zh-CN"/>
        </w:rPr>
        <w:t>full</w:t>
      </w:r>
      <w:r w:rsidRPr="00AC1919">
        <w:rPr>
          <w:rFonts w:ascii="Cambria Math" w:hAnsi="Cambria Math" w:cs="Cambria Math"/>
          <w:lang w:eastAsia="zh-CN"/>
        </w:rPr>
        <w:t>‐</w:t>
      </w:r>
      <w:r w:rsidRPr="00AC1919">
        <w:rPr>
          <w:lang w:eastAsia="zh-CN"/>
        </w:rPr>
        <w:t>form colon-hex string (no compression)</w:t>
      </w:r>
      <w:r>
        <w:rPr>
          <w:lang w:eastAsia="zh-CN"/>
        </w:rPr>
        <w:t>--&gt;</w:t>
      </w:r>
    </w:p>
    <w:p w14:paraId="63D468E6" w14:textId="77777777" w:rsidR="00750B70" w:rsidRDefault="00750B70" w:rsidP="00750B70">
      <w:pPr>
        <w:pStyle w:val="PL"/>
        <w:rPr>
          <w:lang w:eastAsia="zh-CN"/>
        </w:rPr>
      </w:pPr>
      <w:r>
        <w:rPr>
          <w:lang w:eastAsia="zh-CN"/>
        </w:rPr>
        <w:t xml:space="preserve">  &lt;xs:simpleType name="Ipv6Type"&gt;</w:t>
      </w:r>
    </w:p>
    <w:p w14:paraId="66C92229" w14:textId="77777777" w:rsidR="00750B70" w:rsidRDefault="00750B70" w:rsidP="00750B70">
      <w:pPr>
        <w:pStyle w:val="PL"/>
        <w:rPr>
          <w:lang w:eastAsia="zh-CN"/>
        </w:rPr>
      </w:pPr>
      <w:r>
        <w:rPr>
          <w:lang w:eastAsia="zh-CN"/>
        </w:rPr>
        <w:t xml:space="preserve">    &lt;xs:restriction base="xs:string"&gt;</w:t>
      </w:r>
    </w:p>
    <w:p w14:paraId="4D305A3B" w14:textId="77777777" w:rsidR="00750B70" w:rsidRDefault="00750B70" w:rsidP="00750B70">
      <w:pPr>
        <w:pStyle w:val="PL"/>
        <w:rPr>
          <w:lang w:eastAsia="zh-CN"/>
        </w:rPr>
      </w:pPr>
      <w:r w:rsidRPr="00AC1919">
        <w:rPr>
          <w:lang w:eastAsia="zh-CN"/>
        </w:rPr>
        <w:t xml:space="preserve">    &lt;xs:pattern value="([0-9A-Fa-f]{1,4}:){7}[0-9A-Fa-f]{1,4}"/&gt;</w:t>
      </w:r>
      <w:r>
        <w:rPr>
          <w:lang w:eastAsia="zh-CN"/>
        </w:rPr>
        <w:t xml:space="preserve">  &lt;/xs:simpleType&gt;</w:t>
      </w:r>
    </w:p>
    <w:p w14:paraId="53027362" w14:textId="77777777" w:rsidR="00750B70" w:rsidRDefault="00750B70" w:rsidP="00750B70">
      <w:pPr>
        <w:pStyle w:val="PL"/>
        <w:rPr>
          <w:lang w:eastAsia="zh-CN"/>
        </w:rPr>
      </w:pPr>
      <w:r>
        <w:rPr>
          <w:lang w:eastAsia="zh-CN"/>
        </w:rPr>
        <w:t xml:space="preserve">  &lt;/xs:simpleType&gt;</w:t>
      </w:r>
    </w:p>
    <w:p w14:paraId="0C1861C7" w14:textId="77777777" w:rsidR="00750B70" w:rsidRDefault="00750B70"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72BCDCA0" w14:textId="77777777" w:rsidR="00AA52F8" w:rsidRDefault="00AA52F8" w:rsidP="00AA52F8">
      <w:pPr>
        <w:pStyle w:val="PL"/>
        <w:rPr>
          <w:lang w:eastAsia="zh-CN"/>
        </w:rPr>
      </w:pPr>
      <w:r>
        <w:rPr>
          <w:lang w:eastAsia="zh-CN"/>
        </w:rPr>
        <w:t xml:space="preserve">  </w:t>
      </w:r>
      <w:r w:rsidRPr="008B4095">
        <w:rPr>
          <w:lang w:eastAsia="zh-CN"/>
        </w:rPr>
        <w:t>&lt;/xs:complexType&gt;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&lt;/xs:schema&gt;</w:t>
      </w:r>
    </w:p>
    <w:p w14:paraId="6205D74C" w14:textId="77777777" w:rsidR="00536F63" w:rsidRPr="00004F96" w:rsidRDefault="00536F63" w:rsidP="00536F63">
      <w:pPr>
        <w:pStyle w:val="Heading2"/>
      </w:pPr>
      <w:bookmarkStart w:id="404" w:name="_CR7_5"/>
      <w:bookmarkStart w:id="405" w:name="_Toc209721763"/>
      <w:bookmarkEnd w:id="404"/>
      <w:r w:rsidRPr="00004F96">
        <w:t>7.5</w:t>
      </w:r>
      <w:r w:rsidRPr="00004F96">
        <w:tab/>
        <w:t>Data semantics</w:t>
      </w:r>
      <w:bookmarkEnd w:id="405"/>
    </w:p>
    <w:p w14:paraId="6205D74D" w14:textId="77777777" w:rsidR="00536F63" w:rsidRPr="00004F96" w:rsidRDefault="00536F63" w:rsidP="00536F63">
      <w:pPr>
        <w:pStyle w:val="Heading3"/>
      </w:pPr>
      <w:bookmarkStart w:id="406" w:name="_CR7_5_1"/>
      <w:bookmarkStart w:id="407" w:name="_Toc209721764"/>
      <w:bookmarkEnd w:id="406"/>
      <w:r w:rsidRPr="00004F96">
        <w:t>7.5.1</w:t>
      </w:r>
      <w:r w:rsidRPr="00004F96">
        <w:tab/>
        <w:t>VALInfo document</w:t>
      </w:r>
      <w:bookmarkEnd w:id="407"/>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08" w:name="_CR7_5_2"/>
      <w:bookmarkStart w:id="409" w:name="_Toc209721765"/>
      <w:bookmarkEnd w:id="408"/>
      <w:r w:rsidRPr="00004F96">
        <w:t>7.5.2</w:t>
      </w:r>
      <w:r w:rsidRPr="00004F96">
        <w:tab/>
        <w:t>UnicastInfo document</w:t>
      </w:r>
      <w:bookmarkEnd w:id="409"/>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10" w:name="_CR7_5_3"/>
      <w:bookmarkStart w:id="411" w:name="_Toc209721766"/>
      <w:bookmarkEnd w:id="410"/>
      <w:r w:rsidRPr="00004F96">
        <w:t>7.5.3</w:t>
      </w:r>
      <w:r w:rsidRPr="00004F96">
        <w:tab/>
        <w:t>MBMSInfo document</w:t>
      </w:r>
      <w:bookmarkEnd w:id="411"/>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412" w:name="OLE_LINK6"/>
      <w:bookmarkStart w:id="413" w:name="OLE_LINK7"/>
      <w:r w:rsidRPr="00004F96">
        <w:rPr>
          <w:lang w:eastAsia="zh-CN"/>
        </w:rPr>
        <w:t>presence of the &lt;unicast-status&gt; element</w:t>
      </w:r>
      <w:bookmarkEnd w:id="412"/>
      <w:bookmarkEnd w:id="413"/>
      <w:r w:rsidRPr="00004F96">
        <w:rPr>
          <w:lang w:eastAsia="zh-CN"/>
        </w:rPr>
        <w:t xml:space="preserve"> indicates the </w:t>
      </w:r>
      <w:bookmarkStart w:id="414" w:name="OLE_LINK8"/>
      <w:r w:rsidRPr="00004F96">
        <w:rPr>
          <w:lang w:eastAsia="zh-CN"/>
        </w:rPr>
        <w:t>listening status of the unicast bearer is requested</w:t>
      </w:r>
      <w:bookmarkEnd w:id="414"/>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15" w:name="_CR7_5_4"/>
      <w:bookmarkStart w:id="416" w:name="_Toc209721767"/>
      <w:bookmarkEnd w:id="415"/>
      <w:r>
        <w:t>7.5.4</w:t>
      </w:r>
      <w:r>
        <w:tab/>
        <w:t>NetworkQoSManagement</w:t>
      </w:r>
      <w:r w:rsidRPr="00090E14">
        <w:t>Info</w:t>
      </w:r>
      <w:r>
        <w:t xml:space="preserve"> document</w:t>
      </w:r>
      <w:bookmarkEnd w:id="416"/>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0ECEAF79" w:rsidR="00381B11" w:rsidRPr="001502A3" w:rsidRDefault="00381B11" w:rsidP="00381B11">
      <w:pPr>
        <w:pStyle w:val="Heading3"/>
      </w:pPr>
      <w:bookmarkStart w:id="417" w:name="_CR7_5_5"/>
      <w:bookmarkStart w:id="418" w:name="_Toc209721768"/>
      <w:bookmarkEnd w:id="417"/>
      <w:r w:rsidRPr="001502A3">
        <w:t>7.5.5</w:t>
      </w:r>
      <w:r w:rsidRPr="001502A3">
        <w:tab/>
        <w:t>Application</w:t>
      </w:r>
      <w:r w:rsidR="00FB441C">
        <w:t>C</w:t>
      </w:r>
      <w:r w:rsidRPr="001502A3">
        <w:t>ommunication</w:t>
      </w:r>
      <w:r w:rsidR="00FB441C">
        <w:t>R</w:t>
      </w:r>
      <w:r w:rsidRPr="001502A3">
        <w:t>equirements</w:t>
      </w:r>
      <w:r w:rsidR="00FB441C">
        <w:t>I</w:t>
      </w:r>
      <w:r w:rsidRPr="001502A3">
        <w:t>nfo document</w:t>
      </w:r>
      <w:bookmarkEnd w:id="418"/>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14128965" w:rsidR="00C66174" w:rsidRPr="001502A3" w:rsidRDefault="00C66174" w:rsidP="00C66174">
      <w:pPr>
        <w:pStyle w:val="Heading3"/>
      </w:pPr>
      <w:bookmarkStart w:id="419" w:name="_CR7_5_6"/>
      <w:bookmarkStart w:id="420" w:name="_Toc209721769"/>
      <w:bookmarkEnd w:id="419"/>
      <w:r w:rsidRPr="001502A3">
        <w:t>7.5.6</w:t>
      </w:r>
      <w:r w:rsidRPr="001502A3">
        <w:tab/>
        <w:t>SEALMBSUsageInfo document</w:t>
      </w:r>
      <w:bookmarkEnd w:id="420"/>
    </w:p>
    <w:p w14:paraId="511E5E96" w14:textId="77777777" w:rsidR="00FB441C" w:rsidRDefault="00FB441C" w:rsidP="00C66174">
      <w:bookmarkStart w:id="421" w:name="OLE_LINK97"/>
      <w:bookmarkStart w:id="422" w:name="OLE_LINK98"/>
      <w:r>
        <w:t xml:space="preserve">The recipient of the </w:t>
      </w:r>
      <w:r w:rsidRPr="00A11E7A">
        <w:t xml:space="preserve">SEALMBSUsageInfo </w:t>
      </w:r>
      <w:r>
        <w:t>XML ignores any unknown element and any unknown attribute</w:t>
      </w:r>
      <w:bookmarkEnd w:id="421"/>
      <w:bookmarkEnd w:id="422"/>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185ED93F" w:rsidR="00C66174" w:rsidRDefault="00C66174" w:rsidP="00750B70">
      <w:pPr>
        <w:pStyle w:val="B1"/>
        <w:numPr>
          <w:ilvl w:val="0"/>
          <w:numId w:val="41"/>
        </w:numPr>
      </w:pP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608D8A43"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30FE09DA"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247DB72" w14:textId="1CCCBE0C" w:rsidR="00750B70" w:rsidRPr="00004F96" w:rsidRDefault="00750B70" w:rsidP="00750B70">
      <w:pPr>
        <w:pStyle w:val="B2"/>
        <w:overflowPunct/>
        <w:autoSpaceDE/>
        <w:autoSpaceDN/>
        <w:adjustRightInd/>
        <w:textAlignment w:val="auto"/>
        <w:rPr>
          <w:rFonts w:cs="Arial"/>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09C113BE"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 xml:space="preserve">S </w:t>
      </w:r>
      <w:r w:rsidR="00750B70">
        <w:rPr>
          <w:lang w:eastAsia="zh-CN"/>
        </w:rPr>
        <w:t>session</w:t>
      </w:r>
      <w:r w:rsidRPr="00004F96">
        <w:rPr>
          <w:lang w:eastAsia="zh-CN"/>
        </w:rPr>
        <w:t xml:space="preserve">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365809CB" w:rsidR="00C66174" w:rsidRDefault="00C66174" w:rsidP="00C66174">
      <w:pPr>
        <w:pStyle w:val="B1"/>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58C6D4D0"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5EDF1F6E"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B8211CE" w14:textId="30C5A012" w:rsidR="00750B70" w:rsidRPr="00004F96" w:rsidRDefault="00750B70" w:rsidP="00750B70">
      <w:pPr>
        <w:pStyle w:val="B2"/>
        <w:overflowPunct/>
        <w:autoSpaceDE/>
        <w:autoSpaceDN/>
        <w:adjustRightInd/>
        <w:textAlignment w:val="auto"/>
        <w:rPr>
          <w:lang w:eastAsia="zh-CN"/>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423" w:name="_CR7_6"/>
      <w:bookmarkStart w:id="424" w:name="_Toc209721770"/>
      <w:bookmarkEnd w:id="423"/>
      <w:r w:rsidRPr="00004F96">
        <w:t>7.6</w:t>
      </w:r>
      <w:r w:rsidRPr="00004F96">
        <w:tab/>
        <w:t>MIME types</w:t>
      </w:r>
      <w:bookmarkEnd w:id="424"/>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425" w:name="OLE_LINK87"/>
      <w:r w:rsidRPr="00004F96">
        <w:t>"application/</w:t>
      </w:r>
      <w:r>
        <w:t>vnd.3gpp.seal-app-comm-requirements-info</w:t>
      </w:r>
      <w:r w:rsidRPr="00004F96">
        <w:t>+xml MIME body"</w:t>
      </w:r>
      <w:bookmarkEnd w:id="425"/>
      <w:r w:rsidRPr="00004F96">
        <w:t>.</w:t>
      </w:r>
    </w:p>
    <w:p w14:paraId="5EB7586A" w14:textId="7CC619F7" w:rsidR="001502A3" w:rsidRPr="00004F96" w:rsidRDefault="001502A3" w:rsidP="00667375">
      <w:r w:rsidRPr="00004F96">
        <w:t>The MIME type for the</w:t>
      </w:r>
      <w:r>
        <w:t xml:space="preserve"> SEALMBSUsageInfo</w:t>
      </w:r>
      <w:r w:rsidRPr="00004F96">
        <w:t xml:space="preserve"> document shall be </w:t>
      </w:r>
      <w:bookmarkStart w:id="426" w:name="OLE_LINK88"/>
      <w:bookmarkStart w:id="427" w:name="OLE_LINK89"/>
      <w:r w:rsidRPr="00004F96">
        <w:t>"application/</w:t>
      </w:r>
      <w:r>
        <w:t>vnd.3gpp.seal-mbs-usage</w:t>
      </w:r>
      <w:r>
        <w:rPr>
          <w:lang w:eastAsia="zh-CN"/>
        </w:rPr>
        <w:t>-info</w:t>
      </w:r>
      <w:r w:rsidRPr="00004F96">
        <w:t>+xml MIME body"</w:t>
      </w:r>
      <w:bookmarkEnd w:id="426"/>
      <w:bookmarkEnd w:id="427"/>
      <w:r w:rsidRPr="00004F96">
        <w:t>.</w:t>
      </w:r>
    </w:p>
    <w:p w14:paraId="6205D7A1" w14:textId="77777777" w:rsidR="00536F63" w:rsidRPr="00004F96" w:rsidRDefault="00536F63" w:rsidP="00536F63">
      <w:pPr>
        <w:pStyle w:val="Heading2"/>
      </w:pPr>
      <w:bookmarkStart w:id="428" w:name="_CR7_7"/>
      <w:bookmarkStart w:id="429" w:name="_Toc209721771"/>
      <w:bookmarkEnd w:id="428"/>
      <w:r w:rsidRPr="00004F96">
        <w:t>7.7</w:t>
      </w:r>
      <w:r w:rsidRPr="00004F96">
        <w:tab/>
        <w:t>IANA registration template</w:t>
      </w:r>
      <w:bookmarkEnd w:id="429"/>
    </w:p>
    <w:p w14:paraId="6205D7A3" w14:textId="77777777" w:rsidR="00536F63" w:rsidRPr="00004F96" w:rsidRDefault="00536F63" w:rsidP="00536F63">
      <w:pPr>
        <w:pStyle w:val="Heading3"/>
      </w:pPr>
      <w:bookmarkStart w:id="430" w:name="_CR7_7_1"/>
      <w:bookmarkEnd w:id="430"/>
      <w:r w:rsidRPr="00004F96">
        <w:br w:type="page"/>
      </w:r>
      <w:bookmarkStart w:id="431" w:name="clause4"/>
      <w:bookmarkStart w:id="432" w:name="_Toc209721772"/>
      <w:bookmarkEnd w:id="431"/>
      <w:r w:rsidRPr="00004F96">
        <w:t>7.7.1</w:t>
      </w:r>
      <w:r w:rsidRPr="00004F96">
        <w:tab/>
        <w:t xml:space="preserve">IANA registration template for </w:t>
      </w:r>
      <w:r w:rsidRPr="00004F96">
        <w:rPr>
          <w:lang w:eastAsia="zh-CN"/>
        </w:rPr>
        <w:t>VAL</w:t>
      </w:r>
      <w:r w:rsidRPr="00004F96">
        <w:t>Info</w:t>
      </w:r>
      <w:bookmarkEnd w:id="432"/>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33" w:name="_CR7_7_2"/>
      <w:bookmarkStart w:id="434" w:name="_Toc209721773"/>
      <w:bookmarkEnd w:id="433"/>
      <w:r w:rsidRPr="00004F96">
        <w:t>7.7.2</w:t>
      </w:r>
      <w:r w:rsidRPr="00004F96">
        <w:tab/>
        <w:t>IANA registration template for UnicastInfo</w:t>
      </w:r>
      <w:bookmarkEnd w:id="434"/>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35" w:name="_CR7_7_3"/>
      <w:bookmarkStart w:id="436" w:name="_Toc209721774"/>
      <w:bookmarkEnd w:id="435"/>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436"/>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37" w:name="_CR7_7_4"/>
      <w:bookmarkStart w:id="438" w:name="_Toc209721775"/>
      <w:bookmarkEnd w:id="437"/>
      <w:r>
        <w:t>7.7.</w:t>
      </w:r>
      <w:r w:rsidR="005B4C6A">
        <w:t>4</w:t>
      </w:r>
      <w:r>
        <w:tab/>
        <w:t>IANA registration template for NetworkQoSManagementInfo</w:t>
      </w:r>
      <w:bookmarkEnd w:id="438"/>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39" w:name="_CR7_7_5"/>
      <w:bookmarkStart w:id="440" w:name="_Toc209721776"/>
      <w:bookmarkEnd w:id="439"/>
      <w:r>
        <w:t>7.7.5</w:t>
      </w:r>
      <w:r>
        <w:tab/>
        <w:t xml:space="preserve">IANA registration template for </w:t>
      </w:r>
      <w:bookmarkStart w:id="441" w:name="OLE_LINK82"/>
      <w:bookmarkStart w:id="442" w:name="OLE_LINK83"/>
      <w:r w:rsidRPr="001502A3">
        <w:t>ApplicationCommunicationRequirementsInfo</w:t>
      </w:r>
      <w:bookmarkEnd w:id="441"/>
      <w:bookmarkEnd w:id="442"/>
      <w:bookmarkEnd w:id="440"/>
    </w:p>
    <w:p w14:paraId="0B32D84B" w14:textId="77777777" w:rsidR="001502A3" w:rsidRDefault="001502A3" w:rsidP="001502A3">
      <w:bookmarkStart w:id="443" w:name="OLE_LINK69"/>
      <w:bookmarkStart w:id="444"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43"/>
    <w:bookmarkEnd w:id="444"/>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45" w:name="_CR7_7_6"/>
      <w:bookmarkStart w:id="446" w:name="_Toc209721777"/>
      <w:bookmarkEnd w:id="445"/>
      <w:r>
        <w:t>7.7.6</w:t>
      </w:r>
      <w:r>
        <w:tab/>
        <w:t xml:space="preserve">IANA registration template for </w:t>
      </w:r>
      <w:bookmarkStart w:id="447" w:name="OLE_LINK84"/>
      <w:bookmarkStart w:id="448" w:name="OLE_LINK85"/>
      <w:r>
        <w:t>SEALMBSUsageInfo</w:t>
      </w:r>
      <w:bookmarkEnd w:id="447"/>
      <w:bookmarkEnd w:id="448"/>
      <w:bookmarkEnd w:id="446"/>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49" w:name="OLE_LINK76"/>
      <w:bookmarkStart w:id="450" w:name="OLE_LINK77"/>
      <w:r>
        <w:t>Applications supporting the SEAL network resource management for the use of procedures for MBS (</w:t>
      </w:r>
      <w:r w:rsidRPr="00BC00C5">
        <w:t>Multicast/Broadcast Services</w:t>
      </w:r>
      <w:r>
        <w:t>) bearers as described in the published specification.</w:t>
      </w:r>
    </w:p>
    <w:bookmarkEnd w:id="449"/>
    <w:bookmarkEnd w:id="450"/>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51" w:name="_CRAnnexAnormative"/>
      <w:bookmarkStart w:id="452" w:name="_Toc209721778"/>
      <w:bookmarkEnd w:id="451"/>
      <w:r w:rsidRPr="004D3578">
        <w:t xml:space="preserve">Annex </w:t>
      </w:r>
      <w:r>
        <w:t>A</w:t>
      </w:r>
      <w:r w:rsidRPr="004D3578">
        <w:t xml:space="preserve"> (</w:t>
      </w:r>
      <w:r>
        <w:t>normative</w:t>
      </w:r>
      <w:r w:rsidRPr="004D3578">
        <w:t>):</w:t>
      </w:r>
      <w:r w:rsidRPr="004D3578">
        <w:br/>
      </w:r>
      <w:r>
        <w:t>CoAP resource representation and encoding</w:t>
      </w:r>
      <w:bookmarkEnd w:id="452"/>
    </w:p>
    <w:p w14:paraId="295F2668" w14:textId="3B47ACD5" w:rsidR="004D5A8F" w:rsidRDefault="004D5A8F" w:rsidP="004D5A8F">
      <w:pPr>
        <w:pStyle w:val="Heading1"/>
      </w:pPr>
      <w:bookmarkStart w:id="453" w:name="_CRA_1"/>
      <w:bookmarkStart w:id="454" w:name="_Toc209721779"/>
      <w:bookmarkEnd w:id="453"/>
      <w:r>
        <w:t>A.1</w:t>
      </w:r>
      <w:r>
        <w:tab/>
        <w:t>General</w:t>
      </w:r>
      <w:bookmarkEnd w:id="454"/>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55" w:name="_CRA_2"/>
      <w:bookmarkStart w:id="456" w:name="_Toc209721780"/>
      <w:bookmarkEnd w:id="455"/>
      <w:r>
        <w:t>A.2</w:t>
      </w:r>
      <w:r>
        <w:tab/>
        <w:t>Resource representation and APIs for QoS session</w:t>
      </w:r>
      <w:bookmarkEnd w:id="456"/>
    </w:p>
    <w:p w14:paraId="746309B6" w14:textId="6A6D2817" w:rsidR="004D5A8F" w:rsidRPr="00312F26" w:rsidRDefault="004D5A8F" w:rsidP="004D5A8F">
      <w:pPr>
        <w:pStyle w:val="Heading2"/>
        <w:rPr>
          <w:lang w:val="fr-FR"/>
        </w:rPr>
      </w:pPr>
      <w:bookmarkStart w:id="457" w:name="_CRA_2_1"/>
      <w:bookmarkStart w:id="458" w:name="_Toc24868548"/>
      <w:bookmarkStart w:id="459" w:name="_Toc34154056"/>
      <w:bookmarkStart w:id="460" w:name="_Toc36041000"/>
      <w:bookmarkStart w:id="461" w:name="_Toc36041313"/>
      <w:bookmarkStart w:id="462" w:name="_Toc43196555"/>
      <w:bookmarkStart w:id="463" w:name="_Toc43481325"/>
      <w:bookmarkStart w:id="464" w:name="_Toc45134602"/>
      <w:bookmarkStart w:id="465" w:name="_Toc51189134"/>
      <w:bookmarkStart w:id="466" w:name="_Toc51763810"/>
      <w:bookmarkStart w:id="467" w:name="_Toc57206042"/>
      <w:bookmarkStart w:id="468" w:name="_Toc59019383"/>
      <w:bookmarkStart w:id="469" w:name="_Toc209721781"/>
      <w:bookmarkEnd w:id="457"/>
      <w:r w:rsidRPr="00312F26">
        <w:rPr>
          <w:lang w:val="fr-FR"/>
        </w:rPr>
        <w:t>A.2.1</w:t>
      </w:r>
      <w:r w:rsidRPr="00312F26">
        <w:rPr>
          <w:lang w:val="fr-FR"/>
        </w:rPr>
        <w:tab/>
        <w:t>SU_QosSessionManagement API</w:t>
      </w:r>
      <w:bookmarkEnd w:id="458"/>
      <w:bookmarkEnd w:id="459"/>
      <w:bookmarkEnd w:id="460"/>
      <w:bookmarkEnd w:id="461"/>
      <w:bookmarkEnd w:id="462"/>
      <w:bookmarkEnd w:id="463"/>
      <w:bookmarkEnd w:id="464"/>
      <w:bookmarkEnd w:id="465"/>
      <w:bookmarkEnd w:id="466"/>
      <w:bookmarkEnd w:id="467"/>
      <w:bookmarkEnd w:id="468"/>
      <w:bookmarkEnd w:id="469"/>
    </w:p>
    <w:p w14:paraId="16788A0C" w14:textId="582C8D4C" w:rsidR="004D5A8F" w:rsidRPr="00312F26" w:rsidRDefault="004D5A8F" w:rsidP="004D5A8F">
      <w:pPr>
        <w:pStyle w:val="Heading3"/>
        <w:rPr>
          <w:lang w:val="fr-FR"/>
        </w:rPr>
      </w:pPr>
      <w:bookmarkStart w:id="470" w:name="_CRA_2_1_1"/>
      <w:bookmarkStart w:id="471" w:name="_Toc24868549"/>
      <w:bookmarkStart w:id="472" w:name="_Toc34154057"/>
      <w:bookmarkStart w:id="473" w:name="_Toc36041001"/>
      <w:bookmarkStart w:id="474" w:name="_Toc36041314"/>
      <w:bookmarkStart w:id="475" w:name="_Toc43196556"/>
      <w:bookmarkStart w:id="476" w:name="_Toc43481326"/>
      <w:bookmarkStart w:id="477" w:name="_Toc45134603"/>
      <w:bookmarkStart w:id="478" w:name="_Toc51189135"/>
      <w:bookmarkStart w:id="479" w:name="_Toc51763811"/>
      <w:bookmarkStart w:id="480" w:name="_Toc57206043"/>
      <w:bookmarkStart w:id="481" w:name="_Toc59019384"/>
      <w:bookmarkStart w:id="482" w:name="_Toc209721782"/>
      <w:bookmarkEnd w:id="470"/>
      <w:r w:rsidRPr="00312F26">
        <w:rPr>
          <w:lang w:val="fr-FR"/>
        </w:rPr>
        <w:t>A.2.1.1</w:t>
      </w:r>
      <w:r w:rsidRPr="00312F26">
        <w:rPr>
          <w:lang w:val="fr-FR"/>
        </w:rPr>
        <w:tab/>
        <w:t>API URI</w:t>
      </w:r>
      <w:bookmarkEnd w:id="471"/>
      <w:bookmarkEnd w:id="472"/>
      <w:bookmarkEnd w:id="473"/>
      <w:bookmarkEnd w:id="474"/>
      <w:bookmarkEnd w:id="475"/>
      <w:bookmarkEnd w:id="476"/>
      <w:bookmarkEnd w:id="477"/>
      <w:bookmarkEnd w:id="478"/>
      <w:bookmarkEnd w:id="479"/>
      <w:bookmarkEnd w:id="480"/>
      <w:bookmarkEnd w:id="481"/>
      <w:bookmarkEnd w:id="482"/>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3B0829">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483" w:name="_CRA_2_1_2"/>
      <w:bookmarkStart w:id="484" w:name="_Toc24868550"/>
      <w:bookmarkStart w:id="485" w:name="_Toc34154058"/>
      <w:bookmarkStart w:id="486" w:name="_Toc36041002"/>
      <w:bookmarkStart w:id="487" w:name="_Toc36041315"/>
      <w:bookmarkStart w:id="488" w:name="_Toc43196557"/>
      <w:bookmarkStart w:id="489" w:name="_Toc43481327"/>
      <w:bookmarkStart w:id="490" w:name="_Toc45134604"/>
      <w:bookmarkStart w:id="491" w:name="_Toc51189136"/>
      <w:bookmarkStart w:id="492" w:name="_Toc51763812"/>
      <w:bookmarkStart w:id="493" w:name="_Toc57206044"/>
      <w:bookmarkStart w:id="494" w:name="_Toc59019385"/>
      <w:bookmarkStart w:id="495" w:name="_Toc209721783"/>
      <w:bookmarkEnd w:id="483"/>
      <w:r>
        <w:t>A.2.1.2</w:t>
      </w:r>
      <w:r>
        <w:tab/>
        <w:t>Resources</w:t>
      </w:r>
      <w:bookmarkEnd w:id="484"/>
      <w:bookmarkEnd w:id="485"/>
      <w:bookmarkEnd w:id="486"/>
      <w:bookmarkEnd w:id="487"/>
      <w:bookmarkEnd w:id="488"/>
      <w:bookmarkEnd w:id="489"/>
      <w:bookmarkEnd w:id="490"/>
      <w:bookmarkEnd w:id="491"/>
      <w:bookmarkEnd w:id="492"/>
      <w:bookmarkEnd w:id="493"/>
      <w:bookmarkEnd w:id="494"/>
      <w:bookmarkEnd w:id="495"/>
    </w:p>
    <w:p w14:paraId="6CD10670" w14:textId="4C8BF342" w:rsidR="004D5A8F" w:rsidRDefault="004D5A8F" w:rsidP="004D5A8F">
      <w:pPr>
        <w:pStyle w:val="Heading4"/>
      </w:pPr>
      <w:bookmarkStart w:id="496" w:name="_CRA_2_1_2_1"/>
      <w:bookmarkStart w:id="497" w:name="_Toc24868551"/>
      <w:bookmarkStart w:id="498" w:name="_Toc34154059"/>
      <w:bookmarkStart w:id="499" w:name="_Toc36041003"/>
      <w:bookmarkStart w:id="500" w:name="_Toc36041316"/>
      <w:bookmarkStart w:id="501" w:name="_Toc43196558"/>
      <w:bookmarkStart w:id="502" w:name="_Toc43481328"/>
      <w:bookmarkStart w:id="503" w:name="_Toc45134605"/>
      <w:bookmarkStart w:id="504" w:name="_Toc51189137"/>
      <w:bookmarkStart w:id="505" w:name="_Toc51763813"/>
      <w:bookmarkStart w:id="506" w:name="_Toc57206045"/>
      <w:bookmarkStart w:id="507" w:name="_Toc59019386"/>
      <w:bookmarkStart w:id="508" w:name="_Toc209721784"/>
      <w:bookmarkEnd w:id="496"/>
      <w:r>
        <w:t>A.2.1.2.1</w:t>
      </w:r>
      <w:r>
        <w:tab/>
        <w:t>Overview</w:t>
      </w:r>
      <w:bookmarkEnd w:id="497"/>
      <w:bookmarkEnd w:id="498"/>
      <w:bookmarkEnd w:id="499"/>
      <w:bookmarkEnd w:id="500"/>
      <w:bookmarkEnd w:id="501"/>
      <w:bookmarkEnd w:id="502"/>
      <w:bookmarkEnd w:id="503"/>
      <w:bookmarkEnd w:id="504"/>
      <w:bookmarkEnd w:id="505"/>
      <w:bookmarkEnd w:id="506"/>
      <w:bookmarkEnd w:id="507"/>
      <w:bookmarkEnd w:id="508"/>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4.5pt" o:ole="">
            <v:imagedata r:id="rId15" o:title=""/>
          </v:shape>
          <o:OLEObject Type="Embed" ProgID="Visio.Drawing.15" ShapeID="_x0000_i1025" DrawAspect="Content" ObjectID="_1820334460" r:id="rId16"/>
        </w:object>
      </w:r>
    </w:p>
    <w:p w14:paraId="1AE36A19" w14:textId="5BB3C568" w:rsidR="004D5A8F" w:rsidRDefault="004D5A8F" w:rsidP="004D5A8F">
      <w:pPr>
        <w:pStyle w:val="TF"/>
      </w:pPr>
      <w:bookmarkStart w:id="509" w:name="_CRFigureA_2_1_2_11"/>
      <w:r>
        <w:t xml:space="preserve">Figure </w:t>
      </w:r>
      <w:bookmarkEnd w:id="509"/>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10" w:name="_CRTableA_2_1_2_11"/>
      <w:r>
        <w:t>Table </w:t>
      </w:r>
      <w:bookmarkEnd w:id="510"/>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7575A4"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11" w:name="_CRA_2_1_2_2"/>
      <w:bookmarkStart w:id="512" w:name="_Toc24868552"/>
      <w:bookmarkStart w:id="513" w:name="_Toc34154060"/>
      <w:bookmarkStart w:id="514" w:name="_Toc36041004"/>
      <w:bookmarkStart w:id="515" w:name="_Toc36041317"/>
      <w:bookmarkStart w:id="516" w:name="_Toc43196559"/>
      <w:bookmarkStart w:id="517" w:name="_Toc43481329"/>
      <w:bookmarkStart w:id="518" w:name="_Toc45134606"/>
      <w:bookmarkStart w:id="519" w:name="_Toc51189138"/>
      <w:bookmarkStart w:id="520" w:name="_Toc51763814"/>
      <w:bookmarkStart w:id="521" w:name="_Toc57206046"/>
      <w:bookmarkStart w:id="522" w:name="_Toc59019387"/>
      <w:bookmarkStart w:id="523" w:name="_Toc209721785"/>
      <w:bookmarkEnd w:id="511"/>
      <w:r w:rsidRPr="00312F26">
        <w:rPr>
          <w:lang w:val="fr-FR"/>
        </w:rPr>
        <w:t>A.2.1.2.2</w:t>
      </w:r>
      <w:r w:rsidRPr="00312F26">
        <w:rPr>
          <w:lang w:val="fr-FR"/>
        </w:rPr>
        <w:tab/>
        <w:t>Resource: QoS Sessions</w:t>
      </w:r>
      <w:bookmarkEnd w:id="512"/>
      <w:bookmarkEnd w:id="513"/>
      <w:bookmarkEnd w:id="514"/>
      <w:bookmarkEnd w:id="515"/>
      <w:bookmarkEnd w:id="516"/>
      <w:bookmarkEnd w:id="517"/>
      <w:bookmarkEnd w:id="518"/>
      <w:bookmarkEnd w:id="519"/>
      <w:bookmarkEnd w:id="520"/>
      <w:bookmarkEnd w:id="521"/>
      <w:bookmarkEnd w:id="522"/>
      <w:bookmarkEnd w:id="523"/>
    </w:p>
    <w:p w14:paraId="4F3D4EE3" w14:textId="46686D89" w:rsidR="004D5A8F" w:rsidRPr="00312F26" w:rsidRDefault="004D5A8F" w:rsidP="004D5A8F">
      <w:pPr>
        <w:pStyle w:val="Heading5"/>
        <w:rPr>
          <w:lang w:val="fr-FR"/>
        </w:rPr>
      </w:pPr>
      <w:bookmarkStart w:id="524" w:name="_CRA_2_1_2_2_1"/>
      <w:bookmarkStart w:id="525" w:name="_Toc24868553"/>
      <w:bookmarkStart w:id="526" w:name="_Toc34154061"/>
      <w:bookmarkStart w:id="527" w:name="_Toc36041005"/>
      <w:bookmarkStart w:id="528" w:name="_Toc36041318"/>
      <w:bookmarkStart w:id="529" w:name="_Toc43196560"/>
      <w:bookmarkStart w:id="530" w:name="_Toc43481330"/>
      <w:bookmarkStart w:id="531" w:name="_Toc45134607"/>
      <w:bookmarkStart w:id="532" w:name="_Toc51189139"/>
      <w:bookmarkStart w:id="533" w:name="_Toc51763815"/>
      <w:bookmarkStart w:id="534" w:name="_Toc57206047"/>
      <w:bookmarkStart w:id="535" w:name="_Toc59019388"/>
      <w:bookmarkStart w:id="536" w:name="_Toc209721786"/>
      <w:bookmarkEnd w:id="524"/>
      <w:r w:rsidRPr="00312F26">
        <w:rPr>
          <w:lang w:val="fr-FR"/>
        </w:rPr>
        <w:t>A.2.1.2.2.1</w:t>
      </w:r>
      <w:r w:rsidRPr="00312F26">
        <w:rPr>
          <w:lang w:val="fr-FR"/>
        </w:rPr>
        <w:tab/>
        <w:t>Description</w:t>
      </w:r>
      <w:bookmarkEnd w:id="525"/>
      <w:bookmarkEnd w:id="526"/>
      <w:bookmarkEnd w:id="527"/>
      <w:bookmarkEnd w:id="528"/>
      <w:bookmarkEnd w:id="529"/>
      <w:bookmarkEnd w:id="530"/>
      <w:bookmarkEnd w:id="531"/>
      <w:bookmarkEnd w:id="532"/>
      <w:bookmarkEnd w:id="533"/>
      <w:bookmarkEnd w:id="534"/>
      <w:bookmarkEnd w:id="535"/>
      <w:bookmarkEnd w:id="53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37" w:name="_CRA_2_1_2_2_2"/>
      <w:bookmarkStart w:id="538" w:name="_Toc24868554"/>
      <w:bookmarkStart w:id="539" w:name="_Toc34154062"/>
      <w:bookmarkStart w:id="540" w:name="_Toc36041006"/>
      <w:bookmarkStart w:id="541" w:name="_Toc36041319"/>
      <w:bookmarkStart w:id="542" w:name="_Toc43196561"/>
      <w:bookmarkStart w:id="543" w:name="_Toc43481331"/>
      <w:bookmarkStart w:id="544" w:name="_Toc45134608"/>
      <w:bookmarkStart w:id="545" w:name="_Toc51189140"/>
      <w:bookmarkStart w:id="546" w:name="_Toc51763816"/>
      <w:bookmarkStart w:id="547" w:name="_Toc57206048"/>
      <w:bookmarkStart w:id="548" w:name="_Toc59019389"/>
      <w:bookmarkStart w:id="549" w:name="_Toc209721787"/>
      <w:bookmarkEnd w:id="537"/>
      <w:r w:rsidRPr="00312F26">
        <w:rPr>
          <w:lang w:val="fr-FR"/>
        </w:rPr>
        <w:t>A.2.1.2.2.2</w:t>
      </w:r>
      <w:r w:rsidRPr="00312F26">
        <w:rPr>
          <w:lang w:val="fr-FR"/>
        </w:rPr>
        <w:tab/>
        <w:t>Resource Definition</w:t>
      </w:r>
      <w:bookmarkEnd w:id="538"/>
      <w:bookmarkEnd w:id="539"/>
      <w:bookmarkEnd w:id="540"/>
      <w:bookmarkEnd w:id="541"/>
      <w:bookmarkEnd w:id="542"/>
      <w:bookmarkEnd w:id="543"/>
      <w:bookmarkEnd w:id="544"/>
      <w:bookmarkEnd w:id="545"/>
      <w:bookmarkEnd w:id="546"/>
      <w:bookmarkEnd w:id="547"/>
      <w:bookmarkEnd w:id="548"/>
      <w:bookmarkEnd w:id="549"/>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50" w:name="_CRTableA_2_1_2_2_21"/>
      <w:r>
        <w:t xml:space="preserve">Table </w:t>
      </w:r>
      <w:bookmarkEnd w:id="550"/>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51" w:name="_CRA_2_1_2_2_3"/>
      <w:bookmarkStart w:id="552" w:name="_Toc24868555"/>
      <w:bookmarkStart w:id="553" w:name="_Toc34154063"/>
      <w:bookmarkStart w:id="554" w:name="_Toc36041007"/>
      <w:bookmarkStart w:id="555" w:name="_Toc36041320"/>
      <w:bookmarkStart w:id="556" w:name="_Toc43196562"/>
      <w:bookmarkStart w:id="557" w:name="_Toc43481332"/>
      <w:bookmarkStart w:id="558" w:name="_Toc45134609"/>
      <w:bookmarkStart w:id="559" w:name="_Toc51189141"/>
      <w:bookmarkStart w:id="560" w:name="_Toc51763817"/>
      <w:bookmarkStart w:id="561" w:name="_Toc57206049"/>
      <w:bookmarkStart w:id="562" w:name="_Toc59019390"/>
      <w:bookmarkStart w:id="563" w:name="_Toc209721788"/>
      <w:bookmarkEnd w:id="551"/>
      <w:r>
        <w:t>A.2.1.2.2.3</w:t>
      </w:r>
      <w:r>
        <w:tab/>
        <w:t>Resource Standard Methods</w:t>
      </w:r>
      <w:bookmarkEnd w:id="552"/>
      <w:bookmarkEnd w:id="553"/>
      <w:bookmarkEnd w:id="554"/>
      <w:bookmarkEnd w:id="555"/>
      <w:bookmarkEnd w:id="556"/>
      <w:bookmarkEnd w:id="557"/>
      <w:bookmarkEnd w:id="558"/>
      <w:bookmarkEnd w:id="559"/>
      <w:bookmarkEnd w:id="560"/>
      <w:bookmarkEnd w:id="561"/>
      <w:bookmarkEnd w:id="562"/>
      <w:bookmarkEnd w:id="563"/>
    </w:p>
    <w:p w14:paraId="7F4F9DB9" w14:textId="1BC83BE3" w:rsidR="004D5A8F" w:rsidRDefault="004D5A8F" w:rsidP="004D5A8F">
      <w:pPr>
        <w:pStyle w:val="Heading6"/>
      </w:pPr>
      <w:bookmarkStart w:id="564" w:name="_CRA_2_1_2_2_3_1"/>
      <w:bookmarkStart w:id="565" w:name="_Toc24868556"/>
      <w:bookmarkStart w:id="566" w:name="_Toc34154064"/>
      <w:bookmarkStart w:id="567" w:name="_Toc36041008"/>
      <w:bookmarkStart w:id="568" w:name="_Toc36041321"/>
      <w:bookmarkStart w:id="569" w:name="_Toc43196563"/>
      <w:bookmarkStart w:id="570" w:name="_Toc43481333"/>
      <w:bookmarkStart w:id="571" w:name="_Toc45134610"/>
      <w:bookmarkStart w:id="572" w:name="_Toc51189142"/>
      <w:bookmarkStart w:id="573" w:name="_Toc51763818"/>
      <w:bookmarkStart w:id="574" w:name="_Toc57206050"/>
      <w:bookmarkStart w:id="575" w:name="_Toc59019391"/>
      <w:bookmarkStart w:id="576" w:name="_Toc209721789"/>
      <w:bookmarkEnd w:id="564"/>
      <w:r>
        <w:t>A.2.1.2.2.3.1</w:t>
      </w:r>
      <w:r>
        <w:tab/>
        <w:t>POST</w:t>
      </w:r>
      <w:bookmarkEnd w:id="565"/>
      <w:bookmarkEnd w:id="566"/>
      <w:bookmarkEnd w:id="567"/>
      <w:bookmarkEnd w:id="568"/>
      <w:bookmarkEnd w:id="569"/>
      <w:bookmarkEnd w:id="570"/>
      <w:bookmarkEnd w:id="571"/>
      <w:bookmarkEnd w:id="572"/>
      <w:bookmarkEnd w:id="573"/>
      <w:bookmarkEnd w:id="574"/>
      <w:bookmarkEnd w:id="575"/>
      <w:bookmarkEnd w:id="57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577" w:name="_CRTableA_2_1_2_2_3_11"/>
      <w:r>
        <w:t xml:space="preserve">Table </w:t>
      </w:r>
      <w:bookmarkEnd w:id="577"/>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578" w:name="_CRTableA_2_1_2_2_3_12"/>
      <w:r>
        <w:t xml:space="preserve">Table </w:t>
      </w:r>
      <w:bookmarkEnd w:id="578"/>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579" w:name="_CRTableA_2_1_2_2_3_13"/>
      <w:r>
        <w:t>Table</w:t>
      </w:r>
      <w:r>
        <w:rPr>
          <w:noProof/>
        </w:rPr>
        <w:t> </w:t>
      </w:r>
      <w:bookmarkEnd w:id="579"/>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580" w:name="_CRA_2_1_2_2_3_2"/>
      <w:bookmarkStart w:id="581" w:name="_Toc43196564"/>
      <w:bookmarkStart w:id="582" w:name="_Toc43481334"/>
      <w:bookmarkStart w:id="583" w:name="_Toc45134611"/>
      <w:bookmarkStart w:id="584" w:name="_Toc51189143"/>
      <w:bookmarkStart w:id="585" w:name="_Toc51763819"/>
      <w:bookmarkStart w:id="586" w:name="_Toc57206051"/>
      <w:bookmarkStart w:id="587" w:name="_Toc59019392"/>
      <w:bookmarkStart w:id="588" w:name="_Toc209721790"/>
      <w:bookmarkEnd w:id="580"/>
      <w:r>
        <w:t>A.2.1.2.2.3.2</w:t>
      </w:r>
      <w:r>
        <w:tab/>
        <w:t>GET</w:t>
      </w:r>
      <w:bookmarkEnd w:id="581"/>
      <w:bookmarkEnd w:id="582"/>
      <w:bookmarkEnd w:id="583"/>
      <w:bookmarkEnd w:id="584"/>
      <w:bookmarkEnd w:id="585"/>
      <w:bookmarkEnd w:id="586"/>
      <w:bookmarkEnd w:id="587"/>
      <w:bookmarkEnd w:id="588"/>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589" w:name="_CRTableA_2_1_2_2_3_21"/>
      <w:r>
        <w:t xml:space="preserve">Table </w:t>
      </w:r>
      <w:bookmarkEnd w:id="589"/>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590" w:name="_CRTableA_2_1_2_2_3_22"/>
      <w:r>
        <w:t>Table</w:t>
      </w:r>
      <w:r>
        <w:rPr>
          <w:noProof/>
        </w:rPr>
        <w:t> </w:t>
      </w:r>
      <w:bookmarkEnd w:id="590"/>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591" w:name="_CRTableA_2_1_2_2_3_23"/>
      <w:r>
        <w:t xml:space="preserve">Table </w:t>
      </w:r>
      <w:bookmarkEnd w:id="591"/>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592" w:name="_CRTableA_2_1_2_2_3_24"/>
      <w:r>
        <w:t>Table</w:t>
      </w:r>
      <w:r>
        <w:rPr>
          <w:noProof/>
        </w:rPr>
        <w:t> </w:t>
      </w:r>
      <w:bookmarkEnd w:id="592"/>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93" w:name="_CRA_2_1_2_3"/>
      <w:bookmarkStart w:id="594" w:name="_Toc24868558"/>
      <w:bookmarkStart w:id="595" w:name="_Toc34154066"/>
      <w:bookmarkStart w:id="596" w:name="_Toc36041010"/>
      <w:bookmarkStart w:id="597" w:name="_Toc36041323"/>
      <w:bookmarkStart w:id="598" w:name="_Toc43196566"/>
      <w:bookmarkStart w:id="599" w:name="_Toc43481336"/>
      <w:bookmarkStart w:id="600" w:name="_Toc45134613"/>
      <w:bookmarkStart w:id="601" w:name="_Toc51189145"/>
      <w:bookmarkStart w:id="602" w:name="_Toc51763821"/>
      <w:bookmarkStart w:id="603" w:name="_Toc57206053"/>
      <w:bookmarkStart w:id="604" w:name="_Toc59019394"/>
      <w:bookmarkStart w:id="605" w:name="_Toc209721791"/>
      <w:bookmarkEnd w:id="593"/>
      <w:r>
        <w:t>A.2.1.2.3</w:t>
      </w:r>
      <w:r>
        <w:tab/>
        <w:t xml:space="preserve">Resource: Individual </w:t>
      </w:r>
      <w:bookmarkEnd w:id="594"/>
      <w:bookmarkEnd w:id="595"/>
      <w:bookmarkEnd w:id="596"/>
      <w:bookmarkEnd w:id="597"/>
      <w:bookmarkEnd w:id="598"/>
      <w:bookmarkEnd w:id="599"/>
      <w:bookmarkEnd w:id="600"/>
      <w:bookmarkEnd w:id="601"/>
      <w:bookmarkEnd w:id="602"/>
      <w:bookmarkEnd w:id="603"/>
      <w:bookmarkEnd w:id="604"/>
      <w:r>
        <w:t>QoS Session</w:t>
      </w:r>
      <w:bookmarkEnd w:id="605"/>
    </w:p>
    <w:p w14:paraId="41C57678" w14:textId="4E013507" w:rsidR="004D5A8F" w:rsidRDefault="004D5A8F" w:rsidP="004D5A8F">
      <w:pPr>
        <w:pStyle w:val="Heading5"/>
      </w:pPr>
      <w:bookmarkStart w:id="606" w:name="_CRA_2_1_2_3_1"/>
      <w:bookmarkStart w:id="607" w:name="_Toc24868559"/>
      <w:bookmarkStart w:id="608" w:name="_Toc34154067"/>
      <w:bookmarkStart w:id="609" w:name="_Toc36041011"/>
      <w:bookmarkStart w:id="610" w:name="_Toc36041324"/>
      <w:bookmarkStart w:id="611" w:name="_Toc43196567"/>
      <w:bookmarkStart w:id="612" w:name="_Toc43481337"/>
      <w:bookmarkStart w:id="613" w:name="_Toc45134614"/>
      <w:bookmarkStart w:id="614" w:name="_Toc51189146"/>
      <w:bookmarkStart w:id="615" w:name="_Toc51763822"/>
      <w:bookmarkStart w:id="616" w:name="_Toc57206054"/>
      <w:bookmarkStart w:id="617" w:name="_Toc59019395"/>
      <w:bookmarkStart w:id="618" w:name="_Toc209721792"/>
      <w:bookmarkEnd w:id="606"/>
      <w:r>
        <w:t>A.2.1.2.3.1</w:t>
      </w:r>
      <w:r>
        <w:tab/>
        <w:t>Description</w:t>
      </w:r>
      <w:bookmarkEnd w:id="607"/>
      <w:bookmarkEnd w:id="608"/>
      <w:bookmarkEnd w:id="609"/>
      <w:bookmarkEnd w:id="610"/>
      <w:bookmarkEnd w:id="611"/>
      <w:bookmarkEnd w:id="612"/>
      <w:bookmarkEnd w:id="613"/>
      <w:bookmarkEnd w:id="614"/>
      <w:bookmarkEnd w:id="615"/>
      <w:bookmarkEnd w:id="616"/>
      <w:bookmarkEnd w:id="617"/>
      <w:bookmarkEnd w:id="61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619" w:name="_CRA_2_1_2_3_2"/>
      <w:bookmarkStart w:id="620" w:name="_Toc24868560"/>
      <w:bookmarkStart w:id="621" w:name="_Toc34154068"/>
      <w:bookmarkStart w:id="622" w:name="_Toc36041012"/>
      <w:bookmarkStart w:id="623" w:name="_Toc36041325"/>
      <w:bookmarkStart w:id="624" w:name="_Toc43196568"/>
      <w:bookmarkStart w:id="625" w:name="_Toc43481338"/>
      <w:bookmarkStart w:id="626" w:name="_Toc45134615"/>
      <w:bookmarkStart w:id="627" w:name="_Toc51189147"/>
      <w:bookmarkStart w:id="628" w:name="_Toc51763823"/>
      <w:bookmarkStart w:id="629" w:name="_Toc57206055"/>
      <w:bookmarkStart w:id="630" w:name="_Toc59019396"/>
      <w:bookmarkStart w:id="631" w:name="_Toc209721793"/>
      <w:bookmarkEnd w:id="619"/>
      <w:r w:rsidRPr="00312F26">
        <w:rPr>
          <w:lang w:val="fr-FR"/>
        </w:rPr>
        <w:t>A.2.1.2.3.2</w:t>
      </w:r>
      <w:r w:rsidRPr="00312F26">
        <w:rPr>
          <w:lang w:val="fr-FR"/>
        </w:rPr>
        <w:tab/>
        <w:t>Resource Definition</w:t>
      </w:r>
      <w:bookmarkEnd w:id="620"/>
      <w:bookmarkEnd w:id="621"/>
      <w:bookmarkEnd w:id="622"/>
      <w:bookmarkEnd w:id="623"/>
      <w:bookmarkEnd w:id="624"/>
      <w:bookmarkEnd w:id="625"/>
      <w:bookmarkEnd w:id="626"/>
      <w:bookmarkEnd w:id="627"/>
      <w:bookmarkEnd w:id="628"/>
      <w:bookmarkEnd w:id="629"/>
      <w:bookmarkEnd w:id="630"/>
      <w:bookmarkEnd w:id="631"/>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32" w:name="_CRA_2_1_2_3_3"/>
      <w:bookmarkStart w:id="633" w:name="_Toc24868561"/>
      <w:bookmarkStart w:id="634" w:name="_Toc34154069"/>
      <w:bookmarkStart w:id="635" w:name="_Toc36041013"/>
      <w:bookmarkStart w:id="636" w:name="_Toc36041326"/>
      <w:bookmarkStart w:id="637" w:name="_Toc43196569"/>
      <w:bookmarkStart w:id="638" w:name="_Toc43481339"/>
      <w:bookmarkStart w:id="639" w:name="_Toc45134616"/>
      <w:bookmarkStart w:id="640" w:name="_Toc51189148"/>
      <w:bookmarkStart w:id="641" w:name="_Toc51763824"/>
      <w:bookmarkStart w:id="642" w:name="_Toc57206056"/>
      <w:bookmarkStart w:id="643" w:name="_Toc59019397"/>
      <w:bookmarkStart w:id="644" w:name="_Toc209721794"/>
      <w:bookmarkEnd w:id="632"/>
      <w:r>
        <w:t>A.2.1.2.3.3</w:t>
      </w:r>
      <w:r>
        <w:tab/>
        <w:t>Resource Standard Methods</w:t>
      </w:r>
      <w:bookmarkEnd w:id="633"/>
      <w:bookmarkEnd w:id="634"/>
      <w:bookmarkEnd w:id="635"/>
      <w:bookmarkEnd w:id="636"/>
      <w:bookmarkEnd w:id="637"/>
      <w:bookmarkEnd w:id="638"/>
      <w:bookmarkEnd w:id="639"/>
      <w:bookmarkEnd w:id="640"/>
      <w:bookmarkEnd w:id="641"/>
      <w:bookmarkEnd w:id="642"/>
      <w:bookmarkEnd w:id="643"/>
      <w:bookmarkEnd w:id="644"/>
    </w:p>
    <w:p w14:paraId="08C84BF8" w14:textId="5AF1710B" w:rsidR="004D5A8F" w:rsidRDefault="004D5A8F" w:rsidP="004D5A8F">
      <w:pPr>
        <w:pStyle w:val="Heading6"/>
      </w:pPr>
      <w:bookmarkStart w:id="645" w:name="_CRA_2_1_2_3_3_1"/>
      <w:bookmarkStart w:id="646" w:name="_Toc24868562"/>
      <w:bookmarkStart w:id="647" w:name="_Toc34154070"/>
      <w:bookmarkStart w:id="648" w:name="_Toc36041014"/>
      <w:bookmarkStart w:id="649" w:name="_Toc36041327"/>
      <w:bookmarkStart w:id="650" w:name="_Toc43196570"/>
      <w:bookmarkStart w:id="651" w:name="_Toc43481340"/>
      <w:bookmarkStart w:id="652" w:name="_Toc45134617"/>
      <w:bookmarkStart w:id="653" w:name="_Toc51189149"/>
      <w:bookmarkStart w:id="654" w:name="_Toc51763825"/>
      <w:bookmarkStart w:id="655" w:name="_Toc57206057"/>
      <w:bookmarkStart w:id="656" w:name="_Toc59019398"/>
      <w:bookmarkStart w:id="657" w:name="_Toc209721795"/>
      <w:bookmarkEnd w:id="645"/>
      <w:r>
        <w:t>A.2.1.2.3.3.1</w:t>
      </w:r>
      <w:r>
        <w:tab/>
        <w:t>GET</w:t>
      </w:r>
      <w:bookmarkEnd w:id="646"/>
      <w:bookmarkEnd w:id="647"/>
      <w:bookmarkEnd w:id="648"/>
      <w:bookmarkEnd w:id="649"/>
      <w:bookmarkEnd w:id="650"/>
      <w:bookmarkEnd w:id="651"/>
      <w:bookmarkEnd w:id="652"/>
      <w:bookmarkEnd w:id="653"/>
      <w:bookmarkEnd w:id="654"/>
      <w:bookmarkEnd w:id="655"/>
      <w:bookmarkEnd w:id="656"/>
      <w:bookmarkEnd w:id="657"/>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658" w:name="_CRThismethodshallsupporttheURIquerypar"/>
      <w:r>
        <w:t xml:space="preserve">table </w:t>
      </w:r>
      <w:bookmarkEnd w:id="658"/>
      <w:r>
        <w:t>A.2.1.2.3.3.1-1.</w:t>
      </w:r>
    </w:p>
    <w:p w14:paraId="5ADB32DB" w14:textId="4EBE15EE" w:rsidR="004D5A8F" w:rsidRDefault="004D5A8F" w:rsidP="004D5A8F">
      <w:pPr>
        <w:pStyle w:val="TH"/>
        <w:rPr>
          <w:rFonts w:cs="Arial"/>
        </w:rPr>
      </w:pPr>
      <w:bookmarkStart w:id="659" w:name="_CRTableA_2_1_2_3_3_11"/>
      <w:r>
        <w:t xml:space="preserve">Table </w:t>
      </w:r>
      <w:bookmarkEnd w:id="659"/>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60" w:name="_CRTableA_2_1_2_3_3_12"/>
      <w:r>
        <w:t>Table</w:t>
      </w:r>
      <w:r>
        <w:rPr>
          <w:noProof/>
        </w:rPr>
        <w:t> </w:t>
      </w:r>
      <w:bookmarkEnd w:id="660"/>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61" w:name="_CRTableA_2_1_2_3_3_13"/>
      <w:r>
        <w:t xml:space="preserve">Table </w:t>
      </w:r>
      <w:bookmarkEnd w:id="661"/>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62" w:name="_CRTableA_2_1_2_3_3_14"/>
      <w:r>
        <w:t>Table</w:t>
      </w:r>
      <w:r>
        <w:rPr>
          <w:noProof/>
        </w:rPr>
        <w:t> </w:t>
      </w:r>
      <w:bookmarkEnd w:id="662"/>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663" w:name="_CRA_2_1_2_3_3_2"/>
      <w:bookmarkStart w:id="664" w:name="_Toc24868563"/>
      <w:bookmarkStart w:id="665" w:name="_Toc34154071"/>
      <w:bookmarkStart w:id="666" w:name="_Toc36041015"/>
      <w:bookmarkStart w:id="667" w:name="_Toc36041328"/>
      <w:bookmarkStart w:id="668" w:name="_Toc43196571"/>
      <w:bookmarkStart w:id="669" w:name="_Toc43481341"/>
      <w:bookmarkStart w:id="670" w:name="_Toc45134618"/>
      <w:bookmarkStart w:id="671" w:name="_Toc51189150"/>
      <w:bookmarkStart w:id="672" w:name="_Toc51763826"/>
      <w:bookmarkStart w:id="673" w:name="_Toc57206058"/>
      <w:bookmarkStart w:id="674" w:name="_Toc59019399"/>
      <w:bookmarkStart w:id="675" w:name="_Toc209721796"/>
      <w:bookmarkEnd w:id="663"/>
      <w:r>
        <w:t>A.2.1.2.3.3.2</w:t>
      </w:r>
      <w:r>
        <w:tab/>
        <w:t>PUT</w:t>
      </w:r>
      <w:bookmarkEnd w:id="664"/>
      <w:bookmarkEnd w:id="665"/>
      <w:bookmarkEnd w:id="666"/>
      <w:bookmarkEnd w:id="667"/>
      <w:bookmarkEnd w:id="668"/>
      <w:bookmarkEnd w:id="669"/>
      <w:bookmarkEnd w:id="670"/>
      <w:bookmarkEnd w:id="671"/>
      <w:bookmarkEnd w:id="672"/>
      <w:bookmarkEnd w:id="673"/>
      <w:bookmarkEnd w:id="674"/>
      <w:bookmarkEnd w:id="675"/>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676" w:name="_CRTableA_2_1_2_3_3_21"/>
      <w:r>
        <w:t xml:space="preserve">Table </w:t>
      </w:r>
      <w:bookmarkEnd w:id="676"/>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677" w:name="_CRTableA_2_1_2_3_3_22"/>
      <w:r>
        <w:t xml:space="preserve">Table </w:t>
      </w:r>
      <w:bookmarkEnd w:id="677"/>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678" w:name="_CRA_2_1_2_3_3_3"/>
      <w:bookmarkStart w:id="679" w:name="_Toc34154072"/>
      <w:bookmarkStart w:id="680" w:name="_Toc36041016"/>
      <w:bookmarkStart w:id="681" w:name="_Toc36041329"/>
      <w:bookmarkStart w:id="682" w:name="_Toc43196572"/>
      <w:bookmarkStart w:id="683" w:name="_Toc43481342"/>
      <w:bookmarkStart w:id="684" w:name="_Toc45134619"/>
      <w:bookmarkStart w:id="685" w:name="_Toc51189151"/>
      <w:bookmarkStart w:id="686" w:name="_Toc51763827"/>
      <w:bookmarkStart w:id="687" w:name="_Toc57206059"/>
      <w:bookmarkStart w:id="688" w:name="_Toc59019400"/>
      <w:bookmarkStart w:id="689" w:name="_Toc209721797"/>
      <w:bookmarkEnd w:id="678"/>
      <w:r>
        <w:t>A.2.1.2.3.3.3</w:t>
      </w:r>
      <w:r>
        <w:tab/>
        <w:t>DELETE</w:t>
      </w:r>
      <w:bookmarkEnd w:id="679"/>
      <w:bookmarkEnd w:id="680"/>
      <w:bookmarkEnd w:id="681"/>
      <w:bookmarkEnd w:id="682"/>
      <w:bookmarkEnd w:id="683"/>
      <w:bookmarkEnd w:id="684"/>
      <w:bookmarkEnd w:id="685"/>
      <w:bookmarkEnd w:id="686"/>
      <w:bookmarkEnd w:id="687"/>
      <w:bookmarkEnd w:id="688"/>
      <w:bookmarkEnd w:id="689"/>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690" w:name="_CRTableA_2_1_2_3_3_31"/>
      <w:r>
        <w:t xml:space="preserve">Table </w:t>
      </w:r>
      <w:bookmarkEnd w:id="690"/>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691" w:name="_CRA_2_1_2_4"/>
      <w:bookmarkStart w:id="692" w:name="_Toc209721798"/>
      <w:bookmarkEnd w:id="691"/>
      <w:r w:rsidRPr="00312F26">
        <w:rPr>
          <w:lang w:val="fr-FR"/>
        </w:rPr>
        <w:t>A.2.1.2.4</w:t>
      </w:r>
      <w:r w:rsidRPr="00312F26">
        <w:rPr>
          <w:lang w:val="fr-FR"/>
        </w:rPr>
        <w:tab/>
        <w:t>Resource: Individual QoS Session Participant</w:t>
      </w:r>
      <w:bookmarkEnd w:id="692"/>
    </w:p>
    <w:p w14:paraId="45164BA4" w14:textId="67822B41" w:rsidR="004D5A8F" w:rsidRDefault="004D5A8F" w:rsidP="004D5A8F">
      <w:pPr>
        <w:pStyle w:val="Heading5"/>
      </w:pPr>
      <w:bookmarkStart w:id="693" w:name="_CRA_2_1_2_4_1"/>
      <w:bookmarkStart w:id="694" w:name="_Toc209721799"/>
      <w:bookmarkEnd w:id="693"/>
      <w:r>
        <w:t>A.2.1.2.4.1</w:t>
      </w:r>
      <w:r>
        <w:tab/>
        <w:t>Description</w:t>
      </w:r>
      <w:bookmarkEnd w:id="694"/>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695" w:name="_CRA_2_1_2_4_2"/>
      <w:bookmarkStart w:id="696" w:name="_Toc209721800"/>
      <w:bookmarkEnd w:id="695"/>
      <w:r w:rsidRPr="00312F26">
        <w:rPr>
          <w:lang w:val="fr-FR"/>
        </w:rPr>
        <w:t>A.2.1.2.4.2</w:t>
      </w:r>
      <w:r w:rsidRPr="00312F26">
        <w:rPr>
          <w:lang w:val="fr-FR"/>
        </w:rPr>
        <w:tab/>
        <w:t>Resource Definition</w:t>
      </w:r>
      <w:bookmarkEnd w:id="696"/>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97" w:name="_CRTableA_2_1_2_3_21"/>
      <w:r>
        <w:t xml:space="preserve">Table </w:t>
      </w:r>
      <w:bookmarkEnd w:id="697"/>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98" w:name="_CRA_2_1_2_4_3"/>
      <w:bookmarkStart w:id="699" w:name="_Toc209721801"/>
      <w:bookmarkEnd w:id="698"/>
      <w:r>
        <w:t>A.2.1.2.4.3</w:t>
      </w:r>
      <w:r>
        <w:tab/>
        <w:t>Resource Standard Methods</w:t>
      </w:r>
      <w:bookmarkEnd w:id="699"/>
    </w:p>
    <w:p w14:paraId="390853EE" w14:textId="4B16B66C" w:rsidR="004D5A8F" w:rsidRDefault="004D5A8F" w:rsidP="004D5A8F">
      <w:pPr>
        <w:pStyle w:val="Heading6"/>
      </w:pPr>
      <w:bookmarkStart w:id="700" w:name="_CRA_2_1_2_4_3_1"/>
      <w:bookmarkStart w:id="701" w:name="_Toc209721802"/>
      <w:bookmarkEnd w:id="700"/>
      <w:r>
        <w:t>A.2.1.2.4.3.1</w:t>
      </w:r>
      <w:r>
        <w:tab/>
        <w:t>GET</w:t>
      </w:r>
      <w:bookmarkEnd w:id="701"/>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702" w:name="_CRTableA_2_1_2_4_3_11"/>
      <w:r>
        <w:t xml:space="preserve">Table </w:t>
      </w:r>
      <w:bookmarkEnd w:id="702"/>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7575A4"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703" w:name="_CRA_2_1_2_4_3_2"/>
      <w:bookmarkStart w:id="704" w:name="_Toc209721803"/>
      <w:bookmarkEnd w:id="703"/>
      <w:r>
        <w:t>A.2.1.2.4.3.2</w:t>
      </w:r>
      <w:r>
        <w:tab/>
        <w:t>PUT</w:t>
      </w:r>
      <w:bookmarkEnd w:id="70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705" w:name="_CRTableA_2_1_2_4_3_21"/>
      <w:r>
        <w:t xml:space="preserve">Table </w:t>
      </w:r>
      <w:bookmarkEnd w:id="705"/>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06" w:name="_CRTableA_2_1_2_4_3_22"/>
      <w:r>
        <w:t xml:space="preserve">Table </w:t>
      </w:r>
      <w:bookmarkEnd w:id="706"/>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07" w:name="_CRA_2_1_2_4_3_3"/>
      <w:bookmarkStart w:id="708" w:name="_Toc209721804"/>
      <w:bookmarkEnd w:id="707"/>
      <w:r>
        <w:t>A.2.1.2.4.3.3</w:t>
      </w:r>
      <w:r>
        <w:tab/>
        <w:t>DELETE</w:t>
      </w:r>
      <w:bookmarkEnd w:id="708"/>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09" w:name="_CRTableA_2_1_2_4_3_31"/>
      <w:r>
        <w:t xml:space="preserve">Table </w:t>
      </w:r>
      <w:bookmarkEnd w:id="709"/>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10" w:name="_CRA_2_1_3"/>
      <w:bookmarkStart w:id="711" w:name="_Toc24868570"/>
      <w:bookmarkStart w:id="712" w:name="_Toc34154075"/>
      <w:bookmarkStart w:id="713" w:name="_Toc36041019"/>
      <w:bookmarkStart w:id="714" w:name="_Toc36041332"/>
      <w:bookmarkStart w:id="715" w:name="_Toc43196575"/>
      <w:bookmarkStart w:id="716" w:name="_Toc43481345"/>
      <w:bookmarkStart w:id="717" w:name="_Toc45134622"/>
      <w:bookmarkStart w:id="718" w:name="_Toc51189154"/>
      <w:bookmarkStart w:id="719" w:name="_Toc51763830"/>
      <w:bookmarkStart w:id="720" w:name="_Toc57206062"/>
      <w:bookmarkStart w:id="721" w:name="_Toc59019403"/>
      <w:bookmarkStart w:id="722" w:name="_Toc209721805"/>
      <w:bookmarkEnd w:id="710"/>
      <w:r>
        <w:t>A.2.1.3</w:t>
      </w:r>
      <w:r>
        <w:tab/>
        <w:t>Data Model</w:t>
      </w:r>
      <w:bookmarkEnd w:id="711"/>
      <w:bookmarkEnd w:id="712"/>
      <w:bookmarkEnd w:id="713"/>
      <w:bookmarkEnd w:id="714"/>
      <w:bookmarkEnd w:id="715"/>
      <w:bookmarkEnd w:id="716"/>
      <w:bookmarkEnd w:id="717"/>
      <w:bookmarkEnd w:id="718"/>
      <w:bookmarkEnd w:id="719"/>
      <w:bookmarkEnd w:id="720"/>
      <w:bookmarkEnd w:id="721"/>
      <w:bookmarkEnd w:id="722"/>
    </w:p>
    <w:p w14:paraId="14EF6ABC" w14:textId="6FF8AC91" w:rsidR="004D5A8F" w:rsidRDefault="004D5A8F" w:rsidP="004D5A8F">
      <w:pPr>
        <w:pStyle w:val="Heading4"/>
      </w:pPr>
      <w:bookmarkStart w:id="723" w:name="_CRA_2_1_3_1"/>
      <w:bookmarkStart w:id="724" w:name="_Toc24868571"/>
      <w:bookmarkStart w:id="725" w:name="_Toc34154076"/>
      <w:bookmarkStart w:id="726" w:name="_Toc36041020"/>
      <w:bookmarkStart w:id="727" w:name="_Toc36041333"/>
      <w:bookmarkStart w:id="728" w:name="_Toc43196576"/>
      <w:bookmarkStart w:id="729" w:name="_Toc43481346"/>
      <w:bookmarkStart w:id="730" w:name="_Toc45134623"/>
      <w:bookmarkStart w:id="731" w:name="_Toc51189155"/>
      <w:bookmarkStart w:id="732" w:name="_Toc51763831"/>
      <w:bookmarkStart w:id="733" w:name="_Toc57206063"/>
      <w:bookmarkStart w:id="734" w:name="_Toc59019404"/>
      <w:bookmarkStart w:id="735" w:name="_Toc209721806"/>
      <w:bookmarkEnd w:id="723"/>
      <w:r>
        <w:t>A.2.1.3.1</w:t>
      </w:r>
      <w:r>
        <w:tab/>
        <w:t>General</w:t>
      </w:r>
      <w:bookmarkEnd w:id="724"/>
      <w:bookmarkEnd w:id="725"/>
      <w:bookmarkEnd w:id="726"/>
      <w:bookmarkEnd w:id="727"/>
      <w:bookmarkEnd w:id="728"/>
      <w:bookmarkEnd w:id="729"/>
      <w:bookmarkEnd w:id="730"/>
      <w:bookmarkEnd w:id="731"/>
      <w:bookmarkEnd w:id="732"/>
      <w:bookmarkEnd w:id="733"/>
      <w:bookmarkEnd w:id="734"/>
      <w:bookmarkEnd w:id="735"/>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232"/>
        <w:gridCol w:w="1310"/>
      </w:tblGrid>
      <w:tr w:rsidR="004D5A8F" w14:paraId="486F4409" w14:textId="77777777" w:rsidTr="001912B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1912B1">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232"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310"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1912B1">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232"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310"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1912B1">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232"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310"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736" w:name="_CRTableA_2_1_3_12"/>
      <w:r>
        <w:t>Table </w:t>
      </w:r>
      <w:bookmarkEnd w:id="736"/>
      <w:r>
        <w:t>A.2.1.3.1-2: Re-used Data Types</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2"/>
        <w:gridCol w:w="3777"/>
        <w:gridCol w:w="1310"/>
      </w:tblGrid>
      <w:tr w:rsidR="004D5A8F" w14:paraId="1BD0B7CB"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2"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310"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2"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2"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310"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2"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310"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1912B1">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2"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310"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37" w:name="_CRA_2_1_3_2"/>
      <w:bookmarkStart w:id="738" w:name="_Toc24868572"/>
      <w:bookmarkStart w:id="739" w:name="_Toc34154077"/>
      <w:bookmarkStart w:id="740" w:name="_Toc36041021"/>
      <w:bookmarkStart w:id="741" w:name="_Toc36041334"/>
      <w:bookmarkStart w:id="742" w:name="_Toc43196577"/>
      <w:bookmarkStart w:id="743" w:name="_Toc43481347"/>
      <w:bookmarkStart w:id="744" w:name="_Toc45134624"/>
      <w:bookmarkStart w:id="745" w:name="_Toc51189156"/>
      <w:bookmarkStart w:id="746" w:name="_Toc51763832"/>
      <w:bookmarkStart w:id="747" w:name="_Toc57206064"/>
      <w:bookmarkStart w:id="748" w:name="_Toc59019405"/>
      <w:bookmarkStart w:id="749" w:name="_Toc209721807"/>
      <w:bookmarkEnd w:id="737"/>
      <w:r>
        <w:t>A.2.1.3.2</w:t>
      </w:r>
      <w:r>
        <w:tab/>
        <w:t>Structured data types</w:t>
      </w:r>
      <w:bookmarkEnd w:id="738"/>
      <w:bookmarkEnd w:id="739"/>
      <w:bookmarkEnd w:id="740"/>
      <w:bookmarkEnd w:id="741"/>
      <w:bookmarkEnd w:id="742"/>
      <w:bookmarkEnd w:id="743"/>
      <w:bookmarkEnd w:id="744"/>
      <w:bookmarkEnd w:id="745"/>
      <w:bookmarkEnd w:id="746"/>
      <w:bookmarkEnd w:id="747"/>
      <w:bookmarkEnd w:id="748"/>
      <w:bookmarkEnd w:id="749"/>
    </w:p>
    <w:p w14:paraId="72BC0108" w14:textId="5A430B58" w:rsidR="004D5A8F" w:rsidRDefault="004D5A8F" w:rsidP="004D5A8F">
      <w:pPr>
        <w:pStyle w:val="Heading5"/>
      </w:pPr>
      <w:bookmarkStart w:id="750" w:name="_CRA_2_1_3_2_1"/>
      <w:bookmarkStart w:id="751" w:name="_Toc24868573"/>
      <w:bookmarkStart w:id="752" w:name="_Toc34154078"/>
      <w:bookmarkStart w:id="753" w:name="_Toc36041022"/>
      <w:bookmarkStart w:id="754" w:name="_Toc36041335"/>
      <w:bookmarkStart w:id="755" w:name="_Toc43196578"/>
      <w:bookmarkStart w:id="756" w:name="_Toc43481348"/>
      <w:bookmarkStart w:id="757" w:name="_Toc45134625"/>
      <w:bookmarkStart w:id="758" w:name="_Toc51189157"/>
      <w:bookmarkStart w:id="759" w:name="_Toc51763833"/>
      <w:bookmarkStart w:id="760" w:name="_Toc57206065"/>
      <w:bookmarkStart w:id="761" w:name="_Toc59019406"/>
      <w:bookmarkStart w:id="762" w:name="_Toc209721808"/>
      <w:bookmarkEnd w:id="750"/>
      <w:r>
        <w:t>A.2.1.3.2.1</w:t>
      </w:r>
      <w:r>
        <w:tab/>
        <w:t>Introduction</w:t>
      </w:r>
      <w:bookmarkEnd w:id="751"/>
      <w:bookmarkEnd w:id="752"/>
      <w:bookmarkEnd w:id="753"/>
      <w:bookmarkEnd w:id="754"/>
      <w:bookmarkEnd w:id="755"/>
      <w:bookmarkEnd w:id="756"/>
      <w:bookmarkEnd w:id="757"/>
      <w:bookmarkEnd w:id="758"/>
      <w:bookmarkEnd w:id="759"/>
      <w:bookmarkEnd w:id="760"/>
      <w:bookmarkEnd w:id="761"/>
      <w:bookmarkEnd w:id="762"/>
    </w:p>
    <w:p w14:paraId="3180944E" w14:textId="2642C82D" w:rsidR="004D5A8F" w:rsidRDefault="004D5A8F" w:rsidP="004D5A8F">
      <w:pPr>
        <w:pStyle w:val="Heading5"/>
      </w:pPr>
      <w:bookmarkStart w:id="763" w:name="_CRA_2_1_3_2_2"/>
      <w:bookmarkStart w:id="764" w:name="_Toc24868574"/>
      <w:bookmarkStart w:id="765" w:name="_Toc34154079"/>
      <w:bookmarkStart w:id="766" w:name="_Toc36041023"/>
      <w:bookmarkStart w:id="767" w:name="_Toc36041336"/>
      <w:bookmarkStart w:id="768" w:name="_Toc43196579"/>
      <w:bookmarkStart w:id="769" w:name="_Toc43481349"/>
      <w:bookmarkStart w:id="770" w:name="_Toc45134626"/>
      <w:bookmarkStart w:id="771" w:name="_Toc51189158"/>
      <w:bookmarkStart w:id="772" w:name="_Toc51763834"/>
      <w:bookmarkStart w:id="773" w:name="_Toc57206066"/>
      <w:bookmarkStart w:id="774" w:name="_Toc59019407"/>
      <w:bookmarkStart w:id="775" w:name="_Toc209721809"/>
      <w:bookmarkEnd w:id="763"/>
      <w:r>
        <w:t>A.2.1.3.2.2</w:t>
      </w:r>
      <w:r>
        <w:tab/>
        <w:t xml:space="preserve">Type: </w:t>
      </w:r>
      <w:bookmarkEnd w:id="764"/>
      <w:bookmarkEnd w:id="765"/>
      <w:bookmarkEnd w:id="766"/>
      <w:bookmarkEnd w:id="767"/>
      <w:bookmarkEnd w:id="768"/>
      <w:bookmarkEnd w:id="769"/>
      <w:bookmarkEnd w:id="770"/>
      <w:bookmarkEnd w:id="771"/>
      <w:bookmarkEnd w:id="772"/>
      <w:bookmarkEnd w:id="773"/>
      <w:bookmarkEnd w:id="774"/>
      <w:r>
        <w:t>QosSession</w:t>
      </w:r>
      <w:bookmarkEnd w:id="775"/>
    </w:p>
    <w:p w14:paraId="2CC64CAE" w14:textId="5ADF5806" w:rsidR="004D5A8F" w:rsidRDefault="004D5A8F" w:rsidP="004D5A8F">
      <w:pPr>
        <w:pStyle w:val="TH"/>
      </w:pPr>
      <w:bookmarkStart w:id="776" w:name="_CRTableA_2_1_3_2_21"/>
      <w:r>
        <w:rPr>
          <w:noProof/>
        </w:rPr>
        <w:t>Table </w:t>
      </w:r>
      <w:bookmarkEnd w:id="776"/>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777" w:name="_CRA_2_1_3_2_3"/>
      <w:bookmarkStart w:id="778" w:name="_Toc24868575"/>
      <w:bookmarkStart w:id="779" w:name="_Toc34154080"/>
      <w:bookmarkStart w:id="780" w:name="_Toc36041024"/>
      <w:bookmarkStart w:id="781" w:name="_Toc36041337"/>
      <w:bookmarkStart w:id="782" w:name="_Toc43196580"/>
      <w:bookmarkStart w:id="783" w:name="_Toc43481350"/>
      <w:bookmarkStart w:id="784" w:name="_Toc45134627"/>
      <w:bookmarkStart w:id="785" w:name="_Toc51189159"/>
      <w:bookmarkStart w:id="786" w:name="_Toc51763835"/>
      <w:bookmarkStart w:id="787" w:name="_Toc57206067"/>
      <w:bookmarkStart w:id="788" w:name="_Toc59019408"/>
      <w:bookmarkStart w:id="789" w:name="_Toc209721810"/>
      <w:bookmarkEnd w:id="777"/>
      <w:r>
        <w:t>A.2.1.3.2.3</w:t>
      </w:r>
      <w:r>
        <w:tab/>
        <w:t>Type: SessionParticipant</w:t>
      </w:r>
      <w:bookmarkEnd w:id="789"/>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790" w:name="_CRA_2_1_3_2_4"/>
      <w:bookmarkStart w:id="791" w:name="_Toc209721811"/>
      <w:bookmarkEnd w:id="790"/>
      <w:r>
        <w:t>A.2.1.3.2.4</w:t>
      </w:r>
      <w:r>
        <w:tab/>
        <w:t>Type: ParticipantState</w:t>
      </w:r>
      <w:bookmarkEnd w:id="791"/>
    </w:p>
    <w:p w14:paraId="500C5FB7" w14:textId="3A771F4E" w:rsidR="004D5A8F" w:rsidRDefault="004D5A8F" w:rsidP="004D5A8F">
      <w:pPr>
        <w:pStyle w:val="TH"/>
      </w:pPr>
      <w:bookmarkStart w:id="792" w:name="_CRTableA_2_1_3_2_31"/>
      <w:r>
        <w:rPr>
          <w:noProof/>
        </w:rPr>
        <w:t>Table </w:t>
      </w:r>
      <w:bookmarkEnd w:id="792"/>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793" w:name="_Toc24868576"/>
      <w:bookmarkStart w:id="794" w:name="_Toc34154081"/>
      <w:bookmarkStart w:id="795" w:name="_Toc36041025"/>
      <w:bookmarkStart w:id="796" w:name="_Toc36041338"/>
      <w:bookmarkStart w:id="797" w:name="_Toc43196581"/>
      <w:bookmarkStart w:id="798" w:name="_Toc43481351"/>
      <w:bookmarkStart w:id="799" w:name="_Toc45134628"/>
      <w:bookmarkStart w:id="800" w:name="_Toc51189160"/>
      <w:bookmarkStart w:id="801" w:name="_Toc51763836"/>
      <w:bookmarkStart w:id="802" w:name="_Toc57206068"/>
      <w:bookmarkStart w:id="803" w:name="_Toc59019409"/>
      <w:bookmarkEnd w:id="778"/>
      <w:bookmarkEnd w:id="779"/>
      <w:bookmarkEnd w:id="780"/>
      <w:bookmarkEnd w:id="781"/>
      <w:bookmarkEnd w:id="782"/>
      <w:bookmarkEnd w:id="783"/>
      <w:bookmarkEnd w:id="784"/>
      <w:bookmarkEnd w:id="785"/>
      <w:bookmarkEnd w:id="786"/>
      <w:bookmarkEnd w:id="787"/>
      <w:bookmarkEnd w:id="788"/>
    </w:p>
    <w:p w14:paraId="79793450" w14:textId="79E024DC" w:rsidR="004D5A8F" w:rsidRDefault="004D5A8F" w:rsidP="004D5A8F">
      <w:pPr>
        <w:pStyle w:val="Heading3"/>
      </w:pPr>
      <w:bookmarkStart w:id="804" w:name="_CRA_2_1_4"/>
      <w:bookmarkStart w:id="805" w:name="_Toc209721812"/>
      <w:bookmarkEnd w:id="804"/>
      <w:r>
        <w:t>A.2.1.4</w:t>
      </w:r>
      <w:r>
        <w:tab/>
        <w:t>Error Handling</w:t>
      </w:r>
      <w:bookmarkEnd w:id="793"/>
      <w:bookmarkEnd w:id="794"/>
      <w:bookmarkEnd w:id="795"/>
      <w:bookmarkEnd w:id="796"/>
      <w:bookmarkEnd w:id="797"/>
      <w:bookmarkEnd w:id="798"/>
      <w:bookmarkEnd w:id="799"/>
      <w:bookmarkEnd w:id="800"/>
      <w:bookmarkEnd w:id="801"/>
      <w:bookmarkEnd w:id="802"/>
      <w:bookmarkEnd w:id="803"/>
      <w:bookmarkEnd w:id="805"/>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06" w:name="_CRA_2_1_5"/>
      <w:bookmarkStart w:id="807" w:name="_Toc209721813"/>
      <w:bookmarkEnd w:id="806"/>
      <w:r>
        <w:t>A.2.1.5</w:t>
      </w:r>
      <w:r>
        <w:tab/>
        <w:t>CDDL Specification</w:t>
      </w:r>
      <w:bookmarkEnd w:id="807"/>
    </w:p>
    <w:p w14:paraId="5501110D" w14:textId="4E71E848" w:rsidR="004D5A8F" w:rsidRDefault="004D5A8F" w:rsidP="004D5A8F">
      <w:pPr>
        <w:pStyle w:val="Heading4"/>
        <w:rPr>
          <w:lang w:eastAsia="zh-CN"/>
        </w:rPr>
      </w:pPr>
      <w:bookmarkStart w:id="808" w:name="_CRA_2_1_5_1"/>
      <w:bookmarkStart w:id="809" w:name="_Toc209721814"/>
      <w:bookmarkEnd w:id="808"/>
      <w:r>
        <w:rPr>
          <w:lang w:eastAsia="zh-CN"/>
        </w:rPr>
        <w:t>A.2.1.5.1</w:t>
      </w:r>
      <w:r>
        <w:rPr>
          <w:lang w:eastAsia="zh-CN"/>
        </w:rPr>
        <w:tab/>
        <w:t>Introduction</w:t>
      </w:r>
      <w:bookmarkEnd w:id="809"/>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10" w:name="_CRA_2_1_5_2"/>
      <w:bookmarkStart w:id="811" w:name="_Toc209721815"/>
      <w:bookmarkEnd w:id="810"/>
      <w:r w:rsidRPr="00312F26">
        <w:rPr>
          <w:lang w:val="fr-FR" w:eastAsia="zh-CN"/>
        </w:rPr>
        <w:t>A.2.1.5.2</w:t>
      </w:r>
      <w:r w:rsidRPr="00312F26">
        <w:rPr>
          <w:lang w:val="fr-FR" w:eastAsia="zh-CN"/>
        </w:rPr>
        <w:tab/>
        <w:t>CDDL document</w:t>
      </w:r>
      <w:bookmarkEnd w:id="811"/>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812" w:name="_CRA_2_1_6"/>
      <w:bookmarkStart w:id="813" w:name="_Toc209721816"/>
      <w:bookmarkEnd w:id="812"/>
      <w:r>
        <w:rPr>
          <w:noProof/>
        </w:rPr>
        <w:t>A.2.1.6</w:t>
      </w:r>
      <w:r>
        <w:rPr>
          <w:noProof/>
        </w:rPr>
        <w:tab/>
        <w:t>Media Type</w:t>
      </w:r>
      <w:r w:rsidR="0049469F">
        <w:rPr>
          <w:noProof/>
        </w:rPr>
        <w:t>s</w:t>
      </w:r>
      <w:bookmarkEnd w:id="813"/>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14" w:name="_CRA_2_1_7"/>
      <w:bookmarkStart w:id="815" w:name="_Toc209721817"/>
      <w:bookmarkEnd w:id="814"/>
      <w:r>
        <w:rPr>
          <w:noProof/>
        </w:rPr>
        <w:t>A.2.1.7</w:t>
      </w:r>
      <w:r>
        <w:rPr>
          <w:noProof/>
        </w:rPr>
        <w:tab/>
        <w:t>Void</w:t>
      </w:r>
      <w:bookmarkEnd w:id="815"/>
    </w:p>
    <w:p w14:paraId="2B9CC7CA" w14:textId="68F2323D" w:rsidR="009D13B9" w:rsidRDefault="009D13B9" w:rsidP="009D13B9">
      <w:pPr>
        <w:pStyle w:val="Heading3"/>
        <w:rPr>
          <w:noProof/>
        </w:rPr>
      </w:pPr>
      <w:bookmarkStart w:id="816" w:name="_CRA_2_1_8"/>
      <w:bookmarkStart w:id="817" w:name="_Toc106982295"/>
      <w:bookmarkStart w:id="818" w:name="_Toc209721818"/>
      <w:bookmarkEnd w:id="816"/>
      <w:r>
        <w:rPr>
          <w:noProof/>
        </w:rPr>
        <w:t>A.2.1.8</w:t>
      </w:r>
      <w:r>
        <w:rPr>
          <w:noProof/>
        </w:rPr>
        <w:tab/>
        <w:t>Void</w:t>
      </w:r>
      <w:bookmarkEnd w:id="818"/>
    </w:p>
    <w:p w14:paraId="4362FF10" w14:textId="12D8B469" w:rsidR="00AB5CEC" w:rsidRDefault="00AB5CEC" w:rsidP="00AB5CEC">
      <w:pPr>
        <w:pStyle w:val="Heading1"/>
      </w:pPr>
      <w:bookmarkStart w:id="819" w:name="_CRA_3"/>
      <w:bookmarkStart w:id="820" w:name="_Toc209721819"/>
      <w:bookmarkEnd w:id="819"/>
      <w:r>
        <w:t>A.3</w:t>
      </w:r>
      <w:r>
        <w:tab/>
        <w:t xml:space="preserve">Resource representation and APIs for </w:t>
      </w:r>
      <w:bookmarkEnd w:id="817"/>
      <w:r>
        <w:t>MBMS resource configuration and monitoring</w:t>
      </w:r>
      <w:bookmarkEnd w:id="820"/>
    </w:p>
    <w:p w14:paraId="47DFEA5E" w14:textId="4803E590" w:rsidR="00AB5CEC" w:rsidRPr="00F91E7D" w:rsidRDefault="00AB5CEC" w:rsidP="00AB5CEC">
      <w:pPr>
        <w:pStyle w:val="Heading2"/>
        <w:overflowPunct/>
        <w:autoSpaceDE/>
        <w:autoSpaceDN/>
        <w:adjustRightInd/>
        <w:textAlignment w:val="auto"/>
        <w:rPr>
          <w:lang w:eastAsia="zh-CN"/>
        </w:rPr>
      </w:pPr>
      <w:bookmarkStart w:id="821" w:name="_CRA_3_1"/>
      <w:bookmarkStart w:id="822" w:name="_Toc106982296"/>
      <w:bookmarkStart w:id="823" w:name="_Toc209721820"/>
      <w:bookmarkEnd w:id="821"/>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822"/>
      <w:r>
        <w:rPr>
          <w:lang w:eastAsia="zh-CN"/>
        </w:rPr>
        <w:t>SNRM-C</w:t>
      </w:r>
      <w:bookmarkEnd w:id="823"/>
    </w:p>
    <w:p w14:paraId="742F0504" w14:textId="5E6684C4" w:rsidR="00AB5CEC" w:rsidRPr="00F91E7D" w:rsidRDefault="00AB5CEC" w:rsidP="00AB5CEC">
      <w:pPr>
        <w:pStyle w:val="Heading3"/>
        <w:rPr>
          <w:lang w:eastAsia="zh-CN"/>
        </w:rPr>
      </w:pPr>
      <w:bookmarkStart w:id="824" w:name="_CRA_3_1_1"/>
      <w:bookmarkStart w:id="825" w:name="_Toc106982297"/>
      <w:bookmarkStart w:id="826" w:name="_Toc209721821"/>
      <w:bookmarkEnd w:id="824"/>
      <w:r>
        <w:rPr>
          <w:lang w:eastAsia="zh-CN"/>
        </w:rPr>
        <w:t>A.3</w:t>
      </w:r>
      <w:r w:rsidRPr="00F91E7D">
        <w:rPr>
          <w:lang w:eastAsia="zh-CN"/>
        </w:rPr>
        <w:t>.1.1</w:t>
      </w:r>
      <w:r w:rsidRPr="00F91E7D">
        <w:rPr>
          <w:lang w:eastAsia="zh-CN"/>
        </w:rPr>
        <w:tab/>
        <w:t>API URI</w:t>
      </w:r>
      <w:bookmarkEnd w:id="825"/>
      <w:bookmarkEnd w:id="826"/>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3B0829">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27" w:name="_CRA_3_1_2"/>
      <w:bookmarkStart w:id="828" w:name="_Toc106982298"/>
      <w:bookmarkStart w:id="829" w:name="_Toc209721822"/>
      <w:bookmarkEnd w:id="827"/>
      <w:r>
        <w:rPr>
          <w:lang w:val="fi-FI" w:eastAsia="zh-CN"/>
        </w:rPr>
        <w:t>A.3</w:t>
      </w:r>
      <w:r w:rsidRPr="005C1A96">
        <w:rPr>
          <w:lang w:val="fi-FI" w:eastAsia="zh-CN"/>
        </w:rPr>
        <w:t>.1.</w:t>
      </w:r>
      <w:r>
        <w:rPr>
          <w:lang w:val="fi-FI" w:eastAsia="zh-CN"/>
        </w:rPr>
        <w:t>2</w:t>
      </w:r>
      <w:r>
        <w:rPr>
          <w:lang w:eastAsia="zh-CN"/>
        </w:rPr>
        <w:tab/>
        <w:t>Resources</w:t>
      </w:r>
      <w:bookmarkEnd w:id="828"/>
      <w:bookmarkEnd w:id="829"/>
    </w:p>
    <w:p w14:paraId="1C0DE130" w14:textId="3D779A48" w:rsidR="00AB5CEC" w:rsidRDefault="00AB5CEC" w:rsidP="00AB5CEC">
      <w:pPr>
        <w:pStyle w:val="Heading4"/>
        <w:rPr>
          <w:lang w:eastAsia="zh-CN"/>
        </w:rPr>
      </w:pPr>
      <w:bookmarkStart w:id="830" w:name="_CRA_3_1_2_1"/>
      <w:bookmarkStart w:id="831" w:name="_Toc106982299"/>
      <w:bookmarkStart w:id="832" w:name="_Toc209721823"/>
      <w:bookmarkEnd w:id="830"/>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31"/>
      <w:bookmarkEnd w:id="832"/>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15pt;height:337.9pt;mso-width-percent:0;mso-height-percent:0;mso-width-percent:0;mso-height-percent:0" o:ole="">
            <v:imagedata r:id="rId17" o:title=""/>
          </v:shape>
          <o:OLEObject Type="Embed" ProgID="Visio.Drawing.15" ShapeID="_x0000_i1026" DrawAspect="Content" ObjectID="_1820334461" r:id="rId18"/>
        </w:object>
      </w:r>
    </w:p>
    <w:p w14:paraId="0BE24D0F" w14:textId="319E9153" w:rsidR="00AB5CEC" w:rsidRDefault="00AB5CEC" w:rsidP="00AB5CEC">
      <w:pPr>
        <w:pStyle w:val="TF"/>
      </w:pPr>
      <w:bookmarkStart w:id="833" w:name="_CRFigureA_3_1_2_11"/>
      <w:r>
        <w:t xml:space="preserve">Figure </w:t>
      </w:r>
      <w:bookmarkEnd w:id="833"/>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34" w:name="_CRTableA_3_1_2_11"/>
      <w:r>
        <w:t>Table </w:t>
      </w:r>
      <w:bookmarkEnd w:id="834"/>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rsidRPr="001912B1" w14:paraId="1EBE895F" w14:textId="77777777" w:rsidTr="001912B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1912B1" w:rsidRDefault="00AB5CEC" w:rsidP="0040294C">
            <w:pPr>
              <w:pStyle w:val="TAL"/>
              <w:rPr>
                <w:b/>
              </w:rPr>
            </w:pPr>
            <w:r w:rsidRPr="001912B1">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1912B1" w:rsidRDefault="00AB5CEC" w:rsidP="0040294C">
            <w:pPr>
              <w:pStyle w:val="TAL"/>
              <w:rPr>
                <w:b/>
              </w:rPr>
            </w:pPr>
            <w:r w:rsidRPr="001912B1">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1912B1" w:rsidRDefault="00AB5CEC" w:rsidP="0040294C">
            <w:pPr>
              <w:pStyle w:val="TAL"/>
              <w:rPr>
                <w:b/>
              </w:rPr>
            </w:pPr>
            <w:r w:rsidRPr="001912B1">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1912B1" w:rsidRDefault="00AB5CEC" w:rsidP="0040294C">
            <w:pPr>
              <w:pStyle w:val="TAL"/>
              <w:rPr>
                <w:b/>
              </w:rPr>
            </w:pPr>
            <w:r w:rsidRPr="001912B1">
              <w:t xml:space="preserve">Retrieve MBMS Resource Configuration of the SNRM-C </w:t>
            </w:r>
            <w:r w:rsidRPr="001912B1">
              <w:rPr>
                <w:lang w:val="en-US"/>
              </w:rPr>
              <w:t>for a given VAL service and TMGI.</w:t>
            </w:r>
          </w:p>
        </w:tc>
      </w:tr>
      <w:tr w:rsidR="00AB5CEC" w:rsidRPr="001912B1" w14:paraId="156D2DCA" w14:textId="77777777" w:rsidTr="001912B1">
        <w:trPr>
          <w:jc w:val="center"/>
        </w:trPr>
        <w:tc>
          <w:tcPr>
            <w:tcW w:w="1269" w:type="pct"/>
            <w:vMerge/>
            <w:tcBorders>
              <w:left w:val="single" w:sz="4" w:space="0" w:color="auto"/>
              <w:right w:val="single" w:sz="4" w:space="0" w:color="auto"/>
            </w:tcBorders>
            <w:shd w:val="clear" w:color="auto" w:fill="auto"/>
          </w:tcPr>
          <w:p w14:paraId="0EA8B2E5" w14:textId="77777777" w:rsidR="00AB5CEC" w:rsidRPr="001912B1"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1912B1" w:rsidRDefault="00AB5CEC" w:rsidP="0040294C">
            <w:pPr>
              <w:pStyle w:val="TAL"/>
              <w:rPr>
                <w:b/>
              </w:rPr>
            </w:pPr>
            <w:r w:rsidRPr="001912B1">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1912B1" w:rsidRDefault="00AB5CEC" w:rsidP="0040294C">
            <w:pPr>
              <w:pStyle w:val="TAL"/>
              <w:rPr>
                <w:b/>
              </w:rPr>
            </w:pPr>
            <w:r w:rsidRPr="001912B1">
              <w:t xml:space="preserve">Create or update MBMS Resource Configuration of the SNRM-C </w:t>
            </w:r>
            <w:r w:rsidRPr="001912B1">
              <w:rPr>
                <w:lang w:val="en-US"/>
              </w:rPr>
              <w:t>for a given VAL service and TMGI.</w:t>
            </w:r>
          </w:p>
        </w:tc>
      </w:tr>
      <w:tr w:rsidR="00AB5CEC" w14:paraId="6A9E4F0D" w14:textId="77777777" w:rsidTr="001912B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1912B1"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1912B1" w:rsidRDefault="00AB5CEC" w:rsidP="0040294C">
            <w:pPr>
              <w:pStyle w:val="TAL"/>
              <w:rPr>
                <w:b/>
              </w:rPr>
            </w:pPr>
            <w:r w:rsidRPr="001912B1">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rsidRPr="001912B1">
              <w:t xml:space="preserve">Delete MBMS Resource Configuration of the SNRM-C </w:t>
            </w:r>
            <w:r w:rsidRPr="001912B1">
              <w:rPr>
                <w:lang w:val="en-US"/>
              </w:rPr>
              <w:t>for a given VAL service and TMGI.</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35" w:name="_CRA_3_1_2_2"/>
      <w:bookmarkStart w:id="836" w:name="_Toc106982300"/>
      <w:bookmarkStart w:id="837" w:name="_Toc209721824"/>
      <w:bookmarkEnd w:id="835"/>
      <w:r>
        <w:rPr>
          <w:lang w:eastAsia="zh-CN"/>
        </w:rPr>
        <w:t>A.3</w:t>
      </w:r>
      <w:r w:rsidRPr="00F91E7D">
        <w:rPr>
          <w:lang w:eastAsia="zh-CN"/>
        </w:rPr>
        <w:t>.1.2</w:t>
      </w:r>
      <w:r>
        <w:rPr>
          <w:lang w:eastAsia="zh-CN"/>
        </w:rPr>
        <w:t>.2</w:t>
      </w:r>
      <w:r>
        <w:rPr>
          <w:lang w:eastAsia="zh-CN"/>
        </w:rPr>
        <w:tab/>
        <w:t xml:space="preserve">Resource: </w:t>
      </w:r>
      <w:bookmarkEnd w:id="836"/>
      <w:r>
        <w:rPr>
          <w:lang w:eastAsia="zh-CN"/>
        </w:rPr>
        <w:t>MBMS Resource Configuration</w:t>
      </w:r>
      <w:bookmarkEnd w:id="837"/>
    </w:p>
    <w:p w14:paraId="08A0326D" w14:textId="256F7D09" w:rsidR="00AB5CEC" w:rsidRDefault="00AB5CEC" w:rsidP="00AB5CEC">
      <w:pPr>
        <w:pStyle w:val="Heading5"/>
        <w:rPr>
          <w:lang w:eastAsia="zh-CN"/>
        </w:rPr>
      </w:pPr>
      <w:bookmarkStart w:id="838" w:name="_CRA_3_1_2_2_1"/>
      <w:bookmarkStart w:id="839" w:name="_Toc106982301"/>
      <w:bookmarkStart w:id="840" w:name="_Toc209721825"/>
      <w:bookmarkEnd w:id="838"/>
      <w:r>
        <w:rPr>
          <w:lang w:eastAsia="zh-CN"/>
        </w:rPr>
        <w:t>A.3</w:t>
      </w:r>
      <w:r w:rsidRPr="00F91E7D">
        <w:rPr>
          <w:lang w:eastAsia="zh-CN"/>
        </w:rPr>
        <w:t>.1.2</w:t>
      </w:r>
      <w:r>
        <w:rPr>
          <w:lang w:eastAsia="zh-CN"/>
        </w:rPr>
        <w:t>.2.1</w:t>
      </w:r>
      <w:r>
        <w:rPr>
          <w:lang w:eastAsia="zh-CN"/>
        </w:rPr>
        <w:tab/>
        <w:t>Description</w:t>
      </w:r>
      <w:bookmarkEnd w:id="839"/>
      <w:bookmarkEnd w:id="840"/>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41" w:name="_CRA_3_1_2_2_2"/>
      <w:bookmarkStart w:id="842" w:name="_Toc106982302"/>
      <w:bookmarkStart w:id="843" w:name="_Toc209721826"/>
      <w:bookmarkEnd w:id="841"/>
      <w:r>
        <w:rPr>
          <w:lang w:eastAsia="zh-CN"/>
        </w:rPr>
        <w:t>A.3</w:t>
      </w:r>
      <w:r w:rsidRPr="00F91E7D">
        <w:rPr>
          <w:lang w:eastAsia="zh-CN"/>
        </w:rPr>
        <w:t>.1.2</w:t>
      </w:r>
      <w:r>
        <w:rPr>
          <w:lang w:eastAsia="zh-CN"/>
        </w:rPr>
        <w:t>.2.2</w:t>
      </w:r>
      <w:r>
        <w:rPr>
          <w:lang w:eastAsia="zh-CN"/>
        </w:rPr>
        <w:tab/>
        <w:t>Resource Definition</w:t>
      </w:r>
      <w:bookmarkEnd w:id="842"/>
      <w:bookmarkEnd w:id="843"/>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44" w:name="_CRTableA_3_1_2_2_21"/>
      <w:r>
        <w:t xml:space="preserve">Table </w:t>
      </w:r>
      <w:bookmarkEnd w:id="844"/>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45" w:name="_CRA_3_1_2_2_3"/>
      <w:bookmarkStart w:id="846" w:name="_Toc106982303"/>
      <w:bookmarkStart w:id="847" w:name="_Toc209721827"/>
      <w:bookmarkEnd w:id="845"/>
      <w:r>
        <w:rPr>
          <w:lang w:eastAsia="zh-CN"/>
        </w:rPr>
        <w:t>A.3</w:t>
      </w:r>
      <w:r w:rsidRPr="00F91E7D">
        <w:rPr>
          <w:lang w:eastAsia="zh-CN"/>
        </w:rPr>
        <w:t>.1.2</w:t>
      </w:r>
      <w:r>
        <w:rPr>
          <w:lang w:eastAsia="zh-CN"/>
        </w:rPr>
        <w:t>.2.3</w:t>
      </w:r>
      <w:r>
        <w:rPr>
          <w:lang w:eastAsia="zh-CN"/>
        </w:rPr>
        <w:tab/>
        <w:t>Resource Standard Methods</w:t>
      </w:r>
      <w:bookmarkEnd w:id="846"/>
      <w:bookmarkEnd w:id="847"/>
    </w:p>
    <w:p w14:paraId="3D20C399" w14:textId="5C07E2E7" w:rsidR="00AB5CEC" w:rsidRDefault="00AB5CEC" w:rsidP="00AB5CEC">
      <w:pPr>
        <w:pStyle w:val="H6"/>
      </w:pPr>
      <w:bookmarkStart w:id="848" w:name="_CRA_3_1_2_2_3_1"/>
      <w:r>
        <w:rPr>
          <w:lang w:eastAsia="zh-CN"/>
        </w:rPr>
        <w:t>A.3</w:t>
      </w:r>
      <w:r w:rsidRPr="00F91E7D">
        <w:rPr>
          <w:lang w:eastAsia="zh-CN"/>
        </w:rPr>
        <w:t>.1.2</w:t>
      </w:r>
      <w:r>
        <w:rPr>
          <w:lang w:eastAsia="zh-CN"/>
        </w:rPr>
        <w:t>.2.3.1</w:t>
      </w:r>
      <w:r>
        <w:rPr>
          <w:lang w:eastAsia="zh-CN"/>
        </w:rPr>
        <w:tab/>
        <w:t>GET</w:t>
      </w:r>
    </w:p>
    <w:bookmarkEnd w:id="848"/>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49" w:name="_CRTableA_3_1_2_2_3_11"/>
      <w:r>
        <w:t>Table </w:t>
      </w:r>
      <w:bookmarkEnd w:id="849"/>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850" w:name="_CRA_3_1_2_2_3_2"/>
      <w:r>
        <w:rPr>
          <w:lang w:eastAsia="zh-CN"/>
        </w:rPr>
        <w:t>A.3</w:t>
      </w:r>
      <w:r w:rsidRPr="00F91E7D">
        <w:rPr>
          <w:lang w:eastAsia="zh-CN"/>
        </w:rPr>
        <w:t>.1.2</w:t>
      </w:r>
      <w:r>
        <w:rPr>
          <w:lang w:eastAsia="zh-CN"/>
        </w:rPr>
        <w:t>.2.3.2</w:t>
      </w:r>
      <w:r>
        <w:tab/>
        <w:t>PUT</w:t>
      </w:r>
    </w:p>
    <w:bookmarkEnd w:id="850"/>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51" w:name="_CRTableA_3_1_2_2_3_21"/>
      <w:r>
        <w:t>Table </w:t>
      </w:r>
      <w:bookmarkEnd w:id="851"/>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52" w:name="_CRTableA_3_1_2_2_3_22"/>
      <w:r>
        <w:t>Table </w:t>
      </w:r>
      <w:bookmarkEnd w:id="852"/>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53" w:name="_CRA_3_1_2_2_3_3"/>
      <w:r>
        <w:rPr>
          <w:lang w:eastAsia="zh-CN"/>
        </w:rPr>
        <w:t>A.3</w:t>
      </w:r>
      <w:r w:rsidRPr="00F91E7D">
        <w:rPr>
          <w:lang w:eastAsia="zh-CN"/>
        </w:rPr>
        <w:t>.1.2</w:t>
      </w:r>
      <w:r>
        <w:rPr>
          <w:lang w:eastAsia="zh-CN"/>
        </w:rPr>
        <w:t>.2.3.3</w:t>
      </w:r>
      <w:r>
        <w:tab/>
        <w:t>DELETE</w:t>
      </w:r>
    </w:p>
    <w:bookmarkEnd w:id="853"/>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54" w:name="_CRTableA_3_1_2_2_3_31"/>
      <w:r>
        <w:t>Table </w:t>
      </w:r>
      <w:bookmarkEnd w:id="854"/>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855" w:name="_CRA_3_1_2_3"/>
      <w:bookmarkStart w:id="856" w:name="_Toc106982304"/>
      <w:bookmarkStart w:id="857" w:name="_Toc209721828"/>
      <w:bookmarkEnd w:id="855"/>
      <w:r>
        <w:rPr>
          <w:lang w:eastAsia="zh-CN"/>
        </w:rPr>
        <w:t>A.3</w:t>
      </w:r>
      <w:r w:rsidRPr="00F91E7D">
        <w:rPr>
          <w:lang w:eastAsia="zh-CN"/>
        </w:rPr>
        <w:t>.1.2</w:t>
      </w:r>
      <w:r>
        <w:rPr>
          <w:lang w:eastAsia="zh-CN"/>
        </w:rPr>
        <w:t>.3</w:t>
      </w:r>
      <w:r>
        <w:rPr>
          <w:lang w:eastAsia="zh-CN"/>
        </w:rPr>
        <w:tab/>
        <w:t xml:space="preserve">Resource: </w:t>
      </w:r>
      <w:bookmarkEnd w:id="856"/>
      <w:r>
        <w:rPr>
          <w:lang w:eastAsia="zh-CN"/>
        </w:rPr>
        <w:t>MBMS Resource State</w:t>
      </w:r>
      <w:bookmarkEnd w:id="857"/>
    </w:p>
    <w:p w14:paraId="20CE2206" w14:textId="6D429A45" w:rsidR="00AB5CEC" w:rsidRDefault="00AB5CEC" w:rsidP="00AB5CEC">
      <w:pPr>
        <w:pStyle w:val="Heading5"/>
        <w:rPr>
          <w:lang w:eastAsia="zh-CN"/>
        </w:rPr>
      </w:pPr>
      <w:bookmarkStart w:id="858" w:name="_CRA_3_1_2_3_1"/>
      <w:bookmarkStart w:id="859" w:name="_Toc106982305"/>
      <w:bookmarkStart w:id="860" w:name="_Toc209721829"/>
      <w:bookmarkEnd w:id="858"/>
      <w:r>
        <w:rPr>
          <w:lang w:eastAsia="zh-CN"/>
        </w:rPr>
        <w:t>A.3</w:t>
      </w:r>
      <w:r w:rsidRPr="00F91E7D">
        <w:rPr>
          <w:lang w:eastAsia="zh-CN"/>
        </w:rPr>
        <w:t>.1.2</w:t>
      </w:r>
      <w:r>
        <w:rPr>
          <w:lang w:eastAsia="zh-CN"/>
        </w:rPr>
        <w:t>.3.1</w:t>
      </w:r>
      <w:r>
        <w:rPr>
          <w:lang w:eastAsia="zh-CN"/>
        </w:rPr>
        <w:tab/>
        <w:t>Description</w:t>
      </w:r>
      <w:bookmarkEnd w:id="859"/>
      <w:bookmarkEnd w:id="860"/>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61" w:name="_CRA_3_1_2_3_2"/>
      <w:bookmarkStart w:id="862" w:name="_Toc106982306"/>
      <w:bookmarkStart w:id="863" w:name="_Toc209721830"/>
      <w:bookmarkEnd w:id="861"/>
      <w:r>
        <w:rPr>
          <w:lang w:eastAsia="zh-CN"/>
        </w:rPr>
        <w:t>A.3</w:t>
      </w:r>
      <w:r w:rsidRPr="00F91E7D">
        <w:rPr>
          <w:lang w:eastAsia="zh-CN"/>
        </w:rPr>
        <w:t>.1.2</w:t>
      </w:r>
      <w:r>
        <w:rPr>
          <w:lang w:eastAsia="zh-CN"/>
        </w:rPr>
        <w:t>.3.2</w:t>
      </w:r>
      <w:r>
        <w:rPr>
          <w:lang w:eastAsia="zh-CN"/>
        </w:rPr>
        <w:tab/>
        <w:t>Resource Definition</w:t>
      </w:r>
      <w:bookmarkEnd w:id="862"/>
      <w:bookmarkEnd w:id="863"/>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864" w:name="_CRTableA_3_1_2_3_21"/>
      <w:r>
        <w:t xml:space="preserve">Table </w:t>
      </w:r>
      <w:bookmarkEnd w:id="864"/>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865" w:name="_CRA_3_1_2_3_3"/>
      <w:bookmarkStart w:id="866" w:name="_Toc106982307"/>
      <w:bookmarkStart w:id="867" w:name="_Toc209721831"/>
      <w:bookmarkEnd w:id="865"/>
      <w:r w:rsidRPr="00992C37">
        <w:rPr>
          <w:lang w:eastAsia="zh-CN"/>
        </w:rPr>
        <w:t>A.3.1.2</w:t>
      </w:r>
      <w:r>
        <w:rPr>
          <w:lang w:eastAsia="zh-CN"/>
        </w:rPr>
        <w:t>.3.3</w:t>
      </w:r>
      <w:r>
        <w:rPr>
          <w:lang w:eastAsia="zh-CN"/>
        </w:rPr>
        <w:tab/>
        <w:t>Resource Standard Methods</w:t>
      </w:r>
      <w:bookmarkEnd w:id="866"/>
      <w:bookmarkEnd w:id="867"/>
    </w:p>
    <w:p w14:paraId="5FE872F3" w14:textId="0B6FEE16" w:rsidR="00AB5CEC" w:rsidRDefault="00AB5CEC" w:rsidP="00AB5CEC">
      <w:pPr>
        <w:pStyle w:val="H6"/>
      </w:pPr>
      <w:bookmarkStart w:id="868" w:name="_CRA_3_1_2_3_3_1"/>
      <w:r w:rsidRPr="00992C37">
        <w:rPr>
          <w:lang w:eastAsia="zh-CN"/>
        </w:rPr>
        <w:t>A.3.1.2</w:t>
      </w:r>
      <w:r>
        <w:rPr>
          <w:lang w:eastAsia="zh-CN"/>
        </w:rPr>
        <w:t>.3.3</w:t>
      </w:r>
      <w:r>
        <w:t>.1</w:t>
      </w:r>
      <w:r>
        <w:tab/>
        <w:t>GET</w:t>
      </w:r>
    </w:p>
    <w:bookmarkEnd w:id="868"/>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869" w:name="_CRTableA_3_1_2_3_31"/>
      <w:r>
        <w:t>Table</w:t>
      </w:r>
      <w:r>
        <w:rPr>
          <w:noProof/>
        </w:rPr>
        <w:t> </w:t>
      </w:r>
      <w:bookmarkEnd w:id="869"/>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870" w:name="_CRTableA_3_1_2_3_32"/>
      <w:r>
        <w:t xml:space="preserve">Table </w:t>
      </w:r>
      <w:bookmarkEnd w:id="870"/>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871" w:name="_CRTableA_3_1_2_3_33"/>
      <w:r>
        <w:t>Table</w:t>
      </w:r>
      <w:r>
        <w:rPr>
          <w:noProof/>
        </w:rPr>
        <w:t> </w:t>
      </w:r>
      <w:bookmarkEnd w:id="871"/>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872" w:name="_CRA_3_1_3"/>
      <w:bookmarkStart w:id="873" w:name="_Toc106982308"/>
      <w:bookmarkStart w:id="874" w:name="_Toc209721832"/>
      <w:bookmarkEnd w:id="872"/>
      <w:r>
        <w:t>A.3.1.3</w:t>
      </w:r>
      <w:r>
        <w:tab/>
        <w:t>Data Model</w:t>
      </w:r>
      <w:bookmarkEnd w:id="874"/>
    </w:p>
    <w:p w14:paraId="265CAB8D" w14:textId="4BB0CCCD" w:rsidR="00AB5CEC" w:rsidRDefault="00AB5CEC" w:rsidP="00AB5CEC">
      <w:pPr>
        <w:pStyle w:val="Heading4"/>
      </w:pPr>
      <w:bookmarkStart w:id="875" w:name="_CRA_3_1_3_1"/>
      <w:bookmarkStart w:id="876" w:name="_Toc209721833"/>
      <w:bookmarkEnd w:id="875"/>
      <w:r>
        <w:t>A.3.1.3.1</w:t>
      </w:r>
      <w:r>
        <w:tab/>
        <w:t>General</w:t>
      </w:r>
      <w:bookmarkEnd w:id="876"/>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877" w:name="_CRTableA_2_1_3_11"/>
      <w:r>
        <w:t>Table </w:t>
      </w:r>
      <w:bookmarkEnd w:id="877"/>
      <w:r>
        <w:t>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878" w:name="_CRTableA_3_1_3_12"/>
      <w:r>
        <w:t>Table </w:t>
      </w:r>
      <w:bookmarkEnd w:id="878"/>
      <w:r>
        <w:t>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879" w:name="_CRA_3_1_3_2"/>
      <w:bookmarkStart w:id="880" w:name="_Toc209721834"/>
      <w:bookmarkEnd w:id="879"/>
      <w:r>
        <w:t>A.3.1.3.2</w:t>
      </w:r>
      <w:r>
        <w:tab/>
        <w:t>Structured data types</w:t>
      </w:r>
      <w:bookmarkEnd w:id="880"/>
    </w:p>
    <w:p w14:paraId="77BA98FF" w14:textId="77471B41" w:rsidR="00AB5CEC" w:rsidRDefault="00AB5CEC" w:rsidP="00AB5CEC">
      <w:pPr>
        <w:pStyle w:val="Heading5"/>
      </w:pPr>
      <w:bookmarkStart w:id="881" w:name="_CRA_3_1_3_2_1"/>
      <w:bookmarkStart w:id="882" w:name="_Toc209721835"/>
      <w:bookmarkEnd w:id="881"/>
      <w:r>
        <w:t>A.3.1.3.2.1</w:t>
      </w:r>
      <w:r>
        <w:tab/>
        <w:t>Type: MbmsResourceConfig</w:t>
      </w:r>
      <w:bookmarkEnd w:id="882"/>
    </w:p>
    <w:p w14:paraId="4C8C79A1" w14:textId="1D05F348" w:rsidR="00AB5CEC" w:rsidRDefault="00AB5CEC" w:rsidP="00AB5CEC">
      <w:pPr>
        <w:pStyle w:val="TH"/>
      </w:pPr>
      <w:bookmarkStart w:id="883" w:name="_CRTableA_3_1_3_2_11"/>
      <w:r>
        <w:rPr>
          <w:noProof/>
        </w:rPr>
        <w:t>Table </w:t>
      </w:r>
      <w:bookmarkEnd w:id="883"/>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884" w:name="_CRA_3_1_3_2_2"/>
      <w:bookmarkStart w:id="885" w:name="_Toc209721836"/>
      <w:bookmarkEnd w:id="884"/>
      <w:r>
        <w:t>A.3.1.3.2.2</w:t>
      </w:r>
      <w:r>
        <w:tab/>
        <w:t xml:space="preserve">Type: </w:t>
      </w:r>
      <w:r w:rsidRPr="00DD12D6">
        <w:t>MbmsResourceMonitoringConfig</w:t>
      </w:r>
      <w:bookmarkEnd w:id="885"/>
    </w:p>
    <w:p w14:paraId="687A5789" w14:textId="7F735DF5" w:rsidR="00AB5CEC" w:rsidRDefault="00AB5CEC" w:rsidP="00AB5CEC">
      <w:pPr>
        <w:pStyle w:val="TH"/>
      </w:pPr>
      <w:bookmarkStart w:id="886" w:name="_CRTableA_3_1_3_2_21"/>
      <w:r>
        <w:rPr>
          <w:noProof/>
        </w:rPr>
        <w:t>Table </w:t>
      </w:r>
      <w:bookmarkEnd w:id="886"/>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887" w:name="_CRA_3_1_3_2_3"/>
      <w:bookmarkStart w:id="888" w:name="_Toc209721837"/>
      <w:bookmarkEnd w:id="887"/>
      <w:r>
        <w:t>A.3.1.3.2.3</w:t>
      </w:r>
      <w:r>
        <w:tab/>
        <w:t xml:space="preserve">Type: </w:t>
      </w:r>
      <w:r w:rsidRPr="00325576">
        <w:t>MbmsResourceState</w:t>
      </w:r>
      <w:bookmarkEnd w:id="888"/>
    </w:p>
    <w:p w14:paraId="096BBB62" w14:textId="4FD0F6DF" w:rsidR="00AB5CEC" w:rsidRDefault="00AB5CEC" w:rsidP="00AB5CEC">
      <w:pPr>
        <w:pStyle w:val="TH"/>
      </w:pPr>
      <w:bookmarkStart w:id="889" w:name="_CRTableA_3_1_3_2_31"/>
      <w:r>
        <w:rPr>
          <w:noProof/>
        </w:rPr>
        <w:t>Table </w:t>
      </w:r>
      <w:bookmarkEnd w:id="889"/>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873"/>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890" w:name="_CRA_3_1_4"/>
      <w:bookmarkStart w:id="891" w:name="_Toc106982310"/>
      <w:bookmarkStart w:id="892" w:name="_Toc209721838"/>
      <w:bookmarkEnd w:id="890"/>
      <w:r>
        <w:rPr>
          <w:lang w:eastAsia="zh-CN"/>
        </w:rPr>
        <w:t>A.3</w:t>
      </w:r>
      <w:r w:rsidRPr="00F91E7D">
        <w:rPr>
          <w:lang w:eastAsia="zh-CN"/>
        </w:rPr>
        <w:t>.1.4</w:t>
      </w:r>
      <w:r w:rsidRPr="00826514">
        <w:tab/>
        <w:t>Error Handling</w:t>
      </w:r>
      <w:bookmarkEnd w:id="891"/>
      <w:bookmarkEnd w:id="892"/>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893" w:name="_CRA_3_1_5"/>
      <w:bookmarkStart w:id="894" w:name="_Toc106982311"/>
      <w:bookmarkStart w:id="895" w:name="_Toc209721839"/>
      <w:bookmarkEnd w:id="893"/>
      <w:r>
        <w:t>A.3.1.5</w:t>
      </w:r>
      <w:r>
        <w:tab/>
        <w:t>CDDL Specification</w:t>
      </w:r>
      <w:bookmarkEnd w:id="894"/>
      <w:bookmarkEnd w:id="895"/>
    </w:p>
    <w:p w14:paraId="2D3A0865" w14:textId="2FBCAD6E" w:rsidR="00AB5CEC" w:rsidRDefault="00AB5CEC" w:rsidP="00AB5CEC">
      <w:pPr>
        <w:pStyle w:val="Heading4"/>
        <w:rPr>
          <w:lang w:eastAsia="zh-CN"/>
        </w:rPr>
      </w:pPr>
      <w:bookmarkStart w:id="896" w:name="_CRA_3_1_5_1"/>
      <w:bookmarkStart w:id="897" w:name="_Toc106982312"/>
      <w:bookmarkStart w:id="898" w:name="_Toc209721840"/>
      <w:bookmarkEnd w:id="896"/>
      <w:r>
        <w:t>A.3.1.5</w:t>
      </w:r>
      <w:r>
        <w:rPr>
          <w:lang w:eastAsia="zh-CN"/>
        </w:rPr>
        <w:t>.1</w:t>
      </w:r>
      <w:r>
        <w:rPr>
          <w:lang w:eastAsia="zh-CN"/>
        </w:rPr>
        <w:tab/>
        <w:t>Introduction</w:t>
      </w:r>
      <w:bookmarkEnd w:id="897"/>
      <w:bookmarkEnd w:id="898"/>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99" w:name="_CRA_3_1_5_2"/>
      <w:bookmarkStart w:id="900" w:name="_Toc106982313"/>
      <w:bookmarkStart w:id="901" w:name="_Toc209721841"/>
      <w:bookmarkEnd w:id="899"/>
      <w:r>
        <w:t>A.3.1.5</w:t>
      </w:r>
      <w:r>
        <w:rPr>
          <w:lang w:eastAsia="zh-CN"/>
        </w:rPr>
        <w:t>.2</w:t>
      </w:r>
      <w:r>
        <w:rPr>
          <w:lang w:eastAsia="zh-CN"/>
        </w:rPr>
        <w:tab/>
        <w:t>CDDL document</w:t>
      </w:r>
      <w:bookmarkEnd w:id="900"/>
      <w:bookmarkEnd w:id="901"/>
    </w:p>
    <w:p w14:paraId="6A7CA95F" w14:textId="77777777" w:rsidR="00AB5CEC" w:rsidRDefault="00AB5CEC" w:rsidP="003B0829">
      <w:pPr>
        <w:pStyle w:val="PL"/>
      </w:pPr>
    </w:p>
    <w:p w14:paraId="4B7A8910" w14:textId="77777777" w:rsidR="00AB5CEC" w:rsidRPr="0074734D" w:rsidRDefault="00AB5CEC" w:rsidP="003B0829">
      <w:pPr>
        <w:pStyle w:val="PL"/>
      </w:pPr>
      <w:r w:rsidRPr="0074734D">
        <w:t>;;; MbmsResourceConfig</w:t>
      </w:r>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r w:rsidRPr="0074734D">
        <w:t>MbmsResourceConfig = {</w:t>
      </w:r>
    </w:p>
    <w:p w14:paraId="3EAB4977" w14:textId="77777777" w:rsidR="00AB5CEC" w:rsidRPr="0074734D" w:rsidRDefault="00AB5CEC" w:rsidP="003B0829">
      <w:pPr>
        <w:pStyle w:val="PL"/>
      </w:pPr>
      <w:r w:rsidRPr="0074734D">
        <w:t xml:space="preserve"> tmgi: Tmgi</w:t>
      </w:r>
    </w:p>
    <w:p w14:paraId="4C2E2DB3" w14:textId="77777777" w:rsidR="00AB5CEC" w:rsidRPr="0074734D" w:rsidRDefault="00AB5CEC" w:rsidP="003B0829">
      <w:pPr>
        <w:pStyle w:val="PL"/>
      </w:pPr>
      <w:r w:rsidRPr="0074734D">
        <w:t xml:space="preserve"> ? alternativeTmgis: [+ Tmgi]</w:t>
      </w:r>
    </w:p>
    <w:p w14:paraId="229C1335" w14:textId="77777777" w:rsidR="00AB5CEC" w:rsidRPr="0074734D" w:rsidRDefault="00AB5CEC" w:rsidP="003B0829">
      <w:pPr>
        <w:pStyle w:val="PL"/>
      </w:pPr>
      <w:r w:rsidRPr="0074734D">
        <w:t xml:space="preserve"> ? qci: Uinteger</w:t>
      </w:r>
    </w:p>
    <w:p w14:paraId="5899904D" w14:textId="77777777" w:rsidR="00AB5CEC" w:rsidRPr="0074734D" w:rsidRDefault="00AB5CEC" w:rsidP="003B0829">
      <w:pPr>
        <w:pStyle w:val="PL"/>
      </w:pPr>
      <w:r w:rsidRPr="0074734D">
        <w:t xml:space="preserve"> ? frequency: Uinteger</w:t>
      </w:r>
    </w:p>
    <w:p w14:paraId="1641AEB8" w14:textId="77777777" w:rsidR="00AB5CEC" w:rsidRPr="0074734D" w:rsidRDefault="00AB5CEC" w:rsidP="003B0829">
      <w:pPr>
        <w:pStyle w:val="PL"/>
      </w:pPr>
      <w:r w:rsidRPr="0074734D">
        <w:t xml:space="preserve"> ? serviceAreas: [+ MbmsSaId]</w:t>
      </w:r>
    </w:p>
    <w:p w14:paraId="70D88D07" w14:textId="77777777" w:rsidR="00AB5CEC" w:rsidRPr="0074734D" w:rsidRDefault="00AB5CEC" w:rsidP="003B0829">
      <w:pPr>
        <w:pStyle w:val="PL"/>
      </w:pPr>
      <w:r w:rsidRPr="0074734D">
        <w:t xml:space="preserve"> ? sdp: text</w:t>
      </w:r>
    </w:p>
    <w:p w14:paraId="3EA72A9F" w14:textId="77777777" w:rsidR="00AB5CEC" w:rsidRPr="0074734D" w:rsidRDefault="00AB5CEC" w:rsidP="003B0829">
      <w:pPr>
        <w:pStyle w:val="PL"/>
      </w:pPr>
      <w:r w:rsidRPr="0074734D">
        <w:t xml:space="preserve"> ? rohcEnabled: bool</w:t>
      </w:r>
    </w:p>
    <w:p w14:paraId="2E1AF0F3" w14:textId="77777777" w:rsidR="00AB5CEC" w:rsidRPr="0074734D" w:rsidRDefault="00AB5CEC" w:rsidP="003B0829">
      <w:pPr>
        <w:pStyle w:val="PL"/>
      </w:pPr>
      <w:r w:rsidRPr="0074734D">
        <w:t xml:space="preserve"> ? monitorConfig: MbmsResourceMonitoringConfig</w:t>
      </w:r>
    </w:p>
    <w:p w14:paraId="5A9A764A" w14:textId="77777777"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MbmsResourceMonitoringConfig</w:t>
      </w:r>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r w:rsidRPr="0074734D">
        <w:t>MbmsResourceMonitoringConfig = {</w:t>
      </w:r>
    </w:p>
    <w:p w14:paraId="4625E4D9" w14:textId="77777777" w:rsidR="00AB5CEC" w:rsidRPr="0074734D" w:rsidRDefault="00AB5CEC" w:rsidP="003B0829">
      <w:pPr>
        <w:pStyle w:val="PL"/>
      </w:pPr>
      <w:r w:rsidRPr="0074734D">
        <w:t xml:space="preserve"> ? receptionQuality: bool</w:t>
      </w:r>
    </w:p>
    <w:p w14:paraId="36C92410" w14:textId="77777777" w:rsidR="00AB5CEC" w:rsidRPr="0074734D" w:rsidRDefault="00AB5CEC" w:rsidP="003B0829">
      <w:pPr>
        <w:pStyle w:val="PL"/>
      </w:pPr>
      <w:r w:rsidRPr="0074734D">
        <w:t xml:space="preserve"> ? unicastResource: bool</w:t>
      </w:r>
    </w:p>
    <w:p w14:paraId="5D793B60" w14:textId="77777777" w:rsidR="00AB5CEC" w:rsidRPr="0074734D" w:rsidRDefault="00AB5CEC" w:rsidP="003B0829">
      <w:pPr>
        <w:pStyle w:val="PL"/>
      </w:pPr>
      <w:r w:rsidRPr="0074734D">
        <w:t xml:space="preserve"> ? suspension: bool</w:t>
      </w:r>
    </w:p>
    <w:p w14:paraId="0EE7A93F" w14:textId="77777777" w:rsidR="00AB5CEC" w:rsidRPr="0074734D" w:rsidRDefault="00AB5CEC" w:rsidP="003B0829">
      <w:pPr>
        <w:pStyle w:val="PL"/>
      </w:pPr>
      <w:r w:rsidRPr="0074734D">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MbmsResourceState</w:t>
      </w:r>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r w:rsidRPr="0074734D">
        <w:t>MbmsResourceState = {</w:t>
      </w:r>
    </w:p>
    <w:p w14:paraId="2423B183" w14:textId="77777777" w:rsidR="00AB5CEC" w:rsidRPr="0074734D" w:rsidRDefault="00AB5CEC" w:rsidP="003B0829">
      <w:pPr>
        <w:pStyle w:val="PL"/>
      </w:pPr>
      <w:r w:rsidRPr="0074734D">
        <w:t xml:space="preserve"> tmgi: Tmgi</w:t>
      </w:r>
    </w:p>
    <w:p w14:paraId="085DB806" w14:textId="77777777" w:rsidR="00AB5CEC" w:rsidRPr="0074734D" w:rsidRDefault="00AB5CEC" w:rsidP="003B0829">
      <w:pPr>
        <w:pStyle w:val="PL"/>
      </w:pPr>
      <w:r w:rsidRPr="0074734D">
        <w:t xml:space="preserve"> monitoringConfig: MbmsResourceMonitoringConfig</w:t>
      </w:r>
    </w:p>
    <w:p w14:paraId="0E6971F5" w14:textId="77777777" w:rsidR="00AB5CEC" w:rsidRPr="0074734D" w:rsidRDefault="00AB5CEC" w:rsidP="003B0829">
      <w:pPr>
        <w:pStyle w:val="PL"/>
      </w:pPr>
      <w:r w:rsidRPr="0074734D">
        <w:t xml:space="preserve"> ? receptionQualityLevel: int</w:t>
      </w:r>
    </w:p>
    <w:p w14:paraId="7E458B2F" w14:textId="77777777" w:rsidR="00AB5CEC" w:rsidRPr="0074734D" w:rsidRDefault="00AB5CEC" w:rsidP="003B0829">
      <w:pPr>
        <w:pStyle w:val="PL"/>
      </w:pPr>
      <w:r w:rsidRPr="0074734D">
        <w:t xml:space="preserve"> ? suspendingState: bool</w:t>
      </w:r>
    </w:p>
    <w:p w14:paraId="4CF97958" w14:textId="77777777" w:rsidR="00AB5CEC" w:rsidRPr="0074734D" w:rsidRDefault="00AB5CEC" w:rsidP="003B0829">
      <w:pPr>
        <w:pStyle w:val="PL"/>
      </w:pPr>
      <w:r w:rsidRPr="0074734D">
        <w:t xml:space="preserve"> ? unicastListeningState: bool</w:t>
      </w:r>
    </w:p>
    <w:p w14:paraId="19B0F4C5" w14:textId="77777777"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MbmsSaId</w:t>
      </w:r>
    </w:p>
    <w:p w14:paraId="1C5EF27A" w14:textId="77777777" w:rsidR="00AB5CEC" w:rsidRPr="0074734D" w:rsidRDefault="00AB5CEC" w:rsidP="003B0829">
      <w:pPr>
        <w:pStyle w:val="PL"/>
      </w:pPr>
      <w:r w:rsidRPr="0074734D">
        <w:t>;;+ Unique identifier of a MBMS serving area.</w:t>
      </w:r>
    </w:p>
    <w:p w14:paraId="0188E341" w14:textId="77777777" w:rsidR="00AB5CEC" w:rsidRPr="0074734D" w:rsidRDefault="00AB5CEC" w:rsidP="003B0829">
      <w:pPr>
        <w:pStyle w:val="PL"/>
      </w:pPr>
      <w:r w:rsidRPr="0074734D">
        <w:t>MbmsSaId = text</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Tmgi</w:t>
      </w:r>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r w:rsidRPr="0074734D">
        <w:t>Tmgi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Uinteger</w:t>
      </w:r>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902" w:name="_CRA_3_1_6"/>
      <w:bookmarkStart w:id="903" w:name="_Toc209721842"/>
      <w:bookmarkEnd w:id="902"/>
      <w:r w:rsidRPr="00C46874">
        <w:rPr>
          <w:noProof/>
          <w:lang w:val="sv-SE"/>
        </w:rPr>
        <w:t>A.3.1.6</w:t>
      </w:r>
      <w:r w:rsidRPr="00C46874">
        <w:rPr>
          <w:noProof/>
          <w:lang w:val="sv-SE"/>
        </w:rPr>
        <w:tab/>
        <w:t>Media Types</w:t>
      </w:r>
      <w:bookmarkEnd w:id="903"/>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904" w:name="_CRA_3_1_7"/>
      <w:bookmarkStart w:id="905" w:name="_Toc209721843"/>
      <w:bookmarkEnd w:id="904"/>
      <w:r>
        <w:rPr>
          <w:noProof/>
        </w:rPr>
        <w:t>A.3.1.7</w:t>
      </w:r>
      <w:r>
        <w:rPr>
          <w:noProof/>
        </w:rPr>
        <w:tab/>
        <w:t>Void</w:t>
      </w:r>
      <w:bookmarkEnd w:id="905"/>
    </w:p>
    <w:p w14:paraId="3058FD83" w14:textId="10741D07" w:rsidR="009D13B9" w:rsidRDefault="009D13B9" w:rsidP="009D13B9">
      <w:pPr>
        <w:pStyle w:val="Heading3"/>
        <w:rPr>
          <w:noProof/>
        </w:rPr>
      </w:pPr>
      <w:bookmarkStart w:id="906" w:name="_CRA_3_1_8"/>
      <w:bookmarkStart w:id="907" w:name="_Toc209721844"/>
      <w:bookmarkEnd w:id="906"/>
      <w:r>
        <w:rPr>
          <w:noProof/>
        </w:rPr>
        <w:t>A.3.1.8</w:t>
      </w:r>
      <w:r>
        <w:rPr>
          <w:noProof/>
        </w:rPr>
        <w:tab/>
        <w:t>Void</w:t>
      </w:r>
      <w:bookmarkEnd w:id="907"/>
    </w:p>
    <w:p w14:paraId="21EB3602" w14:textId="77777777" w:rsidR="00DD424E" w:rsidRPr="00F91E7D" w:rsidRDefault="00DD424E" w:rsidP="00DD424E">
      <w:pPr>
        <w:pStyle w:val="Heading2"/>
        <w:rPr>
          <w:lang w:eastAsia="zh-CN"/>
        </w:rPr>
      </w:pPr>
      <w:bookmarkStart w:id="908" w:name="_Toc209721845"/>
      <w:r>
        <w:rPr>
          <w:lang w:eastAsia="zh-CN"/>
        </w:rPr>
        <w:t>A.3</w:t>
      </w:r>
      <w:r w:rsidRPr="00F91E7D">
        <w:rPr>
          <w:lang w:eastAsia="zh-CN"/>
        </w:rPr>
        <w:t>.</w:t>
      </w:r>
      <w:r>
        <w:rPr>
          <w:lang w:eastAsia="zh-CN"/>
        </w:rPr>
        <w:t>2</w:t>
      </w:r>
      <w:r w:rsidRPr="00F91E7D">
        <w:rPr>
          <w:lang w:eastAsia="zh-CN"/>
        </w:rPr>
        <w:tab/>
        <w:t>SU_</w:t>
      </w:r>
      <w:r>
        <w:rPr>
          <w:lang w:eastAsia="zh-CN"/>
        </w:rPr>
        <w:t>MbsResourceManagement</w:t>
      </w:r>
      <w:r w:rsidRPr="00F91E7D">
        <w:rPr>
          <w:lang w:eastAsia="zh-CN"/>
        </w:rPr>
        <w:t xml:space="preserve"> API provided by </w:t>
      </w:r>
      <w:r>
        <w:rPr>
          <w:lang w:eastAsia="zh-CN"/>
        </w:rPr>
        <w:t>SNRM-C</w:t>
      </w:r>
      <w:bookmarkEnd w:id="908"/>
    </w:p>
    <w:p w14:paraId="5783AF5C" w14:textId="77777777" w:rsidR="00DD424E" w:rsidRPr="00F91E7D" w:rsidRDefault="00DD424E" w:rsidP="00DD424E">
      <w:pPr>
        <w:pStyle w:val="Heading3"/>
        <w:rPr>
          <w:lang w:eastAsia="zh-CN"/>
        </w:rPr>
      </w:pPr>
      <w:bookmarkStart w:id="909" w:name="_Toc209721846"/>
      <w:r>
        <w:rPr>
          <w:lang w:eastAsia="zh-CN"/>
        </w:rPr>
        <w:t>A.3</w:t>
      </w:r>
      <w:r w:rsidRPr="00F91E7D">
        <w:rPr>
          <w:lang w:eastAsia="zh-CN"/>
        </w:rPr>
        <w:t>.</w:t>
      </w:r>
      <w:r>
        <w:rPr>
          <w:lang w:eastAsia="zh-CN"/>
        </w:rPr>
        <w:t>2</w:t>
      </w:r>
      <w:r w:rsidRPr="00F91E7D">
        <w:rPr>
          <w:lang w:eastAsia="zh-CN"/>
        </w:rPr>
        <w:t>.1</w:t>
      </w:r>
      <w:r w:rsidRPr="00F91E7D">
        <w:rPr>
          <w:lang w:eastAsia="zh-CN"/>
        </w:rPr>
        <w:tab/>
        <w:t>API URI</w:t>
      </w:r>
      <w:bookmarkEnd w:id="909"/>
    </w:p>
    <w:p w14:paraId="71EB44F2" w14:textId="77777777" w:rsidR="00DD424E" w:rsidRDefault="00DD424E" w:rsidP="00DD424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69C0E0A9" w14:textId="77777777" w:rsidR="00DD424E" w:rsidRDefault="00DD424E" w:rsidP="00DD424E">
      <w:pPr>
        <w:pStyle w:val="B1"/>
      </w:pPr>
      <w:r>
        <w:rPr>
          <w:lang w:eastAsia="zh-CN"/>
        </w:rPr>
        <w:t>-</w:t>
      </w:r>
      <w:r>
        <w:rPr>
          <w:lang w:eastAsia="zh-CN"/>
        </w:rPr>
        <w:tab/>
        <w:t xml:space="preserve">the </w:t>
      </w:r>
      <w:r>
        <w:t>&lt;apiName&gt;</w:t>
      </w:r>
      <w:r w:rsidRPr="003B0829">
        <w:t xml:space="preserve"> </w:t>
      </w:r>
      <w:r>
        <w:t>shall be "su-</w:t>
      </w:r>
      <w:r>
        <w:rPr>
          <w:lang w:eastAsia="zh-CN"/>
        </w:rPr>
        <w:t>nmbs-c</w:t>
      </w:r>
      <w:r>
        <w:t>";</w:t>
      </w:r>
    </w:p>
    <w:p w14:paraId="2777B133" w14:textId="77777777" w:rsidR="00DD424E" w:rsidRDefault="00DD424E" w:rsidP="00DD424E">
      <w:pPr>
        <w:pStyle w:val="B1"/>
      </w:pPr>
      <w:r>
        <w:t>-</w:t>
      </w:r>
      <w:r>
        <w:tab/>
        <w:t>the &lt;apiVersion&gt; shall be "v1"; and</w:t>
      </w:r>
    </w:p>
    <w:p w14:paraId="35D5CA65" w14:textId="77777777" w:rsidR="00DD424E" w:rsidRDefault="00DD424E" w:rsidP="00DD424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3.2.</w:t>
      </w:r>
      <w:r w:rsidRPr="004F79CD">
        <w:rPr>
          <w:lang w:val="en-US" w:eastAsia="zh-CN"/>
        </w:rPr>
        <w:t>2</w:t>
      </w:r>
      <w:r>
        <w:rPr>
          <w:lang w:eastAsia="zh-CN"/>
        </w:rPr>
        <w:t>.</w:t>
      </w:r>
    </w:p>
    <w:p w14:paraId="65C24880" w14:textId="77777777" w:rsidR="00DD424E" w:rsidRDefault="00DD424E" w:rsidP="00DD424E">
      <w:pPr>
        <w:pStyle w:val="Heading3"/>
        <w:rPr>
          <w:lang w:eastAsia="zh-CN"/>
        </w:rPr>
      </w:pPr>
      <w:bookmarkStart w:id="910" w:name="_Toc209721847"/>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ab/>
        <w:t>Resources</w:t>
      </w:r>
      <w:bookmarkEnd w:id="910"/>
    </w:p>
    <w:p w14:paraId="69643F19" w14:textId="77777777" w:rsidR="00DD424E" w:rsidRDefault="00DD424E" w:rsidP="00DD424E">
      <w:pPr>
        <w:pStyle w:val="Heading4"/>
        <w:rPr>
          <w:lang w:eastAsia="zh-CN"/>
        </w:rPr>
      </w:pPr>
      <w:bookmarkStart w:id="911" w:name="_Toc209721848"/>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.1</w:t>
      </w:r>
      <w:r>
        <w:rPr>
          <w:lang w:eastAsia="zh-CN"/>
        </w:rPr>
        <w:tab/>
        <w:t>Overview</w:t>
      </w:r>
      <w:bookmarkEnd w:id="911"/>
    </w:p>
    <w:p w14:paraId="45D591CD" w14:textId="77777777" w:rsidR="00DD424E" w:rsidRPr="00291B5E" w:rsidRDefault="00DD424E" w:rsidP="00DD424E">
      <w:pPr>
        <w:pStyle w:val="TH"/>
        <w:rPr>
          <w:lang w:eastAsia="zh-CN"/>
        </w:rPr>
      </w:pPr>
      <w:r>
        <w:rPr>
          <w:noProof/>
        </w:rPr>
        <w:object w:dxaOrig="7261" w:dyaOrig="6731" w14:anchorId="14A891BA">
          <v:shape id="_x0000_i1027" type="#_x0000_t75" style="width:362.15pt;height:337.9pt" o:ole="">
            <v:imagedata r:id="rId17" o:title=""/>
          </v:shape>
          <o:OLEObject Type="Embed" ProgID="Visio.Drawing.15" ShapeID="_x0000_i1027" DrawAspect="Content" ObjectID="_1820334462" r:id="rId19"/>
        </w:object>
      </w:r>
    </w:p>
    <w:p w14:paraId="2D4738A5" w14:textId="77777777" w:rsidR="00DD424E" w:rsidRDefault="00DD424E" w:rsidP="00DD424E">
      <w:pPr>
        <w:pStyle w:val="TF"/>
      </w:pPr>
      <w:bookmarkStart w:id="912" w:name="_CRFigureA_3_2_2_11"/>
      <w:r>
        <w:t xml:space="preserve">Figure </w:t>
      </w:r>
      <w:bookmarkEnd w:id="912"/>
      <w:r>
        <w:rPr>
          <w:lang w:eastAsia="zh-CN"/>
        </w:rPr>
        <w:t>A.3</w:t>
      </w:r>
      <w:r w:rsidRPr="00F91E7D">
        <w:rPr>
          <w:lang w:eastAsia="zh-CN"/>
        </w:rPr>
        <w:t>.</w:t>
      </w:r>
      <w:r>
        <w:rPr>
          <w:lang w:eastAsia="zh-CN"/>
        </w:rPr>
        <w:t>2</w:t>
      </w:r>
      <w:r w:rsidRPr="00F91E7D">
        <w:rPr>
          <w:lang w:eastAsia="zh-CN"/>
        </w:rPr>
        <w:t>.2</w:t>
      </w:r>
      <w:r>
        <w:rPr>
          <w:lang w:eastAsia="zh-CN"/>
        </w:rPr>
        <w:t>.1</w:t>
      </w:r>
      <w:r>
        <w:t>-1: Resource URI structure of the SU_MbsResourceManagement API provided by SNRM-C</w:t>
      </w:r>
    </w:p>
    <w:p w14:paraId="2054DD3F" w14:textId="77777777" w:rsidR="00DD424E" w:rsidRDefault="00DD424E" w:rsidP="00DD424E">
      <w:r>
        <w:t>Table </w:t>
      </w:r>
      <w:r>
        <w:rPr>
          <w:lang w:eastAsia="zh-CN"/>
        </w:rPr>
        <w:t>A.3</w:t>
      </w:r>
      <w:r w:rsidRPr="00F91E7D">
        <w:rPr>
          <w:lang w:eastAsia="zh-CN"/>
        </w:rPr>
        <w:t>.</w:t>
      </w:r>
      <w:r>
        <w:rPr>
          <w:lang w:eastAsia="zh-CN"/>
        </w:rPr>
        <w:t>2</w:t>
      </w:r>
      <w:r w:rsidRPr="00F91E7D">
        <w:rPr>
          <w:lang w:eastAsia="zh-CN"/>
        </w:rPr>
        <w:t>.2</w:t>
      </w:r>
      <w:r>
        <w:rPr>
          <w:lang w:eastAsia="zh-CN"/>
        </w:rPr>
        <w:t>.1</w:t>
      </w:r>
      <w:r>
        <w:t>-1 provides an overview of the resources and applicable CoAP methods.</w:t>
      </w:r>
    </w:p>
    <w:p w14:paraId="72B8826A" w14:textId="77777777" w:rsidR="00DD424E" w:rsidRDefault="00DD424E" w:rsidP="00DD424E">
      <w:pPr>
        <w:pStyle w:val="TH"/>
      </w:pPr>
      <w:bookmarkStart w:id="913" w:name="_CRTableA_3_2_2_11"/>
      <w:r>
        <w:t>Table </w:t>
      </w:r>
      <w:bookmarkEnd w:id="913"/>
      <w:r>
        <w:rPr>
          <w:lang w:eastAsia="zh-CN"/>
        </w:rPr>
        <w:t>A.3</w:t>
      </w:r>
      <w:r w:rsidRPr="00F91E7D">
        <w:rPr>
          <w:lang w:eastAsia="zh-CN"/>
        </w:rPr>
        <w:t>.</w:t>
      </w:r>
      <w:r>
        <w:rPr>
          <w:lang w:eastAsia="zh-CN"/>
        </w:rPr>
        <w:t>2</w:t>
      </w:r>
      <w:r w:rsidRPr="00F91E7D">
        <w:rPr>
          <w:lang w:eastAsia="zh-CN"/>
        </w:rPr>
        <w:t>.2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14:paraId="702B4103" w14:textId="77777777" w:rsidTr="00A42DA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Default="00DD424E" w:rsidP="00A42DA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Default="00DD424E" w:rsidP="00A42DA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Default="00DD424E" w:rsidP="00A42DA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Default="00DD424E" w:rsidP="00A42DAE">
            <w:pPr>
              <w:pStyle w:val="TAH"/>
            </w:pPr>
            <w:r>
              <w:t>Description</w:t>
            </w:r>
          </w:p>
        </w:tc>
      </w:tr>
      <w:tr w:rsidR="00DD424E" w14:paraId="075B1574" w14:textId="77777777" w:rsidTr="00A42DA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66A0919" w14:textId="77777777" w:rsidR="00DD424E" w:rsidRPr="005C1A96" w:rsidRDefault="00DD424E" w:rsidP="00A42DAE">
            <w:pPr>
              <w:pStyle w:val="TAL"/>
              <w:rPr>
                <w:b/>
              </w:rPr>
            </w:pPr>
            <w:r>
              <w:rPr>
                <w:lang w:val="sv-SE"/>
              </w:rPr>
              <w:t>MBS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6CEBEB68" w14:textId="77777777" w:rsidR="00DD424E" w:rsidRPr="005C1A96" w:rsidRDefault="00DD424E" w:rsidP="00A42DAE">
            <w:pPr>
              <w:pStyle w:val="TAL"/>
              <w:rPr>
                <w:b/>
              </w:rPr>
            </w:pPr>
            <w:r>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1B2E121" w14:textId="77777777" w:rsidR="00DD424E" w:rsidRPr="005C1A96" w:rsidRDefault="00DD424E" w:rsidP="00A42DAE">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6737BA4" w14:textId="77777777" w:rsidR="00DD424E" w:rsidRPr="005C1A96" w:rsidRDefault="00DD424E" w:rsidP="00A42DAE">
            <w:pPr>
              <w:pStyle w:val="TAL"/>
              <w:rPr>
                <w:b/>
              </w:rPr>
            </w:pPr>
            <w:r w:rsidRPr="005C1A96">
              <w:t>Retrieve</w:t>
            </w:r>
            <w:r>
              <w:t xml:space="preserv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442789C4" w14:textId="77777777" w:rsidTr="00A42DAE">
        <w:trPr>
          <w:jc w:val="center"/>
        </w:trPr>
        <w:tc>
          <w:tcPr>
            <w:tcW w:w="1269" w:type="pct"/>
            <w:vMerge/>
            <w:tcBorders>
              <w:left w:val="single" w:sz="4" w:space="0" w:color="auto"/>
              <w:right w:val="single" w:sz="4" w:space="0" w:color="auto"/>
            </w:tcBorders>
            <w:shd w:val="clear" w:color="auto" w:fill="C0C0C0"/>
          </w:tcPr>
          <w:p w14:paraId="4C52B292" w14:textId="77777777" w:rsidR="00DD424E" w:rsidRPr="00B365EA" w:rsidRDefault="00DD424E" w:rsidP="00A42DAE">
            <w:pPr>
              <w:pStyle w:val="TAL"/>
              <w:rPr>
                <w:b/>
                <w:lang w:val="en-US"/>
              </w:rPr>
            </w:pPr>
          </w:p>
        </w:tc>
        <w:tc>
          <w:tcPr>
            <w:tcW w:w="1585" w:type="pct"/>
            <w:vMerge/>
            <w:tcBorders>
              <w:left w:val="single" w:sz="4" w:space="0" w:color="auto"/>
              <w:right w:val="single" w:sz="4" w:space="0" w:color="auto"/>
            </w:tcBorders>
            <w:shd w:val="clear" w:color="auto" w:fill="C0C0C0"/>
          </w:tcPr>
          <w:p w14:paraId="1B99640E"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6A03ED5" w14:textId="77777777" w:rsidR="00DD424E" w:rsidRPr="005C1A96" w:rsidRDefault="00DD424E" w:rsidP="00A42DAE">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9751BD" w14:textId="77777777" w:rsidR="00DD424E" w:rsidRPr="005C1A96" w:rsidRDefault="00DD424E" w:rsidP="00A42DAE">
            <w:pPr>
              <w:pStyle w:val="TAL"/>
              <w:rPr>
                <w:b/>
              </w:rPr>
            </w:pPr>
            <w:r>
              <w:t xml:space="preserve">Create or update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7BDC2E39" w14:textId="77777777" w:rsidTr="00A42DAE">
        <w:trPr>
          <w:jc w:val="center"/>
        </w:trPr>
        <w:tc>
          <w:tcPr>
            <w:tcW w:w="1269" w:type="pct"/>
            <w:vMerge/>
            <w:tcBorders>
              <w:left w:val="single" w:sz="4" w:space="0" w:color="auto"/>
              <w:bottom w:val="single" w:sz="4" w:space="0" w:color="auto"/>
              <w:right w:val="single" w:sz="4" w:space="0" w:color="auto"/>
            </w:tcBorders>
            <w:shd w:val="clear" w:color="auto" w:fill="C0C0C0"/>
          </w:tcPr>
          <w:p w14:paraId="3BDCF055" w14:textId="77777777" w:rsidR="00DD424E" w:rsidRPr="00B365EA" w:rsidRDefault="00DD424E" w:rsidP="00A42DAE">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25FCB556"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6AC57084" w14:textId="77777777" w:rsidR="00DD424E" w:rsidRPr="005C1A96" w:rsidRDefault="00DD424E" w:rsidP="00A42DAE">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337A74B6" w14:textId="77777777" w:rsidR="00DD424E" w:rsidRPr="005C1A96" w:rsidRDefault="00DD424E" w:rsidP="00A42DAE">
            <w:pPr>
              <w:pStyle w:val="TAL"/>
              <w:rPr>
                <w:b/>
              </w:rPr>
            </w:pPr>
            <w:r>
              <w:t xml:space="preserve">Delete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58540E61" w14:textId="77777777" w:rsidTr="00A42DAE">
        <w:trPr>
          <w:jc w:val="center"/>
        </w:trPr>
        <w:tc>
          <w:tcPr>
            <w:tcW w:w="0" w:type="auto"/>
            <w:tcBorders>
              <w:left w:val="single" w:sz="4" w:space="0" w:color="auto"/>
              <w:right w:val="single" w:sz="4" w:space="0" w:color="auto"/>
            </w:tcBorders>
          </w:tcPr>
          <w:p w14:paraId="48E6452E" w14:textId="77777777" w:rsidR="00DD424E" w:rsidRDefault="00DD424E" w:rsidP="00A42DAE">
            <w:pPr>
              <w:pStyle w:val="TAL"/>
              <w:rPr>
                <w:lang w:val="sv-SE" w:eastAsia="zh-CN"/>
              </w:rPr>
            </w:pPr>
            <w:r>
              <w:rPr>
                <w:lang w:val="sv-SE" w:eastAsia="zh-CN"/>
              </w:rPr>
              <w:t>MBS Resource State</w:t>
            </w:r>
          </w:p>
        </w:tc>
        <w:tc>
          <w:tcPr>
            <w:tcW w:w="1585" w:type="pct"/>
            <w:tcBorders>
              <w:left w:val="single" w:sz="4" w:space="0" w:color="auto"/>
              <w:right w:val="single" w:sz="4" w:space="0" w:color="auto"/>
            </w:tcBorders>
          </w:tcPr>
          <w:p w14:paraId="44F8D4F2" w14:textId="77777777" w:rsidR="00DD424E" w:rsidRPr="007F6D01" w:rsidRDefault="00DD424E" w:rsidP="00A42DAE">
            <w:pPr>
              <w:pStyle w:val="TAL"/>
              <w:rPr>
                <w:lang w:eastAsia="zh-CN"/>
              </w:rPr>
            </w:pPr>
            <w:r w:rsidRPr="00745F77">
              <w:t>/val-services/{valServiceId}/mbs-resources/{</w:t>
            </w:r>
            <w:r>
              <w:t>mbsSessionId</w:t>
            </w:r>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Default="00DD424E" w:rsidP="00A42DAE">
            <w:pPr>
              <w:pStyle w:val="TAL"/>
              <w:rPr>
                <w:lang w:val="sv-SE" w:eastAsia="zh-CN"/>
              </w:rPr>
            </w:pPr>
            <w:r>
              <w:rPr>
                <w:rFonts w:hint="eastAsia"/>
                <w:lang w:val="sv-SE" w:eastAsia="zh-CN"/>
              </w:rPr>
              <w:t>G</w:t>
            </w:r>
            <w:r>
              <w:rPr>
                <w:lang w:val="sv-SE" w:eastAsia="zh-CN"/>
              </w:rPr>
              <w:t>ET</w:t>
            </w:r>
          </w:p>
          <w:p w14:paraId="4D6B63B5" w14:textId="77777777" w:rsidR="00DD424E" w:rsidRDefault="00DD424E" w:rsidP="00A42DAE">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F79CD" w:rsidRDefault="00DD424E" w:rsidP="00A42DAE">
            <w:pPr>
              <w:pStyle w:val="TAL"/>
              <w:rPr>
                <w:lang w:val="en-US" w:eastAsia="zh-CN"/>
              </w:rPr>
            </w:pPr>
            <w:r>
              <w:rPr>
                <w:rFonts w:hint="eastAsia"/>
                <w:lang w:val="en-US" w:eastAsia="zh-CN"/>
              </w:rPr>
              <w:t>R</w:t>
            </w:r>
            <w:r>
              <w:rPr>
                <w:lang w:val="en-US" w:eastAsia="zh-CN"/>
              </w:rPr>
              <w:t xml:space="preserve">etrieve MBS resource state information </w:t>
            </w:r>
            <w:r w:rsidRPr="00B84425">
              <w:rPr>
                <w:lang w:val="en-US" w:eastAsia="zh-CN"/>
              </w:rPr>
              <w:t xml:space="preserve">for a given VAL service and </w:t>
            </w:r>
            <w:r>
              <w:rPr>
                <w:lang w:val="en-US" w:eastAsia="zh-CN"/>
              </w:rPr>
              <w:t>MBS session id</w:t>
            </w:r>
            <w:r w:rsidRPr="00B84425">
              <w:rPr>
                <w:lang w:val="en-US" w:eastAsia="zh-CN"/>
              </w:rPr>
              <w:t>.</w:t>
            </w:r>
          </w:p>
        </w:tc>
      </w:tr>
      <w:tr w:rsidR="00DD424E" w14:paraId="5ED8E822" w14:textId="77777777" w:rsidTr="00A42DAE">
        <w:trPr>
          <w:jc w:val="center"/>
        </w:trPr>
        <w:tc>
          <w:tcPr>
            <w:tcW w:w="5000" w:type="pct"/>
            <w:gridSpan w:val="4"/>
            <w:tcBorders>
              <w:left w:val="single" w:sz="4" w:space="0" w:color="auto"/>
              <w:right w:val="single" w:sz="4" w:space="0" w:color="auto"/>
            </w:tcBorders>
          </w:tcPr>
          <w:p w14:paraId="2BB877CE" w14:textId="77777777" w:rsidR="00DD424E" w:rsidRDefault="00DD424E" w:rsidP="00A42DAE">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24E5970" w14:textId="77777777" w:rsidR="00DD424E" w:rsidRPr="004D37BA" w:rsidRDefault="00DD424E" w:rsidP="00DD424E">
      <w:pPr>
        <w:rPr>
          <w:lang w:eastAsia="zh-CN"/>
        </w:rPr>
      </w:pPr>
    </w:p>
    <w:p w14:paraId="52C9E58B" w14:textId="77777777" w:rsidR="00DD424E" w:rsidRDefault="00DD424E" w:rsidP="00DD424E">
      <w:pPr>
        <w:pStyle w:val="Heading4"/>
        <w:rPr>
          <w:lang w:eastAsia="zh-CN"/>
        </w:rPr>
      </w:pPr>
      <w:bookmarkStart w:id="914" w:name="_Toc209721849"/>
      <w:r>
        <w:rPr>
          <w:lang w:eastAsia="zh-CN"/>
        </w:rPr>
        <w:t>A.3</w:t>
      </w:r>
      <w:r w:rsidRPr="00F91E7D">
        <w:rPr>
          <w:lang w:eastAsia="zh-CN"/>
        </w:rPr>
        <w:t>.</w:t>
      </w:r>
      <w:r>
        <w:rPr>
          <w:lang w:eastAsia="zh-CN"/>
        </w:rPr>
        <w:t>2</w:t>
      </w:r>
      <w:r w:rsidRPr="00F91E7D">
        <w:rPr>
          <w:lang w:eastAsia="zh-CN"/>
        </w:rPr>
        <w:t>.2</w:t>
      </w:r>
      <w:r>
        <w:rPr>
          <w:lang w:eastAsia="zh-CN"/>
        </w:rPr>
        <w:t>.2</w:t>
      </w:r>
      <w:r>
        <w:rPr>
          <w:lang w:eastAsia="zh-CN"/>
        </w:rPr>
        <w:tab/>
        <w:t>Resource: MBS resource configuration</w:t>
      </w:r>
      <w:bookmarkEnd w:id="914"/>
    </w:p>
    <w:p w14:paraId="2677E6C1" w14:textId="77777777" w:rsidR="00DD424E" w:rsidRDefault="00DD424E" w:rsidP="00DD424E">
      <w:pPr>
        <w:pStyle w:val="Heading5"/>
        <w:rPr>
          <w:lang w:eastAsia="zh-CN"/>
        </w:rPr>
      </w:pPr>
      <w:bookmarkStart w:id="915" w:name="_Toc209721850"/>
      <w:r>
        <w:rPr>
          <w:lang w:eastAsia="zh-CN"/>
        </w:rPr>
        <w:t>A.3</w:t>
      </w:r>
      <w:r w:rsidRPr="00F91E7D">
        <w:rPr>
          <w:lang w:eastAsia="zh-CN"/>
        </w:rPr>
        <w:t>.</w:t>
      </w:r>
      <w:r>
        <w:rPr>
          <w:lang w:eastAsia="zh-CN"/>
        </w:rPr>
        <w:t>2</w:t>
      </w:r>
      <w:r w:rsidRPr="00F91E7D">
        <w:rPr>
          <w:lang w:eastAsia="zh-CN"/>
        </w:rPr>
        <w:t>.2</w:t>
      </w:r>
      <w:r>
        <w:rPr>
          <w:lang w:eastAsia="zh-CN"/>
        </w:rPr>
        <w:t>.2.1</w:t>
      </w:r>
      <w:r>
        <w:rPr>
          <w:lang w:eastAsia="zh-CN"/>
        </w:rPr>
        <w:tab/>
        <w:t>Description</w:t>
      </w:r>
      <w:bookmarkEnd w:id="915"/>
    </w:p>
    <w:p w14:paraId="60DC4B1C" w14:textId="77777777" w:rsidR="00DD424E" w:rsidRPr="006B1F12" w:rsidRDefault="00DD424E" w:rsidP="00DD424E">
      <w:pPr>
        <w:rPr>
          <w:lang w:eastAsia="zh-CN"/>
        </w:rPr>
      </w:pPr>
      <w:r>
        <w:rPr>
          <w:lang w:eastAsia="zh-CN"/>
        </w:rPr>
        <w:t xml:space="preserve">The </w:t>
      </w:r>
      <w:r>
        <w:rPr>
          <w:rFonts w:hint="eastAsia"/>
          <w:lang w:eastAsia="zh-CN"/>
        </w:rPr>
        <w:t xml:space="preserve">MBS </w:t>
      </w:r>
      <w:r>
        <w:rPr>
          <w:lang w:eastAsia="zh-CN"/>
        </w:rPr>
        <w:t>r</w:t>
      </w:r>
      <w:r>
        <w:rPr>
          <w:rFonts w:hint="eastAsia"/>
          <w:lang w:eastAsia="zh-CN"/>
        </w:rPr>
        <w:t xml:space="preserve">esource </w:t>
      </w:r>
      <w:r>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MBS resource configuration of a</w:t>
      </w:r>
      <w:r>
        <w:rPr>
          <w:lang w:eastAsia="zh-CN"/>
        </w:rPr>
        <w:t xml:space="preserve"> SNRM-C</w:t>
      </w:r>
      <w:r>
        <w:rPr>
          <w:lang w:val="en-US" w:eastAsia="zh-CN"/>
        </w:rPr>
        <w:t>.</w:t>
      </w:r>
    </w:p>
    <w:p w14:paraId="7E3A5892" w14:textId="77777777" w:rsidR="00DD424E" w:rsidRDefault="00DD424E" w:rsidP="00DD424E">
      <w:pPr>
        <w:pStyle w:val="Heading5"/>
        <w:rPr>
          <w:lang w:eastAsia="zh-CN"/>
        </w:rPr>
      </w:pPr>
      <w:bookmarkStart w:id="916" w:name="_Toc209721851"/>
      <w:r>
        <w:rPr>
          <w:lang w:eastAsia="zh-CN"/>
        </w:rPr>
        <w:t>A.3</w:t>
      </w:r>
      <w:r w:rsidRPr="00F91E7D">
        <w:rPr>
          <w:lang w:eastAsia="zh-CN"/>
        </w:rPr>
        <w:t>.</w:t>
      </w:r>
      <w:r>
        <w:rPr>
          <w:lang w:eastAsia="zh-CN"/>
        </w:rPr>
        <w:t>2</w:t>
      </w:r>
      <w:r w:rsidRPr="00F91E7D">
        <w:rPr>
          <w:lang w:eastAsia="zh-CN"/>
        </w:rPr>
        <w:t>.2</w:t>
      </w:r>
      <w:r>
        <w:rPr>
          <w:lang w:eastAsia="zh-CN"/>
        </w:rPr>
        <w:t>.2.2</w:t>
      </w:r>
      <w:r>
        <w:rPr>
          <w:lang w:eastAsia="zh-CN"/>
        </w:rPr>
        <w:tab/>
        <w:t>Resource Definition</w:t>
      </w:r>
      <w:bookmarkEnd w:id="916"/>
    </w:p>
    <w:p w14:paraId="1F64CC5B" w14:textId="77777777" w:rsidR="00DD424E" w:rsidRPr="006B1F12" w:rsidRDefault="00DD424E" w:rsidP="00DD424E">
      <w:pPr>
        <w:rPr>
          <w:b/>
          <w:lang w:eastAsia="zh-CN"/>
        </w:rPr>
      </w:pPr>
      <w:r>
        <w:rPr>
          <w:lang w:eastAsia="zh-CN"/>
        </w:rPr>
        <w:t xml:space="preserve">Resource URI: </w:t>
      </w:r>
      <w:r>
        <w:rPr>
          <w:b/>
          <w:lang w:eastAsia="zh-CN"/>
        </w:rPr>
        <w:t>{apiRoot}/su-nmb-c/&lt;apiVersion&gt;/val-services/{valServiceId}/mbs-resources/{mbsSessionId}/configuration</w:t>
      </w:r>
    </w:p>
    <w:p w14:paraId="79008783"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.2.2-1.</w:t>
      </w:r>
    </w:p>
    <w:p w14:paraId="245B9F3B" w14:textId="77777777" w:rsidR="00DD424E" w:rsidRDefault="00DD424E" w:rsidP="00DD424E">
      <w:pPr>
        <w:pStyle w:val="TH"/>
        <w:rPr>
          <w:rFonts w:cs="Arial"/>
        </w:rPr>
      </w:pPr>
      <w:bookmarkStart w:id="917" w:name="_CRTableA_3_2_2_2_21"/>
      <w:r>
        <w:t xml:space="preserve">Table </w:t>
      </w:r>
      <w:bookmarkEnd w:id="917"/>
      <w:r>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F726820"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Default="00DD424E" w:rsidP="00A42DAE">
            <w:pPr>
              <w:pStyle w:val="TAH"/>
            </w:pPr>
            <w:r>
              <w:t>Definition</w:t>
            </w:r>
          </w:p>
        </w:tc>
      </w:tr>
      <w:tr w:rsidR="00DD424E" w14:paraId="30226FE7"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Default="00DD424E" w:rsidP="00A42DAE">
            <w:pPr>
              <w:pStyle w:val="TAL"/>
            </w:pPr>
            <w:r>
              <w:t>See Annex C.1.1 of 3GPP TS 24.546</w:t>
            </w:r>
            <w:r>
              <w:rPr>
                <w:lang w:eastAsia="zh-CN"/>
              </w:rPr>
              <w:t> </w:t>
            </w:r>
            <w:r>
              <w:t>[31].</w:t>
            </w:r>
          </w:p>
        </w:tc>
      </w:tr>
      <w:tr w:rsidR="00DD424E" w14:paraId="1C00AF83"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Default="00DD424E" w:rsidP="00A42DAE">
            <w:pPr>
              <w:pStyle w:val="TAL"/>
            </w:pPr>
            <w:r>
              <w:t>See clause</w:t>
            </w:r>
            <w:r>
              <w:rPr>
                <w:lang w:eastAsia="zh-CN"/>
              </w:rPr>
              <w:t> A.3.2.1.</w:t>
            </w:r>
          </w:p>
        </w:tc>
      </w:tr>
      <w:tr w:rsidR="00DD424E" w14:paraId="7709823C"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6B1F12"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Default="00DD424E" w:rsidP="00A42DAE">
            <w:pPr>
              <w:pStyle w:val="TAL"/>
            </w:pPr>
            <w:r>
              <w:t>I</w:t>
            </w:r>
            <w:r w:rsidRPr="00D8720A">
              <w:t>dentif</w:t>
            </w:r>
            <w:r>
              <w:t>ier of</w:t>
            </w:r>
            <w:r w:rsidRPr="00D8720A">
              <w:t xml:space="preserve"> a VAL service.</w:t>
            </w:r>
          </w:p>
        </w:tc>
      </w:tr>
      <w:tr w:rsidR="00DD424E" w14:paraId="559ABFC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D8720A" w:rsidRDefault="00DD424E" w:rsidP="00A42DAE">
            <w:pPr>
              <w:pStyle w:val="TAL"/>
            </w:pPr>
            <w:r>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Default="00DD424E" w:rsidP="00A42DAE">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Default="00DD424E" w:rsidP="00A42DAE">
            <w:pPr>
              <w:pStyle w:val="TAL"/>
            </w:pPr>
            <w:r>
              <w:t xml:space="preserve">Identifier of the </w:t>
            </w:r>
            <w:r w:rsidRPr="00405DD3">
              <w:t>MBS</w:t>
            </w:r>
            <w:r>
              <w:t xml:space="preserve"> resource (MBS session identity).</w:t>
            </w:r>
          </w:p>
        </w:tc>
      </w:tr>
    </w:tbl>
    <w:p w14:paraId="2CBBFB21" w14:textId="77777777" w:rsidR="00DD424E" w:rsidRDefault="00DD424E" w:rsidP="00DD424E">
      <w:pPr>
        <w:rPr>
          <w:lang w:eastAsia="zh-CN"/>
        </w:rPr>
      </w:pPr>
    </w:p>
    <w:p w14:paraId="429DDF8E" w14:textId="77777777" w:rsidR="00DD424E" w:rsidRDefault="00DD424E" w:rsidP="00DD424E">
      <w:pPr>
        <w:pStyle w:val="Heading5"/>
        <w:rPr>
          <w:lang w:eastAsia="zh-CN"/>
        </w:rPr>
      </w:pPr>
      <w:bookmarkStart w:id="918" w:name="_Toc209721852"/>
      <w:r>
        <w:rPr>
          <w:lang w:eastAsia="zh-CN"/>
        </w:rPr>
        <w:t>A.3</w:t>
      </w:r>
      <w:r w:rsidRPr="00F91E7D">
        <w:rPr>
          <w:lang w:eastAsia="zh-CN"/>
        </w:rPr>
        <w:t>.</w:t>
      </w:r>
      <w:r>
        <w:rPr>
          <w:lang w:eastAsia="zh-CN"/>
        </w:rPr>
        <w:t>2</w:t>
      </w:r>
      <w:r w:rsidRPr="00F91E7D">
        <w:rPr>
          <w:lang w:eastAsia="zh-CN"/>
        </w:rPr>
        <w:t>.2</w:t>
      </w:r>
      <w:r>
        <w:rPr>
          <w:lang w:eastAsia="zh-CN"/>
        </w:rPr>
        <w:t>.2.3</w:t>
      </w:r>
      <w:r>
        <w:rPr>
          <w:lang w:eastAsia="zh-CN"/>
        </w:rPr>
        <w:tab/>
        <w:t>Resource Standard Methods</w:t>
      </w:r>
      <w:bookmarkEnd w:id="918"/>
    </w:p>
    <w:p w14:paraId="3D9617C3" w14:textId="77777777" w:rsidR="00DD424E" w:rsidRDefault="00DD424E" w:rsidP="00DD424E">
      <w:pPr>
        <w:pStyle w:val="H6"/>
      </w:pPr>
      <w:bookmarkStart w:id="919" w:name="_CRA_3_2_2_2_3_1"/>
      <w:r>
        <w:rPr>
          <w:lang w:eastAsia="zh-CN"/>
        </w:rPr>
        <w:t>A.3</w:t>
      </w:r>
      <w:r w:rsidRPr="00F91E7D">
        <w:rPr>
          <w:lang w:eastAsia="zh-CN"/>
        </w:rPr>
        <w:t>.</w:t>
      </w:r>
      <w:r>
        <w:rPr>
          <w:lang w:eastAsia="zh-CN"/>
        </w:rPr>
        <w:t>2</w:t>
      </w:r>
      <w:r w:rsidRPr="00F91E7D">
        <w:rPr>
          <w:lang w:eastAsia="zh-CN"/>
        </w:rPr>
        <w:t>.2</w:t>
      </w:r>
      <w:r>
        <w:rPr>
          <w:lang w:eastAsia="zh-CN"/>
        </w:rPr>
        <w:t>.2.3.1</w:t>
      </w:r>
      <w:r>
        <w:rPr>
          <w:lang w:eastAsia="zh-CN"/>
        </w:rPr>
        <w:tab/>
        <w:t>GET</w:t>
      </w:r>
    </w:p>
    <w:bookmarkEnd w:id="919"/>
    <w:p w14:paraId="421A7120" w14:textId="77777777" w:rsidR="00DD424E" w:rsidRDefault="00DD424E" w:rsidP="00DD424E">
      <w:r>
        <w:t>This operation retrieves the MBS resource configuration.</w:t>
      </w:r>
    </w:p>
    <w:p w14:paraId="0B72B7F0"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.2.3.1</w:t>
      </w:r>
      <w:r>
        <w:t>-</w:t>
      </w:r>
      <w:r>
        <w:rPr>
          <w:lang w:val="en-US"/>
        </w:rPr>
        <w:t>1</w:t>
      </w:r>
      <w:r>
        <w:t>.</w:t>
      </w:r>
    </w:p>
    <w:p w14:paraId="4B072776" w14:textId="77777777" w:rsidR="00DD424E" w:rsidRDefault="00DD424E" w:rsidP="00DD424E">
      <w:pPr>
        <w:pStyle w:val="TH"/>
      </w:pPr>
      <w:bookmarkStart w:id="920" w:name="_CRTableA_3_2_2_2_3_11"/>
      <w:r>
        <w:t>Table </w:t>
      </w:r>
      <w:bookmarkEnd w:id="920"/>
      <w:r>
        <w:t>A.3</w:t>
      </w:r>
      <w:r w:rsidRPr="00B826F5">
        <w:t>.</w:t>
      </w:r>
      <w:r>
        <w:t>2</w:t>
      </w:r>
      <w:r w:rsidRPr="00B826F5">
        <w:t>.2.2.3.1-1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14:paraId="553EC7E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Default="00DD424E" w:rsidP="00A42DAE">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Default="00DD424E" w:rsidP="00A42DAE">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Default="00DD424E" w:rsidP="00A42DAE">
            <w:pPr>
              <w:pStyle w:val="TAH"/>
            </w:pPr>
            <w:r>
              <w:t>Response</w:t>
            </w:r>
          </w:p>
          <w:p w14:paraId="0E0B5B09" w14:textId="77777777" w:rsidR="00DD424E" w:rsidRDefault="00DD424E" w:rsidP="00A42DAE">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Default="00DD424E" w:rsidP="00A42DAE">
            <w:pPr>
              <w:pStyle w:val="TAH"/>
            </w:pPr>
            <w:r>
              <w:t>Description</w:t>
            </w:r>
          </w:p>
        </w:tc>
      </w:tr>
      <w:tr w:rsidR="00DD424E" w14:paraId="3FE5B5B2"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Default="00DD424E" w:rsidP="00A42DAE">
            <w:pPr>
              <w:pStyle w:val="TAL"/>
            </w:pPr>
            <w:r>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Default="00DD424E" w:rsidP="00A42DAE">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Default="00DD424E" w:rsidP="00A42DAE">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C31970" w:rsidRDefault="00DD424E" w:rsidP="00A42DAE">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Default="00DD424E" w:rsidP="00A42DAE">
            <w:pPr>
              <w:pStyle w:val="TAL"/>
            </w:pPr>
            <w:r>
              <w:t>The MBS resource configuration information.</w:t>
            </w:r>
          </w:p>
        </w:tc>
      </w:tr>
      <w:tr w:rsidR="00DD424E" w14:paraId="2198A5D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77777777" w:rsidR="00DD424E" w:rsidRDefault="00DD424E" w:rsidP="00A42DAE">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1EFD52" w14:textId="77777777" w:rsidR="00DD424E" w:rsidRDefault="00DD424E" w:rsidP="00DD424E">
      <w:pPr>
        <w:rPr>
          <w:lang w:eastAsia="zh-CN"/>
        </w:rPr>
      </w:pPr>
    </w:p>
    <w:p w14:paraId="57E93949" w14:textId="77777777" w:rsidR="00DD424E" w:rsidRDefault="00DD424E" w:rsidP="00DD424E">
      <w:pPr>
        <w:pStyle w:val="H6"/>
      </w:pPr>
      <w:bookmarkStart w:id="921" w:name="_CRA_3_2_2_2_3_2"/>
      <w:r>
        <w:rPr>
          <w:lang w:eastAsia="zh-CN"/>
        </w:rPr>
        <w:t>A.3</w:t>
      </w:r>
      <w:r w:rsidRPr="00F91E7D">
        <w:rPr>
          <w:lang w:eastAsia="zh-CN"/>
        </w:rPr>
        <w:t>.</w:t>
      </w:r>
      <w:r>
        <w:rPr>
          <w:lang w:eastAsia="zh-CN"/>
        </w:rPr>
        <w:t>2</w:t>
      </w:r>
      <w:r w:rsidRPr="00F91E7D">
        <w:rPr>
          <w:lang w:eastAsia="zh-CN"/>
        </w:rPr>
        <w:t>.2</w:t>
      </w:r>
      <w:r>
        <w:rPr>
          <w:lang w:eastAsia="zh-CN"/>
        </w:rPr>
        <w:t>.2.3.2</w:t>
      </w:r>
      <w:r>
        <w:tab/>
        <w:t>PUT</w:t>
      </w:r>
    </w:p>
    <w:bookmarkEnd w:id="921"/>
    <w:p w14:paraId="29478129" w14:textId="77777777" w:rsidR="00DD424E" w:rsidRDefault="00DD424E" w:rsidP="00DD424E">
      <w:r>
        <w:t>This operation creates and updates the MBS resource configuration.</w:t>
      </w:r>
    </w:p>
    <w:p w14:paraId="3732BAFE" w14:textId="77777777" w:rsidR="00DD424E" w:rsidRDefault="00DD424E" w:rsidP="00DD424E">
      <w:r>
        <w:t>This method shall support the request data structures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and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2</w:t>
      </w:r>
      <w:r>
        <w:t>.</w:t>
      </w:r>
    </w:p>
    <w:p w14:paraId="303C657C" w14:textId="77777777" w:rsidR="00DD424E" w:rsidRDefault="00DD424E" w:rsidP="00DD424E">
      <w:pPr>
        <w:pStyle w:val="TH"/>
      </w:pPr>
      <w:bookmarkStart w:id="922" w:name="_CRTableA_3_2_2_2_3_21"/>
      <w:r>
        <w:t>Table </w:t>
      </w:r>
      <w:bookmarkEnd w:id="922"/>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14:paraId="4098F9D9" w14:textId="77777777" w:rsidTr="00A42D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Default="00DD424E" w:rsidP="00A42DA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Default="00DD424E" w:rsidP="00A42DAE">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Default="00DD424E" w:rsidP="00A42DAE">
            <w:pPr>
              <w:pStyle w:val="TAH"/>
            </w:pPr>
            <w:r>
              <w:t>Description</w:t>
            </w:r>
          </w:p>
        </w:tc>
      </w:tr>
      <w:tr w:rsidR="00DD424E" w14:paraId="33103A30" w14:textId="77777777" w:rsidTr="00A42DAE">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Default="00DD424E" w:rsidP="00A42DAE">
            <w:pPr>
              <w:pStyle w:val="TAL"/>
            </w:pPr>
            <w:r>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Default="00DD424E" w:rsidP="00A42DA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Default="00DD424E" w:rsidP="00A42DAE">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Default="00DD424E" w:rsidP="00A42DAE">
            <w:pPr>
              <w:pStyle w:val="TAL"/>
            </w:pPr>
            <w:r>
              <w:t>Updated details of the MBS resource configuration</w:t>
            </w:r>
            <w:r>
              <w:rPr>
                <w:lang w:val="en-US"/>
              </w:rPr>
              <w:t>.</w:t>
            </w:r>
          </w:p>
        </w:tc>
      </w:tr>
    </w:tbl>
    <w:p w14:paraId="10950694" w14:textId="77777777" w:rsidR="00DD424E" w:rsidRDefault="00DD424E" w:rsidP="00DD424E"/>
    <w:p w14:paraId="402A05A7" w14:textId="77777777" w:rsidR="00DD424E" w:rsidRDefault="00DD424E" w:rsidP="00DD424E">
      <w:pPr>
        <w:pStyle w:val="TH"/>
      </w:pPr>
      <w:bookmarkStart w:id="923" w:name="_CRTableA_3_2_2_2_3_22"/>
      <w:r>
        <w:t>Table </w:t>
      </w:r>
      <w:bookmarkEnd w:id="923"/>
      <w:r>
        <w:rPr>
          <w:lang w:eastAsia="zh-CN"/>
        </w:rPr>
        <w:t>A.3</w:t>
      </w:r>
      <w:r w:rsidRPr="00F91E7D">
        <w:rPr>
          <w:lang w:eastAsia="zh-CN"/>
        </w:rPr>
        <w:t>.</w:t>
      </w:r>
      <w:r>
        <w:rPr>
          <w:lang w:eastAsia="zh-CN"/>
        </w:rPr>
        <w:t>2</w:t>
      </w:r>
      <w:r w:rsidRPr="00F91E7D">
        <w:rPr>
          <w:lang w:eastAsia="zh-CN"/>
        </w:rPr>
        <w:t>.2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14:paraId="1D46D91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Default="00DD424E" w:rsidP="00A42DAE">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Default="00DD424E" w:rsidP="00A42DAE">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Default="00DD424E" w:rsidP="00A42DAE">
            <w:pPr>
              <w:pStyle w:val="TAH"/>
            </w:pPr>
            <w:r>
              <w:t>Response</w:t>
            </w:r>
          </w:p>
          <w:p w14:paraId="0E802562" w14:textId="77777777" w:rsidR="00DD424E" w:rsidRDefault="00DD424E" w:rsidP="00A42DAE">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Default="00DD424E" w:rsidP="00A42DAE">
            <w:pPr>
              <w:pStyle w:val="TAH"/>
            </w:pPr>
            <w:r>
              <w:t>Description</w:t>
            </w:r>
          </w:p>
        </w:tc>
      </w:tr>
      <w:tr w:rsidR="00DD424E" w14:paraId="6BE56B4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Default="00DD424E" w:rsidP="00A42DAE">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Default="00DD424E" w:rsidP="00A42DAE">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Default="00DD424E" w:rsidP="00A42DAE">
            <w:pPr>
              <w:pStyle w:val="TAL"/>
            </w:pPr>
            <w:r>
              <w:t>MBS resource configuration created successfully.</w:t>
            </w:r>
          </w:p>
        </w:tc>
      </w:tr>
      <w:tr w:rsidR="00DD424E" w14:paraId="2646D511"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F3100E" w:rsidRDefault="00DD424E" w:rsidP="00A42DAE">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7D1A6F" w:rsidRDefault="00DD424E" w:rsidP="00A42DAE">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Default="00DD424E" w:rsidP="00A42DAE">
            <w:pPr>
              <w:pStyle w:val="TAL"/>
            </w:pPr>
            <w:r>
              <w:t xml:space="preserve">MBS resource configuration updated successfully and the updated MBS resource configuration </w:t>
            </w:r>
            <w:r w:rsidRPr="004F79CD">
              <w:rPr>
                <w:lang w:val="en-US"/>
              </w:rPr>
              <w:t xml:space="preserve">may be </w:t>
            </w:r>
            <w:r>
              <w:t>returned in the response.</w:t>
            </w:r>
          </w:p>
        </w:tc>
      </w:tr>
      <w:tr w:rsidR="00DD424E" w14:paraId="7C237C12"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Default="00DD424E" w:rsidP="00A42DA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5BBC0A" w14:textId="77777777" w:rsidR="00DD424E" w:rsidRDefault="00DD424E" w:rsidP="00DD424E">
      <w:pPr>
        <w:rPr>
          <w:lang w:eastAsia="zh-CN"/>
        </w:rPr>
      </w:pPr>
    </w:p>
    <w:p w14:paraId="7249D56C" w14:textId="77777777" w:rsidR="00DD424E" w:rsidRDefault="00DD424E" w:rsidP="00DD424E">
      <w:pPr>
        <w:pStyle w:val="H6"/>
      </w:pPr>
      <w:bookmarkStart w:id="924" w:name="_CRA_3_2_2_2_3_3"/>
      <w:r>
        <w:rPr>
          <w:lang w:eastAsia="zh-CN"/>
        </w:rPr>
        <w:t>A.3</w:t>
      </w:r>
      <w:r w:rsidRPr="00F91E7D">
        <w:rPr>
          <w:lang w:eastAsia="zh-CN"/>
        </w:rPr>
        <w:t>.</w:t>
      </w:r>
      <w:r>
        <w:rPr>
          <w:lang w:eastAsia="zh-CN"/>
        </w:rPr>
        <w:t>2</w:t>
      </w:r>
      <w:r w:rsidRPr="00F91E7D">
        <w:rPr>
          <w:lang w:eastAsia="zh-CN"/>
        </w:rPr>
        <w:t>.2</w:t>
      </w:r>
      <w:r>
        <w:rPr>
          <w:lang w:eastAsia="zh-CN"/>
        </w:rPr>
        <w:t>.2.3.3</w:t>
      </w:r>
      <w:r>
        <w:tab/>
        <w:t>DELETE</w:t>
      </w:r>
    </w:p>
    <w:bookmarkEnd w:id="924"/>
    <w:p w14:paraId="158D91F0" w14:textId="77777777" w:rsidR="00DD424E" w:rsidRDefault="00DD424E" w:rsidP="00DD424E">
      <w:r>
        <w:t>This operation deletes the MBS resource configuration.</w:t>
      </w:r>
    </w:p>
    <w:p w14:paraId="732467D8"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w:t>
      </w:r>
    </w:p>
    <w:p w14:paraId="56B0CA7F" w14:textId="77777777" w:rsidR="00DD424E" w:rsidRDefault="00DD424E" w:rsidP="00DD424E">
      <w:pPr>
        <w:pStyle w:val="TH"/>
      </w:pPr>
      <w:bookmarkStart w:id="925" w:name="_CRTableA_3_2_2_2_3_31"/>
      <w:r>
        <w:t>Table </w:t>
      </w:r>
      <w:bookmarkEnd w:id="925"/>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14:paraId="08158C14"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Default="00DD424E" w:rsidP="00A42DA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Default="00DD424E" w:rsidP="00A42DA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Default="00DD424E" w:rsidP="00A42DAE">
            <w:pPr>
              <w:pStyle w:val="TAH"/>
            </w:pPr>
            <w:r>
              <w:t>Response</w:t>
            </w:r>
          </w:p>
          <w:p w14:paraId="5BB267E4"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Default="00DD424E" w:rsidP="00A42DAE">
            <w:pPr>
              <w:pStyle w:val="TAH"/>
            </w:pPr>
            <w:r>
              <w:t>Description</w:t>
            </w:r>
          </w:p>
        </w:tc>
      </w:tr>
      <w:tr w:rsidR="00DD424E" w14:paraId="0A98355F"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Default="00DD424E" w:rsidP="00A42DA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Default="00DD424E" w:rsidP="00A42DA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Default="00DD424E" w:rsidP="00A42DA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72AC" w:rsidRDefault="00DD424E" w:rsidP="00A42DA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Default="00DD424E" w:rsidP="00A42DAE">
            <w:pPr>
              <w:pStyle w:val="TAL"/>
            </w:pPr>
            <w:r>
              <w:t>MBS resource configuration is deleted.</w:t>
            </w:r>
          </w:p>
        </w:tc>
      </w:tr>
      <w:tr w:rsidR="00DD424E" w14:paraId="2F3D89E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Default="00DD424E" w:rsidP="00A42DA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w:t>
            </w:r>
            <w:r>
              <w:rPr>
                <w:lang w:eastAsia="zh-CN"/>
              </w:rPr>
              <w:t> </w:t>
            </w:r>
            <w:r>
              <w:t>[31]</w:t>
            </w:r>
            <w:r>
              <w:rPr>
                <w:lang w:eastAsia="zh-CN"/>
              </w:rPr>
              <w:t xml:space="preserve"> shall also apply.</w:t>
            </w:r>
          </w:p>
        </w:tc>
      </w:tr>
    </w:tbl>
    <w:p w14:paraId="66E02D18" w14:textId="77777777" w:rsidR="00DD424E" w:rsidRPr="0047782A" w:rsidRDefault="00DD424E" w:rsidP="00DD424E">
      <w:pPr>
        <w:rPr>
          <w:lang w:eastAsia="zh-CN"/>
        </w:rPr>
      </w:pPr>
    </w:p>
    <w:p w14:paraId="412EEB2E" w14:textId="77777777" w:rsidR="00DD424E" w:rsidRDefault="00DD424E" w:rsidP="00DD424E">
      <w:pPr>
        <w:pStyle w:val="Heading4"/>
        <w:rPr>
          <w:lang w:eastAsia="zh-CN"/>
        </w:rPr>
      </w:pPr>
      <w:bookmarkStart w:id="926" w:name="_Toc209721853"/>
      <w:r>
        <w:rPr>
          <w:lang w:eastAsia="zh-CN"/>
        </w:rPr>
        <w:t>A.3</w:t>
      </w:r>
      <w:r w:rsidRPr="00F91E7D">
        <w:rPr>
          <w:lang w:eastAsia="zh-CN"/>
        </w:rPr>
        <w:t>.</w:t>
      </w:r>
      <w:r>
        <w:rPr>
          <w:lang w:eastAsia="zh-CN"/>
        </w:rPr>
        <w:t>2</w:t>
      </w:r>
      <w:r w:rsidRPr="00F91E7D">
        <w:rPr>
          <w:lang w:eastAsia="zh-CN"/>
        </w:rPr>
        <w:t>.2</w:t>
      </w:r>
      <w:r>
        <w:rPr>
          <w:lang w:eastAsia="zh-CN"/>
        </w:rPr>
        <w:t>.3</w:t>
      </w:r>
      <w:r>
        <w:rPr>
          <w:lang w:eastAsia="zh-CN"/>
        </w:rPr>
        <w:tab/>
        <w:t>Resource: MBS resource state</w:t>
      </w:r>
      <w:bookmarkEnd w:id="926"/>
    </w:p>
    <w:p w14:paraId="4001080C" w14:textId="77777777" w:rsidR="00DD424E" w:rsidRDefault="00DD424E" w:rsidP="00DD424E">
      <w:pPr>
        <w:pStyle w:val="Heading5"/>
        <w:rPr>
          <w:lang w:eastAsia="zh-CN"/>
        </w:rPr>
      </w:pPr>
      <w:bookmarkStart w:id="927" w:name="_Toc209721854"/>
      <w:r>
        <w:rPr>
          <w:lang w:eastAsia="zh-CN"/>
        </w:rPr>
        <w:t>A.3</w:t>
      </w:r>
      <w:r w:rsidRPr="00F91E7D">
        <w:rPr>
          <w:lang w:eastAsia="zh-CN"/>
        </w:rPr>
        <w:t>.</w:t>
      </w:r>
      <w:r>
        <w:rPr>
          <w:lang w:eastAsia="zh-CN"/>
        </w:rPr>
        <w:t>2</w:t>
      </w:r>
      <w:r w:rsidRPr="00F91E7D">
        <w:rPr>
          <w:lang w:eastAsia="zh-CN"/>
        </w:rPr>
        <w:t>.2</w:t>
      </w:r>
      <w:r>
        <w:rPr>
          <w:lang w:eastAsia="zh-CN"/>
        </w:rPr>
        <w:t>.3.1</w:t>
      </w:r>
      <w:r>
        <w:rPr>
          <w:lang w:eastAsia="zh-CN"/>
        </w:rPr>
        <w:tab/>
        <w:t>Description</w:t>
      </w:r>
      <w:bookmarkEnd w:id="927"/>
    </w:p>
    <w:p w14:paraId="029E8104" w14:textId="77777777" w:rsidR="00DD424E" w:rsidRPr="006B1F12" w:rsidRDefault="00DD424E" w:rsidP="00DD424E">
      <w:pPr>
        <w:rPr>
          <w:lang w:eastAsia="zh-CN"/>
        </w:rPr>
      </w:pPr>
      <w:r>
        <w:rPr>
          <w:lang w:eastAsia="zh-CN"/>
        </w:rPr>
        <w:t xml:space="preserve">The MBS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MBS resource as seen by the</w:t>
      </w:r>
      <w:r>
        <w:rPr>
          <w:lang w:eastAsia="zh-CN"/>
        </w:rPr>
        <w:t xml:space="preserve"> SNRM-C</w:t>
      </w:r>
      <w:r>
        <w:rPr>
          <w:lang w:val="en-US" w:eastAsia="zh-CN"/>
        </w:rPr>
        <w:t>.</w:t>
      </w:r>
    </w:p>
    <w:p w14:paraId="15C822F7" w14:textId="77777777" w:rsidR="00DD424E" w:rsidRDefault="00DD424E" w:rsidP="00DD424E">
      <w:pPr>
        <w:pStyle w:val="Heading5"/>
        <w:rPr>
          <w:lang w:eastAsia="zh-CN"/>
        </w:rPr>
      </w:pPr>
      <w:bookmarkStart w:id="928" w:name="_Toc209721855"/>
      <w:r>
        <w:rPr>
          <w:lang w:eastAsia="zh-CN"/>
        </w:rPr>
        <w:t>A.3</w:t>
      </w:r>
      <w:r w:rsidRPr="00F91E7D">
        <w:rPr>
          <w:lang w:eastAsia="zh-CN"/>
        </w:rPr>
        <w:t>.</w:t>
      </w:r>
      <w:r>
        <w:rPr>
          <w:lang w:eastAsia="zh-CN"/>
        </w:rPr>
        <w:t>2</w:t>
      </w:r>
      <w:r w:rsidRPr="00F91E7D">
        <w:rPr>
          <w:lang w:eastAsia="zh-CN"/>
        </w:rPr>
        <w:t>.2</w:t>
      </w:r>
      <w:r>
        <w:rPr>
          <w:lang w:eastAsia="zh-CN"/>
        </w:rPr>
        <w:t>.3.2</w:t>
      </w:r>
      <w:r>
        <w:rPr>
          <w:lang w:eastAsia="zh-CN"/>
        </w:rPr>
        <w:tab/>
        <w:t>Resource Definition</w:t>
      </w:r>
      <w:bookmarkEnd w:id="928"/>
    </w:p>
    <w:p w14:paraId="39F20D2A" w14:textId="77777777" w:rsidR="00DD424E" w:rsidRPr="006B1F12" w:rsidRDefault="00DD424E" w:rsidP="00DD424E">
      <w:pPr>
        <w:rPr>
          <w:b/>
          <w:lang w:eastAsia="zh-CN"/>
        </w:rPr>
      </w:pPr>
      <w:r>
        <w:rPr>
          <w:lang w:eastAsia="zh-CN"/>
        </w:rPr>
        <w:t xml:space="preserve">Resource URI: </w:t>
      </w:r>
      <w:r>
        <w:rPr>
          <w:b/>
          <w:lang w:eastAsia="zh-CN"/>
        </w:rPr>
        <w:t>{apiRoot}/su-nmb-c/&lt;apiVersion&gt;/</w:t>
      </w:r>
      <w:r w:rsidRPr="0013546A">
        <w:rPr>
          <w:b/>
          <w:lang w:eastAsia="zh-CN"/>
        </w:rPr>
        <w:t>val-services/{valServiceId}/mbs-resources/{</w:t>
      </w:r>
      <w:r>
        <w:rPr>
          <w:b/>
          <w:lang w:eastAsia="zh-CN"/>
        </w:rPr>
        <w:t>mbsSessionId</w:t>
      </w:r>
      <w:r w:rsidRPr="0013546A">
        <w:rPr>
          <w:b/>
          <w:lang w:eastAsia="zh-CN"/>
        </w:rPr>
        <w:t>}/state</w:t>
      </w:r>
    </w:p>
    <w:p w14:paraId="15EFCDEA"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.3.2-1.</w:t>
      </w:r>
    </w:p>
    <w:p w14:paraId="2BBB52B1" w14:textId="77777777" w:rsidR="00DD424E" w:rsidRDefault="00DD424E" w:rsidP="00DD424E">
      <w:pPr>
        <w:pStyle w:val="TH"/>
        <w:rPr>
          <w:rFonts w:cs="Arial"/>
        </w:rPr>
      </w:pPr>
      <w:bookmarkStart w:id="929" w:name="_CRTableA_3_2_2_3_21"/>
      <w:r>
        <w:t xml:space="preserve">Table </w:t>
      </w:r>
      <w:bookmarkEnd w:id="929"/>
      <w:r>
        <w:rPr>
          <w:lang w:eastAsia="zh-CN"/>
        </w:rPr>
        <w:t>A.3</w:t>
      </w:r>
      <w:r w:rsidRPr="00F91E7D">
        <w:rPr>
          <w:lang w:eastAsia="zh-CN"/>
        </w:rPr>
        <w:t>.</w:t>
      </w:r>
      <w:r>
        <w:rPr>
          <w:lang w:eastAsia="zh-CN"/>
        </w:rPr>
        <w:t>2</w:t>
      </w:r>
      <w:r w:rsidRPr="00F91E7D">
        <w:rPr>
          <w:lang w:eastAsia="zh-CN"/>
        </w:rPr>
        <w:t>.2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B3C7A5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Default="00DD424E" w:rsidP="00A42DAE">
            <w:pPr>
              <w:pStyle w:val="TAH"/>
            </w:pPr>
            <w:r>
              <w:t>Definition</w:t>
            </w:r>
          </w:p>
        </w:tc>
      </w:tr>
      <w:tr w:rsidR="00DD424E" w14:paraId="3D7B1832"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Default="00DD424E" w:rsidP="00A42DAE">
            <w:pPr>
              <w:pStyle w:val="TAL"/>
            </w:pPr>
            <w:r>
              <w:t>See Annex C.1.1 of 3GPP TS 24.546</w:t>
            </w:r>
            <w:r>
              <w:rPr>
                <w:lang w:eastAsia="zh-CN"/>
              </w:rPr>
              <w:t> </w:t>
            </w:r>
            <w:r>
              <w:t>[31].</w:t>
            </w:r>
          </w:p>
        </w:tc>
      </w:tr>
      <w:tr w:rsidR="00DD424E" w14:paraId="2096553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Default="00DD424E" w:rsidP="00A42DAE">
            <w:pPr>
              <w:pStyle w:val="TAL"/>
            </w:pPr>
            <w:r>
              <w:t>See clause</w:t>
            </w:r>
            <w:r>
              <w:rPr>
                <w:lang w:eastAsia="zh-CN"/>
              </w:rPr>
              <w:t> A.3.2.1.</w:t>
            </w:r>
          </w:p>
        </w:tc>
      </w:tr>
      <w:tr w:rsidR="00DD424E" w14:paraId="5B42A845"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Default="00DD424E" w:rsidP="00A42DAE">
            <w:pPr>
              <w:pStyle w:val="TAL"/>
            </w:pPr>
            <w:r>
              <w:t>I</w:t>
            </w:r>
            <w:r w:rsidRPr="00D8720A">
              <w:t>dentif</w:t>
            </w:r>
            <w:r>
              <w:t>ier of</w:t>
            </w:r>
            <w:r w:rsidRPr="00D8720A">
              <w:t xml:space="preserve"> a VAL service.</w:t>
            </w:r>
          </w:p>
        </w:tc>
      </w:tr>
      <w:tr w:rsidR="00DD424E" w14:paraId="0FA4604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Default="00DD424E" w:rsidP="00A42DAE">
            <w:pPr>
              <w:pStyle w:val="TAL"/>
            </w:pPr>
            <w:r w:rsidRPr="00125319">
              <w:t>mbs</w:t>
            </w:r>
            <w:r>
              <w:t>S</w:t>
            </w:r>
            <w:r w:rsidRPr="00125319">
              <w:t>ession</w:t>
            </w:r>
            <w:r>
              <w:t>I</w:t>
            </w:r>
            <w:r w:rsidRPr="00125319">
              <w:t>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Default="00DD424E" w:rsidP="00A42DAE">
            <w:pPr>
              <w:pStyle w:val="TAL"/>
            </w:pPr>
            <w:r>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Default="00DD424E" w:rsidP="00A42DAE">
            <w:pPr>
              <w:pStyle w:val="TAL"/>
            </w:pPr>
            <w:r>
              <w:t>Identifier of the</w:t>
            </w:r>
            <w:r>
              <w:rPr>
                <w:rFonts w:cs="Arial"/>
                <w:szCs w:val="18"/>
              </w:rPr>
              <w:t xml:space="preserve"> MBS session identifier of an MBS session</w:t>
            </w:r>
            <w:r>
              <w:t>.</w:t>
            </w:r>
          </w:p>
        </w:tc>
      </w:tr>
    </w:tbl>
    <w:p w14:paraId="300F2551" w14:textId="77777777" w:rsidR="00DD424E" w:rsidRDefault="00DD424E" w:rsidP="00DD424E">
      <w:pPr>
        <w:rPr>
          <w:lang w:eastAsia="zh-CN"/>
        </w:rPr>
      </w:pPr>
    </w:p>
    <w:p w14:paraId="501768DF" w14:textId="77777777" w:rsidR="00DD424E" w:rsidRDefault="00DD424E" w:rsidP="00DD424E">
      <w:pPr>
        <w:pStyle w:val="Heading5"/>
        <w:rPr>
          <w:lang w:eastAsia="zh-CN"/>
        </w:rPr>
      </w:pPr>
      <w:bookmarkStart w:id="930" w:name="_Toc209721856"/>
      <w:r w:rsidRPr="00992C37">
        <w:rPr>
          <w:lang w:eastAsia="zh-CN"/>
        </w:rPr>
        <w:t>A.3.</w:t>
      </w:r>
      <w:r>
        <w:rPr>
          <w:lang w:eastAsia="zh-CN"/>
        </w:rPr>
        <w:t>2</w:t>
      </w:r>
      <w:r w:rsidRPr="00992C37">
        <w:rPr>
          <w:lang w:eastAsia="zh-CN"/>
        </w:rPr>
        <w:t>.2</w:t>
      </w:r>
      <w:r>
        <w:rPr>
          <w:lang w:eastAsia="zh-CN"/>
        </w:rPr>
        <w:t>.3.3</w:t>
      </w:r>
      <w:r>
        <w:rPr>
          <w:lang w:eastAsia="zh-CN"/>
        </w:rPr>
        <w:tab/>
        <w:t>Resource Standard Methods</w:t>
      </w:r>
      <w:bookmarkEnd w:id="930"/>
    </w:p>
    <w:p w14:paraId="2D1F01B0" w14:textId="77777777" w:rsidR="00DD424E" w:rsidRDefault="00DD424E" w:rsidP="00DD424E">
      <w:pPr>
        <w:pStyle w:val="H6"/>
      </w:pPr>
      <w:bookmarkStart w:id="931" w:name="_CRA_3_2_2_3_3_1"/>
      <w:r w:rsidRPr="00992C37">
        <w:rPr>
          <w:lang w:eastAsia="zh-CN"/>
        </w:rPr>
        <w:t>A.3.</w:t>
      </w:r>
      <w:r>
        <w:rPr>
          <w:lang w:eastAsia="zh-CN"/>
        </w:rPr>
        <w:t>2</w:t>
      </w:r>
      <w:r w:rsidRPr="00992C37">
        <w:rPr>
          <w:lang w:eastAsia="zh-CN"/>
        </w:rPr>
        <w:t>.2</w:t>
      </w:r>
      <w:r>
        <w:rPr>
          <w:lang w:eastAsia="zh-CN"/>
        </w:rPr>
        <w:t>.3.3</w:t>
      </w:r>
      <w:r>
        <w:t>.1</w:t>
      </w:r>
      <w:r>
        <w:tab/>
        <w:t>GET</w:t>
      </w:r>
    </w:p>
    <w:bookmarkEnd w:id="931"/>
    <w:p w14:paraId="19908C24" w14:textId="77777777" w:rsidR="00DD424E" w:rsidRDefault="00DD424E" w:rsidP="00DD424E">
      <w:r>
        <w:t xml:space="preserve">This operation retrieves </w:t>
      </w:r>
      <w:r w:rsidRPr="004F79CD">
        <w:rPr>
          <w:lang w:val="en-US"/>
        </w:rPr>
        <w:t xml:space="preserve">the </w:t>
      </w:r>
      <w:r>
        <w:rPr>
          <w:lang w:val="en-US"/>
        </w:rPr>
        <w:t>MBS resource state information as seen by the SNRM-C</w:t>
      </w:r>
      <w:r>
        <w:t xml:space="preserve">. </w:t>
      </w:r>
    </w:p>
    <w:p w14:paraId="595CF454" w14:textId="77777777" w:rsidR="00DD424E" w:rsidRDefault="00DD424E" w:rsidP="00DD424E">
      <w:r>
        <w:t xml:space="preserve">This method shall support </w:t>
      </w:r>
      <w:r w:rsidRPr="004F79CD">
        <w:rPr>
          <w:lang w:val="en-US"/>
        </w:rPr>
        <w:t>the request options specified in table</w:t>
      </w:r>
      <w:r>
        <w:rPr>
          <w:lang w:val="en-US"/>
        </w:rPr>
        <w:t> </w:t>
      </w:r>
      <w:r w:rsidRPr="00802B8D">
        <w:t>A.</w:t>
      </w:r>
      <w:r>
        <w:t>3</w:t>
      </w:r>
      <w:r w:rsidRPr="00802B8D">
        <w:t>.</w:t>
      </w:r>
      <w:r>
        <w:t>2</w:t>
      </w:r>
      <w:r w:rsidRPr="00802B8D">
        <w:t>.2.3.3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w:t>
      </w:r>
      <w:r>
        <w:rPr>
          <w:lang w:eastAsia="zh-CN"/>
        </w:rPr>
        <w:t>2</w:t>
      </w:r>
      <w:r w:rsidRPr="00F91E7D">
        <w:rPr>
          <w:lang w:eastAsia="zh-CN"/>
        </w:rPr>
        <w:t>.2</w:t>
      </w:r>
      <w:r>
        <w:rPr>
          <w:lang w:eastAsia="zh-CN"/>
        </w:rPr>
        <w:t>.3.3</w:t>
      </w:r>
      <w:r>
        <w:t>-3.</w:t>
      </w:r>
    </w:p>
    <w:p w14:paraId="5E161DA5" w14:textId="77777777" w:rsidR="00DD424E" w:rsidRDefault="00DD424E" w:rsidP="00DD424E">
      <w:pPr>
        <w:pStyle w:val="TH"/>
      </w:pPr>
      <w:bookmarkStart w:id="932" w:name="_CRTableA_3_2_2_3_31"/>
      <w:r>
        <w:t>Table</w:t>
      </w:r>
      <w:r>
        <w:rPr>
          <w:noProof/>
        </w:rPr>
        <w:t> </w:t>
      </w:r>
      <w:bookmarkEnd w:id="932"/>
      <w:r>
        <w:rPr>
          <w:lang w:eastAsia="zh-CN"/>
        </w:rPr>
        <w:t>A.3</w:t>
      </w:r>
      <w:r w:rsidRPr="00F91E7D">
        <w:rPr>
          <w:lang w:eastAsia="zh-CN"/>
        </w:rPr>
        <w:t>.</w:t>
      </w:r>
      <w:r>
        <w:rPr>
          <w:lang w:eastAsia="zh-CN"/>
        </w:rPr>
        <w:t>2</w:t>
      </w:r>
      <w:r w:rsidRPr="00F91E7D">
        <w:rPr>
          <w:lang w:eastAsia="zh-CN"/>
        </w:rPr>
        <w:t>.2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01D9084A"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Default="00DD424E" w:rsidP="00A42DAE">
            <w:pPr>
              <w:pStyle w:val="TAH"/>
            </w:pPr>
            <w:r>
              <w:t>Description</w:t>
            </w:r>
          </w:p>
        </w:tc>
      </w:tr>
      <w:tr w:rsidR="00DD424E" w14:paraId="310D7187"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F79CD" w:rsidRDefault="00DD424E" w:rsidP="00A42DAE">
            <w:pPr>
              <w:pStyle w:val="TAL"/>
              <w:rPr>
                <w:lang w:val="en-US"/>
              </w:rPr>
            </w:pPr>
            <w:r w:rsidRPr="004F79CD">
              <w:rPr>
                <w:lang w:val="en-US"/>
              </w:rPr>
              <w:t>When set to 0 (Register) it extends the GET request to subscribe to the changes of this resource.</w:t>
            </w:r>
          </w:p>
          <w:p w14:paraId="4FF2CF74" w14:textId="77777777" w:rsidR="00DD424E" w:rsidRPr="004F79CD" w:rsidRDefault="00DD424E" w:rsidP="00A42DAE">
            <w:pPr>
              <w:pStyle w:val="TAL"/>
              <w:rPr>
                <w:lang w:val="en-US"/>
              </w:rPr>
            </w:pPr>
            <w:r w:rsidRPr="004F79CD">
              <w:rPr>
                <w:lang w:val="en-US"/>
              </w:rPr>
              <w:t>When set to 1 (Deregister) it cancels the subscription.</w:t>
            </w:r>
          </w:p>
        </w:tc>
      </w:tr>
      <w:tr w:rsidR="00DD424E" w14:paraId="1DEF0F3C"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F79CD" w:rsidRDefault="00DD424E" w:rsidP="00A42DAE">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7282578" w14:textId="77777777" w:rsidR="00DD424E" w:rsidRDefault="00DD424E" w:rsidP="00DD424E"/>
    <w:p w14:paraId="5A326108" w14:textId="77777777" w:rsidR="00DD424E" w:rsidRDefault="00DD424E" w:rsidP="00DD424E">
      <w:pPr>
        <w:pStyle w:val="TH"/>
      </w:pPr>
      <w:bookmarkStart w:id="933" w:name="_CRTableA_3_2_2_3_32"/>
      <w:r>
        <w:t xml:space="preserve">Table </w:t>
      </w:r>
      <w:bookmarkEnd w:id="933"/>
      <w:r>
        <w:rPr>
          <w:lang w:eastAsia="zh-CN"/>
        </w:rPr>
        <w:t>A.3</w:t>
      </w:r>
      <w:r w:rsidRPr="00F91E7D">
        <w:rPr>
          <w:lang w:eastAsia="zh-CN"/>
        </w:rPr>
        <w:t>.</w:t>
      </w:r>
      <w:r>
        <w:rPr>
          <w:lang w:eastAsia="zh-CN"/>
        </w:rPr>
        <w:t>2</w:t>
      </w:r>
      <w:r w:rsidRPr="00F91E7D">
        <w:rPr>
          <w:lang w:eastAsia="zh-CN"/>
        </w:rPr>
        <w:t>.2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14:paraId="4F328185"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Default="00DD424E" w:rsidP="00A42DA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Default="00DD424E" w:rsidP="00A42DA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Default="00DD424E" w:rsidP="00A42DAE">
            <w:pPr>
              <w:pStyle w:val="TAH"/>
            </w:pPr>
            <w:r>
              <w:t>Response</w:t>
            </w:r>
          </w:p>
          <w:p w14:paraId="4B23244A"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Default="00DD424E" w:rsidP="00A42DAE">
            <w:pPr>
              <w:pStyle w:val="TAH"/>
            </w:pPr>
            <w:r>
              <w:t>Description</w:t>
            </w:r>
          </w:p>
        </w:tc>
      </w:tr>
      <w:tr w:rsidR="00DD424E" w14:paraId="6E0FFD2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Default="00DD424E" w:rsidP="00A42DAE">
            <w:pPr>
              <w:pStyle w:val="TAL"/>
            </w:pPr>
            <w:r>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Default="00DD424E" w:rsidP="00A42DAE">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Default="00DD424E" w:rsidP="00A42DA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Default="00DD424E" w:rsidP="00A42DA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Default="00DD424E" w:rsidP="00A42DAE">
            <w:pPr>
              <w:pStyle w:val="TAL"/>
            </w:pPr>
            <w:r>
              <w:t xml:space="preserve">MBS resource state information at the </w:t>
            </w:r>
            <w:r>
              <w:rPr>
                <w:lang w:val="en-US"/>
              </w:rPr>
              <w:t>SNRM-C</w:t>
            </w:r>
            <w:r>
              <w:t>.</w:t>
            </w:r>
          </w:p>
        </w:tc>
      </w:tr>
      <w:tr w:rsidR="00DD424E" w14:paraId="0BEBCB14"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Default="00DD424E" w:rsidP="00A42DAE">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6FDA81EC" w14:textId="77777777" w:rsidR="00DD424E" w:rsidRDefault="00DD424E" w:rsidP="00DD424E">
      <w:pPr>
        <w:rPr>
          <w:lang w:eastAsia="zh-CN"/>
        </w:rPr>
      </w:pPr>
    </w:p>
    <w:p w14:paraId="2CB73BC3" w14:textId="77777777" w:rsidR="00DD424E" w:rsidRDefault="00DD424E" w:rsidP="00DD424E">
      <w:pPr>
        <w:pStyle w:val="TH"/>
      </w:pPr>
      <w:bookmarkStart w:id="934" w:name="_CRTableA_3_2_2_3_33"/>
      <w:r>
        <w:t>Table</w:t>
      </w:r>
      <w:r>
        <w:rPr>
          <w:noProof/>
        </w:rPr>
        <w:t> </w:t>
      </w:r>
      <w:bookmarkEnd w:id="934"/>
      <w:r>
        <w:rPr>
          <w:lang w:eastAsia="zh-CN"/>
        </w:rPr>
        <w:t>A.3</w:t>
      </w:r>
      <w:r w:rsidRPr="00F91E7D">
        <w:rPr>
          <w:lang w:eastAsia="zh-CN"/>
        </w:rPr>
        <w:t>.</w:t>
      </w:r>
      <w:r>
        <w:rPr>
          <w:lang w:eastAsia="zh-CN"/>
        </w:rPr>
        <w:t>2</w:t>
      </w:r>
      <w:r w:rsidRPr="00F91E7D">
        <w:rPr>
          <w:lang w:eastAsia="zh-CN"/>
        </w:rPr>
        <w:t>.2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22FB9133"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Default="00DD424E" w:rsidP="00A42DAE">
            <w:pPr>
              <w:pStyle w:val="TAH"/>
            </w:pPr>
            <w:r>
              <w:t>Description</w:t>
            </w:r>
          </w:p>
        </w:tc>
      </w:tr>
      <w:tr w:rsidR="00DD424E" w14:paraId="61393B03"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F79CD" w:rsidRDefault="00DD424E" w:rsidP="00A42DAE">
            <w:pPr>
              <w:pStyle w:val="TAL"/>
              <w:rPr>
                <w:lang w:val="en-US"/>
              </w:rPr>
            </w:pPr>
            <w:r w:rsidRPr="004F79CD">
              <w:rPr>
                <w:lang w:val="en-US"/>
              </w:rPr>
              <w:t>Sequence number of the notification.</w:t>
            </w:r>
          </w:p>
        </w:tc>
      </w:tr>
      <w:tr w:rsidR="00DD424E" w14:paraId="0460E469"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F79CD" w:rsidRDefault="00DD424E" w:rsidP="00A42DA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14275335" w14:textId="77777777" w:rsidR="00DD424E" w:rsidRPr="005A7F2D" w:rsidRDefault="00DD424E" w:rsidP="00DD424E">
      <w:pPr>
        <w:rPr>
          <w:lang w:eastAsia="zh-CN"/>
        </w:rPr>
      </w:pPr>
    </w:p>
    <w:p w14:paraId="43AFE189" w14:textId="77777777" w:rsidR="00DD424E" w:rsidRDefault="00DD424E" w:rsidP="00DD424E">
      <w:pPr>
        <w:pStyle w:val="Heading3"/>
      </w:pPr>
      <w:bookmarkStart w:id="935" w:name="_Toc209721857"/>
      <w:r>
        <w:t>A.3.2.3</w:t>
      </w:r>
      <w:r>
        <w:tab/>
        <w:t>Data Model</w:t>
      </w:r>
      <w:bookmarkEnd w:id="935"/>
    </w:p>
    <w:p w14:paraId="4D6C10F9" w14:textId="77777777" w:rsidR="00DD424E" w:rsidRDefault="00DD424E" w:rsidP="00DD424E">
      <w:pPr>
        <w:pStyle w:val="Heading4"/>
      </w:pPr>
      <w:bookmarkStart w:id="936" w:name="_Toc209721858"/>
      <w:r>
        <w:t>A.3.2.3.1</w:t>
      </w:r>
      <w:r>
        <w:tab/>
        <w:t>General</w:t>
      </w:r>
      <w:bookmarkEnd w:id="936"/>
    </w:p>
    <w:p w14:paraId="45D3EFE2" w14:textId="77777777" w:rsidR="00DD424E" w:rsidRDefault="00DD424E" w:rsidP="00DD424E">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6EA67941" w14:textId="77777777" w:rsidR="00DD424E" w:rsidRDefault="00DD424E" w:rsidP="00DD424E">
      <w:r>
        <w:t>Table A.3.2.3.1-1 specifies the data types defined specifically for the SU_MbsResourceManagement API service.</w:t>
      </w:r>
    </w:p>
    <w:p w14:paraId="0386AFBF" w14:textId="77777777" w:rsidR="00DD424E" w:rsidRDefault="00DD424E" w:rsidP="00DD424E">
      <w:pPr>
        <w:pStyle w:val="TH"/>
      </w:pPr>
      <w:bookmarkStart w:id="937" w:name="_CRTableA_3_2_3_11"/>
      <w:r>
        <w:t>Table </w:t>
      </w:r>
      <w:bookmarkEnd w:id="937"/>
      <w:r>
        <w:t>A.3.2.3.1-1: SU_MbsResourceManagement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DD424E" w14:paraId="1C4FF412"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Default="00DD424E" w:rsidP="00A42DA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Default="00DD424E" w:rsidP="00A42DAE">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Default="00DD424E" w:rsidP="00A42DAE">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Default="00DD424E" w:rsidP="00A42DAE">
            <w:pPr>
              <w:pStyle w:val="TAH"/>
            </w:pPr>
            <w:r>
              <w:t>Applicability</w:t>
            </w:r>
          </w:p>
        </w:tc>
      </w:tr>
      <w:tr w:rsidR="00DD424E" w14:paraId="3E355D55"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42530E23" w14:textId="77777777" w:rsidR="00DD424E" w:rsidRDefault="00DD424E" w:rsidP="00A42DAE">
            <w:pPr>
              <w:pStyle w:val="TAL"/>
            </w:pPr>
            <w:r>
              <w:t>MbsResourceConfig</w:t>
            </w:r>
          </w:p>
        </w:tc>
        <w:tc>
          <w:tcPr>
            <w:tcW w:w="1297" w:type="dxa"/>
            <w:tcBorders>
              <w:top w:val="single" w:sz="4" w:space="0" w:color="auto"/>
              <w:left w:val="single" w:sz="4" w:space="0" w:color="auto"/>
              <w:bottom w:val="single" w:sz="4" w:space="0" w:color="auto"/>
              <w:right w:val="single" w:sz="4" w:space="0" w:color="auto"/>
            </w:tcBorders>
          </w:tcPr>
          <w:p w14:paraId="07522604" w14:textId="77777777" w:rsidR="00DD424E" w:rsidRDefault="00DD424E" w:rsidP="00A42DAE">
            <w:pPr>
              <w:pStyle w:val="TAL"/>
            </w:pPr>
            <w:r>
              <w:t>A.3.2.3.2.1</w:t>
            </w:r>
          </w:p>
        </w:tc>
        <w:tc>
          <w:tcPr>
            <w:tcW w:w="4335" w:type="dxa"/>
            <w:tcBorders>
              <w:top w:val="single" w:sz="4" w:space="0" w:color="auto"/>
              <w:left w:val="single" w:sz="4" w:space="0" w:color="auto"/>
              <w:bottom w:val="single" w:sz="4" w:space="0" w:color="auto"/>
              <w:right w:val="single" w:sz="4" w:space="0" w:color="auto"/>
            </w:tcBorders>
          </w:tcPr>
          <w:p w14:paraId="75891DFF" w14:textId="77777777" w:rsidR="00DD424E" w:rsidRDefault="00DD424E" w:rsidP="00A42DAE">
            <w:pPr>
              <w:pStyle w:val="TAL"/>
              <w:rPr>
                <w:rFonts w:cs="Arial"/>
                <w:szCs w:val="18"/>
              </w:rPr>
            </w:pPr>
            <w:r>
              <w:rPr>
                <w:rFonts w:cs="Arial"/>
                <w:szCs w:val="18"/>
              </w:rPr>
              <w:t>Represents the MBS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850C8D5" w14:textId="77777777" w:rsidR="00DD424E" w:rsidRDefault="00DD424E" w:rsidP="00A42DAE">
            <w:pPr>
              <w:pStyle w:val="TAL"/>
              <w:rPr>
                <w:rFonts w:cs="Arial"/>
                <w:szCs w:val="18"/>
              </w:rPr>
            </w:pPr>
          </w:p>
        </w:tc>
      </w:tr>
      <w:tr w:rsidR="00DD424E" w14:paraId="3067C9AF"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204A6A6F" w14:textId="77777777" w:rsidR="00DD424E" w:rsidRDefault="00DD424E" w:rsidP="00A42DAE">
            <w:pPr>
              <w:pStyle w:val="TAL"/>
            </w:pPr>
            <w:r w:rsidRPr="009A0DEA">
              <w:t>MbsResourceMonitoringConfig</w:t>
            </w:r>
          </w:p>
        </w:tc>
        <w:tc>
          <w:tcPr>
            <w:tcW w:w="1297" w:type="dxa"/>
            <w:tcBorders>
              <w:top w:val="single" w:sz="4" w:space="0" w:color="auto"/>
              <w:left w:val="single" w:sz="4" w:space="0" w:color="auto"/>
              <w:bottom w:val="single" w:sz="4" w:space="0" w:color="auto"/>
              <w:right w:val="single" w:sz="4" w:space="0" w:color="auto"/>
            </w:tcBorders>
          </w:tcPr>
          <w:p w14:paraId="61E1F505" w14:textId="77777777" w:rsidR="00DD424E" w:rsidRDefault="00DD424E" w:rsidP="00A42DAE">
            <w:pPr>
              <w:pStyle w:val="TAL"/>
            </w:pPr>
            <w:r>
              <w:t>A.3.2.3.2.2</w:t>
            </w:r>
          </w:p>
        </w:tc>
        <w:tc>
          <w:tcPr>
            <w:tcW w:w="4335" w:type="dxa"/>
            <w:tcBorders>
              <w:top w:val="single" w:sz="4" w:space="0" w:color="auto"/>
              <w:left w:val="single" w:sz="4" w:space="0" w:color="auto"/>
              <w:bottom w:val="single" w:sz="4" w:space="0" w:color="auto"/>
              <w:right w:val="single" w:sz="4" w:space="0" w:color="auto"/>
            </w:tcBorders>
          </w:tcPr>
          <w:p w14:paraId="3481B2B5" w14:textId="77777777" w:rsidR="00DD424E" w:rsidRDefault="00DD424E" w:rsidP="00A42DAE">
            <w:pPr>
              <w:pStyle w:val="TAL"/>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6EB1A730" w14:textId="77777777" w:rsidR="00DD424E" w:rsidRDefault="00DD424E" w:rsidP="00A42DAE">
            <w:pPr>
              <w:pStyle w:val="TAL"/>
              <w:rPr>
                <w:rFonts w:cs="Arial"/>
                <w:szCs w:val="18"/>
              </w:rPr>
            </w:pPr>
          </w:p>
        </w:tc>
      </w:tr>
      <w:tr w:rsidR="00DD424E" w14:paraId="0F35383F"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18B1121F" w14:textId="77777777" w:rsidR="00DD424E" w:rsidRDefault="00DD424E" w:rsidP="00A42DAE">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5C10F70B" w14:textId="77777777" w:rsidR="00DD424E" w:rsidRDefault="00DD424E" w:rsidP="00A42DAE">
            <w:pPr>
              <w:pStyle w:val="TAL"/>
            </w:pPr>
            <w:r w:rsidRPr="00251FDA">
              <w:t xml:space="preserve">A.3.1.3.2.1 </w:t>
            </w:r>
          </w:p>
        </w:tc>
        <w:tc>
          <w:tcPr>
            <w:tcW w:w="4335" w:type="dxa"/>
            <w:tcBorders>
              <w:top w:val="single" w:sz="4" w:space="0" w:color="auto"/>
              <w:left w:val="single" w:sz="4" w:space="0" w:color="auto"/>
              <w:bottom w:val="single" w:sz="4" w:space="0" w:color="auto"/>
              <w:right w:val="single" w:sz="4" w:space="0" w:color="auto"/>
            </w:tcBorders>
          </w:tcPr>
          <w:p w14:paraId="11E23B4A" w14:textId="77777777" w:rsidR="00DD424E" w:rsidRDefault="00DD424E" w:rsidP="00A42DAE">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F0934A4" w14:textId="77777777" w:rsidR="00DD424E" w:rsidRDefault="00DD424E" w:rsidP="00A42DAE">
            <w:pPr>
              <w:pStyle w:val="TAL"/>
              <w:rPr>
                <w:rFonts w:cs="Arial"/>
                <w:szCs w:val="18"/>
              </w:rPr>
            </w:pPr>
          </w:p>
        </w:tc>
      </w:tr>
      <w:tr w:rsidR="00DD424E" w14:paraId="15051881"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07BB7300" w14:textId="77777777" w:rsidR="00DD424E" w:rsidRDefault="00DD424E" w:rsidP="00A42DAE">
            <w:pPr>
              <w:pStyle w:val="TAL"/>
            </w:pPr>
            <w:r w:rsidRPr="009A0DEA">
              <w:t>Mb</w:t>
            </w:r>
            <w:r>
              <w:t>m</w:t>
            </w:r>
            <w:r w:rsidRPr="009A0DEA">
              <w:t>sResourceMonitoringConfig</w:t>
            </w:r>
          </w:p>
        </w:tc>
        <w:tc>
          <w:tcPr>
            <w:tcW w:w="1297" w:type="dxa"/>
            <w:tcBorders>
              <w:top w:val="single" w:sz="4" w:space="0" w:color="auto"/>
              <w:left w:val="single" w:sz="4" w:space="0" w:color="auto"/>
              <w:bottom w:val="single" w:sz="4" w:space="0" w:color="auto"/>
              <w:right w:val="single" w:sz="4" w:space="0" w:color="auto"/>
            </w:tcBorders>
          </w:tcPr>
          <w:p w14:paraId="3D377DA0" w14:textId="77777777" w:rsidR="00DD424E" w:rsidRDefault="00DD424E" w:rsidP="00A42DAE">
            <w:pPr>
              <w:pStyle w:val="TAL"/>
            </w:pPr>
            <w:r w:rsidRPr="004A7859">
              <w:t>A.3.1.3.2.2</w:t>
            </w:r>
          </w:p>
        </w:tc>
        <w:tc>
          <w:tcPr>
            <w:tcW w:w="4335" w:type="dxa"/>
            <w:tcBorders>
              <w:top w:val="single" w:sz="4" w:space="0" w:color="auto"/>
              <w:left w:val="single" w:sz="4" w:space="0" w:color="auto"/>
              <w:bottom w:val="single" w:sz="4" w:space="0" w:color="auto"/>
              <w:right w:val="single" w:sz="4" w:space="0" w:color="auto"/>
            </w:tcBorders>
          </w:tcPr>
          <w:p w14:paraId="14DB2690" w14:textId="77777777" w:rsidR="00DD424E" w:rsidRPr="0076325F" w:rsidRDefault="00DD424E" w:rsidP="00A42DAE">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36632812" w14:textId="77777777" w:rsidR="00DD424E" w:rsidRDefault="00DD424E" w:rsidP="00A42DAE">
            <w:pPr>
              <w:pStyle w:val="TAL"/>
              <w:rPr>
                <w:rFonts w:cs="Arial"/>
                <w:szCs w:val="18"/>
              </w:rPr>
            </w:pPr>
          </w:p>
        </w:tc>
      </w:tr>
      <w:tr w:rsidR="00DD424E" w14:paraId="16ED6EAA"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7F89B7CB" w14:textId="77777777" w:rsidR="00DD424E" w:rsidRDefault="00DD424E" w:rsidP="00A42DAE">
            <w:pPr>
              <w:pStyle w:val="TAL"/>
            </w:pPr>
            <w:r>
              <w:t>MbsResourceState</w:t>
            </w:r>
          </w:p>
        </w:tc>
        <w:tc>
          <w:tcPr>
            <w:tcW w:w="1297" w:type="dxa"/>
            <w:tcBorders>
              <w:top w:val="single" w:sz="4" w:space="0" w:color="auto"/>
              <w:left w:val="single" w:sz="4" w:space="0" w:color="auto"/>
              <w:bottom w:val="single" w:sz="4" w:space="0" w:color="auto"/>
              <w:right w:val="single" w:sz="4" w:space="0" w:color="auto"/>
            </w:tcBorders>
          </w:tcPr>
          <w:p w14:paraId="615CEA05" w14:textId="77777777" w:rsidR="00DD424E" w:rsidRDefault="00DD424E" w:rsidP="00A42DAE">
            <w:pPr>
              <w:pStyle w:val="TAL"/>
            </w:pPr>
            <w:r>
              <w:t>A.3.2.3.2.5</w:t>
            </w:r>
          </w:p>
        </w:tc>
        <w:tc>
          <w:tcPr>
            <w:tcW w:w="4335" w:type="dxa"/>
            <w:tcBorders>
              <w:top w:val="single" w:sz="4" w:space="0" w:color="auto"/>
              <w:left w:val="single" w:sz="4" w:space="0" w:color="auto"/>
              <w:bottom w:val="single" w:sz="4" w:space="0" w:color="auto"/>
              <w:right w:val="single" w:sz="4" w:space="0" w:color="auto"/>
            </w:tcBorders>
          </w:tcPr>
          <w:p w14:paraId="448AA4A6" w14:textId="77777777" w:rsidR="00DD424E" w:rsidRPr="0076325F" w:rsidRDefault="00DD424E" w:rsidP="00A42DAE">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15DB3E30" w14:textId="77777777" w:rsidR="00DD424E" w:rsidRDefault="00DD424E" w:rsidP="00A42DAE">
            <w:pPr>
              <w:pStyle w:val="TAL"/>
              <w:rPr>
                <w:rFonts w:cs="Arial"/>
                <w:szCs w:val="18"/>
              </w:rPr>
            </w:pPr>
          </w:p>
        </w:tc>
      </w:tr>
      <w:tr w:rsidR="00DD424E" w14:paraId="2AB698B4" w14:textId="77777777" w:rsidTr="00A42DAE">
        <w:trPr>
          <w:jc w:val="center"/>
        </w:trPr>
        <w:tc>
          <w:tcPr>
            <w:tcW w:w="2868" w:type="dxa"/>
            <w:tcBorders>
              <w:top w:val="single" w:sz="4" w:space="0" w:color="auto"/>
              <w:left w:val="single" w:sz="4" w:space="0" w:color="auto"/>
              <w:bottom w:val="single" w:sz="4" w:space="0" w:color="auto"/>
              <w:right w:val="single" w:sz="4" w:space="0" w:color="auto"/>
            </w:tcBorders>
          </w:tcPr>
          <w:p w14:paraId="2DBB1E37" w14:textId="77777777" w:rsidR="00DD424E" w:rsidRDefault="00DD424E" w:rsidP="00A42DAE">
            <w:pPr>
              <w:pStyle w:val="TAL"/>
            </w:pPr>
            <w:r>
              <w:t>MbsSessionId</w:t>
            </w:r>
          </w:p>
        </w:tc>
        <w:tc>
          <w:tcPr>
            <w:tcW w:w="1297" w:type="dxa"/>
            <w:tcBorders>
              <w:top w:val="single" w:sz="4" w:space="0" w:color="auto"/>
              <w:left w:val="single" w:sz="4" w:space="0" w:color="auto"/>
              <w:bottom w:val="single" w:sz="4" w:space="0" w:color="auto"/>
              <w:right w:val="single" w:sz="4" w:space="0" w:color="auto"/>
            </w:tcBorders>
          </w:tcPr>
          <w:p w14:paraId="7E82EF21" w14:textId="77777777" w:rsidR="00DD424E" w:rsidRDefault="00DD424E" w:rsidP="00A42DAE">
            <w:pPr>
              <w:pStyle w:val="TAL"/>
            </w:pPr>
            <w:r>
              <w:t>A.3.2.3.2.6</w:t>
            </w:r>
          </w:p>
        </w:tc>
        <w:tc>
          <w:tcPr>
            <w:tcW w:w="4335" w:type="dxa"/>
            <w:tcBorders>
              <w:top w:val="single" w:sz="4" w:space="0" w:color="auto"/>
              <w:left w:val="single" w:sz="4" w:space="0" w:color="auto"/>
              <w:bottom w:val="single" w:sz="4" w:space="0" w:color="auto"/>
              <w:right w:val="single" w:sz="4" w:space="0" w:color="auto"/>
            </w:tcBorders>
          </w:tcPr>
          <w:p w14:paraId="001CCC50" w14:textId="77777777" w:rsidR="00DD424E" w:rsidRPr="0076325F" w:rsidRDefault="00DD424E" w:rsidP="00A42DAE">
            <w:pPr>
              <w:pStyle w:val="TAL"/>
              <w:rPr>
                <w:rFonts w:cs="Arial"/>
                <w:szCs w:val="18"/>
              </w:rPr>
            </w:pPr>
            <w:r>
              <w:rPr>
                <w:rFonts w:cs="Arial"/>
                <w:szCs w:val="18"/>
              </w:rPr>
              <w:t>Represents the MBS session identifier of an MBS session.</w:t>
            </w:r>
          </w:p>
        </w:tc>
        <w:tc>
          <w:tcPr>
            <w:tcW w:w="1277" w:type="dxa"/>
            <w:tcBorders>
              <w:top w:val="single" w:sz="4" w:space="0" w:color="auto"/>
              <w:left w:val="single" w:sz="4" w:space="0" w:color="auto"/>
              <w:bottom w:val="single" w:sz="4" w:space="0" w:color="auto"/>
              <w:right w:val="single" w:sz="4" w:space="0" w:color="auto"/>
            </w:tcBorders>
          </w:tcPr>
          <w:p w14:paraId="6BD6CE56" w14:textId="77777777" w:rsidR="00DD424E" w:rsidRDefault="00DD424E" w:rsidP="00A42DAE">
            <w:pPr>
              <w:pStyle w:val="TAL"/>
              <w:rPr>
                <w:rFonts w:cs="Arial"/>
                <w:szCs w:val="18"/>
              </w:rPr>
            </w:pPr>
          </w:p>
        </w:tc>
      </w:tr>
    </w:tbl>
    <w:p w14:paraId="3A0D02FD" w14:textId="77777777" w:rsidR="00DD424E" w:rsidRDefault="00DD424E" w:rsidP="00DD424E"/>
    <w:p w14:paraId="20387655" w14:textId="77777777" w:rsidR="00DD424E" w:rsidRDefault="00DD424E" w:rsidP="00DD424E">
      <w:r>
        <w:t xml:space="preserve">Table A.3.2.3.1-2 specifies data types re-used by the </w:t>
      </w:r>
      <w:r w:rsidRPr="005E3513">
        <w:t xml:space="preserve">SU_MbsResourceManagement </w:t>
      </w:r>
      <w:r>
        <w:t xml:space="preserve">API service. </w:t>
      </w:r>
    </w:p>
    <w:p w14:paraId="31206D3A" w14:textId="77777777" w:rsidR="00DD424E" w:rsidRDefault="00DD424E" w:rsidP="00DD424E">
      <w:pPr>
        <w:pStyle w:val="TH"/>
      </w:pPr>
      <w:bookmarkStart w:id="938" w:name="_CRTableA_3_2_3_12"/>
      <w:r>
        <w:t>Table </w:t>
      </w:r>
      <w:bookmarkEnd w:id="938"/>
      <w:r>
        <w:t>A.3.2.3.1-2: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DD424E" w14:paraId="733D00B4" w14:textId="77777777" w:rsidTr="00A42DA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Default="00DD424E" w:rsidP="00A42DAE">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Default="00DD424E" w:rsidP="00A42DAE">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Default="00DD424E" w:rsidP="00A42DAE">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Default="00DD424E" w:rsidP="00A42DAE">
            <w:pPr>
              <w:pStyle w:val="TAH"/>
            </w:pPr>
            <w:r>
              <w:t>Applicability</w:t>
            </w:r>
          </w:p>
        </w:tc>
      </w:tr>
      <w:tr w:rsidR="00DD424E" w14:paraId="5A3B5DE5" w14:textId="77777777" w:rsidTr="00A42DAE">
        <w:trPr>
          <w:jc w:val="center"/>
        </w:trPr>
        <w:tc>
          <w:tcPr>
            <w:tcW w:w="2638" w:type="dxa"/>
            <w:tcBorders>
              <w:top w:val="single" w:sz="4" w:space="0" w:color="auto"/>
              <w:left w:val="single" w:sz="4" w:space="0" w:color="auto"/>
              <w:bottom w:val="single" w:sz="4" w:space="0" w:color="auto"/>
              <w:right w:val="single" w:sz="4" w:space="0" w:color="auto"/>
            </w:tcBorders>
          </w:tcPr>
          <w:p w14:paraId="0650DEC6" w14:textId="77777777" w:rsidR="00DD424E" w:rsidRPr="005809F9" w:rsidRDefault="00DD424E" w:rsidP="00A42DAE">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677EFC43"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DA0883C" w14:textId="77777777" w:rsidR="00DD424E" w:rsidRDefault="00DD424E" w:rsidP="00A42DAE">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62971CDE" w14:textId="77777777" w:rsidR="00DD424E" w:rsidRDefault="00DD424E" w:rsidP="00A42DAE">
            <w:pPr>
              <w:pStyle w:val="TAL"/>
              <w:rPr>
                <w:rFonts w:cs="Arial"/>
                <w:szCs w:val="18"/>
              </w:rPr>
            </w:pPr>
          </w:p>
        </w:tc>
      </w:tr>
      <w:tr w:rsidR="00DD424E" w14:paraId="0E5F6780" w14:textId="77777777" w:rsidTr="00A42DAE">
        <w:trPr>
          <w:jc w:val="center"/>
        </w:trPr>
        <w:tc>
          <w:tcPr>
            <w:tcW w:w="2638" w:type="dxa"/>
            <w:tcBorders>
              <w:top w:val="single" w:sz="4" w:space="0" w:color="auto"/>
              <w:left w:val="single" w:sz="4" w:space="0" w:color="auto"/>
              <w:bottom w:val="single" w:sz="4" w:space="0" w:color="auto"/>
              <w:right w:val="single" w:sz="4" w:space="0" w:color="auto"/>
            </w:tcBorders>
          </w:tcPr>
          <w:p w14:paraId="328DED96" w14:textId="77777777" w:rsidR="00DD424E" w:rsidRPr="00CC5336" w:rsidRDefault="00DD424E" w:rsidP="00A42DAE">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09E073B4"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2C37C90" w14:textId="77777777" w:rsidR="00DD424E" w:rsidRDefault="00DD424E" w:rsidP="00A42DAE">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208E4E52" w14:textId="77777777" w:rsidR="00DD424E" w:rsidRDefault="00DD424E" w:rsidP="00A42DAE">
            <w:pPr>
              <w:pStyle w:val="TAL"/>
              <w:rPr>
                <w:rFonts w:cs="Arial"/>
                <w:szCs w:val="18"/>
              </w:rPr>
            </w:pPr>
          </w:p>
        </w:tc>
      </w:tr>
      <w:tr w:rsidR="00DD424E" w14:paraId="3443A5C3" w14:textId="77777777" w:rsidTr="00A42DAE">
        <w:trPr>
          <w:jc w:val="center"/>
        </w:trPr>
        <w:tc>
          <w:tcPr>
            <w:tcW w:w="2638" w:type="dxa"/>
            <w:tcBorders>
              <w:top w:val="single" w:sz="4" w:space="0" w:color="auto"/>
              <w:left w:val="single" w:sz="4" w:space="0" w:color="auto"/>
              <w:bottom w:val="single" w:sz="4" w:space="0" w:color="auto"/>
              <w:right w:val="single" w:sz="4" w:space="0" w:color="auto"/>
            </w:tcBorders>
          </w:tcPr>
          <w:p w14:paraId="7D125D75" w14:textId="77777777" w:rsidR="00DD424E" w:rsidRDefault="00DD424E" w:rsidP="00A42DAE">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4498480A"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1108F43" w14:textId="77777777" w:rsidR="00DD424E" w:rsidRDefault="00DD424E" w:rsidP="00A42DAE">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1354B8D6" w14:textId="77777777" w:rsidR="00DD424E" w:rsidRDefault="00DD424E" w:rsidP="00A42DAE">
            <w:pPr>
              <w:pStyle w:val="TAL"/>
              <w:rPr>
                <w:rFonts w:cs="Arial"/>
                <w:szCs w:val="18"/>
              </w:rPr>
            </w:pPr>
          </w:p>
        </w:tc>
      </w:tr>
    </w:tbl>
    <w:p w14:paraId="223AF046" w14:textId="77777777" w:rsidR="00DD424E" w:rsidRDefault="00DD424E" w:rsidP="00DD424E">
      <w:pPr>
        <w:rPr>
          <w:lang w:eastAsia="zh-CN"/>
        </w:rPr>
      </w:pPr>
    </w:p>
    <w:p w14:paraId="4A207D61" w14:textId="77777777" w:rsidR="00DD424E" w:rsidRDefault="00DD424E" w:rsidP="00DD424E">
      <w:r>
        <w:t>Table </w:t>
      </w:r>
      <w:r>
        <w:rPr>
          <w:lang w:eastAsia="zh-CN"/>
        </w:rPr>
        <w:t>A.3.2.3.1</w:t>
      </w:r>
      <w:r>
        <w:t>-3 specifies the enumerations defined specifically for the SU_MbsResourceManagement API service provided by SNRM-C.</w:t>
      </w:r>
    </w:p>
    <w:p w14:paraId="5B76C4CF" w14:textId="77777777" w:rsidR="00DD424E" w:rsidRDefault="00DD424E" w:rsidP="00DD424E">
      <w:pPr>
        <w:pStyle w:val="TH"/>
      </w:pPr>
      <w:bookmarkStart w:id="939" w:name="_CRTableA_3_3_3_1_3"/>
      <w:bookmarkStart w:id="940" w:name="_CRTableA_3_2_3_13"/>
      <w:r>
        <w:t>Table </w:t>
      </w:r>
      <w:bookmarkEnd w:id="939"/>
      <w:bookmarkEnd w:id="940"/>
      <w:r>
        <w:rPr>
          <w:lang w:eastAsia="zh-CN"/>
        </w:rPr>
        <w:t>A.3.2.3.1-</w:t>
      </w:r>
      <w:r>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14:paraId="01FB5C3D"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Default="00DD424E" w:rsidP="00A42DA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Default="00DD424E" w:rsidP="00A42DA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Default="00DD424E" w:rsidP="00A42DAE">
            <w:pPr>
              <w:pStyle w:val="TAH"/>
            </w:pPr>
            <w:r>
              <w:t>Description</w:t>
            </w:r>
          </w:p>
        </w:tc>
      </w:tr>
      <w:tr w:rsidR="00DD424E" w:rsidRPr="000C7D35" w14:paraId="5725630F"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D7C8D" w:rsidRDefault="00DD424E" w:rsidP="00A42DAE">
            <w:pPr>
              <w:pStyle w:val="TAL"/>
            </w:pPr>
            <w:r>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D7C8D" w:rsidRDefault="00DD424E" w:rsidP="00A42DAE">
            <w:pPr>
              <w:pStyle w:val="TAL"/>
              <w:jc w:val="center"/>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D7C8D" w:rsidRDefault="00DD424E" w:rsidP="00A42DAE">
            <w:pPr>
              <w:pStyle w:val="TAL"/>
              <w:jc w:val="center"/>
            </w:pPr>
            <w:r w:rsidRPr="00830AC8">
              <w:t xml:space="preserve">Information identifying the </w:t>
            </w:r>
            <w:r>
              <w:t>delivery mode of the MBS session</w:t>
            </w:r>
            <w:r w:rsidRPr="00830AC8">
              <w:t>.</w:t>
            </w:r>
          </w:p>
        </w:tc>
      </w:tr>
    </w:tbl>
    <w:p w14:paraId="50561C80" w14:textId="77777777" w:rsidR="00DD424E" w:rsidRDefault="00DD424E" w:rsidP="00DD424E"/>
    <w:p w14:paraId="1290437A" w14:textId="77777777" w:rsidR="00DD424E" w:rsidRDefault="00DD424E" w:rsidP="00DD424E">
      <w:pPr>
        <w:pStyle w:val="Heading4"/>
      </w:pPr>
      <w:bookmarkStart w:id="941" w:name="_Toc209721859"/>
      <w:r>
        <w:t>A.3.2.3.2</w:t>
      </w:r>
      <w:r>
        <w:tab/>
        <w:t>Structured data types</w:t>
      </w:r>
      <w:bookmarkEnd w:id="941"/>
    </w:p>
    <w:p w14:paraId="43796527" w14:textId="77777777" w:rsidR="00DD424E" w:rsidRDefault="00DD424E" w:rsidP="00DD424E">
      <w:pPr>
        <w:pStyle w:val="Heading5"/>
      </w:pPr>
      <w:bookmarkStart w:id="942" w:name="_Toc209721860"/>
      <w:r>
        <w:t>A.3.2.3.2.1</w:t>
      </w:r>
      <w:r>
        <w:tab/>
        <w:t>Type: MbsResourceConfig</w:t>
      </w:r>
      <w:bookmarkEnd w:id="942"/>
    </w:p>
    <w:p w14:paraId="232A6E19" w14:textId="77777777" w:rsidR="00DD424E" w:rsidRDefault="00DD424E" w:rsidP="00DD424E">
      <w:pPr>
        <w:pStyle w:val="TH"/>
      </w:pPr>
      <w:bookmarkStart w:id="943" w:name="_CRTableA_3_2_3_2_11"/>
      <w:r>
        <w:rPr>
          <w:noProof/>
        </w:rPr>
        <w:t>Table </w:t>
      </w:r>
      <w:bookmarkEnd w:id="943"/>
      <w:r>
        <w:rPr>
          <w:noProof/>
        </w:rPr>
        <w:t>A.3.2.3.2.1</w:t>
      </w:r>
      <w:r>
        <w:t xml:space="preserve">-1: </w:t>
      </w:r>
      <w:r>
        <w:rPr>
          <w:noProof/>
        </w:rPr>
        <w:t xml:space="preserve">Definition of type </w:t>
      </w:r>
      <w:r>
        <w:t>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0907E331"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Default="00DD424E" w:rsidP="00A42DAE">
            <w:pPr>
              <w:pStyle w:val="TAH"/>
              <w:rPr>
                <w:rFonts w:cs="Arial"/>
                <w:szCs w:val="18"/>
              </w:rPr>
            </w:pPr>
            <w:r>
              <w:t>Applicability</w:t>
            </w:r>
          </w:p>
        </w:tc>
      </w:tr>
      <w:tr w:rsidR="00DD424E" w14:paraId="7C5C932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Default="00DD424E" w:rsidP="00A42DAE">
            <w:pPr>
              <w:pStyle w:val="TAL"/>
              <w:rPr>
                <w:rFonts w:cs="Arial"/>
                <w:szCs w:val="18"/>
              </w:rPr>
            </w:pPr>
          </w:p>
        </w:tc>
      </w:tr>
      <w:tr w:rsidR="00DD424E" w14:paraId="55180EE6"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Default="00DD424E" w:rsidP="00A42DAE">
            <w:pPr>
              <w:pStyle w:val="TAL"/>
              <w:rPr>
                <w:rFonts w:cs="Arial"/>
                <w:szCs w:val="18"/>
              </w:rPr>
            </w:pPr>
          </w:p>
        </w:tc>
      </w:tr>
      <w:tr w:rsidR="00DD424E" w14:paraId="544DFD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Default="00DD424E" w:rsidP="00A42DAE">
            <w:pPr>
              <w:pStyle w:val="TAL"/>
            </w:pPr>
            <w:r>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Default="00DD424E" w:rsidP="00A42DAE">
            <w:pPr>
              <w:pStyle w:val="TAL"/>
            </w:pPr>
            <w:r>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Default="00DD424E" w:rsidP="00A42DA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Default="00DD424E" w:rsidP="00A42DAE">
            <w:pPr>
              <w:pStyle w:val="TAL"/>
              <w:rPr>
                <w:rFonts w:cs="Arial"/>
                <w:szCs w:val="18"/>
              </w:rPr>
            </w:pPr>
            <w:r>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Default="00DD424E" w:rsidP="00A42DAE">
            <w:pPr>
              <w:pStyle w:val="TAL"/>
              <w:rPr>
                <w:rFonts w:cs="Arial"/>
                <w:szCs w:val="18"/>
              </w:rPr>
            </w:pPr>
          </w:p>
        </w:tc>
      </w:tr>
      <w:tr w:rsidR="00DD424E" w14:paraId="2AC84F4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Default="00DD424E" w:rsidP="00A42DAE">
            <w:pPr>
              <w:pStyle w:val="TAL"/>
            </w:pPr>
            <w:r>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Default="00DD424E" w:rsidP="00A42DAE">
            <w:pPr>
              <w:pStyle w:val="TAL"/>
              <w:rPr>
                <w:rFonts w:cs="Arial"/>
                <w:szCs w:val="18"/>
              </w:rPr>
            </w:pPr>
            <w:r w:rsidRPr="00004F96">
              <w:rPr>
                <w:lang w:eastAsia="zh-CN"/>
              </w:rPr>
              <w:t>SDP with media and application control information applicable to groups that can use this</w:t>
            </w:r>
            <w:r>
              <w:rPr>
                <w:lang w:eastAsia="zh-CN"/>
              </w:rPr>
              <w:t xml:space="preserve"> MBS</w:t>
            </w:r>
            <w:r w:rsidRPr="00004F96">
              <w:rPr>
                <w:lang w:eastAsia="zh-CN"/>
              </w:rPr>
              <w:t xml:space="preserve"> </w:t>
            </w:r>
            <w:r>
              <w:rPr>
                <w:lang w:eastAsia="zh-CN"/>
              </w:rPr>
              <w:t>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Default="00DD424E" w:rsidP="00A42DAE">
            <w:pPr>
              <w:pStyle w:val="TAL"/>
              <w:rPr>
                <w:rFonts w:cs="Arial"/>
                <w:szCs w:val="18"/>
              </w:rPr>
            </w:pPr>
          </w:p>
        </w:tc>
      </w:tr>
      <w:tr w:rsidR="00DD424E" w14:paraId="6A6753B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Default="00DD424E" w:rsidP="00A42DAE">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Default="00DD424E" w:rsidP="00A42DAE">
            <w:pPr>
              <w:pStyle w:val="TAL"/>
              <w:rPr>
                <w:rFonts w:cs="Arial"/>
                <w:szCs w:val="18"/>
              </w:rPr>
            </w:pPr>
          </w:p>
        </w:tc>
      </w:tr>
      <w:tr w:rsidR="00DD424E" w14:paraId="538D019B"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Default="00DD424E" w:rsidP="00A42DAE">
            <w:pPr>
              <w:pStyle w:val="TAL"/>
            </w:pPr>
            <w:r>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AF5707" w:rsidRDefault="00DD424E" w:rsidP="00A42DAE">
            <w:pPr>
              <w:pStyle w:val="TAL"/>
            </w:pPr>
            <w:r>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Default="00DD424E" w:rsidP="00A42DAE">
            <w:pPr>
              <w:pStyle w:val="TAL"/>
              <w:rPr>
                <w:rFonts w:cs="Arial"/>
                <w:szCs w:val="18"/>
              </w:rPr>
            </w:pPr>
            <w:r>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Default="00DD424E" w:rsidP="00A42DAE">
            <w:pPr>
              <w:pStyle w:val="TAL"/>
              <w:rPr>
                <w:rFonts w:cs="Arial"/>
                <w:szCs w:val="18"/>
              </w:rPr>
            </w:pPr>
          </w:p>
        </w:tc>
      </w:tr>
    </w:tbl>
    <w:p w14:paraId="63838826" w14:textId="77777777" w:rsidR="00DD424E" w:rsidRDefault="00DD424E" w:rsidP="00DD424E">
      <w:pPr>
        <w:rPr>
          <w:lang w:eastAsia="zh-CN"/>
        </w:rPr>
      </w:pPr>
    </w:p>
    <w:p w14:paraId="480B08C6" w14:textId="77777777" w:rsidR="00DD424E" w:rsidRDefault="00DD424E" w:rsidP="00DD424E">
      <w:pPr>
        <w:pStyle w:val="Heading5"/>
      </w:pPr>
      <w:bookmarkStart w:id="944" w:name="_Toc209721861"/>
      <w:r>
        <w:t>A.3.2.3.2.2</w:t>
      </w:r>
      <w:r>
        <w:tab/>
        <w:t xml:space="preserve">Type: </w:t>
      </w:r>
      <w:r w:rsidRPr="00DD12D6">
        <w:t>MbsResourceMonitoringConfig</w:t>
      </w:r>
      <w:bookmarkEnd w:id="944"/>
    </w:p>
    <w:p w14:paraId="6A5C6E24" w14:textId="77777777" w:rsidR="00DD424E" w:rsidRDefault="00DD424E" w:rsidP="00DD424E">
      <w:pPr>
        <w:pStyle w:val="TH"/>
      </w:pPr>
      <w:bookmarkStart w:id="945" w:name="_CRTableA_3_2_3_2_21"/>
      <w:r>
        <w:rPr>
          <w:noProof/>
        </w:rPr>
        <w:t>Table </w:t>
      </w:r>
      <w:bookmarkEnd w:id="945"/>
      <w:r>
        <w:rPr>
          <w:noProof/>
        </w:rPr>
        <w:t>A.3.2.3.2.2</w:t>
      </w:r>
      <w:r>
        <w:t xml:space="preserve">-1: </w:t>
      </w:r>
      <w:r>
        <w:rPr>
          <w:noProof/>
        </w:rPr>
        <w:t xml:space="preserve">Definition of type </w:t>
      </w:r>
      <w:r w:rsidRPr="00DD12D6">
        <w:t>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10C15920"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Default="00DD424E" w:rsidP="00A42DAE">
            <w:pPr>
              <w:pStyle w:val="TAH"/>
              <w:rPr>
                <w:rFonts w:cs="Arial"/>
                <w:szCs w:val="18"/>
              </w:rPr>
            </w:pPr>
            <w:r>
              <w:t>Applicability</w:t>
            </w:r>
          </w:p>
        </w:tc>
      </w:tr>
      <w:tr w:rsidR="00DD424E" w14:paraId="66F4F643"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Default="00DD424E" w:rsidP="00A42DAE">
            <w:pPr>
              <w:pStyle w:val="TAL"/>
            </w:pPr>
            <w:r>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Default="00DD424E" w:rsidP="00A42DAE">
            <w:pPr>
              <w:pStyle w:val="TAL"/>
              <w:rPr>
                <w:rFonts w:cs="Arial"/>
                <w:szCs w:val="18"/>
              </w:rPr>
            </w:pPr>
            <w:r>
              <w:t>Indicates if listening status notification for this MBS session id is to be sent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Default="00DD424E" w:rsidP="00A42DAE">
            <w:pPr>
              <w:pStyle w:val="TAL"/>
              <w:rPr>
                <w:rFonts w:cs="Arial"/>
                <w:szCs w:val="18"/>
              </w:rPr>
            </w:pPr>
          </w:p>
        </w:tc>
      </w:tr>
      <w:tr w:rsidR="00DD424E" w14:paraId="3755A64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Default="00DD424E" w:rsidP="00A42DAE">
            <w:pPr>
              <w:pStyle w:val="TAL"/>
            </w:pPr>
            <w:r>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Default="00DD424E" w:rsidP="00A42DAE">
            <w:pPr>
              <w:pStyle w:val="TAL"/>
              <w:rPr>
                <w:rFonts w:cs="Arial"/>
                <w:szCs w:val="18"/>
              </w:rPr>
            </w:pPr>
            <w:r>
              <w:t>Indicates if MBS announcement acknowledgement is to be sent on receiving the announcement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Default="00DD424E" w:rsidP="00A42DAE">
            <w:pPr>
              <w:pStyle w:val="TAL"/>
              <w:rPr>
                <w:rFonts w:cs="Arial"/>
                <w:szCs w:val="18"/>
              </w:rPr>
            </w:pPr>
          </w:p>
        </w:tc>
      </w:tr>
      <w:tr w:rsidR="00DD424E" w14:paraId="388551F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Default="00DD424E" w:rsidP="00A42DAE">
            <w:pPr>
              <w:pStyle w:val="TAL"/>
            </w:pPr>
            <w:r>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Default="00DD424E" w:rsidP="00A42DAE">
            <w:pPr>
              <w:pStyle w:val="TAL"/>
              <w:rPr>
                <w:rFonts w:cs="Arial"/>
                <w:szCs w:val="18"/>
              </w:rPr>
            </w:pPr>
            <w:r>
              <w:t>Indicates if session join notification is to be sent for when the VAL user or the UE joins the group</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Default="00DD424E" w:rsidP="00A42DAE">
            <w:pPr>
              <w:pStyle w:val="TAL"/>
              <w:rPr>
                <w:rFonts w:cs="Arial"/>
                <w:szCs w:val="18"/>
              </w:rPr>
            </w:pPr>
          </w:p>
        </w:tc>
      </w:tr>
    </w:tbl>
    <w:p w14:paraId="6DA7237C" w14:textId="77777777" w:rsidR="00DD424E" w:rsidRDefault="00DD424E" w:rsidP="00DD424E"/>
    <w:p w14:paraId="40093E50" w14:textId="77777777" w:rsidR="00DD424E" w:rsidRDefault="00DD424E" w:rsidP="00DD424E">
      <w:pPr>
        <w:pStyle w:val="Heading5"/>
      </w:pPr>
      <w:bookmarkStart w:id="946" w:name="_Toc209721862"/>
      <w:r>
        <w:t>A.3.2.3.2.3</w:t>
      </w:r>
      <w:r>
        <w:tab/>
        <w:t xml:space="preserve">Type: </w:t>
      </w:r>
      <w:r w:rsidRPr="00325576">
        <w:t>MbsResourceState</w:t>
      </w:r>
      <w:bookmarkEnd w:id="946"/>
    </w:p>
    <w:p w14:paraId="3DA85D0D" w14:textId="77777777" w:rsidR="00DD424E" w:rsidRDefault="00DD424E" w:rsidP="00DD424E">
      <w:pPr>
        <w:pStyle w:val="TH"/>
      </w:pPr>
      <w:bookmarkStart w:id="947" w:name="_CRTableA_3_2_3_2_31"/>
      <w:r>
        <w:rPr>
          <w:noProof/>
        </w:rPr>
        <w:t>Table </w:t>
      </w:r>
      <w:bookmarkEnd w:id="947"/>
      <w:r>
        <w:rPr>
          <w:noProof/>
        </w:rPr>
        <w:t>A.3.2.3.2.3</w:t>
      </w:r>
      <w:r>
        <w:t xml:space="preserve">-1: </w:t>
      </w:r>
      <w:r>
        <w:rPr>
          <w:noProof/>
        </w:rPr>
        <w:t xml:space="preserve">Definition of type </w:t>
      </w:r>
      <w:r w:rsidRPr="00325576">
        <w:t>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6EB94E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Default="00DD424E" w:rsidP="00A42DAE">
            <w:pPr>
              <w:pStyle w:val="TAH"/>
              <w:rPr>
                <w:rFonts w:cs="Arial"/>
                <w:szCs w:val="18"/>
              </w:rPr>
            </w:pPr>
            <w:r>
              <w:t>Applicability</w:t>
            </w:r>
          </w:p>
        </w:tc>
      </w:tr>
      <w:tr w:rsidR="00DD424E" w14:paraId="10AD9CB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Default="00DD424E" w:rsidP="00A42DAE">
            <w:pPr>
              <w:pStyle w:val="TAL"/>
              <w:rPr>
                <w:rFonts w:cs="Arial"/>
                <w:szCs w:val="18"/>
              </w:rPr>
            </w:pPr>
          </w:p>
        </w:tc>
      </w:tr>
      <w:tr w:rsidR="00DD424E" w14:paraId="2877C53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Default="00DD424E" w:rsidP="00A42DAE">
            <w:pPr>
              <w:pStyle w:val="TAL"/>
              <w:rPr>
                <w:rFonts w:cs="Arial"/>
                <w:szCs w:val="18"/>
              </w:rPr>
            </w:pPr>
          </w:p>
        </w:tc>
      </w:tr>
      <w:tr w:rsidR="00DD424E" w14:paraId="428584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Default="00DD424E" w:rsidP="00A42DAE">
            <w:pPr>
              <w:pStyle w:val="TAL"/>
              <w:rPr>
                <w:rFonts w:cs="Arial"/>
                <w:szCs w:val="18"/>
              </w:rPr>
            </w:pPr>
            <w:r>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Default="00DD424E" w:rsidP="00A42DAE">
            <w:pPr>
              <w:pStyle w:val="TAL"/>
              <w:rPr>
                <w:rFonts w:cs="Arial"/>
                <w:szCs w:val="18"/>
              </w:rPr>
            </w:pPr>
          </w:p>
        </w:tc>
      </w:tr>
      <w:tr w:rsidR="00DD424E" w14:paraId="04EB80A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Default="00DD424E" w:rsidP="00A42DAE">
            <w:pPr>
              <w:pStyle w:val="TAL"/>
            </w:pPr>
            <w:r>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AF5707"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Default="00DD424E" w:rsidP="00A42DAE">
            <w:pPr>
              <w:pStyle w:val="TAL"/>
              <w:rPr>
                <w:lang w:eastAsia="zh-CN"/>
              </w:rPr>
            </w:pPr>
            <w:r>
              <w:rPr>
                <w:lang w:eastAsia="zh-CN"/>
              </w:rPr>
              <w:t>I</w:t>
            </w:r>
            <w:r w:rsidRPr="00004F96">
              <w:rPr>
                <w:lang w:eastAsia="zh-CN"/>
              </w:rPr>
              <w:t xml:space="preserve">ndicate the </w:t>
            </w:r>
            <w:r>
              <w:rPr>
                <w:lang w:eastAsia="zh-CN"/>
              </w:rPr>
              <w:t xml:space="preserve">MBS </w:t>
            </w:r>
            <w:r w:rsidRPr="00004F96">
              <w:rPr>
                <w:lang w:eastAsia="zh-CN"/>
              </w:rPr>
              <w:t xml:space="preserve"> listening</w:t>
            </w:r>
            <w:r>
              <w:rPr>
                <w:lang w:eastAsia="zh-CN"/>
              </w:rPr>
              <w:t xml:space="preserve"> status:</w:t>
            </w:r>
          </w:p>
          <w:p w14:paraId="0A292E85"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68EA5205"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Default="00DD424E" w:rsidP="00A42DAE">
            <w:pPr>
              <w:pStyle w:val="TAL"/>
              <w:rPr>
                <w:rFonts w:cs="Arial"/>
                <w:szCs w:val="18"/>
              </w:rPr>
            </w:pPr>
          </w:p>
        </w:tc>
      </w:tr>
      <w:tr w:rsidR="00DD424E" w14:paraId="368D99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Default="00DD424E" w:rsidP="00A42DAE">
            <w:pPr>
              <w:pStyle w:val="TAL"/>
            </w:pPr>
            <w:r>
              <w:t>mbsR</w:t>
            </w:r>
            <w:r w:rsidRPr="003A26BA">
              <w:t>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Default="00DD424E" w:rsidP="00A42DAE">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Default="00DD424E" w:rsidP="00A42DAE">
            <w:pPr>
              <w:pStyle w:val="TAL"/>
              <w:rPr>
                <w:rFonts w:cs="Arial"/>
                <w:szCs w:val="18"/>
              </w:rPr>
            </w:pPr>
            <w:r>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Default="00DD424E" w:rsidP="00A42DAE">
            <w:pPr>
              <w:pStyle w:val="TAL"/>
              <w:rPr>
                <w:rFonts w:cs="Arial"/>
                <w:szCs w:val="18"/>
              </w:rPr>
            </w:pPr>
          </w:p>
        </w:tc>
      </w:tr>
      <w:tr w:rsidR="00DD424E" w14:paraId="5BE87CE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Default="00DD424E" w:rsidP="00A42DAE">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Default="00DD424E" w:rsidP="00A42DAE">
            <w:pPr>
              <w:pStyle w:val="TAL"/>
              <w:rPr>
                <w:lang w:eastAsia="zh-CN"/>
              </w:rPr>
            </w:pPr>
            <w:r>
              <w:rPr>
                <w:lang w:eastAsia="zh-CN"/>
              </w:rPr>
              <w:t>I</w:t>
            </w:r>
            <w:r w:rsidRPr="00004F96">
              <w:rPr>
                <w:lang w:eastAsia="zh-CN"/>
              </w:rPr>
              <w:t>ndicate the unicast listening</w:t>
            </w:r>
            <w:r>
              <w:rPr>
                <w:lang w:eastAsia="zh-CN"/>
              </w:rPr>
              <w:t xml:space="preserve"> status:</w:t>
            </w:r>
          </w:p>
          <w:p w14:paraId="2932219A"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033FDD9A"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Default="00DD424E" w:rsidP="00A42DAE">
            <w:pPr>
              <w:pStyle w:val="TAL"/>
              <w:rPr>
                <w:rFonts w:cs="Arial"/>
                <w:szCs w:val="18"/>
              </w:rPr>
            </w:pPr>
          </w:p>
        </w:tc>
      </w:tr>
    </w:tbl>
    <w:p w14:paraId="010DCCD9" w14:textId="77777777" w:rsidR="00DD424E" w:rsidRPr="002163C6" w:rsidRDefault="00DD424E" w:rsidP="00DD424E">
      <w:pPr>
        <w:rPr>
          <w:lang w:eastAsia="zh-CN"/>
        </w:rPr>
      </w:pPr>
    </w:p>
    <w:p w14:paraId="09784327" w14:textId="77777777" w:rsidR="00DD424E" w:rsidRDefault="00DD424E" w:rsidP="00DD424E">
      <w:pPr>
        <w:pStyle w:val="Heading5"/>
      </w:pPr>
      <w:bookmarkStart w:id="948" w:name="_Toc99195527"/>
      <w:bookmarkStart w:id="949" w:name="_Toc193393922"/>
      <w:bookmarkStart w:id="950" w:name="_Toc203123083"/>
      <w:bookmarkStart w:id="951" w:name="_Toc209721863"/>
      <w:r>
        <w:t>A.3.2.3.2.4</w:t>
      </w:r>
      <w:r>
        <w:tab/>
        <w:t xml:space="preserve">Type: </w:t>
      </w:r>
      <w:r w:rsidRPr="00325576">
        <w:t>Mbs</w:t>
      </w:r>
      <w:r>
        <w:t>SessionId</w:t>
      </w:r>
      <w:bookmarkEnd w:id="951"/>
    </w:p>
    <w:p w14:paraId="65B4E9FC" w14:textId="77777777" w:rsidR="00DD424E" w:rsidRDefault="00DD424E" w:rsidP="00DD424E">
      <w:pPr>
        <w:pStyle w:val="TH"/>
      </w:pPr>
      <w:bookmarkStart w:id="952" w:name="_CRTableA_3_2_3_2_41"/>
      <w:r>
        <w:rPr>
          <w:noProof/>
        </w:rPr>
        <w:t>Table </w:t>
      </w:r>
      <w:bookmarkEnd w:id="952"/>
      <w:r>
        <w:rPr>
          <w:noProof/>
        </w:rPr>
        <w:t>A.3.2.3.2.4</w:t>
      </w:r>
      <w:r>
        <w:t xml:space="preserve">-1: </w:t>
      </w:r>
      <w:r>
        <w:rPr>
          <w:noProof/>
        </w:rPr>
        <w:t xml:space="preserve">Definition of type </w:t>
      </w:r>
      <w:r w:rsidRPr="00325576">
        <w:t>Mb</w:t>
      </w:r>
      <w:r>
        <w:t>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27F5F8A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Default="00DD424E" w:rsidP="00A42DAE">
            <w:pPr>
              <w:pStyle w:val="TAH"/>
              <w:rPr>
                <w:rFonts w:cs="Arial"/>
                <w:szCs w:val="18"/>
              </w:rPr>
            </w:pPr>
            <w:r>
              <w:t>Applicability</w:t>
            </w:r>
          </w:p>
        </w:tc>
      </w:tr>
      <w:tr w:rsidR="00DD424E" w14:paraId="1A1DD57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Default="00DD424E" w:rsidP="00A42DAE">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Default="00DD424E" w:rsidP="00A42DAE">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Default="00DD424E" w:rsidP="00A42DAE">
            <w:pPr>
              <w:pStyle w:val="TAL"/>
              <w:rPr>
                <w:rFonts w:cs="Arial"/>
                <w:szCs w:val="18"/>
              </w:rPr>
            </w:pPr>
            <w:r>
              <w:rPr>
                <w:rFonts w:cs="Arial"/>
                <w:szCs w:val="18"/>
              </w:rPr>
              <w:t xml:space="preserve">MBS session id as </w:t>
            </w:r>
            <w:r w:rsidRPr="00024AB3">
              <w:rPr>
                <w:rFonts w:cs="Arial"/>
                <w:szCs w:val="18"/>
              </w:rPr>
              <w:t>Temprorary Mobile Group Identity</w:t>
            </w:r>
            <w:r>
              <w:rPr>
                <w:rFonts w:cs="Arial"/>
                <w:szCs w:val="18"/>
              </w:rPr>
              <w:t xml:space="preserve"> (TMGI) </w:t>
            </w:r>
            <w:r>
              <w:rPr>
                <w:lang w:eastAsia="zh-CN"/>
              </w:rPr>
              <w:t>(NOTE)</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Default="00DD424E" w:rsidP="00A42DAE">
            <w:pPr>
              <w:pStyle w:val="TAL"/>
              <w:rPr>
                <w:rFonts w:cs="Arial"/>
                <w:szCs w:val="18"/>
              </w:rPr>
            </w:pPr>
          </w:p>
        </w:tc>
      </w:tr>
      <w:tr w:rsidR="00DD424E" w14:paraId="2D93A31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Default="00DD424E" w:rsidP="00A42DAE">
            <w:pPr>
              <w:pStyle w:val="TAL"/>
            </w:pPr>
            <w:r>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Default="00DD424E" w:rsidP="00A42DAE">
            <w:pPr>
              <w:pStyle w:val="TAL"/>
              <w:rPr>
                <w:rFonts w:cs="Arial"/>
                <w:szCs w:val="18"/>
              </w:rPr>
            </w:pPr>
            <w:r>
              <w:rPr>
                <w:rFonts w:cs="Arial"/>
                <w:szCs w:val="18"/>
              </w:rPr>
              <w:t xml:space="preserve">The MBS session id as either IPv4 address or IPV6 address </w:t>
            </w:r>
            <w:r>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Default="00DD424E" w:rsidP="00A42DAE">
            <w:pPr>
              <w:pStyle w:val="TAL"/>
              <w:rPr>
                <w:rFonts w:cs="Arial"/>
                <w:szCs w:val="18"/>
              </w:rPr>
            </w:pPr>
          </w:p>
        </w:tc>
      </w:tr>
      <w:tr w:rsidR="00DD424E" w14:paraId="6621B5DA" w14:textId="77777777" w:rsidTr="00A42DAE">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30F46" w:rsidRDefault="00DD424E" w:rsidP="00A42DAE">
            <w:pPr>
              <w:pStyle w:val="TAN"/>
            </w:pPr>
            <w:r>
              <w:t>NOTE:</w:t>
            </w:r>
            <w:r>
              <w:tab/>
            </w:r>
            <w:r w:rsidRPr="00C10456">
              <w:t xml:space="preserve">Either the </w:t>
            </w:r>
            <w:r w:rsidRPr="00C10456">
              <w:rPr>
                <w:rFonts w:cs="Arial"/>
              </w:rPr>
              <w:t>"</w:t>
            </w:r>
            <w:r>
              <w:rPr>
                <w:rFonts w:cs="Arial"/>
              </w:rPr>
              <w:t>tmgi</w:t>
            </w:r>
            <w:r w:rsidRPr="00C10456">
              <w:rPr>
                <w:rFonts w:cs="Arial"/>
                <w:szCs w:val="18"/>
              </w:rPr>
              <w:t>"</w:t>
            </w:r>
            <w:r w:rsidRPr="00C10456">
              <w:t xml:space="preserve"> attribute </w:t>
            </w:r>
            <w:r>
              <w:t xml:space="preserve">or the </w:t>
            </w:r>
            <w:r w:rsidRPr="00C10456">
              <w:rPr>
                <w:rFonts w:cs="Arial"/>
              </w:rPr>
              <w:t>"</w:t>
            </w:r>
            <w:r>
              <w:rPr>
                <w:rFonts w:cs="Arial"/>
              </w:rPr>
              <w:t>ipAddress</w:t>
            </w:r>
            <w:r w:rsidRPr="00C10456">
              <w:rPr>
                <w:rFonts w:cs="Arial"/>
                <w:szCs w:val="18"/>
              </w:rPr>
              <w:t>"</w:t>
            </w:r>
            <w:r w:rsidRPr="00C10456">
              <w:t xml:space="preserve"> attribute </w:t>
            </w:r>
            <w:r>
              <w:t>shall be included.</w:t>
            </w:r>
          </w:p>
        </w:tc>
      </w:tr>
    </w:tbl>
    <w:p w14:paraId="364A5313" w14:textId="77777777" w:rsidR="00DD424E" w:rsidRPr="002163C6" w:rsidRDefault="00DD424E" w:rsidP="00DD424E">
      <w:pPr>
        <w:rPr>
          <w:lang w:eastAsia="zh-CN"/>
        </w:rPr>
      </w:pPr>
    </w:p>
    <w:p w14:paraId="5C61C270" w14:textId="77777777" w:rsidR="00DD424E" w:rsidRDefault="00DD424E" w:rsidP="00DD424E">
      <w:pPr>
        <w:pStyle w:val="Heading4"/>
        <w:rPr>
          <w:lang w:eastAsia="zh-CN"/>
        </w:rPr>
      </w:pPr>
      <w:bookmarkStart w:id="953" w:name="_Toc209721864"/>
      <w:r>
        <w:rPr>
          <w:lang w:eastAsia="zh-CN"/>
        </w:rPr>
        <w:t>A.3.2.3.3</w:t>
      </w:r>
      <w:r>
        <w:rPr>
          <w:lang w:eastAsia="zh-CN"/>
        </w:rPr>
        <w:tab/>
        <w:t>Simple data types and enumerations</w:t>
      </w:r>
      <w:bookmarkEnd w:id="948"/>
      <w:bookmarkEnd w:id="949"/>
      <w:bookmarkEnd w:id="953"/>
    </w:p>
    <w:p w14:paraId="2D6D27EB" w14:textId="77777777" w:rsidR="00DD424E" w:rsidRPr="00BC662F" w:rsidRDefault="00DD424E" w:rsidP="00DD424E">
      <w:pPr>
        <w:pStyle w:val="Heading5"/>
      </w:pPr>
      <w:bookmarkStart w:id="954" w:name="_Toc209721865"/>
      <w:r w:rsidRPr="009D0AE4">
        <w:t>A.3.</w:t>
      </w:r>
      <w:r>
        <w:t>2</w:t>
      </w:r>
      <w:r w:rsidRPr="009D0AE4">
        <w:t>.3.3</w:t>
      </w:r>
      <w:r>
        <w:t>.1</w:t>
      </w:r>
      <w:r w:rsidRPr="00BC662F">
        <w:tab/>
        <w:t xml:space="preserve">Enumeration: </w:t>
      </w:r>
      <w:r>
        <w:t>Delivery</w:t>
      </w:r>
      <w:r w:rsidRPr="00CD5065">
        <w:t>Mode</w:t>
      </w:r>
      <w:bookmarkEnd w:id="950"/>
      <w:bookmarkEnd w:id="954"/>
    </w:p>
    <w:p w14:paraId="4FA1250F" w14:textId="77777777" w:rsidR="00DD424E" w:rsidRPr="00384E92" w:rsidRDefault="00DD424E" w:rsidP="00DD424E">
      <w:r w:rsidRPr="00384E92">
        <w:t xml:space="preserve">The enumeration </w:t>
      </w:r>
      <w:r>
        <w:t>Delivery</w:t>
      </w:r>
      <w:r w:rsidRPr="00CD5065">
        <w:t>Mode</w:t>
      </w:r>
      <w:r w:rsidRPr="00384E92">
        <w:t xml:space="preserve"> represents </w:t>
      </w:r>
      <w:r>
        <w:t>the type of the report mode</w:t>
      </w:r>
      <w:r w:rsidRPr="00384E92">
        <w:t>. It shall comply with the provisions defined in table</w:t>
      </w:r>
      <w:r>
        <w:t> </w:t>
      </w:r>
      <w:r w:rsidRPr="00DB16FC">
        <w:t>A.3.</w:t>
      </w:r>
      <w:r>
        <w:t>2</w:t>
      </w:r>
      <w:r w:rsidRPr="00DB16FC">
        <w:t>.3.3.</w:t>
      </w:r>
      <w:r>
        <w:rPr>
          <w:rFonts w:hint="eastAsia"/>
          <w:lang w:eastAsia="ko-KR"/>
        </w:rPr>
        <w:t>3</w:t>
      </w:r>
      <w:r>
        <w:rPr>
          <w:lang w:eastAsia="ko-KR"/>
        </w:rPr>
        <w:t>.</w:t>
      </w:r>
      <w:r w:rsidRPr="00384E92">
        <w:t>1.</w:t>
      </w:r>
    </w:p>
    <w:p w14:paraId="74177D3F" w14:textId="77777777" w:rsidR="00DD424E" w:rsidRDefault="00DD424E" w:rsidP="00DD424E">
      <w:pPr>
        <w:pStyle w:val="TH"/>
      </w:pPr>
      <w:bookmarkStart w:id="955" w:name="_CRTableA_3_4_3_3_31"/>
      <w:bookmarkStart w:id="956" w:name="_CRTableA_3_2_3_3_3_1"/>
      <w:r>
        <w:t>Table </w:t>
      </w:r>
      <w:bookmarkEnd w:id="955"/>
      <w:bookmarkEnd w:id="956"/>
      <w:r w:rsidRPr="00DB16FC">
        <w:t>A.3.</w:t>
      </w:r>
      <w:r>
        <w:t>2</w:t>
      </w:r>
      <w:r w:rsidRPr="00DB16FC">
        <w:t>.3.3.</w:t>
      </w:r>
      <w:r>
        <w:rPr>
          <w:rFonts w:hint="eastAsia"/>
          <w:lang w:eastAsia="ko-KR"/>
        </w:rPr>
        <w:t>3</w:t>
      </w:r>
      <w:r>
        <w:rPr>
          <w:lang w:eastAsia="ko-KR"/>
        </w:rPr>
        <w:t>.</w:t>
      </w:r>
      <w:r>
        <w:t xml:space="preserve">1: Enumeration </w:t>
      </w:r>
      <w:r>
        <w:rPr>
          <w:lang w:val="sv-SE"/>
        </w:rPr>
        <w:t>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B54FF5" w14:paraId="3D1D98E8" w14:textId="77777777" w:rsidTr="00A42DAE">
        <w:tc>
          <w:tcPr>
            <w:tcW w:w="1633" w:type="pct"/>
            <w:shd w:val="clear" w:color="auto" w:fill="C0C0C0"/>
            <w:tcMar>
              <w:top w:w="0" w:type="dxa"/>
              <w:left w:w="108" w:type="dxa"/>
              <w:bottom w:w="0" w:type="dxa"/>
              <w:right w:w="108" w:type="dxa"/>
            </w:tcMar>
            <w:hideMark/>
          </w:tcPr>
          <w:p w14:paraId="442CE10F" w14:textId="77777777" w:rsidR="00DD424E" w:rsidRPr="0016361A" w:rsidRDefault="00DD424E" w:rsidP="00A42DAE">
            <w:pPr>
              <w:pStyle w:val="TAH"/>
            </w:pPr>
            <w:r w:rsidRPr="0016361A">
              <w:t>Enumeration value</w:t>
            </w:r>
          </w:p>
        </w:tc>
        <w:tc>
          <w:tcPr>
            <w:tcW w:w="2678" w:type="pct"/>
            <w:shd w:val="clear" w:color="auto" w:fill="C0C0C0"/>
            <w:tcMar>
              <w:top w:w="0" w:type="dxa"/>
              <w:left w:w="108" w:type="dxa"/>
              <w:bottom w:w="0" w:type="dxa"/>
              <w:right w:w="108" w:type="dxa"/>
            </w:tcMar>
            <w:hideMark/>
          </w:tcPr>
          <w:p w14:paraId="08C2CA01" w14:textId="77777777" w:rsidR="00DD424E" w:rsidRPr="0016361A" w:rsidRDefault="00DD424E" w:rsidP="00A42DAE">
            <w:pPr>
              <w:pStyle w:val="TAH"/>
            </w:pPr>
            <w:r w:rsidRPr="0016361A">
              <w:t>Description</w:t>
            </w:r>
          </w:p>
        </w:tc>
        <w:tc>
          <w:tcPr>
            <w:tcW w:w="689" w:type="pct"/>
            <w:shd w:val="clear" w:color="auto" w:fill="C0C0C0"/>
          </w:tcPr>
          <w:p w14:paraId="33CC3BC4" w14:textId="77777777" w:rsidR="00DD424E" w:rsidRPr="0016361A" w:rsidRDefault="00DD424E" w:rsidP="00A42DAE">
            <w:pPr>
              <w:pStyle w:val="TAH"/>
            </w:pPr>
            <w:r w:rsidRPr="0016361A">
              <w:t>Applicability</w:t>
            </w:r>
          </w:p>
        </w:tc>
      </w:tr>
      <w:tr w:rsidR="00DD424E" w:rsidRPr="00B54FF5" w14:paraId="481CFC24" w14:textId="77777777" w:rsidTr="00A42DAE">
        <w:tc>
          <w:tcPr>
            <w:tcW w:w="1633" w:type="pct"/>
            <w:tcMar>
              <w:top w:w="0" w:type="dxa"/>
              <w:left w:w="108" w:type="dxa"/>
              <w:bottom w:w="0" w:type="dxa"/>
              <w:right w:w="108" w:type="dxa"/>
            </w:tcMar>
          </w:tcPr>
          <w:p w14:paraId="337FD9CB" w14:textId="77777777" w:rsidR="00DD424E" w:rsidRPr="005908BB" w:rsidRDefault="00DD424E" w:rsidP="00A42DAE">
            <w:pPr>
              <w:pStyle w:val="TAL"/>
            </w:pPr>
            <w:r>
              <w:t>BROADCAST</w:t>
            </w:r>
          </w:p>
        </w:tc>
        <w:tc>
          <w:tcPr>
            <w:tcW w:w="2678" w:type="pct"/>
            <w:tcMar>
              <w:top w:w="0" w:type="dxa"/>
              <w:left w:w="108" w:type="dxa"/>
              <w:bottom w:w="0" w:type="dxa"/>
              <w:right w:w="108" w:type="dxa"/>
            </w:tcMar>
          </w:tcPr>
          <w:p w14:paraId="4AD30E99" w14:textId="77777777" w:rsidR="00DD424E" w:rsidRPr="0016361A" w:rsidRDefault="00DD424E" w:rsidP="00A42DAE">
            <w:pPr>
              <w:pStyle w:val="TAL"/>
            </w:pPr>
            <w:r>
              <w:t xml:space="preserve">Indicates the delivery mode of </w:t>
            </w:r>
            <w:r>
              <w:rPr>
                <w:lang w:eastAsia="zh-CN"/>
              </w:rPr>
              <w:t>user data being via broadcast mode</w:t>
            </w:r>
            <w:r>
              <w:t>.</w:t>
            </w:r>
          </w:p>
        </w:tc>
        <w:tc>
          <w:tcPr>
            <w:tcW w:w="689" w:type="pct"/>
          </w:tcPr>
          <w:p w14:paraId="1DE3D2DC" w14:textId="77777777" w:rsidR="00DD424E" w:rsidRPr="0016361A" w:rsidRDefault="00DD424E" w:rsidP="00A42DAE">
            <w:pPr>
              <w:pStyle w:val="TAL"/>
            </w:pPr>
          </w:p>
        </w:tc>
      </w:tr>
      <w:tr w:rsidR="00DD424E" w:rsidRPr="00B54FF5" w14:paraId="6B00682E" w14:textId="77777777" w:rsidTr="00A42DAE">
        <w:tc>
          <w:tcPr>
            <w:tcW w:w="1633" w:type="pct"/>
            <w:tcMar>
              <w:top w:w="0" w:type="dxa"/>
              <w:left w:w="108" w:type="dxa"/>
              <w:bottom w:w="0" w:type="dxa"/>
              <w:right w:w="108" w:type="dxa"/>
            </w:tcMar>
          </w:tcPr>
          <w:p w14:paraId="1B01D017" w14:textId="77777777" w:rsidR="00DD424E" w:rsidRDefault="00DD424E" w:rsidP="00A42DAE">
            <w:pPr>
              <w:pStyle w:val="TAL"/>
            </w:pPr>
            <w:r>
              <w:t>MULTICAST</w:t>
            </w:r>
          </w:p>
        </w:tc>
        <w:tc>
          <w:tcPr>
            <w:tcW w:w="2678" w:type="pct"/>
            <w:tcMar>
              <w:top w:w="0" w:type="dxa"/>
              <w:left w:w="108" w:type="dxa"/>
              <w:bottom w:w="0" w:type="dxa"/>
              <w:right w:w="108" w:type="dxa"/>
            </w:tcMar>
          </w:tcPr>
          <w:p w14:paraId="2F98C21F" w14:textId="77777777" w:rsidR="00DD424E" w:rsidRDefault="00DD424E" w:rsidP="00A42DAE">
            <w:pPr>
              <w:pStyle w:val="TAL"/>
            </w:pPr>
            <w:r>
              <w:t xml:space="preserve">Indicates the delivery mode of </w:t>
            </w:r>
            <w:r>
              <w:rPr>
                <w:lang w:eastAsia="zh-CN"/>
              </w:rPr>
              <w:t>user data being via multicast mode</w:t>
            </w:r>
            <w:r>
              <w:t>.</w:t>
            </w:r>
          </w:p>
        </w:tc>
        <w:tc>
          <w:tcPr>
            <w:tcW w:w="689" w:type="pct"/>
          </w:tcPr>
          <w:p w14:paraId="125BE8D8" w14:textId="77777777" w:rsidR="00DD424E" w:rsidRPr="0016361A" w:rsidRDefault="00DD424E" w:rsidP="00A42DAE">
            <w:pPr>
              <w:pStyle w:val="TAL"/>
            </w:pPr>
          </w:p>
        </w:tc>
      </w:tr>
    </w:tbl>
    <w:p w14:paraId="09A99205" w14:textId="77777777" w:rsidR="00DD424E" w:rsidRDefault="00DD424E" w:rsidP="00DD424E">
      <w:pPr>
        <w:rPr>
          <w:lang w:eastAsia="zh-CN"/>
        </w:rPr>
      </w:pPr>
      <w:bookmarkStart w:id="957" w:name="_CRA_3_4_3_3_4"/>
      <w:bookmarkEnd w:id="957"/>
    </w:p>
    <w:p w14:paraId="49536D1B" w14:textId="77777777" w:rsidR="00DD424E" w:rsidRPr="00826514" w:rsidRDefault="00DD424E" w:rsidP="00DD424E">
      <w:pPr>
        <w:pStyle w:val="Heading3"/>
      </w:pPr>
      <w:bookmarkStart w:id="958" w:name="_Toc209721866"/>
      <w:r>
        <w:rPr>
          <w:lang w:eastAsia="zh-CN"/>
        </w:rPr>
        <w:t>A.3</w:t>
      </w:r>
      <w:r w:rsidRPr="00F91E7D">
        <w:rPr>
          <w:lang w:eastAsia="zh-CN"/>
        </w:rPr>
        <w:t>.</w:t>
      </w:r>
      <w:r>
        <w:rPr>
          <w:lang w:eastAsia="zh-CN"/>
        </w:rPr>
        <w:t>2</w:t>
      </w:r>
      <w:r w:rsidRPr="00F91E7D">
        <w:rPr>
          <w:lang w:eastAsia="zh-CN"/>
        </w:rPr>
        <w:t>.4</w:t>
      </w:r>
      <w:r w:rsidRPr="00826514">
        <w:tab/>
        <w:t>Error Handling</w:t>
      </w:r>
      <w:bookmarkEnd w:id="958"/>
    </w:p>
    <w:p w14:paraId="208D93DB" w14:textId="77777777" w:rsidR="00DD424E" w:rsidRDefault="00DD424E" w:rsidP="00DD424E">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726DF360" w14:textId="77777777" w:rsidR="00DD424E" w:rsidRDefault="00DD424E" w:rsidP="00DD424E">
      <w:pPr>
        <w:pStyle w:val="Heading3"/>
      </w:pPr>
      <w:bookmarkStart w:id="959" w:name="_Toc209721867"/>
      <w:r>
        <w:t>A.3.2.5</w:t>
      </w:r>
      <w:r>
        <w:tab/>
        <w:t>CDDL Specification</w:t>
      </w:r>
      <w:bookmarkEnd w:id="959"/>
    </w:p>
    <w:p w14:paraId="7F1E9A44" w14:textId="77777777" w:rsidR="00DD424E" w:rsidRDefault="00DD424E" w:rsidP="00DD424E">
      <w:pPr>
        <w:pStyle w:val="Heading4"/>
        <w:rPr>
          <w:lang w:eastAsia="zh-CN"/>
        </w:rPr>
      </w:pPr>
      <w:bookmarkStart w:id="960" w:name="_Toc209721868"/>
      <w:r>
        <w:t>A.3.2.5</w:t>
      </w:r>
      <w:r>
        <w:rPr>
          <w:lang w:eastAsia="zh-CN"/>
        </w:rPr>
        <w:t>.1</w:t>
      </w:r>
      <w:r>
        <w:rPr>
          <w:lang w:eastAsia="zh-CN"/>
        </w:rPr>
        <w:tab/>
        <w:t>Introduction</w:t>
      </w:r>
      <w:bookmarkEnd w:id="960"/>
    </w:p>
    <w:p w14:paraId="54110E39" w14:textId="77777777" w:rsidR="00DD424E" w:rsidRPr="00987AA2" w:rsidRDefault="00DD424E" w:rsidP="00DD424E">
      <w:r>
        <w:t>The data model described in clause </w:t>
      </w:r>
      <w:r>
        <w:rPr>
          <w:lang w:eastAsia="zh-CN"/>
        </w:rPr>
        <w:t>A.3.2.3</w:t>
      </w:r>
      <w:r>
        <w:t xml:space="preserve"> shall be binary encoded in the CBOR format as described in IETF RFC </w:t>
      </w:r>
      <w:r w:rsidRPr="001110B4">
        <w:t>8949</w:t>
      </w:r>
      <w:r>
        <w:t> </w:t>
      </w:r>
      <w:r>
        <w:rPr>
          <w:lang w:eastAsia="zh-CN"/>
        </w:rPr>
        <w:t>[27]</w:t>
      </w:r>
      <w:r w:rsidRPr="00987AA2">
        <w:t xml:space="preserve">. </w:t>
      </w:r>
    </w:p>
    <w:p w14:paraId="2D5B93B9" w14:textId="77777777" w:rsidR="00DD424E" w:rsidRPr="00987AA2" w:rsidRDefault="00DD424E" w:rsidP="00DD424E">
      <w:r>
        <w:t>Clause A.3.2.5</w:t>
      </w:r>
      <w:r>
        <w:rPr>
          <w:lang w:eastAsia="zh-CN"/>
        </w:rPr>
        <w:t>.2</w:t>
      </w:r>
      <w:r>
        <w:t xml:space="preserve"> </w:t>
      </w:r>
      <w:r w:rsidRPr="00987AA2">
        <w:t>uses the Concise Data Definition Language</w:t>
      </w:r>
      <w:r>
        <w:t xml:space="preserve"> described in IETF RFC 8610 [30] and provides corresponding representation of the </w:t>
      </w:r>
      <w:r>
        <w:rPr>
          <w:lang w:eastAsia="zh-CN"/>
        </w:rPr>
        <w:t>SU_MbsResourceManagement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D3EF314" w14:textId="77777777" w:rsidR="00DD424E" w:rsidRDefault="00DD424E" w:rsidP="00DD424E">
      <w:pPr>
        <w:pStyle w:val="Heading4"/>
        <w:rPr>
          <w:lang w:eastAsia="zh-CN"/>
        </w:rPr>
      </w:pPr>
      <w:bookmarkStart w:id="961" w:name="_Toc209721869"/>
      <w:r>
        <w:t>A.3.2.5</w:t>
      </w:r>
      <w:r>
        <w:rPr>
          <w:lang w:eastAsia="zh-CN"/>
        </w:rPr>
        <w:t>.2</w:t>
      </w:r>
      <w:r>
        <w:rPr>
          <w:lang w:eastAsia="zh-CN"/>
        </w:rPr>
        <w:tab/>
        <w:t>CDDL document</w:t>
      </w:r>
      <w:bookmarkEnd w:id="961"/>
    </w:p>
    <w:p w14:paraId="63001C0F" w14:textId="77777777" w:rsidR="00DD424E" w:rsidRPr="0074734D" w:rsidRDefault="00DD424E" w:rsidP="00DD424E">
      <w:pPr>
        <w:pStyle w:val="PL"/>
      </w:pPr>
      <w:r w:rsidRPr="0074734D">
        <w:t>;;; MbsResourceConfig</w:t>
      </w:r>
    </w:p>
    <w:p w14:paraId="16414478" w14:textId="77777777" w:rsidR="00DD424E" w:rsidRPr="0074734D" w:rsidRDefault="00DD424E" w:rsidP="00DD424E">
      <w:pPr>
        <w:pStyle w:val="PL"/>
      </w:pPr>
      <w:r w:rsidRPr="0074734D">
        <w:t>;;+ Represents MBS resource configuration.</w:t>
      </w:r>
    </w:p>
    <w:p w14:paraId="60EC5AFA" w14:textId="77777777" w:rsidR="00DD424E" w:rsidRPr="0074734D" w:rsidRDefault="00DD424E" w:rsidP="00DD424E">
      <w:pPr>
        <w:pStyle w:val="PL"/>
      </w:pPr>
      <w:r w:rsidRPr="0074734D">
        <w:t>MbsResourceConfig = {</w:t>
      </w:r>
    </w:p>
    <w:p w14:paraId="666B092D" w14:textId="77777777" w:rsidR="00DD424E" w:rsidRDefault="00DD424E" w:rsidP="00DD424E">
      <w:pPr>
        <w:pStyle w:val="PL"/>
      </w:pPr>
      <w:r w:rsidRPr="0074734D">
        <w:t xml:space="preserve"> </w:t>
      </w:r>
      <w:r>
        <w:t>deliveryMode</w:t>
      </w:r>
      <w:r w:rsidRPr="0074734D">
        <w:t xml:space="preserve">: </w:t>
      </w:r>
      <w:r>
        <w:t>DeliveryMode</w:t>
      </w:r>
    </w:p>
    <w:p w14:paraId="334BF3D1" w14:textId="77777777" w:rsidR="00DD424E" w:rsidRPr="0074734D" w:rsidRDefault="00DD424E" w:rsidP="00DD424E">
      <w:pPr>
        <w:pStyle w:val="PL"/>
      </w:pPr>
      <w:r>
        <w:t xml:space="preserve"> mbsSessionId</w:t>
      </w:r>
      <w:r w:rsidRPr="0074734D">
        <w:t xml:space="preserve">: </w:t>
      </w:r>
      <w:r>
        <w:t>MbsSessionId</w:t>
      </w:r>
    </w:p>
    <w:p w14:paraId="03D5650F" w14:textId="77777777" w:rsidR="00DD424E" w:rsidRPr="0074734D" w:rsidRDefault="00DD424E" w:rsidP="00DD424E">
      <w:pPr>
        <w:pStyle w:val="PL"/>
      </w:pPr>
      <w:r w:rsidRPr="0074734D">
        <w:t xml:space="preserve"> </w:t>
      </w:r>
      <w:r>
        <w:t>mbsServiceAreas</w:t>
      </w:r>
      <w:r w:rsidRPr="0074734D">
        <w:t xml:space="preserve">: [+ </w:t>
      </w:r>
      <w:r>
        <w:t>MbsSaId</w:t>
      </w:r>
      <w:r w:rsidRPr="0074734D">
        <w:t>]</w:t>
      </w:r>
    </w:p>
    <w:p w14:paraId="2C92928B" w14:textId="77777777" w:rsidR="00DD424E" w:rsidRPr="0074734D" w:rsidRDefault="00DD424E" w:rsidP="00DD424E">
      <w:pPr>
        <w:pStyle w:val="PL"/>
      </w:pPr>
      <w:r>
        <w:t xml:space="preserve"> </w:t>
      </w:r>
      <w:r w:rsidRPr="0074734D">
        <w:t xml:space="preserve">? </w:t>
      </w:r>
      <w:r>
        <w:t>mbsS</w:t>
      </w:r>
      <w:r w:rsidRPr="0074734D">
        <w:t>dp: text</w:t>
      </w:r>
    </w:p>
    <w:p w14:paraId="0E0CAAC7" w14:textId="77777777" w:rsidR="00DD424E" w:rsidRPr="0074734D" w:rsidRDefault="00DD424E" w:rsidP="00DD424E">
      <w:pPr>
        <w:pStyle w:val="PL"/>
      </w:pPr>
      <w:r>
        <w:t xml:space="preserve"> </w:t>
      </w:r>
      <w:r w:rsidRPr="0074734D">
        <w:t>? monitorConfig: MbmResourceMonitoringConfig</w:t>
      </w:r>
    </w:p>
    <w:p w14:paraId="17004453" w14:textId="77777777" w:rsidR="00DD424E" w:rsidRPr="0074734D" w:rsidRDefault="00DD424E" w:rsidP="00DD424E">
      <w:pPr>
        <w:pStyle w:val="PL"/>
      </w:pPr>
      <w:r w:rsidRPr="0074734D">
        <w:t xml:space="preserve"> </w:t>
      </w:r>
      <w:r>
        <w:t>? mbmsAnnouncement</w:t>
      </w:r>
      <w:r w:rsidRPr="0074734D">
        <w:t xml:space="preserve">: </w:t>
      </w:r>
      <w:r>
        <w:t>MbmsResourceConfig</w:t>
      </w:r>
    </w:p>
    <w:p w14:paraId="0049E831" w14:textId="77777777" w:rsidR="00DD424E" w:rsidRPr="0074734D" w:rsidRDefault="00DD424E" w:rsidP="00DD424E">
      <w:pPr>
        <w:pStyle w:val="PL"/>
      </w:pPr>
      <w:r w:rsidRPr="0074734D">
        <w:t>}</w:t>
      </w:r>
    </w:p>
    <w:p w14:paraId="2E5D5095" w14:textId="77777777" w:rsidR="00DD424E" w:rsidRPr="0074734D" w:rsidRDefault="00DD424E" w:rsidP="00DD424E">
      <w:pPr>
        <w:pStyle w:val="PL"/>
      </w:pPr>
    </w:p>
    <w:p w14:paraId="4CE9211F" w14:textId="77777777" w:rsidR="00DD424E" w:rsidRPr="0074734D" w:rsidRDefault="00DD424E" w:rsidP="00DD424E">
      <w:pPr>
        <w:pStyle w:val="PL"/>
      </w:pPr>
      <w:r w:rsidRPr="0074734D">
        <w:t>;;; MbsResourceMonitoringConfig</w:t>
      </w:r>
    </w:p>
    <w:p w14:paraId="26A884F2" w14:textId="77777777" w:rsidR="00DD424E" w:rsidRPr="0074734D" w:rsidRDefault="00DD424E" w:rsidP="00DD424E">
      <w:pPr>
        <w:pStyle w:val="PL"/>
      </w:pPr>
      <w:r w:rsidRPr="0074734D">
        <w:t xml:space="preserve">;;+ Represents MBS resource monitoring configuration, i.e. instructions for the VAL UE what to monitor in relation to the MBS </w:t>
      </w:r>
      <w:r>
        <w:t>session</w:t>
      </w:r>
      <w:r w:rsidRPr="0074734D">
        <w:t>.</w:t>
      </w:r>
    </w:p>
    <w:p w14:paraId="2A00F3DC" w14:textId="77777777" w:rsidR="00DD424E" w:rsidRPr="0074734D" w:rsidRDefault="00DD424E" w:rsidP="00DD424E">
      <w:pPr>
        <w:pStyle w:val="PL"/>
      </w:pPr>
      <w:r w:rsidRPr="0074734D">
        <w:t>MbmResourceMonitoringConfig = {</w:t>
      </w:r>
    </w:p>
    <w:p w14:paraId="0197FE64" w14:textId="77777777" w:rsidR="00DD424E" w:rsidRPr="0074734D" w:rsidRDefault="00DD424E" w:rsidP="00DD424E">
      <w:pPr>
        <w:pStyle w:val="PL"/>
      </w:pPr>
      <w:r w:rsidRPr="0074734D">
        <w:t xml:space="preserve"> ? </w:t>
      </w:r>
      <w:r>
        <w:t>mbsListeningStatusNotify:</w:t>
      </w:r>
      <w:r w:rsidRPr="0074734D">
        <w:t xml:space="preserve"> bool</w:t>
      </w:r>
    </w:p>
    <w:p w14:paraId="3F06F009" w14:textId="77777777" w:rsidR="00DD424E" w:rsidRPr="0074734D" w:rsidRDefault="00DD424E" w:rsidP="00DD424E">
      <w:pPr>
        <w:pStyle w:val="PL"/>
      </w:pPr>
      <w:r w:rsidRPr="0074734D">
        <w:t xml:space="preserve"> ? </w:t>
      </w:r>
      <w:r>
        <w:t>mbsAnnouncementAck</w:t>
      </w:r>
      <w:r w:rsidRPr="0074734D">
        <w:t>: bool</w:t>
      </w:r>
    </w:p>
    <w:p w14:paraId="08335B79" w14:textId="77777777" w:rsidR="00DD424E" w:rsidRPr="0074734D" w:rsidRDefault="00DD424E" w:rsidP="00DD424E">
      <w:pPr>
        <w:pStyle w:val="PL"/>
      </w:pPr>
      <w:r w:rsidRPr="0074734D">
        <w:t xml:space="preserve"> ? </w:t>
      </w:r>
      <w:r>
        <w:t>mbsSessionJoinNotify</w:t>
      </w:r>
      <w:r w:rsidRPr="0074734D">
        <w:t>: bool</w:t>
      </w:r>
    </w:p>
    <w:p w14:paraId="3548D380" w14:textId="77777777" w:rsidR="00DD424E" w:rsidRPr="0074734D" w:rsidRDefault="00DD424E" w:rsidP="00DD424E">
      <w:pPr>
        <w:pStyle w:val="PL"/>
      </w:pPr>
      <w:r w:rsidRPr="0074734D">
        <w:t>}</w:t>
      </w:r>
    </w:p>
    <w:p w14:paraId="45E6A539" w14:textId="77777777" w:rsidR="00DD424E" w:rsidRPr="0074734D" w:rsidRDefault="00DD424E" w:rsidP="00DD424E">
      <w:pPr>
        <w:pStyle w:val="PL"/>
      </w:pPr>
    </w:p>
    <w:p w14:paraId="3C5D5FBD" w14:textId="77777777" w:rsidR="00DD424E" w:rsidRPr="0074734D" w:rsidRDefault="00DD424E" w:rsidP="00DD424E">
      <w:pPr>
        <w:pStyle w:val="PL"/>
      </w:pPr>
      <w:r w:rsidRPr="0074734D">
        <w:t>;;; MbsResourceState</w:t>
      </w:r>
    </w:p>
    <w:p w14:paraId="652E9BF1" w14:textId="77777777" w:rsidR="00DD424E" w:rsidRPr="0074734D" w:rsidRDefault="00DD424E" w:rsidP="00DD424E">
      <w:pPr>
        <w:pStyle w:val="PL"/>
      </w:pPr>
      <w:r w:rsidRPr="0074734D">
        <w:t>;;+ Represents MBS Resource state information as observed by the VAL UE.</w:t>
      </w:r>
    </w:p>
    <w:p w14:paraId="482154ED" w14:textId="77777777" w:rsidR="00DD424E" w:rsidRPr="0074734D" w:rsidRDefault="00DD424E" w:rsidP="00DD424E">
      <w:pPr>
        <w:pStyle w:val="PL"/>
      </w:pPr>
      <w:r w:rsidRPr="0074734D">
        <w:t>MbsResourceState = {</w:t>
      </w:r>
    </w:p>
    <w:p w14:paraId="41C3E2E9" w14:textId="77777777" w:rsidR="00DD424E" w:rsidRDefault="00DD424E" w:rsidP="00DD424E">
      <w:pPr>
        <w:pStyle w:val="PL"/>
      </w:pPr>
      <w:r>
        <w:t xml:space="preserve"> deliveryMode</w:t>
      </w:r>
      <w:r w:rsidRPr="0074734D">
        <w:t xml:space="preserve">: </w:t>
      </w:r>
      <w:r>
        <w:t>DeliveryMode</w:t>
      </w:r>
    </w:p>
    <w:p w14:paraId="12E4E42E" w14:textId="77777777" w:rsidR="00DD424E" w:rsidRPr="0074734D" w:rsidRDefault="00DD424E" w:rsidP="00DD424E">
      <w:pPr>
        <w:pStyle w:val="PL"/>
      </w:pPr>
      <w:r>
        <w:t xml:space="preserve"> mbsSessionId</w:t>
      </w:r>
      <w:r w:rsidRPr="0074734D">
        <w:t xml:space="preserve">: </w:t>
      </w:r>
      <w:r>
        <w:t>MbsSessionId</w:t>
      </w:r>
    </w:p>
    <w:p w14:paraId="721282E3" w14:textId="77777777" w:rsidR="00DD424E" w:rsidRPr="0074734D" w:rsidRDefault="00DD424E" w:rsidP="00DD424E">
      <w:pPr>
        <w:pStyle w:val="PL"/>
      </w:pPr>
      <w:r w:rsidRPr="0074734D">
        <w:t xml:space="preserve"> monitoringConfig: MbsResourceMonitoringConfig</w:t>
      </w:r>
    </w:p>
    <w:p w14:paraId="4B3437EC" w14:textId="77777777" w:rsidR="00DD424E" w:rsidRPr="0074734D" w:rsidRDefault="00DD424E" w:rsidP="00DD424E">
      <w:pPr>
        <w:pStyle w:val="PL"/>
      </w:pPr>
      <w:r>
        <w:t xml:space="preserve"> </w:t>
      </w:r>
      <w:r w:rsidRPr="0074734D">
        <w:t xml:space="preserve">? </w:t>
      </w:r>
      <w:r>
        <w:t>mbs</w:t>
      </w:r>
      <w:r w:rsidRPr="0074734D">
        <w:t>ListeningState: bool</w:t>
      </w:r>
    </w:p>
    <w:p w14:paraId="2D524382" w14:textId="77777777" w:rsidR="00DD424E" w:rsidRPr="0074734D" w:rsidRDefault="00DD424E" w:rsidP="00DD424E">
      <w:pPr>
        <w:pStyle w:val="PL"/>
      </w:pPr>
      <w:r w:rsidRPr="0074734D">
        <w:t xml:space="preserve"> ? receptionQualityLevel: int</w:t>
      </w:r>
    </w:p>
    <w:p w14:paraId="47F4A5D9" w14:textId="77777777" w:rsidR="00DD424E" w:rsidRPr="0074734D" w:rsidRDefault="00DD424E" w:rsidP="00DD424E">
      <w:pPr>
        <w:pStyle w:val="PL"/>
      </w:pPr>
      <w:r>
        <w:t xml:space="preserve"> </w:t>
      </w:r>
      <w:r w:rsidRPr="0074734D">
        <w:t>? unicastListeningState: bool</w:t>
      </w:r>
    </w:p>
    <w:p w14:paraId="0F8B4496" w14:textId="77777777" w:rsidR="00DD424E" w:rsidRPr="0074734D" w:rsidRDefault="00DD424E" w:rsidP="00DD424E">
      <w:pPr>
        <w:pStyle w:val="PL"/>
      </w:pPr>
      <w:r w:rsidRPr="0074734D">
        <w:t>}</w:t>
      </w:r>
    </w:p>
    <w:p w14:paraId="6CD2DE4B" w14:textId="77777777" w:rsidR="00DD424E" w:rsidRPr="0074734D" w:rsidRDefault="00DD424E" w:rsidP="00DD424E">
      <w:pPr>
        <w:pStyle w:val="PL"/>
      </w:pPr>
    </w:p>
    <w:p w14:paraId="70A6DF1A" w14:textId="77777777" w:rsidR="00DD424E" w:rsidRPr="0074734D" w:rsidRDefault="00DD424E" w:rsidP="00DD424E">
      <w:pPr>
        <w:pStyle w:val="PL"/>
      </w:pPr>
      <w:r w:rsidRPr="0074734D">
        <w:t>;;; Mb</w:t>
      </w:r>
      <w:r>
        <w:t>m</w:t>
      </w:r>
      <w:r w:rsidRPr="0074734D">
        <w:t>sResourceConfig</w:t>
      </w:r>
    </w:p>
    <w:p w14:paraId="4CC9CC06" w14:textId="77777777" w:rsidR="00DD424E" w:rsidRPr="0074734D" w:rsidRDefault="00DD424E" w:rsidP="00DD424E">
      <w:pPr>
        <w:pStyle w:val="PL"/>
      </w:pPr>
      <w:r w:rsidRPr="0074734D">
        <w:t>;;+ Represents MBS resource configuration.</w:t>
      </w:r>
    </w:p>
    <w:p w14:paraId="74A4EB73" w14:textId="77777777" w:rsidR="00DD424E" w:rsidRPr="0074734D" w:rsidRDefault="00DD424E" w:rsidP="00DD424E">
      <w:pPr>
        <w:pStyle w:val="PL"/>
      </w:pPr>
      <w:r w:rsidRPr="0074734D">
        <w:t>MbmsResourceConfig = {</w:t>
      </w:r>
    </w:p>
    <w:p w14:paraId="75E9A2D8" w14:textId="77777777" w:rsidR="00DD424E" w:rsidRPr="0074734D" w:rsidRDefault="00DD424E" w:rsidP="00DD424E">
      <w:pPr>
        <w:pStyle w:val="PL"/>
      </w:pPr>
      <w:r w:rsidRPr="0074734D">
        <w:t xml:space="preserve"> tmgi: Tmgi</w:t>
      </w:r>
    </w:p>
    <w:p w14:paraId="1F193347" w14:textId="77777777" w:rsidR="00DD424E" w:rsidRPr="0074734D" w:rsidRDefault="00DD424E" w:rsidP="00DD424E">
      <w:pPr>
        <w:pStyle w:val="PL"/>
      </w:pPr>
      <w:r w:rsidRPr="0074734D">
        <w:t xml:space="preserve"> ? alternativeTmgis: [+ Tmgi]</w:t>
      </w:r>
    </w:p>
    <w:p w14:paraId="24D0F98B" w14:textId="77777777" w:rsidR="00DD424E" w:rsidRPr="0074734D" w:rsidRDefault="00DD424E" w:rsidP="00DD424E">
      <w:pPr>
        <w:pStyle w:val="PL"/>
      </w:pPr>
      <w:r w:rsidRPr="0074734D">
        <w:t xml:space="preserve"> ? qci: Uinteger</w:t>
      </w:r>
    </w:p>
    <w:p w14:paraId="00021FAB" w14:textId="77777777" w:rsidR="00DD424E" w:rsidRPr="0074734D" w:rsidRDefault="00DD424E" w:rsidP="00DD424E">
      <w:pPr>
        <w:pStyle w:val="PL"/>
      </w:pPr>
      <w:r w:rsidRPr="0074734D">
        <w:t xml:space="preserve"> ? frequency: Uinteger</w:t>
      </w:r>
    </w:p>
    <w:p w14:paraId="6C859240" w14:textId="77777777" w:rsidR="00DD424E" w:rsidRPr="0074734D" w:rsidRDefault="00DD424E" w:rsidP="00DD424E">
      <w:pPr>
        <w:pStyle w:val="PL"/>
      </w:pPr>
      <w:r w:rsidRPr="0074734D">
        <w:t xml:space="preserve"> ? serviceAreas: [+ MbmsSaId]</w:t>
      </w:r>
    </w:p>
    <w:p w14:paraId="5B4884C1" w14:textId="77777777" w:rsidR="00DD424E" w:rsidRPr="0074734D" w:rsidRDefault="00DD424E" w:rsidP="00DD424E">
      <w:pPr>
        <w:pStyle w:val="PL"/>
      </w:pPr>
      <w:r w:rsidRPr="0074734D">
        <w:t xml:space="preserve"> ? sdp: text</w:t>
      </w:r>
    </w:p>
    <w:p w14:paraId="0819D049" w14:textId="77777777" w:rsidR="00DD424E" w:rsidRPr="0074734D" w:rsidRDefault="00DD424E" w:rsidP="00DD424E">
      <w:pPr>
        <w:pStyle w:val="PL"/>
      </w:pPr>
      <w:r w:rsidRPr="0074734D">
        <w:t xml:space="preserve"> ? rohcEnabled: bool</w:t>
      </w:r>
    </w:p>
    <w:p w14:paraId="615830C6" w14:textId="77777777" w:rsidR="00DD424E" w:rsidRPr="0074734D" w:rsidRDefault="00DD424E" w:rsidP="00DD424E">
      <w:pPr>
        <w:pStyle w:val="PL"/>
      </w:pPr>
      <w:r w:rsidRPr="0074734D">
        <w:t xml:space="preserve"> ? monitorConfig: MbmsResourceMonitoringConfig</w:t>
      </w:r>
    </w:p>
    <w:p w14:paraId="0F53F4DF" w14:textId="77777777" w:rsidR="00DD424E" w:rsidRPr="0074734D" w:rsidRDefault="00DD424E" w:rsidP="00DD424E">
      <w:pPr>
        <w:pStyle w:val="PL"/>
      </w:pPr>
      <w:r w:rsidRPr="0074734D">
        <w:t>}</w:t>
      </w:r>
    </w:p>
    <w:p w14:paraId="22E5D9CB" w14:textId="77777777" w:rsidR="00DD424E" w:rsidRPr="0074734D" w:rsidRDefault="00DD424E" w:rsidP="00DD424E">
      <w:pPr>
        <w:pStyle w:val="PL"/>
      </w:pPr>
    </w:p>
    <w:p w14:paraId="66E0FEDC" w14:textId="77777777" w:rsidR="00DD424E" w:rsidRPr="0074734D" w:rsidRDefault="00DD424E" w:rsidP="00DD424E">
      <w:pPr>
        <w:pStyle w:val="PL"/>
      </w:pPr>
      <w:r w:rsidRPr="0074734D">
        <w:t>;;; Mbs</w:t>
      </w:r>
      <w:r>
        <w:t>SessionId</w:t>
      </w:r>
    </w:p>
    <w:p w14:paraId="609E2E03" w14:textId="77777777" w:rsidR="00DD424E" w:rsidRPr="0074734D" w:rsidRDefault="00DD424E" w:rsidP="00DD424E">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2F581F1A" w14:textId="77777777" w:rsidR="00DD424E" w:rsidRPr="0074734D" w:rsidRDefault="00DD424E" w:rsidP="00DD424E">
      <w:pPr>
        <w:pStyle w:val="PL"/>
      </w:pPr>
      <w:r>
        <w:t xml:space="preserve"> </w:t>
      </w:r>
      <w:r w:rsidRPr="0074734D">
        <w:t xml:space="preserve">? </w:t>
      </w:r>
      <w:r>
        <w:t>tmgi:</w:t>
      </w:r>
      <w:r w:rsidRPr="0074734D">
        <w:t xml:space="preserve"> </w:t>
      </w:r>
      <w:r>
        <w:t>Tmgi</w:t>
      </w:r>
    </w:p>
    <w:p w14:paraId="62AE0581" w14:textId="77777777" w:rsidR="00DD424E" w:rsidRPr="0074734D" w:rsidRDefault="00DD424E" w:rsidP="00DD424E">
      <w:pPr>
        <w:pStyle w:val="PL"/>
      </w:pPr>
      <w:r w:rsidRPr="0074734D">
        <w:t xml:space="preserve"> ? </w:t>
      </w:r>
      <w:r>
        <w:t>ipAddress</w:t>
      </w:r>
      <w:r w:rsidRPr="0074734D">
        <w:t xml:space="preserve">: </w:t>
      </w:r>
      <w:r>
        <w:t>strng</w:t>
      </w:r>
    </w:p>
    <w:p w14:paraId="491616A1" w14:textId="77777777" w:rsidR="00DD424E" w:rsidRPr="0074734D" w:rsidRDefault="00DD424E" w:rsidP="00DD424E">
      <w:pPr>
        <w:pStyle w:val="PL"/>
      </w:pPr>
      <w:r w:rsidRPr="0074734D">
        <w:t>}</w:t>
      </w:r>
    </w:p>
    <w:p w14:paraId="6F6F067C" w14:textId="77777777" w:rsidR="00DD424E" w:rsidRPr="0074734D" w:rsidRDefault="00DD424E" w:rsidP="00DD424E">
      <w:pPr>
        <w:pStyle w:val="PL"/>
      </w:pPr>
    </w:p>
    <w:p w14:paraId="1158C7C0" w14:textId="77777777" w:rsidR="00DD424E" w:rsidRPr="0074734D" w:rsidRDefault="00DD424E" w:rsidP="00DD424E">
      <w:pPr>
        <w:pStyle w:val="PL"/>
      </w:pPr>
      <w:r w:rsidRPr="0074734D">
        <w:t>;;; Mb</w:t>
      </w:r>
      <w:r>
        <w:t>m</w:t>
      </w:r>
      <w:r w:rsidRPr="0074734D">
        <w:t>sResourceMonitoringConfig</w:t>
      </w:r>
    </w:p>
    <w:p w14:paraId="15F3B83D" w14:textId="77777777" w:rsidR="00DD424E" w:rsidRPr="0074734D" w:rsidRDefault="00DD424E" w:rsidP="00DD424E">
      <w:pPr>
        <w:pStyle w:val="PL"/>
      </w:pPr>
      <w:r w:rsidRPr="0074734D">
        <w:t>;;+ Represents MB</w:t>
      </w:r>
      <w:r>
        <w:t>M</w:t>
      </w:r>
      <w:r w:rsidRPr="0074734D">
        <w:t>S resource monitoring configuration, i.e. instructions for the VAL UE what to monitor in relation to the MB</w:t>
      </w:r>
      <w:r>
        <w:t>M</w:t>
      </w:r>
      <w:r w:rsidRPr="0074734D">
        <w:t>S resource.</w:t>
      </w:r>
    </w:p>
    <w:p w14:paraId="41EFCB6F" w14:textId="77777777" w:rsidR="00DD424E" w:rsidRPr="0074734D" w:rsidRDefault="00DD424E" w:rsidP="00DD424E">
      <w:pPr>
        <w:pStyle w:val="PL"/>
      </w:pPr>
      <w:r w:rsidRPr="0074734D">
        <w:t>MbmsResourceMonitoringConfig = {</w:t>
      </w:r>
    </w:p>
    <w:p w14:paraId="275C41E9" w14:textId="77777777" w:rsidR="00DD424E" w:rsidRPr="0074734D" w:rsidRDefault="00DD424E" w:rsidP="00DD424E">
      <w:pPr>
        <w:pStyle w:val="PL"/>
      </w:pPr>
      <w:r w:rsidRPr="0074734D">
        <w:t xml:space="preserve"> ? receptionQuality: bool</w:t>
      </w:r>
    </w:p>
    <w:p w14:paraId="1959404B" w14:textId="77777777" w:rsidR="00DD424E" w:rsidRPr="0074734D" w:rsidRDefault="00DD424E" w:rsidP="00DD424E">
      <w:pPr>
        <w:pStyle w:val="PL"/>
      </w:pPr>
      <w:r w:rsidRPr="0074734D">
        <w:t xml:space="preserve"> ? unicastResource: bool</w:t>
      </w:r>
    </w:p>
    <w:p w14:paraId="10043D03" w14:textId="77777777" w:rsidR="00DD424E" w:rsidRPr="0074734D" w:rsidRDefault="00DD424E" w:rsidP="00DD424E">
      <w:pPr>
        <w:pStyle w:val="PL"/>
      </w:pPr>
      <w:r w:rsidRPr="0074734D">
        <w:t xml:space="preserve"> ? suspension: bool</w:t>
      </w:r>
    </w:p>
    <w:p w14:paraId="0DA565AC" w14:textId="77777777" w:rsidR="00DD424E" w:rsidRPr="0074734D" w:rsidRDefault="00DD424E" w:rsidP="00DD424E">
      <w:pPr>
        <w:pStyle w:val="PL"/>
      </w:pPr>
      <w:r w:rsidRPr="0074734D">
        <w:t>}</w:t>
      </w:r>
    </w:p>
    <w:p w14:paraId="1D3A3933" w14:textId="77777777" w:rsidR="00DD424E" w:rsidRPr="0074734D" w:rsidRDefault="00DD424E" w:rsidP="00DD424E">
      <w:pPr>
        <w:pStyle w:val="PL"/>
      </w:pPr>
    </w:p>
    <w:p w14:paraId="5DB11877" w14:textId="77777777" w:rsidR="00DD424E" w:rsidRPr="00932268" w:rsidRDefault="00DD424E" w:rsidP="00DD424E">
      <w:pPr>
        <w:pStyle w:val="PL"/>
        <w:rPr>
          <w:lang w:eastAsia="zh-CN"/>
        </w:rPr>
      </w:pPr>
      <w:r>
        <w:rPr>
          <w:lang w:eastAsia="zh-CN"/>
        </w:rPr>
        <w:t>;;; DeliveryMode</w:t>
      </w:r>
    </w:p>
    <w:p w14:paraId="6E047D3F" w14:textId="77777777" w:rsidR="00DD424E" w:rsidRPr="00950778" w:rsidRDefault="00DD424E" w:rsidP="00DD424E">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3D45C8EE" w14:textId="77777777" w:rsidR="00DD424E" w:rsidRDefault="00DD424E" w:rsidP="00DD424E">
      <w:pPr>
        <w:pStyle w:val="PL"/>
        <w:rPr>
          <w:lang w:eastAsia="zh-CN"/>
        </w:rPr>
      </w:pPr>
      <w:r>
        <w:rPr>
          <w:lang w:eastAsia="zh-CN"/>
        </w:rPr>
        <w:t xml:space="preserve">DeliveryMode = </w:t>
      </w:r>
      <w:r w:rsidRPr="00DC3228">
        <w:rPr>
          <w:lang w:eastAsia="zh-CN"/>
        </w:rPr>
        <w:t>"</w:t>
      </w:r>
      <w:r>
        <w:rPr>
          <w:lang w:eastAsia="zh-CN"/>
        </w:rPr>
        <w:t>BROADCAST</w:t>
      </w:r>
      <w:r w:rsidRPr="00DC3228">
        <w:rPr>
          <w:lang w:eastAsia="zh-CN"/>
        </w:rPr>
        <w:t>" / "</w:t>
      </w:r>
      <w:r>
        <w:rPr>
          <w:lang w:eastAsia="zh-CN"/>
        </w:rPr>
        <w:t>MULTICAST</w:t>
      </w:r>
      <w:r w:rsidRPr="00DC3228">
        <w:rPr>
          <w:lang w:eastAsia="zh-CN"/>
        </w:rPr>
        <w:t>"</w:t>
      </w:r>
    </w:p>
    <w:p w14:paraId="393A33CB" w14:textId="77777777" w:rsidR="00DD424E" w:rsidRDefault="00DD424E" w:rsidP="00DD424E">
      <w:pPr>
        <w:pStyle w:val="PL"/>
        <w:rPr>
          <w:lang w:eastAsia="zh-CN"/>
        </w:rPr>
      </w:pPr>
    </w:p>
    <w:p w14:paraId="08E1CAB7" w14:textId="77777777" w:rsidR="00DD424E" w:rsidRPr="0074734D" w:rsidRDefault="00DD424E" w:rsidP="00DD424E">
      <w:pPr>
        <w:pStyle w:val="PL"/>
      </w:pPr>
      <w:r w:rsidRPr="0074734D">
        <w:t>;;; MbmsSaId</w:t>
      </w:r>
    </w:p>
    <w:p w14:paraId="592A8B65" w14:textId="77777777" w:rsidR="00DD424E" w:rsidRPr="0074734D" w:rsidRDefault="00DD424E" w:rsidP="00DD424E">
      <w:pPr>
        <w:pStyle w:val="PL"/>
      </w:pPr>
      <w:r w:rsidRPr="0074734D">
        <w:t>;;+ Unique identifier of a MBMS serving area.</w:t>
      </w:r>
    </w:p>
    <w:p w14:paraId="50329561" w14:textId="77777777" w:rsidR="00DD424E" w:rsidRPr="0074734D" w:rsidRDefault="00DD424E" w:rsidP="00DD424E">
      <w:pPr>
        <w:pStyle w:val="PL"/>
      </w:pPr>
      <w:r w:rsidRPr="0074734D">
        <w:t>MbmsSaId = text</w:t>
      </w:r>
    </w:p>
    <w:p w14:paraId="3F999576" w14:textId="77777777" w:rsidR="00DD424E" w:rsidRPr="0074734D" w:rsidRDefault="00DD424E" w:rsidP="00DD424E">
      <w:pPr>
        <w:pStyle w:val="PL"/>
      </w:pPr>
    </w:p>
    <w:p w14:paraId="0207A6F0" w14:textId="77777777" w:rsidR="00DD424E" w:rsidRPr="0074734D" w:rsidRDefault="00DD424E" w:rsidP="00DD424E">
      <w:pPr>
        <w:pStyle w:val="PL"/>
      </w:pPr>
      <w:r w:rsidRPr="0074734D">
        <w:t>;;; MbsSaId</w:t>
      </w:r>
    </w:p>
    <w:p w14:paraId="7A9BFB35" w14:textId="77777777" w:rsidR="00DD424E" w:rsidRPr="0074734D" w:rsidRDefault="00DD424E" w:rsidP="00DD424E">
      <w:pPr>
        <w:pStyle w:val="PL"/>
      </w:pPr>
      <w:r w:rsidRPr="0074734D">
        <w:t>;;+ Unique identifier of a MBS serving area.</w:t>
      </w:r>
    </w:p>
    <w:p w14:paraId="4D011F09" w14:textId="77777777" w:rsidR="00DD424E" w:rsidRPr="0074734D" w:rsidRDefault="00DD424E" w:rsidP="00DD424E">
      <w:pPr>
        <w:pStyle w:val="PL"/>
      </w:pPr>
      <w:r w:rsidRPr="0074734D">
        <w:t>MbsSaId = text</w:t>
      </w:r>
    </w:p>
    <w:p w14:paraId="3F1073B6" w14:textId="77777777" w:rsidR="00DD424E" w:rsidRPr="0074734D" w:rsidRDefault="00DD424E" w:rsidP="00DD424E">
      <w:pPr>
        <w:pStyle w:val="PL"/>
      </w:pPr>
    </w:p>
    <w:p w14:paraId="7533E5FB" w14:textId="77777777" w:rsidR="00DD424E" w:rsidRPr="0074734D" w:rsidRDefault="00DD424E" w:rsidP="00DD424E">
      <w:pPr>
        <w:pStyle w:val="PL"/>
      </w:pPr>
      <w:r w:rsidRPr="0074734D">
        <w:t>;;; Tmgi</w:t>
      </w:r>
    </w:p>
    <w:p w14:paraId="630AB85B" w14:textId="77777777" w:rsidR="00DD424E" w:rsidRPr="0074734D" w:rsidRDefault="00DD424E" w:rsidP="00DD424E">
      <w:pPr>
        <w:pStyle w:val="PL"/>
      </w:pPr>
      <w:r w:rsidRPr="0074734D">
        <w:t>;;+ Temporary Mobile Group Identity for use by MBMS.</w:t>
      </w:r>
    </w:p>
    <w:p w14:paraId="2D4F63BC" w14:textId="77777777" w:rsidR="00DD424E" w:rsidRPr="0074734D" w:rsidRDefault="00DD424E" w:rsidP="00DD424E">
      <w:pPr>
        <w:pStyle w:val="PL"/>
      </w:pPr>
      <w:r w:rsidRPr="0074734D">
        <w:t>Tmgi = bytes</w:t>
      </w:r>
    </w:p>
    <w:p w14:paraId="59B1F39E" w14:textId="77777777" w:rsidR="00DD424E" w:rsidRPr="0074734D" w:rsidRDefault="00DD424E" w:rsidP="00DD424E">
      <w:pPr>
        <w:pStyle w:val="PL"/>
      </w:pPr>
    </w:p>
    <w:p w14:paraId="1ADBE9D0" w14:textId="77777777" w:rsidR="00DD424E" w:rsidRPr="0074734D" w:rsidRDefault="00DD424E" w:rsidP="00DD424E">
      <w:pPr>
        <w:pStyle w:val="PL"/>
      </w:pPr>
      <w:r w:rsidRPr="0074734D">
        <w:t>;;; Uinteger</w:t>
      </w:r>
    </w:p>
    <w:p w14:paraId="01A59C3F" w14:textId="77777777" w:rsidR="00DD424E" w:rsidRPr="0074734D" w:rsidRDefault="00DD424E" w:rsidP="00DD424E">
      <w:pPr>
        <w:pStyle w:val="PL"/>
      </w:pPr>
      <w:r w:rsidRPr="0074734D">
        <w:t>;;+ Unsigned Integer, i.e. only value 0 and integers above 0 are permissible.</w:t>
      </w:r>
    </w:p>
    <w:p w14:paraId="4967BB88" w14:textId="77777777" w:rsidR="00DD424E" w:rsidRPr="00AA1FFA" w:rsidRDefault="00DD424E" w:rsidP="00DD424E">
      <w:pPr>
        <w:pStyle w:val="PL"/>
        <w:rPr>
          <w:lang w:val="sv-SE"/>
        </w:rPr>
      </w:pPr>
      <w:r w:rsidRPr="00C46874">
        <w:rPr>
          <w:lang w:val="sv-SE"/>
        </w:rPr>
        <w:t>Uinteger = int .ge 0</w:t>
      </w:r>
    </w:p>
    <w:p w14:paraId="2B92356A" w14:textId="77777777" w:rsidR="00DD424E" w:rsidRPr="00C46874" w:rsidRDefault="00DD424E" w:rsidP="00DD424E">
      <w:pPr>
        <w:pStyle w:val="Heading3"/>
        <w:rPr>
          <w:noProof/>
          <w:lang w:val="sv-SE"/>
        </w:rPr>
      </w:pPr>
      <w:bookmarkStart w:id="962" w:name="_Toc209721870"/>
      <w:r w:rsidRPr="00C46874">
        <w:rPr>
          <w:noProof/>
          <w:lang w:val="sv-SE"/>
        </w:rPr>
        <w:t>A.3.</w:t>
      </w:r>
      <w:r>
        <w:rPr>
          <w:noProof/>
          <w:lang w:val="sv-SE"/>
        </w:rPr>
        <w:t>2</w:t>
      </w:r>
      <w:r w:rsidRPr="00C46874">
        <w:rPr>
          <w:noProof/>
          <w:lang w:val="sv-SE"/>
        </w:rPr>
        <w:t>.6</w:t>
      </w:r>
      <w:r w:rsidRPr="00C46874">
        <w:rPr>
          <w:noProof/>
          <w:lang w:val="sv-SE"/>
        </w:rPr>
        <w:tab/>
        <w:t>Media Types</w:t>
      </w:r>
      <w:bookmarkEnd w:id="962"/>
    </w:p>
    <w:p w14:paraId="210CDD4B" w14:textId="6A172206" w:rsidR="00DD424E" w:rsidRPr="00DD424E" w:rsidRDefault="00DD424E" w:rsidP="00DD424E">
      <w:pPr>
        <w:rPr>
          <w:lang w:val="en-US"/>
        </w:rPr>
      </w:pPr>
      <w:r>
        <w:rPr>
          <w:lang w:eastAsia="zh-CN"/>
        </w:rPr>
        <w:t>See clause A.4</w:t>
      </w:r>
      <w:r w:rsidRPr="00826514">
        <w:rPr>
          <w:lang w:val="en-US"/>
        </w:rPr>
        <w:t>.</w:t>
      </w:r>
    </w:p>
    <w:p w14:paraId="1A9D2F78" w14:textId="77777777" w:rsidR="009D13B9" w:rsidRDefault="009D13B9" w:rsidP="009D13B9">
      <w:pPr>
        <w:pStyle w:val="Heading2"/>
      </w:pPr>
      <w:bookmarkStart w:id="963" w:name="_CRA_4"/>
      <w:bookmarkStart w:id="964" w:name="_Toc168325664"/>
      <w:bookmarkStart w:id="965" w:name="_Toc187929811"/>
      <w:bookmarkStart w:id="966" w:name="_Toc209721871"/>
      <w:bookmarkEnd w:id="963"/>
      <w:r>
        <w:t>A.4</w:t>
      </w:r>
      <w:r>
        <w:tab/>
      </w:r>
      <w:bookmarkEnd w:id="964"/>
      <w:bookmarkEnd w:id="965"/>
      <w:r>
        <w:t>Media types</w:t>
      </w:r>
      <w:bookmarkEnd w:id="966"/>
    </w:p>
    <w:p w14:paraId="1B32DD45" w14:textId="77777777" w:rsidR="009D13B9" w:rsidRPr="00C77A9A" w:rsidRDefault="009D13B9" w:rsidP="009D13B9">
      <w:pPr>
        <w:pStyle w:val="Heading3"/>
      </w:pPr>
      <w:bookmarkStart w:id="967" w:name="_CRA_4_1"/>
      <w:bookmarkStart w:id="968" w:name="_Toc168325576"/>
      <w:bookmarkStart w:id="969" w:name="_Toc187929722"/>
      <w:bookmarkStart w:id="970" w:name="_Toc209721872"/>
      <w:bookmarkEnd w:id="967"/>
      <w:r>
        <w:t>A.4</w:t>
      </w:r>
      <w:r w:rsidRPr="00FC34DC">
        <w:t>.1</w:t>
      </w:r>
      <w:r w:rsidRPr="00C77A9A">
        <w:tab/>
      </w:r>
      <w:r>
        <w:t>General</w:t>
      </w:r>
      <w:bookmarkEnd w:id="968"/>
      <w:bookmarkEnd w:id="969"/>
      <w:bookmarkEnd w:id="970"/>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77777777" w:rsidR="009D13B9" w:rsidRPr="003B0829" w:rsidRDefault="009D13B9" w:rsidP="003B0829">
      <w:pPr>
        <w:pStyle w:val="Heading3"/>
      </w:pPr>
      <w:bookmarkStart w:id="971" w:name="_CRA_2_2"/>
      <w:bookmarkStart w:id="972" w:name="_CRA_4_2"/>
      <w:bookmarkStart w:id="973" w:name="_Toc24868466"/>
      <w:bookmarkStart w:id="974" w:name="_Toc34153974"/>
      <w:bookmarkStart w:id="975" w:name="_Toc36040918"/>
      <w:bookmarkStart w:id="976" w:name="_Toc36041231"/>
      <w:bookmarkStart w:id="977" w:name="_Toc43196515"/>
      <w:bookmarkStart w:id="978" w:name="_Toc43481285"/>
      <w:bookmarkStart w:id="979" w:name="_Toc45134562"/>
      <w:bookmarkStart w:id="980" w:name="_Toc51189094"/>
      <w:bookmarkStart w:id="981" w:name="_Toc51763770"/>
      <w:bookmarkStart w:id="982" w:name="_Toc57206002"/>
      <w:bookmarkStart w:id="983" w:name="_Toc59019343"/>
      <w:bookmarkStart w:id="984" w:name="_Toc99195502"/>
      <w:bookmarkStart w:id="985" w:name="_Toc154277354"/>
      <w:bookmarkStart w:id="986" w:name="_Toc168325577"/>
      <w:bookmarkStart w:id="987" w:name="_Toc187929723"/>
      <w:bookmarkStart w:id="988" w:name="OLE_LINK62"/>
      <w:bookmarkStart w:id="989" w:name="_Toc209721873"/>
      <w:bookmarkEnd w:id="971"/>
      <w:bookmarkEnd w:id="972"/>
      <w:r w:rsidRPr="003B0829">
        <w:t>A.4.2</w:t>
      </w:r>
      <w:r w:rsidRPr="003B0829">
        <w:tab/>
        <w:t>Media type structure and definition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9"/>
    </w:p>
    <w:bookmarkEnd w:id="988"/>
    <w:p w14:paraId="751BB6DB" w14:textId="057ECABD" w:rsidR="009D13B9" w:rsidRDefault="009D13B9" w:rsidP="007575A4">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342D3D0" w14:textId="77777777" w:rsidR="009D13B9" w:rsidRDefault="009D13B9" w:rsidP="009D13B9">
      <w:r>
        <w:t>Table</w:t>
      </w:r>
      <w:bookmarkStart w:id="990" w:name="OLE_LINK278"/>
      <w:bookmarkStart w:id="991" w:name="OLE_LINK279"/>
      <w:r>
        <w:t> </w:t>
      </w:r>
      <w:bookmarkEnd w:id="990"/>
      <w:bookmarkEnd w:id="991"/>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992" w:name="_CRTableA_2_3_1"/>
      <w:bookmarkStart w:id="993" w:name="_CRTableA_4_2_1"/>
      <w:r w:rsidRPr="00A85617">
        <w:t>Table </w:t>
      </w:r>
      <w:bookmarkEnd w:id="992"/>
      <w:bookmarkEnd w:id="993"/>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1011"/>
        <w:gridCol w:w="4531"/>
      </w:tblGrid>
      <w:tr w:rsidR="009D13B9" w14:paraId="30C026F3" w14:textId="77777777" w:rsidTr="00DD424E">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77777777" w:rsidR="009D13B9" w:rsidRDefault="009D13B9" w:rsidP="00A42DAE">
            <w:pPr>
              <w:pStyle w:val="TAH"/>
            </w:pPr>
            <w:r>
              <w:t>Media type and paramter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A42DAE">
            <w:pPr>
              <w:pStyle w:val="TAH"/>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A42DAE">
            <w:pPr>
              <w:pStyle w:val="TAH"/>
              <w:rPr>
                <w:lang w:eastAsia="en-GB"/>
              </w:rPr>
            </w:pPr>
            <w:r>
              <w:t>Description</w:t>
            </w:r>
          </w:p>
        </w:tc>
      </w:tr>
      <w:tr w:rsidR="009D13B9" w14:paraId="39B8DDAC" w14:textId="77777777" w:rsidTr="00DD424E">
        <w:tc>
          <w:tcPr>
            <w:tcW w:w="2095"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A42DAE">
            <w:pPr>
              <w:pStyle w:val="TAL"/>
              <w:jc w:val="center"/>
            </w:pPr>
            <w:r>
              <w:t>vnd.3gpp.seal-network-resource-info+cbor;modeltype=qos-session</w:t>
            </w:r>
          </w:p>
        </w:tc>
        <w:tc>
          <w:tcPr>
            <w:tcW w:w="482"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A42DAE">
            <w:pPr>
              <w:pStyle w:val="TAL"/>
              <w:jc w:val="center"/>
            </w:pPr>
            <w:r>
              <w:t>6.2.4.2.3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A42DAE">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DD424E">
        <w:tc>
          <w:tcPr>
            <w:tcW w:w="2095"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A42DAE">
            <w:pPr>
              <w:pStyle w:val="TAL"/>
              <w:jc w:val="center"/>
            </w:pPr>
            <w:r>
              <w:t>vnd.3gpp.seal-network-resource-info+cbor;modeltype=session-participant</w:t>
            </w:r>
          </w:p>
        </w:tc>
        <w:tc>
          <w:tcPr>
            <w:tcW w:w="482"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A42DAE">
            <w:pPr>
              <w:pStyle w:val="TAL"/>
              <w:jc w:val="center"/>
            </w:pPr>
            <w:r>
              <w:t>6.2.4.3.3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A42DAE">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DD424E">
        <w:tc>
          <w:tcPr>
            <w:tcW w:w="2095"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A42DAE">
            <w:pPr>
              <w:pStyle w:val="TAL"/>
              <w:jc w:val="center"/>
            </w:pPr>
            <w:r>
              <w:t>vnd.3gpp.seal-network-resource-info+cbor;modeltype=mbms-resource-config</w:t>
            </w:r>
          </w:p>
        </w:tc>
        <w:tc>
          <w:tcPr>
            <w:tcW w:w="482"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A42DAE">
            <w:pPr>
              <w:pStyle w:val="TAL"/>
              <w:jc w:val="center"/>
            </w:pPr>
            <w:r>
              <w:t>6.2.3.2.4, 6.2.3.3.1, 6.2.3.3.4.1, 6.2.3.6.4, 6.2.3.10.1</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A42DAE">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DD424E">
        <w:tc>
          <w:tcPr>
            <w:tcW w:w="2095"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A42DAE">
            <w:pPr>
              <w:pStyle w:val="TAL"/>
              <w:jc w:val="center"/>
            </w:pPr>
            <w:r>
              <w:t>vnd.3gpp.seal-network-resource-info+cbor;modeltype=mbms-resource-state</w:t>
            </w:r>
          </w:p>
        </w:tc>
        <w:tc>
          <w:tcPr>
            <w:tcW w:w="482"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A42DAE">
            <w:pPr>
              <w:pStyle w:val="TAL"/>
              <w:jc w:val="center"/>
            </w:pPr>
            <w:r>
              <w:t>6.2.3.4.3, 6.2.3.6.3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A42DAE">
            <w:pPr>
              <w:pStyle w:val="TAL"/>
            </w:pPr>
            <w:r>
              <w:rPr>
                <w:lang w:val="en-US"/>
              </w:rPr>
              <w:t xml:space="preserve">The media type and parameter </w:t>
            </w:r>
            <w:r w:rsidRPr="00826514">
              <w:rPr>
                <w:lang w:val="en-US"/>
              </w:rPr>
              <w:t>for a</w:t>
            </w:r>
            <w:r>
              <w:rPr>
                <w:lang w:val="en-US"/>
              </w:rPr>
              <w:t>n MBMS resource state</w:t>
            </w:r>
            <w:r w:rsidRPr="00C8352D">
              <w:t>.</w:t>
            </w:r>
          </w:p>
        </w:tc>
      </w:tr>
      <w:tr w:rsidR="00DD424E" w14:paraId="3F66A8CB" w14:textId="77777777" w:rsidTr="00DD424E">
        <w:tc>
          <w:tcPr>
            <w:tcW w:w="2095" w:type="pct"/>
            <w:tcBorders>
              <w:top w:val="single" w:sz="4" w:space="0" w:color="auto"/>
              <w:left w:val="single" w:sz="4" w:space="0" w:color="auto"/>
              <w:bottom w:val="single" w:sz="4" w:space="0" w:color="auto"/>
              <w:right w:val="single" w:sz="4" w:space="0" w:color="auto"/>
            </w:tcBorders>
          </w:tcPr>
          <w:p w14:paraId="1CFEBEF7" w14:textId="620E91E4" w:rsidR="00DD424E" w:rsidRDefault="00DD424E" w:rsidP="00DD424E">
            <w:pPr>
              <w:pStyle w:val="TAL"/>
              <w:jc w:val="center"/>
            </w:pPr>
            <w:r>
              <w:t>vnd.3gpp.seal-network-resource-info+cbor;modeltype=mbs-resource-config</w:t>
            </w:r>
          </w:p>
        </w:tc>
        <w:tc>
          <w:tcPr>
            <w:tcW w:w="482" w:type="pct"/>
            <w:tcBorders>
              <w:top w:val="single" w:sz="4" w:space="0" w:color="auto"/>
              <w:left w:val="single" w:sz="4" w:space="0" w:color="auto"/>
              <w:bottom w:val="single" w:sz="4" w:space="0" w:color="auto"/>
              <w:right w:val="single" w:sz="4" w:space="0" w:color="auto"/>
            </w:tcBorders>
          </w:tcPr>
          <w:p w14:paraId="73F0B8EF" w14:textId="63FFBF27" w:rsidR="00DD424E" w:rsidRDefault="00DD424E" w:rsidP="00DD424E">
            <w:pPr>
              <w:pStyle w:val="TAL"/>
              <w:jc w:val="center"/>
            </w:pPr>
            <w:r>
              <w:t>6.1.3.10.1, 6.2.3.10.4.1, 6.2.3.10.4.2</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Default="00DD424E" w:rsidP="00DD424E">
            <w:pPr>
              <w:pStyle w:val="TAL"/>
              <w:rPr>
                <w:lang w:val="en-US"/>
              </w:rPr>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MBS resource configuration.</w:t>
            </w:r>
          </w:p>
        </w:tc>
      </w:tr>
      <w:tr w:rsidR="00DD424E" w14:paraId="64FC37D4" w14:textId="77777777" w:rsidTr="00DD424E">
        <w:tc>
          <w:tcPr>
            <w:tcW w:w="2095" w:type="pct"/>
            <w:tcBorders>
              <w:top w:val="single" w:sz="4" w:space="0" w:color="auto"/>
              <w:left w:val="single" w:sz="4" w:space="0" w:color="auto"/>
              <w:bottom w:val="single" w:sz="4" w:space="0" w:color="auto"/>
              <w:right w:val="single" w:sz="4" w:space="0" w:color="auto"/>
            </w:tcBorders>
          </w:tcPr>
          <w:p w14:paraId="07C0F5B9" w14:textId="0ED9BF75" w:rsidR="00DD424E" w:rsidRDefault="00DD424E" w:rsidP="00DD424E">
            <w:pPr>
              <w:pStyle w:val="TAL"/>
              <w:jc w:val="center"/>
            </w:pPr>
            <w:r>
              <w:t>vnd.3gpp.seal-network-resource-info+cbor;modeltype=mbs-resource-state</w:t>
            </w:r>
          </w:p>
        </w:tc>
        <w:tc>
          <w:tcPr>
            <w:tcW w:w="482" w:type="pct"/>
            <w:tcBorders>
              <w:top w:val="single" w:sz="4" w:space="0" w:color="auto"/>
              <w:left w:val="single" w:sz="4" w:space="0" w:color="auto"/>
              <w:bottom w:val="single" w:sz="4" w:space="0" w:color="auto"/>
              <w:right w:val="single" w:sz="4" w:space="0" w:color="auto"/>
            </w:tcBorders>
          </w:tcPr>
          <w:p w14:paraId="109F7BB3" w14:textId="5292B070" w:rsidR="00DD424E" w:rsidRDefault="00DD424E" w:rsidP="00DD424E">
            <w:pPr>
              <w:pStyle w:val="TAL"/>
              <w:jc w:val="center"/>
            </w:pPr>
            <w:r w:rsidRPr="00004F96">
              <w:t>6.2.3.</w:t>
            </w:r>
            <w:r>
              <w:t>11</w:t>
            </w:r>
            <w:r w:rsidRPr="00004F96">
              <w:t>.</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Default="00DD424E" w:rsidP="00DD424E">
            <w:pPr>
              <w:pStyle w:val="TAL"/>
              <w:rPr>
                <w:lang w:val="en-US"/>
              </w:rPr>
            </w:pPr>
            <w:r>
              <w:rPr>
                <w:lang w:val="en-US"/>
              </w:rPr>
              <w:t xml:space="preserve">The media type and parameter </w:t>
            </w:r>
            <w:r w:rsidRPr="00826514">
              <w:rPr>
                <w:lang w:val="en-US"/>
              </w:rPr>
              <w:t>for a</w:t>
            </w:r>
            <w:r>
              <w:rPr>
                <w:lang w:val="en-US"/>
              </w:rPr>
              <w:t>n MBS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994" w:name="_CRA_4_3"/>
      <w:bookmarkStart w:id="995" w:name="_Toc189574652"/>
      <w:bookmarkStart w:id="996" w:name="_Toc209721874"/>
      <w:bookmarkEnd w:id="994"/>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995"/>
      <w:r w:rsidRPr="00A93A02">
        <w:t>vnd.3gpp.seal-</w:t>
      </w:r>
      <w:r>
        <w:t>location-info+cbor</w:t>
      </w:r>
      <w:bookmarkEnd w:id="996"/>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997" w:name="_CRAnnexBinformative"/>
      <w:bookmarkStart w:id="998" w:name="_Toc209721875"/>
      <w:bookmarkEnd w:id="997"/>
      <w:r w:rsidRPr="00004F96">
        <w:t xml:space="preserve">Annex </w:t>
      </w:r>
      <w:r w:rsidR="004D5A8F">
        <w:t>B</w:t>
      </w:r>
      <w:r w:rsidRPr="00004F96">
        <w:t xml:space="preserve"> (informative):</w:t>
      </w:r>
      <w:r w:rsidRPr="00004F96">
        <w:br/>
        <w:t>Change history</w:t>
      </w:r>
      <w:bookmarkStart w:id="999" w:name="historyclause"/>
      <w:bookmarkEnd w:id="999"/>
      <w:bookmarkEnd w:id="99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lang w:eastAsia="en-GB"/>
              </w:rPr>
            </w:pPr>
            <w:hyperlink r:id="rId20" w:history="1">
              <w:r w:rsidRPr="003B0829">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lang w:eastAsia="en-GB"/>
              </w:rPr>
            </w:pPr>
            <w:hyperlink r:id="rId21"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lang w:eastAsia="en-GB"/>
              </w:rPr>
            </w:pPr>
            <w:hyperlink r:id="rId22"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lang w:eastAsia="en-GB"/>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lang w:eastAsia="en-GB"/>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lang w:eastAsia="en-GB"/>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lang w:eastAsia="en-GB"/>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lang w:eastAsia="en-GB"/>
              </w:rPr>
            </w:pPr>
            <w:hyperlink r:id="rId23"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lang w:eastAsia="en-GB"/>
              </w:rPr>
            </w:pPr>
            <w:hyperlink r:id="rId24"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r w:rsidR="007575A4" w:rsidRPr="006440DC"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Default="007575A4"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Default="007575A4"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3B0829" w:rsidRDefault="007575A4" w:rsidP="003B0829">
            <w:pPr>
              <w:pStyle w:val="TAC"/>
              <w:rPr>
                <w:sz w:val="16"/>
              </w:rPr>
            </w:pPr>
            <w:r w:rsidRPr="007575A4">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Default="007575A4" w:rsidP="0002372D">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Default="007575A4"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Default="007575A4"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Default="007575A4" w:rsidP="0002372D">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Default="007575A4" w:rsidP="0002372D">
            <w:pPr>
              <w:pStyle w:val="TAC"/>
              <w:rPr>
                <w:rFonts w:cs="Arial"/>
                <w:sz w:val="16"/>
                <w:szCs w:val="16"/>
                <w:lang w:eastAsia="ko-KR"/>
              </w:rPr>
            </w:pPr>
            <w:r>
              <w:rPr>
                <w:rFonts w:cs="Arial"/>
                <w:sz w:val="16"/>
                <w:szCs w:val="16"/>
                <w:lang w:eastAsia="ko-KR"/>
              </w:rPr>
              <w:t>18.8.0</w:t>
            </w:r>
          </w:p>
        </w:tc>
      </w:tr>
      <w:tr w:rsidR="00650CE5" w:rsidRPr="006440DC"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Default="00650CE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Default="00650CE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7575A4" w:rsidRDefault="00650CE5" w:rsidP="003B0829">
            <w:pPr>
              <w:pStyle w:val="TAC"/>
              <w:rPr>
                <w:sz w:val="16"/>
              </w:rPr>
            </w:pPr>
            <w:r w:rsidRPr="00650CE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Default="00650CE5" w:rsidP="0002372D">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Default="00650CE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Default="00650CE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Default="00650CE5" w:rsidP="0002372D">
            <w:pPr>
              <w:pStyle w:val="TAL"/>
              <w:rPr>
                <w:rFonts w:cs="Arial"/>
                <w:sz w:val="16"/>
                <w:szCs w:val="16"/>
                <w:lang w:eastAsia="ko-KR"/>
              </w:rPr>
            </w:pPr>
            <w:r>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Default="00650CE5" w:rsidP="0002372D">
            <w:pPr>
              <w:pStyle w:val="TAC"/>
              <w:rPr>
                <w:rFonts w:cs="Arial"/>
                <w:sz w:val="16"/>
                <w:szCs w:val="16"/>
                <w:lang w:eastAsia="ko-KR"/>
              </w:rPr>
            </w:pPr>
            <w:r>
              <w:rPr>
                <w:rFonts w:cs="Arial"/>
                <w:sz w:val="16"/>
                <w:szCs w:val="16"/>
                <w:lang w:eastAsia="ko-KR"/>
              </w:rPr>
              <w:t>18.8.0</w:t>
            </w:r>
          </w:p>
        </w:tc>
      </w:tr>
      <w:tr w:rsidR="00D07841" w:rsidRPr="006440DC"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Default="00D07841"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Default="00D07841"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650CE5" w:rsidRDefault="00D07841" w:rsidP="003B0829">
            <w:pPr>
              <w:pStyle w:val="TAC"/>
              <w:rPr>
                <w:sz w:val="16"/>
              </w:rPr>
            </w:pPr>
            <w:r w:rsidRPr="00D07841">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Default="00D07841" w:rsidP="0002372D">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Default="00D07841"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Default="00D07841"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Default="00D07841" w:rsidP="0002372D">
            <w:pPr>
              <w:pStyle w:val="TAL"/>
              <w:rPr>
                <w:rFonts w:cs="Arial"/>
                <w:sz w:val="16"/>
                <w:szCs w:val="16"/>
                <w:lang w:eastAsia="ko-KR"/>
              </w:rPr>
            </w:pPr>
            <w:r>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Default="00D07841" w:rsidP="0002372D">
            <w:pPr>
              <w:pStyle w:val="TAC"/>
              <w:rPr>
                <w:rFonts w:cs="Arial"/>
                <w:sz w:val="16"/>
                <w:szCs w:val="16"/>
                <w:lang w:eastAsia="ko-KR"/>
              </w:rPr>
            </w:pPr>
            <w:r>
              <w:rPr>
                <w:rFonts w:cs="Arial"/>
                <w:sz w:val="16"/>
                <w:szCs w:val="16"/>
                <w:lang w:eastAsia="ko-KR"/>
              </w:rPr>
              <w:t>18.8.0</w:t>
            </w:r>
          </w:p>
        </w:tc>
      </w:tr>
      <w:tr w:rsidR="00974552" w:rsidRPr="006440DC"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Default="00974552"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Default="00974552"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D07841" w:rsidRDefault="00974552" w:rsidP="003B0829">
            <w:pPr>
              <w:pStyle w:val="TAC"/>
              <w:rPr>
                <w:sz w:val="16"/>
              </w:rPr>
            </w:pPr>
            <w:r w:rsidRPr="00974552">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Default="00974552" w:rsidP="0002372D">
            <w:pPr>
              <w:pStyle w:val="TAL"/>
              <w:rPr>
                <w:rFonts w:cs="Arial"/>
                <w:sz w:val="16"/>
                <w:szCs w:val="16"/>
                <w:lang w:eastAsia="ko-KR"/>
              </w:rPr>
            </w:pPr>
            <w:r>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Default="0097455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Default="00974552"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Default="00974552" w:rsidP="0002372D">
            <w:pPr>
              <w:pStyle w:val="TAL"/>
              <w:rPr>
                <w:rFonts w:cs="Arial"/>
                <w:sz w:val="16"/>
                <w:szCs w:val="16"/>
                <w:lang w:eastAsia="ko-KR"/>
              </w:rPr>
            </w:pPr>
            <w:r>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Default="00974552" w:rsidP="0002372D">
            <w:pPr>
              <w:pStyle w:val="TAC"/>
              <w:rPr>
                <w:rFonts w:cs="Arial"/>
                <w:sz w:val="16"/>
                <w:szCs w:val="16"/>
                <w:lang w:eastAsia="ko-KR"/>
              </w:rPr>
            </w:pPr>
            <w:r>
              <w:rPr>
                <w:rFonts w:cs="Arial"/>
                <w:sz w:val="16"/>
                <w:szCs w:val="16"/>
                <w:lang w:eastAsia="ko-KR"/>
              </w:rPr>
              <w:t>18.8.0</w:t>
            </w:r>
          </w:p>
        </w:tc>
      </w:tr>
      <w:tr w:rsidR="00EB45AD" w:rsidRPr="006440DC"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Default="00EB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Default="00EB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74552" w:rsidRDefault="00EB45AD" w:rsidP="003B0829">
            <w:pPr>
              <w:pStyle w:val="TAC"/>
              <w:rPr>
                <w:sz w:val="16"/>
              </w:rPr>
            </w:pPr>
            <w:r w:rsidRPr="00EB45A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Default="00EB45AD" w:rsidP="0002372D">
            <w:pPr>
              <w:pStyle w:val="TAL"/>
              <w:rPr>
                <w:rFonts w:cs="Arial"/>
                <w:sz w:val="16"/>
                <w:szCs w:val="16"/>
                <w:lang w:eastAsia="ko-KR"/>
              </w:rPr>
            </w:pPr>
            <w:r>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Default="00EB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Default="00EB45AD"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Default="00EB45AD" w:rsidP="0002372D">
            <w:pPr>
              <w:pStyle w:val="TAL"/>
              <w:rPr>
                <w:rFonts w:cs="Arial"/>
                <w:sz w:val="16"/>
                <w:szCs w:val="16"/>
                <w:lang w:eastAsia="ko-KR"/>
              </w:rPr>
            </w:pPr>
            <w:r>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Default="00EB45AD" w:rsidP="0002372D">
            <w:pPr>
              <w:pStyle w:val="TAC"/>
              <w:rPr>
                <w:rFonts w:cs="Arial"/>
                <w:sz w:val="16"/>
                <w:szCs w:val="16"/>
                <w:lang w:eastAsia="ko-KR"/>
              </w:rPr>
            </w:pPr>
            <w:r>
              <w:rPr>
                <w:rFonts w:cs="Arial"/>
                <w:sz w:val="16"/>
                <w:szCs w:val="16"/>
                <w:lang w:eastAsia="ko-KR"/>
              </w:rPr>
              <w:t>18.8.0</w:t>
            </w:r>
          </w:p>
        </w:tc>
      </w:tr>
      <w:tr w:rsidR="00A93B9F" w:rsidRPr="006440DC"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Default="00A93B9F"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Default="00A93B9F"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EB45AD" w:rsidRDefault="00A93B9F" w:rsidP="003B0829">
            <w:pPr>
              <w:pStyle w:val="TAC"/>
              <w:rPr>
                <w:sz w:val="16"/>
              </w:rPr>
            </w:pPr>
            <w:r w:rsidRPr="00A93B9F">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Default="00A93B9F" w:rsidP="0002372D">
            <w:pPr>
              <w:pStyle w:val="TAL"/>
              <w:rPr>
                <w:rFonts w:cs="Arial"/>
                <w:sz w:val="16"/>
                <w:szCs w:val="16"/>
                <w:lang w:eastAsia="ko-KR"/>
              </w:rPr>
            </w:pPr>
            <w:r>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Default="00A93B9F"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Default="00A93B9F"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Default="00A93B9F" w:rsidP="0002372D">
            <w:pPr>
              <w:pStyle w:val="TAL"/>
              <w:rPr>
                <w:rFonts w:cs="Arial"/>
                <w:sz w:val="16"/>
                <w:szCs w:val="16"/>
                <w:lang w:eastAsia="ko-KR"/>
              </w:rPr>
            </w:pPr>
            <w:r>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Default="00A93B9F" w:rsidP="0002372D">
            <w:pPr>
              <w:pStyle w:val="TAC"/>
              <w:rPr>
                <w:rFonts w:cs="Arial"/>
                <w:sz w:val="16"/>
                <w:szCs w:val="16"/>
                <w:lang w:eastAsia="ko-KR"/>
              </w:rPr>
            </w:pPr>
            <w:r>
              <w:rPr>
                <w:rFonts w:cs="Arial"/>
                <w:sz w:val="16"/>
                <w:szCs w:val="16"/>
                <w:lang w:eastAsia="ko-KR"/>
              </w:rPr>
              <w:t>18.8.0</w:t>
            </w:r>
          </w:p>
        </w:tc>
      </w:tr>
      <w:tr w:rsidR="00901A8C" w:rsidRPr="006440DC"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Default="00901A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Default="00901A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A93B9F" w:rsidRDefault="00901A8C" w:rsidP="003B0829">
            <w:pPr>
              <w:pStyle w:val="TAC"/>
              <w:rPr>
                <w:sz w:val="16"/>
              </w:rPr>
            </w:pPr>
            <w:r w:rsidRPr="00901A8C">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Default="00901A8C" w:rsidP="0002372D">
            <w:pPr>
              <w:pStyle w:val="TAL"/>
              <w:rPr>
                <w:rFonts w:cs="Arial"/>
                <w:sz w:val="16"/>
                <w:szCs w:val="16"/>
                <w:lang w:eastAsia="ko-KR"/>
              </w:rPr>
            </w:pPr>
            <w:r>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Default="00901A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Default="00901A8C"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Default="00901A8C" w:rsidP="0002372D">
            <w:pPr>
              <w:pStyle w:val="TAL"/>
              <w:rPr>
                <w:rFonts w:cs="Arial"/>
                <w:sz w:val="16"/>
                <w:szCs w:val="16"/>
                <w:lang w:eastAsia="ko-KR"/>
              </w:rPr>
            </w:pPr>
            <w:r>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Default="00901A8C" w:rsidP="0002372D">
            <w:pPr>
              <w:pStyle w:val="TAC"/>
              <w:rPr>
                <w:rFonts w:cs="Arial"/>
                <w:sz w:val="16"/>
                <w:szCs w:val="16"/>
                <w:lang w:eastAsia="ko-KR"/>
              </w:rPr>
            </w:pPr>
            <w:r>
              <w:rPr>
                <w:rFonts w:cs="Arial"/>
                <w:sz w:val="16"/>
                <w:szCs w:val="16"/>
                <w:lang w:eastAsia="ko-KR"/>
              </w:rPr>
              <w:t>18.8.0</w:t>
            </w:r>
          </w:p>
        </w:tc>
      </w:tr>
      <w:tr w:rsidR="00DD424E" w:rsidRPr="006440DC"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Default="00DD424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Default="00DD424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01A8C" w:rsidRDefault="00DD424E" w:rsidP="003B0829">
            <w:pPr>
              <w:pStyle w:val="TAC"/>
              <w:rPr>
                <w:sz w:val="16"/>
              </w:rPr>
            </w:pPr>
            <w:r w:rsidRPr="00DD424E">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Default="00DD424E" w:rsidP="0002372D">
            <w:pPr>
              <w:pStyle w:val="TAL"/>
              <w:rPr>
                <w:rFonts w:cs="Arial"/>
                <w:sz w:val="16"/>
                <w:szCs w:val="16"/>
                <w:lang w:eastAsia="ko-KR"/>
              </w:rPr>
            </w:pPr>
            <w:r>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Default="00DD424E"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Default="00DD424E"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Default="00DD424E" w:rsidP="0002372D">
            <w:pPr>
              <w:pStyle w:val="TAL"/>
              <w:rPr>
                <w:rFonts w:cs="Arial"/>
                <w:sz w:val="16"/>
                <w:szCs w:val="16"/>
                <w:lang w:eastAsia="ko-KR"/>
              </w:rPr>
            </w:pPr>
            <w:r>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Default="00DD424E" w:rsidP="0002372D">
            <w:pPr>
              <w:pStyle w:val="TAC"/>
              <w:rPr>
                <w:rFonts w:cs="Arial"/>
                <w:sz w:val="16"/>
                <w:szCs w:val="16"/>
                <w:lang w:eastAsia="ko-KR"/>
              </w:rPr>
            </w:pPr>
            <w:r>
              <w:rPr>
                <w:rFonts w:cs="Arial"/>
                <w:sz w:val="16"/>
                <w:szCs w:val="16"/>
                <w:lang w:eastAsia="ko-KR"/>
              </w:rPr>
              <w:t>18.8.0</w:t>
            </w:r>
          </w:p>
        </w:tc>
      </w:tr>
      <w:tr w:rsidR="00F66C90" w:rsidRPr="006440DC"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Default="00F66C90"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Default="00F66C90"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DD424E" w:rsidRDefault="00F66C90" w:rsidP="003B0829">
            <w:pPr>
              <w:pStyle w:val="TAC"/>
              <w:rPr>
                <w:sz w:val="16"/>
              </w:rPr>
            </w:pPr>
            <w:r w:rsidRPr="00F66C90">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Default="00F66C90" w:rsidP="0002372D">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Default="00F66C90"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Default="00F66C90"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Default="00F66C90" w:rsidP="0002372D">
            <w:pPr>
              <w:pStyle w:val="TAL"/>
              <w:rPr>
                <w:rFonts w:cs="Arial"/>
                <w:sz w:val="16"/>
                <w:szCs w:val="16"/>
                <w:lang w:eastAsia="ko-KR"/>
              </w:rPr>
            </w:pPr>
            <w:r>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Default="00F66C90" w:rsidP="0002372D">
            <w:pPr>
              <w:pStyle w:val="TAC"/>
              <w:rPr>
                <w:rFonts w:cs="Arial"/>
                <w:sz w:val="16"/>
                <w:szCs w:val="16"/>
                <w:lang w:eastAsia="ko-KR"/>
              </w:rPr>
            </w:pPr>
            <w:r>
              <w:rPr>
                <w:rFonts w:cs="Arial"/>
                <w:sz w:val="16"/>
                <w:szCs w:val="16"/>
                <w:lang w:eastAsia="ko-KR"/>
              </w:rPr>
              <w:t>18.8.0</w:t>
            </w:r>
          </w:p>
        </w:tc>
      </w:tr>
      <w:tr w:rsidR="00667375" w:rsidRPr="006440DC"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Default="0066737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Default="0066737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F66C90" w:rsidRDefault="00667375" w:rsidP="003B0829">
            <w:pPr>
              <w:pStyle w:val="TAC"/>
              <w:rPr>
                <w:sz w:val="16"/>
              </w:rPr>
            </w:pPr>
            <w:r w:rsidRPr="0066737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Default="00667375" w:rsidP="0002372D">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Default="0066737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Default="0066737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Default="00667375" w:rsidP="0002372D">
            <w:pPr>
              <w:pStyle w:val="TAL"/>
              <w:rPr>
                <w:rFonts w:cs="Arial"/>
                <w:sz w:val="16"/>
                <w:szCs w:val="16"/>
                <w:lang w:eastAsia="ko-KR"/>
              </w:rPr>
            </w:pPr>
            <w:r>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Default="00667375" w:rsidP="0002372D">
            <w:pPr>
              <w:pStyle w:val="TAC"/>
              <w:rPr>
                <w:rFonts w:cs="Arial"/>
                <w:sz w:val="16"/>
                <w:szCs w:val="16"/>
                <w:lang w:eastAsia="ko-KR"/>
              </w:rPr>
            </w:pPr>
            <w:r>
              <w:rPr>
                <w:rFonts w:cs="Arial"/>
                <w:sz w:val="16"/>
                <w:szCs w:val="16"/>
                <w:lang w:eastAsia="ko-KR"/>
              </w:rPr>
              <w:t>18.8.0</w:t>
            </w:r>
          </w:p>
        </w:tc>
      </w:tr>
    </w:tbl>
    <w:p w14:paraId="5CBD9AC6" w14:textId="77777777" w:rsidR="0002372D" w:rsidRPr="00004F96" w:rsidRDefault="0002372D" w:rsidP="00536F63"/>
    <w:sectPr w:rsidR="0002372D" w:rsidRPr="00004F9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41EBF" w14:textId="77777777" w:rsidR="00D9295F" w:rsidRDefault="00D9295F">
      <w:r>
        <w:separator/>
      </w:r>
    </w:p>
  </w:endnote>
  <w:endnote w:type="continuationSeparator" w:id="0">
    <w:p w14:paraId="217BF31F" w14:textId="77777777" w:rsidR="00D9295F" w:rsidRDefault="00D9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A42DAE" w:rsidRDefault="00A42D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53FF8" w14:textId="77777777" w:rsidR="00D9295F" w:rsidRDefault="00D9295F">
      <w:r>
        <w:separator/>
      </w:r>
    </w:p>
  </w:footnote>
  <w:footnote w:type="continuationSeparator" w:id="0">
    <w:p w14:paraId="4241BF7F" w14:textId="77777777" w:rsidR="00D9295F" w:rsidRDefault="00D9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218D1732" w:rsidR="00A42DAE" w:rsidRDefault="00A42D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201">
      <w:rPr>
        <w:rFonts w:ascii="Arial" w:hAnsi="Arial" w:cs="Arial"/>
        <w:b/>
        <w:noProof/>
        <w:sz w:val="18"/>
        <w:szCs w:val="18"/>
      </w:rPr>
      <w:t>3GPP TS 24.548 V18.8.0 (2025-09)</w:t>
    </w:r>
    <w:r>
      <w:rPr>
        <w:rFonts w:ascii="Arial" w:hAnsi="Arial" w:cs="Arial"/>
        <w:b/>
        <w:sz w:val="18"/>
        <w:szCs w:val="18"/>
      </w:rPr>
      <w:fldChar w:fldCharType="end"/>
    </w:r>
  </w:p>
  <w:p w14:paraId="6205D8D5" w14:textId="77777777" w:rsidR="00A42DAE" w:rsidRDefault="00A42D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2065A8FF" w:rsidR="00A42DAE" w:rsidRDefault="00A42D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201">
      <w:rPr>
        <w:rFonts w:ascii="Arial" w:hAnsi="Arial" w:cs="Arial"/>
        <w:b/>
        <w:noProof/>
        <w:sz w:val="18"/>
        <w:szCs w:val="18"/>
      </w:rPr>
      <w:t>Release 18</w:t>
    </w:r>
    <w:r>
      <w:rPr>
        <w:rFonts w:ascii="Arial" w:hAnsi="Arial" w:cs="Arial"/>
        <w:b/>
        <w:sz w:val="18"/>
        <w:szCs w:val="18"/>
      </w:rPr>
      <w:fldChar w:fldCharType="end"/>
    </w:r>
  </w:p>
  <w:p w14:paraId="6205D8D7" w14:textId="77777777" w:rsidR="00A42DAE" w:rsidRDefault="00A42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261521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2405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6044576">
    <w:abstractNumId w:val="11"/>
  </w:num>
  <w:num w:numId="4" w16cid:durableId="1802648848">
    <w:abstractNumId w:val="32"/>
  </w:num>
  <w:num w:numId="5" w16cid:durableId="1436902600">
    <w:abstractNumId w:val="31"/>
  </w:num>
  <w:num w:numId="6" w16cid:durableId="612595458">
    <w:abstractNumId w:val="33"/>
  </w:num>
  <w:num w:numId="7" w16cid:durableId="801578268">
    <w:abstractNumId w:val="9"/>
  </w:num>
  <w:num w:numId="8" w16cid:durableId="294988685">
    <w:abstractNumId w:val="7"/>
  </w:num>
  <w:num w:numId="9" w16cid:durableId="341055795">
    <w:abstractNumId w:val="6"/>
  </w:num>
  <w:num w:numId="10" w16cid:durableId="1306734560">
    <w:abstractNumId w:val="5"/>
  </w:num>
  <w:num w:numId="11" w16cid:durableId="1253969934">
    <w:abstractNumId w:val="4"/>
  </w:num>
  <w:num w:numId="12" w16cid:durableId="397822348">
    <w:abstractNumId w:val="8"/>
  </w:num>
  <w:num w:numId="13" w16cid:durableId="204415437">
    <w:abstractNumId w:val="3"/>
  </w:num>
  <w:num w:numId="14" w16cid:durableId="953559153">
    <w:abstractNumId w:val="2"/>
  </w:num>
  <w:num w:numId="15" w16cid:durableId="2127577277">
    <w:abstractNumId w:val="1"/>
  </w:num>
  <w:num w:numId="16" w16cid:durableId="1315643336">
    <w:abstractNumId w:val="0"/>
  </w:num>
  <w:num w:numId="17" w16cid:durableId="1136336971">
    <w:abstractNumId w:val="22"/>
  </w:num>
  <w:num w:numId="18" w16cid:durableId="646862741">
    <w:abstractNumId w:val="23"/>
  </w:num>
  <w:num w:numId="19" w16cid:durableId="1805125426">
    <w:abstractNumId w:val="18"/>
  </w:num>
  <w:num w:numId="20" w16cid:durableId="1541622582">
    <w:abstractNumId w:val="20"/>
  </w:num>
  <w:num w:numId="21" w16cid:durableId="1810514485">
    <w:abstractNumId w:val="25"/>
  </w:num>
  <w:num w:numId="22" w16cid:durableId="132790751">
    <w:abstractNumId w:val="16"/>
  </w:num>
  <w:num w:numId="23" w16cid:durableId="479078409">
    <w:abstractNumId w:val="19"/>
  </w:num>
  <w:num w:numId="24" w16cid:durableId="1386878568">
    <w:abstractNumId w:val="29"/>
  </w:num>
  <w:num w:numId="25" w16cid:durableId="1299073013">
    <w:abstractNumId w:val="27"/>
  </w:num>
  <w:num w:numId="26" w16cid:durableId="1575313799">
    <w:abstractNumId w:val="34"/>
  </w:num>
  <w:num w:numId="27" w16cid:durableId="731276256">
    <w:abstractNumId w:val="14"/>
  </w:num>
  <w:num w:numId="28" w16cid:durableId="1765764077">
    <w:abstractNumId w:val="12"/>
  </w:num>
  <w:num w:numId="29" w16cid:durableId="1841693961">
    <w:abstractNumId w:val="35"/>
  </w:num>
  <w:num w:numId="30" w16cid:durableId="1261449133">
    <w:abstractNumId w:val="36"/>
  </w:num>
  <w:num w:numId="31" w16cid:durableId="1551309505">
    <w:abstractNumId w:val="17"/>
  </w:num>
  <w:num w:numId="32" w16cid:durableId="1867786611">
    <w:abstractNumId w:val="24"/>
  </w:num>
  <w:num w:numId="33" w16cid:durableId="1810240803">
    <w:abstractNumId w:val="26"/>
  </w:num>
  <w:num w:numId="34" w16cid:durableId="147327252">
    <w:abstractNumId w:val="28"/>
  </w:num>
  <w:num w:numId="35" w16cid:durableId="1152138384">
    <w:abstractNumId w:val="37"/>
  </w:num>
  <w:num w:numId="36" w16cid:durableId="1457485917">
    <w:abstractNumId w:val="21"/>
  </w:num>
  <w:num w:numId="37" w16cid:durableId="1981497081">
    <w:abstractNumId w:val="15"/>
  </w:num>
  <w:num w:numId="38" w16cid:durableId="1716193741">
    <w:abstractNumId w:val="13"/>
  </w:num>
  <w:num w:numId="39" w16cid:durableId="1945651457">
    <w:abstractNumId w:val="38"/>
  </w:num>
  <w:num w:numId="40" w16cid:durableId="603075552">
    <w:abstractNumId w:val="39"/>
  </w:num>
  <w:num w:numId="41" w16cid:durableId="4099363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85D02"/>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12B1"/>
    <w:rsid w:val="00193E85"/>
    <w:rsid w:val="00197DEB"/>
    <w:rsid w:val="001A351D"/>
    <w:rsid w:val="001A4C42"/>
    <w:rsid w:val="001A660B"/>
    <w:rsid w:val="001A7420"/>
    <w:rsid w:val="001A7602"/>
    <w:rsid w:val="001B6637"/>
    <w:rsid w:val="001B7F2E"/>
    <w:rsid w:val="001C21C3"/>
    <w:rsid w:val="001D02C2"/>
    <w:rsid w:val="001D7CB7"/>
    <w:rsid w:val="001E678C"/>
    <w:rsid w:val="001F0C1D"/>
    <w:rsid w:val="001F1132"/>
    <w:rsid w:val="001F168B"/>
    <w:rsid w:val="00200F2A"/>
    <w:rsid w:val="00223A17"/>
    <w:rsid w:val="00224D9D"/>
    <w:rsid w:val="002347A2"/>
    <w:rsid w:val="00241305"/>
    <w:rsid w:val="00244C0C"/>
    <w:rsid w:val="0024700A"/>
    <w:rsid w:val="002474CC"/>
    <w:rsid w:val="002504DC"/>
    <w:rsid w:val="00253000"/>
    <w:rsid w:val="002563E8"/>
    <w:rsid w:val="002675F0"/>
    <w:rsid w:val="00271E08"/>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B0829"/>
    <w:rsid w:val="003B0D88"/>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2B4C"/>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20D7"/>
    <w:rsid w:val="00614FDF"/>
    <w:rsid w:val="0062797C"/>
    <w:rsid w:val="0063084A"/>
    <w:rsid w:val="006315CF"/>
    <w:rsid w:val="0063543D"/>
    <w:rsid w:val="006435CF"/>
    <w:rsid w:val="00643D11"/>
    <w:rsid w:val="006440DC"/>
    <w:rsid w:val="00647114"/>
    <w:rsid w:val="00650CE5"/>
    <w:rsid w:val="00664D19"/>
    <w:rsid w:val="00667375"/>
    <w:rsid w:val="00667973"/>
    <w:rsid w:val="00670734"/>
    <w:rsid w:val="0068405A"/>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6385"/>
    <w:rsid w:val="00750B70"/>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D5510"/>
    <w:rsid w:val="008D6A7F"/>
    <w:rsid w:val="008E0179"/>
    <w:rsid w:val="0090138B"/>
    <w:rsid w:val="00901A8C"/>
    <w:rsid w:val="0090271F"/>
    <w:rsid w:val="00902E23"/>
    <w:rsid w:val="009114D7"/>
    <w:rsid w:val="0091348E"/>
    <w:rsid w:val="00917CCB"/>
    <w:rsid w:val="009329CA"/>
    <w:rsid w:val="00935F42"/>
    <w:rsid w:val="009404A5"/>
    <w:rsid w:val="0094141D"/>
    <w:rsid w:val="00942EC2"/>
    <w:rsid w:val="0094479F"/>
    <w:rsid w:val="009459BA"/>
    <w:rsid w:val="00947882"/>
    <w:rsid w:val="00962817"/>
    <w:rsid w:val="00974552"/>
    <w:rsid w:val="0098556C"/>
    <w:rsid w:val="00987F44"/>
    <w:rsid w:val="00992C37"/>
    <w:rsid w:val="009B2599"/>
    <w:rsid w:val="009B40C3"/>
    <w:rsid w:val="009B690B"/>
    <w:rsid w:val="009B6F08"/>
    <w:rsid w:val="009D13B9"/>
    <w:rsid w:val="009D2430"/>
    <w:rsid w:val="009D3E56"/>
    <w:rsid w:val="009D45AD"/>
    <w:rsid w:val="009D5E7F"/>
    <w:rsid w:val="009E1403"/>
    <w:rsid w:val="009E282F"/>
    <w:rsid w:val="009F37B7"/>
    <w:rsid w:val="009F4C99"/>
    <w:rsid w:val="00A032F6"/>
    <w:rsid w:val="00A03B2F"/>
    <w:rsid w:val="00A07172"/>
    <w:rsid w:val="00A10F02"/>
    <w:rsid w:val="00A13EAC"/>
    <w:rsid w:val="00A15BFE"/>
    <w:rsid w:val="00A164B4"/>
    <w:rsid w:val="00A26956"/>
    <w:rsid w:val="00A27486"/>
    <w:rsid w:val="00A407F4"/>
    <w:rsid w:val="00A42694"/>
    <w:rsid w:val="00A42DAE"/>
    <w:rsid w:val="00A51728"/>
    <w:rsid w:val="00A520D0"/>
    <w:rsid w:val="00A53293"/>
    <w:rsid w:val="00A53724"/>
    <w:rsid w:val="00A56066"/>
    <w:rsid w:val="00A604CA"/>
    <w:rsid w:val="00A713FA"/>
    <w:rsid w:val="00A73129"/>
    <w:rsid w:val="00A7514E"/>
    <w:rsid w:val="00A82346"/>
    <w:rsid w:val="00A92BA1"/>
    <w:rsid w:val="00A93B9F"/>
    <w:rsid w:val="00AA52F8"/>
    <w:rsid w:val="00AA6F76"/>
    <w:rsid w:val="00AB5CEC"/>
    <w:rsid w:val="00AB7CD9"/>
    <w:rsid w:val="00AC6BC6"/>
    <w:rsid w:val="00AD01F2"/>
    <w:rsid w:val="00AE0493"/>
    <w:rsid w:val="00AE65E2"/>
    <w:rsid w:val="00AF3073"/>
    <w:rsid w:val="00B044A2"/>
    <w:rsid w:val="00B15449"/>
    <w:rsid w:val="00B172C6"/>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3201"/>
    <w:rsid w:val="00BD4A25"/>
    <w:rsid w:val="00BD7D31"/>
    <w:rsid w:val="00BE3255"/>
    <w:rsid w:val="00BE7673"/>
    <w:rsid w:val="00BF128E"/>
    <w:rsid w:val="00BF3C17"/>
    <w:rsid w:val="00BF5161"/>
    <w:rsid w:val="00C04E4C"/>
    <w:rsid w:val="00C05938"/>
    <w:rsid w:val="00C06660"/>
    <w:rsid w:val="00C074DD"/>
    <w:rsid w:val="00C1496A"/>
    <w:rsid w:val="00C3003D"/>
    <w:rsid w:val="00C317DB"/>
    <w:rsid w:val="00C33079"/>
    <w:rsid w:val="00C34A9C"/>
    <w:rsid w:val="00C42269"/>
    <w:rsid w:val="00C425BC"/>
    <w:rsid w:val="00C45231"/>
    <w:rsid w:val="00C46874"/>
    <w:rsid w:val="00C474FD"/>
    <w:rsid w:val="00C66174"/>
    <w:rsid w:val="00C72833"/>
    <w:rsid w:val="00C80F1D"/>
    <w:rsid w:val="00C933A0"/>
    <w:rsid w:val="00C93F40"/>
    <w:rsid w:val="00CA0A55"/>
    <w:rsid w:val="00CA3D0C"/>
    <w:rsid w:val="00CB2A40"/>
    <w:rsid w:val="00CD4BAF"/>
    <w:rsid w:val="00CD7183"/>
    <w:rsid w:val="00D06125"/>
    <w:rsid w:val="00D07841"/>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9295F"/>
    <w:rsid w:val="00DA11CF"/>
    <w:rsid w:val="00DA556B"/>
    <w:rsid w:val="00DA7A03"/>
    <w:rsid w:val="00DB00C0"/>
    <w:rsid w:val="00DB1818"/>
    <w:rsid w:val="00DC309B"/>
    <w:rsid w:val="00DC4DA2"/>
    <w:rsid w:val="00DD424E"/>
    <w:rsid w:val="00DD4575"/>
    <w:rsid w:val="00DD4C17"/>
    <w:rsid w:val="00DD74A5"/>
    <w:rsid w:val="00DF0821"/>
    <w:rsid w:val="00DF2B1F"/>
    <w:rsid w:val="00DF62CD"/>
    <w:rsid w:val="00E05A31"/>
    <w:rsid w:val="00E12A23"/>
    <w:rsid w:val="00E144EC"/>
    <w:rsid w:val="00E15291"/>
    <w:rsid w:val="00E16509"/>
    <w:rsid w:val="00E17CBF"/>
    <w:rsid w:val="00E23879"/>
    <w:rsid w:val="00E27FAD"/>
    <w:rsid w:val="00E30F35"/>
    <w:rsid w:val="00E31F03"/>
    <w:rsid w:val="00E32FE0"/>
    <w:rsid w:val="00E42CF9"/>
    <w:rsid w:val="00E44582"/>
    <w:rsid w:val="00E4590F"/>
    <w:rsid w:val="00E67CF7"/>
    <w:rsid w:val="00E751C2"/>
    <w:rsid w:val="00E77645"/>
    <w:rsid w:val="00E8670F"/>
    <w:rsid w:val="00E90239"/>
    <w:rsid w:val="00E94A78"/>
    <w:rsid w:val="00EA15B0"/>
    <w:rsid w:val="00EA5EA7"/>
    <w:rsid w:val="00EB45AD"/>
    <w:rsid w:val="00EC1339"/>
    <w:rsid w:val="00EC4A25"/>
    <w:rsid w:val="00EC4C47"/>
    <w:rsid w:val="00EF1FF1"/>
    <w:rsid w:val="00F025A2"/>
    <w:rsid w:val="00F04712"/>
    <w:rsid w:val="00F13360"/>
    <w:rsid w:val="00F213CD"/>
    <w:rsid w:val="00F22EC7"/>
    <w:rsid w:val="00F31B43"/>
    <w:rsid w:val="00F325C8"/>
    <w:rsid w:val="00F334B0"/>
    <w:rsid w:val="00F36CFD"/>
    <w:rsid w:val="00F448D5"/>
    <w:rsid w:val="00F6246B"/>
    <w:rsid w:val="00F653B8"/>
    <w:rsid w:val="00F66C90"/>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qFormat/>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qFormat/>
    <w:rsid w:val="00004F96"/>
  </w:style>
  <w:style w:type="paragraph" w:customStyle="1" w:styleId="B4">
    <w:name w:val="B4"/>
    <w:basedOn w:val="List4"/>
    <w:qFormat/>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qFormat/>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qFormat/>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qFormat/>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WChar">
    <w:name w:val="EW Char"/>
    <w:link w:val="EW"/>
    <w:qFormat/>
    <w:locked/>
    <w:rsid w:val="00BF5161"/>
    <w:rPr>
      <w:lang w:eastAsia="en-US"/>
    </w:rPr>
  </w:style>
  <w:style w:type="paragraph" w:customStyle="1" w:styleId="tdoc-header">
    <w:name w:val="tdoc-header"/>
    <w:rsid w:val="00DD424E"/>
    <w:rPr>
      <w:rFonts w:ascii="Arial" w:hAnsi="Arial"/>
      <w:sz w:val="24"/>
      <w:lang w:eastAsia="en-US"/>
    </w:rPr>
  </w:style>
  <w:style w:type="character" w:customStyle="1" w:styleId="UnresolvedMention11">
    <w:name w:val="Unresolved Mention11"/>
    <w:uiPriority w:val="99"/>
    <w:semiHidden/>
    <w:unhideWhenUsed/>
    <w:rsid w:val="00DD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s://portal.3gpp.org/ngppapp/CreateTdoc.aspx?mode=view&amp;contributionUid=CP-251193"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302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5D3C-0BDA-4F6B-AAEC-BDC71214C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116</Pages>
  <Words>45192</Words>
  <Characters>257599</Characters>
  <Application>Microsoft Office Word</Application>
  <DocSecurity>0</DocSecurity>
  <Lines>2146</Lines>
  <Paragraphs>604</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302187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23.041_CR0268R2_(Rel-17)_5GSAT_ARCH-CT</cp:lastModifiedBy>
  <cp:revision>2</cp:revision>
  <cp:lastPrinted>2019-02-25T14:05:00Z</cp:lastPrinted>
  <dcterms:created xsi:type="dcterms:W3CDTF">2025-09-25T17:41:00Z</dcterms:created>
  <dcterms:modified xsi:type="dcterms:W3CDTF">2025-09-25T17:41:00Z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