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CA23E7" w14:paraId="4B2E8CB3" w14:textId="77777777" w:rsidTr="00691F6A">
        <w:tc>
          <w:tcPr>
            <w:tcW w:w="10423" w:type="dxa"/>
            <w:gridSpan w:val="2"/>
          </w:tcPr>
          <w:p w14:paraId="75409F5C" w14:textId="677DE250" w:rsidR="00CA23E7" w:rsidRDefault="00745863" w:rsidP="00FB7C0B">
            <w:pPr>
              <w:pStyle w:val="ZA"/>
              <w:framePr w:w="0" w:hRule="auto" w:wrap="auto" w:vAnchor="margin" w:hAnchor="text" w:yAlign="inline"/>
            </w:pPr>
            <w:bookmarkStart w:id="0" w:name="page1"/>
            <w:r>
              <w:rPr>
                <w:sz w:val="64"/>
              </w:rPr>
              <w:t xml:space="preserve">3GPP TS 29.535 </w:t>
            </w:r>
            <w:r>
              <w:t>V17.</w:t>
            </w:r>
            <w:r w:rsidR="008835FD">
              <w:t>8</w:t>
            </w:r>
            <w:r>
              <w:t>.</w:t>
            </w:r>
            <w:r w:rsidR="00BA4561">
              <w:t xml:space="preserve">0 </w:t>
            </w:r>
            <w:r>
              <w:rPr>
                <w:sz w:val="32"/>
              </w:rPr>
              <w:t>(</w:t>
            </w:r>
            <w:r w:rsidR="008835FD">
              <w:rPr>
                <w:sz w:val="32"/>
              </w:rPr>
              <w:t>2025</w:t>
            </w:r>
            <w:r>
              <w:rPr>
                <w:sz w:val="32"/>
              </w:rPr>
              <w:t>-</w:t>
            </w:r>
            <w:r w:rsidR="008835FD">
              <w:rPr>
                <w:sz w:val="32"/>
              </w:rPr>
              <w:t>09</w:t>
            </w:r>
            <w:r>
              <w:rPr>
                <w:sz w:val="32"/>
              </w:rPr>
              <w:t>)</w:t>
            </w:r>
          </w:p>
        </w:tc>
      </w:tr>
      <w:tr w:rsidR="00CA23E7" w14:paraId="34D98064" w14:textId="77777777" w:rsidTr="00691F6A">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691F6A">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rsidTr="00691F6A">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rsidTr="00691F6A">
        <w:trPr>
          <w:trHeight w:hRule="exact" w:val="1531"/>
        </w:trPr>
        <w:tc>
          <w:tcPr>
            <w:tcW w:w="4883" w:type="dxa"/>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rsidTr="00691F6A">
        <w:trPr>
          <w:trHeight w:hRule="exact" w:val="5783"/>
        </w:trPr>
        <w:tc>
          <w:tcPr>
            <w:tcW w:w="10423" w:type="dxa"/>
            <w:gridSpan w:val="2"/>
          </w:tcPr>
          <w:p w14:paraId="40D6FDCB" w14:textId="77777777" w:rsidR="00CA23E7" w:rsidRDefault="00CA23E7"/>
        </w:tc>
      </w:tr>
      <w:tr w:rsidR="00CA23E7" w14:paraId="0025E187" w14:textId="77777777" w:rsidTr="00691F6A">
        <w:trPr>
          <w:cantSplit/>
          <w:trHeight w:hRule="exact" w:val="964"/>
        </w:trPr>
        <w:tc>
          <w:tcPr>
            <w:tcW w:w="10423" w:type="dxa"/>
            <w:gridSpan w:val="2"/>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24F3FD0A" w:rsidR="00CA23E7" w:rsidRDefault="00745863">
            <w:pPr>
              <w:pStyle w:val="FP"/>
              <w:jc w:val="center"/>
              <w:rPr>
                <w:noProof/>
                <w:sz w:val="18"/>
              </w:rPr>
            </w:pPr>
            <w:r>
              <w:rPr>
                <w:noProof/>
                <w:sz w:val="18"/>
              </w:rPr>
              <w:t xml:space="preserve">© </w:t>
            </w:r>
            <w:r w:rsidR="008835FD">
              <w:rPr>
                <w:noProof/>
                <w:sz w:val="18"/>
              </w:rPr>
              <w:t>2025</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1700631D" w14:textId="485E3ABF" w:rsidR="00691F6A" w:rsidRDefault="004224DE">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 MERGEFORMAT  \* MERGEFORMAT  \* MERGEFORMAT  \* MERGEFORMAT  \* MERGEFORMAT  \* MERGEFORMAT </w:instrText>
      </w:r>
      <w:r>
        <w:fldChar w:fldCharType="separate"/>
      </w:r>
      <w:r w:rsidR="00691F6A">
        <w:rPr>
          <w:noProof/>
        </w:rPr>
        <w:t>Foreword</w:t>
      </w:r>
      <w:r w:rsidR="00691F6A">
        <w:rPr>
          <w:noProof/>
        </w:rPr>
        <w:tab/>
      </w:r>
      <w:r w:rsidR="00691F6A">
        <w:rPr>
          <w:noProof/>
        </w:rPr>
        <w:fldChar w:fldCharType="begin" w:fldLock="1"/>
      </w:r>
      <w:r w:rsidR="00691F6A">
        <w:rPr>
          <w:noProof/>
        </w:rPr>
        <w:instrText xml:space="preserve"> PAGEREF _Toc209516260 \h </w:instrText>
      </w:r>
      <w:r w:rsidR="00691F6A">
        <w:rPr>
          <w:noProof/>
        </w:rPr>
      </w:r>
      <w:r w:rsidR="00691F6A">
        <w:rPr>
          <w:noProof/>
        </w:rPr>
        <w:fldChar w:fldCharType="separate"/>
      </w:r>
      <w:r w:rsidR="00691F6A">
        <w:rPr>
          <w:noProof/>
        </w:rPr>
        <w:t>5</w:t>
      </w:r>
      <w:r w:rsidR="00691F6A">
        <w:rPr>
          <w:noProof/>
        </w:rPr>
        <w:fldChar w:fldCharType="end"/>
      </w:r>
    </w:p>
    <w:p w14:paraId="04E706E9" w14:textId="4B0974CF"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_Toc209516261 \h </w:instrText>
      </w:r>
      <w:r>
        <w:rPr>
          <w:noProof/>
        </w:rPr>
      </w:r>
      <w:r>
        <w:rPr>
          <w:noProof/>
        </w:rPr>
        <w:fldChar w:fldCharType="separate"/>
      </w:r>
      <w:r>
        <w:rPr>
          <w:noProof/>
        </w:rPr>
        <w:t>7</w:t>
      </w:r>
      <w:r>
        <w:rPr>
          <w:noProof/>
        </w:rPr>
        <w:fldChar w:fldCharType="end"/>
      </w:r>
    </w:p>
    <w:p w14:paraId="2E00D50A" w14:textId="6F929802"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_Toc209516262 \h </w:instrText>
      </w:r>
      <w:r>
        <w:rPr>
          <w:noProof/>
        </w:rPr>
      </w:r>
      <w:r>
        <w:rPr>
          <w:noProof/>
        </w:rPr>
        <w:fldChar w:fldCharType="separate"/>
      </w:r>
      <w:r>
        <w:rPr>
          <w:noProof/>
        </w:rPr>
        <w:t>7</w:t>
      </w:r>
      <w:r>
        <w:rPr>
          <w:noProof/>
        </w:rPr>
        <w:fldChar w:fldCharType="end"/>
      </w:r>
    </w:p>
    <w:p w14:paraId="70F9A38B" w14:textId="2179946C"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_Toc209516263 \h </w:instrText>
      </w:r>
      <w:r>
        <w:rPr>
          <w:noProof/>
        </w:rPr>
      </w:r>
      <w:r>
        <w:rPr>
          <w:noProof/>
        </w:rPr>
        <w:fldChar w:fldCharType="separate"/>
      </w:r>
      <w:r>
        <w:rPr>
          <w:noProof/>
        </w:rPr>
        <w:t>8</w:t>
      </w:r>
      <w:r>
        <w:rPr>
          <w:noProof/>
        </w:rPr>
        <w:fldChar w:fldCharType="end"/>
      </w:r>
    </w:p>
    <w:p w14:paraId="3403ED34" w14:textId="3658755E" w:rsidR="00691F6A" w:rsidRDefault="00691F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_Toc209516264 \h </w:instrText>
      </w:r>
      <w:r>
        <w:rPr>
          <w:noProof/>
        </w:rPr>
      </w:r>
      <w:r>
        <w:rPr>
          <w:noProof/>
        </w:rPr>
        <w:fldChar w:fldCharType="separate"/>
      </w:r>
      <w:r>
        <w:rPr>
          <w:noProof/>
        </w:rPr>
        <w:t>8</w:t>
      </w:r>
      <w:r>
        <w:rPr>
          <w:noProof/>
        </w:rPr>
        <w:fldChar w:fldCharType="end"/>
      </w:r>
    </w:p>
    <w:p w14:paraId="15AFB856" w14:textId="348776E8" w:rsidR="00691F6A" w:rsidRDefault="00691F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_Toc209516265 \h </w:instrText>
      </w:r>
      <w:r>
        <w:rPr>
          <w:noProof/>
        </w:rPr>
      </w:r>
      <w:r>
        <w:rPr>
          <w:noProof/>
        </w:rPr>
        <w:fldChar w:fldCharType="separate"/>
      </w:r>
      <w:r>
        <w:rPr>
          <w:noProof/>
        </w:rPr>
        <w:t>8</w:t>
      </w:r>
      <w:r>
        <w:rPr>
          <w:noProof/>
        </w:rPr>
        <w:fldChar w:fldCharType="end"/>
      </w:r>
    </w:p>
    <w:p w14:paraId="113F89EC" w14:textId="5729047C" w:rsidR="00691F6A" w:rsidRDefault="00691F6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_Toc209516266 \h </w:instrText>
      </w:r>
      <w:r>
        <w:rPr>
          <w:noProof/>
        </w:rPr>
      </w:r>
      <w:r>
        <w:rPr>
          <w:noProof/>
        </w:rPr>
        <w:fldChar w:fldCharType="separate"/>
      </w:r>
      <w:r>
        <w:rPr>
          <w:noProof/>
        </w:rPr>
        <w:t>8</w:t>
      </w:r>
      <w:r>
        <w:rPr>
          <w:noProof/>
        </w:rPr>
        <w:fldChar w:fldCharType="end"/>
      </w:r>
    </w:p>
    <w:p w14:paraId="4D9ACB92" w14:textId="54AE1DC5"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Services offered by the AAnF</w:t>
      </w:r>
      <w:r>
        <w:rPr>
          <w:noProof/>
        </w:rPr>
        <w:tab/>
      </w:r>
      <w:r>
        <w:rPr>
          <w:noProof/>
        </w:rPr>
        <w:fldChar w:fldCharType="begin" w:fldLock="1"/>
      </w:r>
      <w:r>
        <w:rPr>
          <w:noProof/>
        </w:rPr>
        <w:instrText xml:space="preserve"> PAGEREF _Toc209516267 \h </w:instrText>
      </w:r>
      <w:r>
        <w:rPr>
          <w:noProof/>
        </w:rPr>
      </w:r>
      <w:r>
        <w:rPr>
          <w:noProof/>
        </w:rPr>
        <w:fldChar w:fldCharType="separate"/>
      </w:r>
      <w:r>
        <w:rPr>
          <w:noProof/>
        </w:rPr>
        <w:t>8</w:t>
      </w:r>
      <w:r>
        <w:rPr>
          <w:noProof/>
        </w:rPr>
        <w:fldChar w:fldCharType="end"/>
      </w:r>
    </w:p>
    <w:p w14:paraId="468079A7" w14:textId="72F17ED3" w:rsidR="00691F6A" w:rsidRDefault="00691F6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_Toc209516268 \h </w:instrText>
      </w:r>
      <w:r>
        <w:rPr>
          <w:noProof/>
        </w:rPr>
      </w:r>
      <w:r>
        <w:rPr>
          <w:noProof/>
        </w:rPr>
        <w:fldChar w:fldCharType="separate"/>
      </w:r>
      <w:r>
        <w:rPr>
          <w:noProof/>
        </w:rPr>
        <w:t>8</w:t>
      </w:r>
      <w:r>
        <w:rPr>
          <w:noProof/>
        </w:rPr>
        <w:fldChar w:fldCharType="end"/>
      </w:r>
    </w:p>
    <w:p w14:paraId="49C7DECC" w14:textId="2328D1F3" w:rsidR="00691F6A" w:rsidRDefault="00691F6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Naanf_AKMA Service</w:t>
      </w:r>
      <w:r>
        <w:rPr>
          <w:noProof/>
        </w:rPr>
        <w:tab/>
      </w:r>
      <w:r>
        <w:rPr>
          <w:noProof/>
        </w:rPr>
        <w:fldChar w:fldCharType="begin" w:fldLock="1"/>
      </w:r>
      <w:r>
        <w:rPr>
          <w:noProof/>
        </w:rPr>
        <w:instrText xml:space="preserve"> PAGEREF _Toc209516269 \h </w:instrText>
      </w:r>
      <w:r>
        <w:rPr>
          <w:noProof/>
        </w:rPr>
      </w:r>
      <w:r>
        <w:rPr>
          <w:noProof/>
        </w:rPr>
        <w:fldChar w:fldCharType="separate"/>
      </w:r>
      <w:r>
        <w:rPr>
          <w:noProof/>
        </w:rPr>
        <w:t>9</w:t>
      </w:r>
      <w:r>
        <w:rPr>
          <w:noProof/>
        </w:rPr>
        <w:fldChar w:fldCharType="end"/>
      </w:r>
    </w:p>
    <w:p w14:paraId="13BB1DDD" w14:textId="74602BFF"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_Toc209516270 \h </w:instrText>
      </w:r>
      <w:r>
        <w:rPr>
          <w:noProof/>
        </w:rPr>
      </w:r>
      <w:r>
        <w:rPr>
          <w:noProof/>
        </w:rPr>
        <w:fldChar w:fldCharType="separate"/>
      </w:r>
      <w:r>
        <w:rPr>
          <w:noProof/>
        </w:rPr>
        <w:t>9</w:t>
      </w:r>
      <w:r>
        <w:rPr>
          <w:noProof/>
        </w:rPr>
        <w:fldChar w:fldCharType="end"/>
      </w:r>
    </w:p>
    <w:p w14:paraId="0C757464" w14:textId="087D0858"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4.2.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_Toc209516271 \h </w:instrText>
      </w:r>
      <w:r>
        <w:rPr>
          <w:noProof/>
        </w:rPr>
      </w:r>
      <w:r>
        <w:rPr>
          <w:noProof/>
        </w:rPr>
        <w:fldChar w:fldCharType="separate"/>
      </w:r>
      <w:r>
        <w:rPr>
          <w:noProof/>
        </w:rPr>
        <w:t>9</w:t>
      </w:r>
      <w:r>
        <w:rPr>
          <w:noProof/>
        </w:rPr>
        <w:fldChar w:fldCharType="end"/>
      </w:r>
    </w:p>
    <w:p w14:paraId="10FED049" w14:textId="3A595C76"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Architecture</w:t>
      </w:r>
      <w:r>
        <w:rPr>
          <w:noProof/>
        </w:rPr>
        <w:tab/>
      </w:r>
      <w:r>
        <w:rPr>
          <w:noProof/>
        </w:rPr>
        <w:fldChar w:fldCharType="begin" w:fldLock="1"/>
      </w:r>
      <w:r>
        <w:rPr>
          <w:noProof/>
        </w:rPr>
        <w:instrText xml:space="preserve"> PAGEREF _Toc209516272 \h </w:instrText>
      </w:r>
      <w:r>
        <w:rPr>
          <w:noProof/>
        </w:rPr>
      </w:r>
      <w:r>
        <w:rPr>
          <w:noProof/>
        </w:rPr>
        <w:fldChar w:fldCharType="separate"/>
      </w:r>
      <w:r>
        <w:rPr>
          <w:noProof/>
        </w:rPr>
        <w:t>9</w:t>
      </w:r>
      <w:r>
        <w:rPr>
          <w:noProof/>
        </w:rPr>
        <w:fldChar w:fldCharType="end"/>
      </w:r>
    </w:p>
    <w:p w14:paraId="1A893D97" w14:textId="680F11BF"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_Toc209516273 \h </w:instrText>
      </w:r>
      <w:r>
        <w:rPr>
          <w:noProof/>
        </w:rPr>
      </w:r>
      <w:r>
        <w:rPr>
          <w:noProof/>
        </w:rPr>
        <w:fldChar w:fldCharType="separate"/>
      </w:r>
      <w:r>
        <w:rPr>
          <w:noProof/>
        </w:rPr>
        <w:t>10</w:t>
      </w:r>
      <w:r>
        <w:rPr>
          <w:noProof/>
        </w:rPr>
        <w:fldChar w:fldCharType="end"/>
      </w:r>
    </w:p>
    <w:p w14:paraId="1E0C7EC2" w14:textId="2671CEBB"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AKMA Anchor Function</w:t>
      </w:r>
      <w:r>
        <w:rPr>
          <w:noProof/>
          <w:lang w:eastAsia="zh-CN"/>
        </w:rPr>
        <w:t xml:space="preserve"> (AAnF)</w:t>
      </w:r>
      <w:r>
        <w:rPr>
          <w:noProof/>
        </w:rPr>
        <w:tab/>
      </w:r>
      <w:r>
        <w:rPr>
          <w:noProof/>
        </w:rPr>
        <w:fldChar w:fldCharType="begin" w:fldLock="1"/>
      </w:r>
      <w:r>
        <w:rPr>
          <w:noProof/>
        </w:rPr>
        <w:instrText xml:space="preserve"> PAGEREF _Toc209516274 \h </w:instrText>
      </w:r>
      <w:r>
        <w:rPr>
          <w:noProof/>
        </w:rPr>
      </w:r>
      <w:r>
        <w:rPr>
          <w:noProof/>
        </w:rPr>
        <w:fldChar w:fldCharType="separate"/>
      </w:r>
      <w:r>
        <w:rPr>
          <w:noProof/>
        </w:rPr>
        <w:t>10</w:t>
      </w:r>
      <w:r>
        <w:rPr>
          <w:noProof/>
        </w:rPr>
        <w:fldChar w:fldCharType="end"/>
      </w:r>
    </w:p>
    <w:p w14:paraId="60679518" w14:textId="6F0A300F"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_Toc209516275 \h </w:instrText>
      </w:r>
      <w:r>
        <w:rPr>
          <w:noProof/>
        </w:rPr>
      </w:r>
      <w:r>
        <w:rPr>
          <w:noProof/>
        </w:rPr>
        <w:fldChar w:fldCharType="separate"/>
      </w:r>
      <w:r>
        <w:rPr>
          <w:noProof/>
        </w:rPr>
        <w:t>10</w:t>
      </w:r>
      <w:r>
        <w:rPr>
          <w:noProof/>
        </w:rPr>
        <w:fldChar w:fldCharType="end"/>
      </w:r>
    </w:p>
    <w:p w14:paraId="00CF918A" w14:textId="348E0D0A"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_Toc209516276 \h </w:instrText>
      </w:r>
      <w:r>
        <w:rPr>
          <w:noProof/>
        </w:rPr>
      </w:r>
      <w:r>
        <w:rPr>
          <w:noProof/>
        </w:rPr>
        <w:fldChar w:fldCharType="separate"/>
      </w:r>
      <w:r>
        <w:rPr>
          <w:noProof/>
        </w:rPr>
        <w:t>11</w:t>
      </w:r>
      <w:r>
        <w:rPr>
          <w:noProof/>
        </w:rPr>
        <w:fldChar w:fldCharType="end"/>
      </w:r>
    </w:p>
    <w:p w14:paraId="360F0A1D" w14:textId="6741F6E7"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_Toc209516277 \h </w:instrText>
      </w:r>
      <w:r>
        <w:rPr>
          <w:noProof/>
        </w:rPr>
      </w:r>
      <w:r>
        <w:rPr>
          <w:noProof/>
        </w:rPr>
        <w:fldChar w:fldCharType="separate"/>
      </w:r>
      <w:r>
        <w:rPr>
          <w:noProof/>
        </w:rPr>
        <w:t>11</w:t>
      </w:r>
      <w:r>
        <w:rPr>
          <w:noProof/>
        </w:rPr>
        <w:fldChar w:fldCharType="end"/>
      </w:r>
    </w:p>
    <w:p w14:paraId="7A03D01A" w14:textId="58CA6A82"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Naanf_AKMA_AnchorKey_Register service operation</w:t>
      </w:r>
      <w:r>
        <w:rPr>
          <w:noProof/>
        </w:rPr>
        <w:tab/>
      </w:r>
      <w:r>
        <w:rPr>
          <w:noProof/>
        </w:rPr>
        <w:fldChar w:fldCharType="begin" w:fldLock="1"/>
      </w:r>
      <w:r>
        <w:rPr>
          <w:noProof/>
        </w:rPr>
        <w:instrText xml:space="preserve"> PAGEREF _Toc209516278 \h </w:instrText>
      </w:r>
      <w:r>
        <w:rPr>
          <w:noProof/>
        </w:rPr>
      </w:r>
      <w:r>
        <w:rPr>
          <w:noProof/>
        </w:rPr>
        <w:fldChar w:fldCharType="separate"/>
      </w:r>
      <w:r>
        <w:rPr>
          <w:noProof/>
        </w:rPr>
        <w:t>11</w:t>
      </w:r>
      <w:r>
        <w:rPr>
          <w:noProof/>
        </w:rPr>
        <w:fldChar w:fldCharType="end"/>
      </w:r>
    </w:p>
    <w:p w14:paraId="7F536B61" w14:textId="7ECC8228"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_Toc209516279 \h </w:instrText>
      </w:r>
      <w:r>
        <w:rPr>
          <w:noProof/>
        </w:rPr>
      </w:r>
      <w:r>
        <w:rPr>
          <w:noProof/>
        </w:rPr>
        <w:fldChar w:fldCharType="separate"/>
      </w:r>
      <w:r>
        <w:rPr>
          <w:noProof/>
        </w:rPr>
        <w:t>11</w:t>
      </w:r>
      <w:r>
        <w:rPr>
          <w:noProof/>
        </w:rPr>
        <w:fldChar w:fldCharType="end"/>
      </w:r>
    </w:p>
    <w:p w14:paraId="3E4B64D8" w14:textId="49B72868"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4.2.2.2.2</w:t>
      </w:r>
      <w:r>
        <w:rPr>
          <w:rFonts w:asciiTheme="minorHAnsi" w:eastAsiaTheme="minorEastAsia" w:hAnsiTheme="minorHAnsi" w:cstheme="minorBidi"/>
          <w:noProof/>
          <w:kern w:val="2"/>
          <w:sz w:val="24"/>
          <w:szCs w:val="24"/>
          <w:lang w:eastAsia="en-GB"/>
          <w14:ligatures w14:val="standardContextual"/>
        </w:rPr>
        <w:tab/>
      </w:r>
      <w:r>
        <w:rPr>
          <w:noProof/>
        </w:rPr>
        <w:t>Store the AKMA related key material</w:t>
      </w:r>
      <w:r>
        <w:rPr>
          <w:noProof/>
        </w:rPr>
        <w:tab/>
      </w:r>
      <w:r>
        <w:rPr>
          <w:noProof/>
        </w:rPr>
        <w:fldChar w:fldCharType="begin" w:fldLock="1"/>
      </w:r>
      <w:r>
        <w:rPr>
          <w:noProof/>
        </w:rPr>
        <w:instrText xml:space="preserve"> PAGEREF _Toc209516280 \h </w:instrText>
      </w:r>
      <w:r>
        <w:rPr>
          <w:noProof/>
        </w:rPr>
      </w:r>
      <w:r>
        <w:rPr>
          <w:noProof/>
        </w:rPr>
        <w:fldChar w:fldCharType="separate"/>
      </w:r>
      <w:r>
        <w:rPr>
          <w:noProof/>
        </w:rPr>
        <w:t>11</w:t>
      </w:r>
      <w:r>
        <w:rPr>
          <w:noProof/>
        </w:rPr>
        <w:fldChar w:fldCharType="end"/>
      </w:r>
    </w:p>
    <w:p w14:paraId="6D688F01" w14:textId="20B9245F"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Naanf_AKMA_ApplicationKey_Get service operation</w:t>
      </w:r>
      <w:r>
        <w:rPr>
          <w:noProof/>
        </w:rPr>
        <w:tab/>
      </w:r>
      <w:r>
        <w:rPr>
          <w:noProof/>
        </w:rPr>
        <w:fldChar w:fldCharType="begin" w:fldLock="1"/>
      </w:r>
      <w:r>
        <w:rPr>
          <w:noProof/>
        </w:rPr>
        <w:instrText xml:space="preserve"> PAGEREF _Toc209516281 \h </w:instrText>
      </w:r>
      <w:r>
        <w:rPr>
          <w:noProof/>
        </w:rPr>
      </w:r>
      <w:r>
        <w:rPr>
          <w:noProof/>
        </w:rPr>
        <w:fldChar w:fldCharType="separate"/>
      </w:r>
      <w:r>
        <w:rPr>
          <w:noProof/>
        </w:rPr>
        <w:t>12</w:t>
      </w:r>
      <w:r>
        <w:rPr>
          <w:noProof/>
        </w:rPr>
        <w:fldChar w:fldCharType="end"/>
      </w:r>
    </w:p>
    <w:p w14:paraId="5F42FFB7" w14:textId="344C45B5"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_Toc209516282 \h </w:instrText>
      </w:r>
      <w:r>
        <w:rPr>
          <w:noProof/>
        </w:rPr>
      </w:r>
      <w:r>
        <w:rPr>
          <w:noProof/>
        </w:rPr>
        <w:fldChar w:fldCharType="separate"/>
      </w:r>
      <w:r>
        <w:rPr>
          <w:noProof/>
        </w:rPr>
        <w:t>12</w:t>
      </w:r>
      <w:r>
        <w:rPr>
          <w:noProof/>
        </w:rPr>
        <w:fldChar w:fldCharType="end"/>
      </w:r>
    </w:p>
    <w:p w14:paraId="2858EE1E" w14:textId="3FCE8DC6"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4.2.2.3.2</w:t>
      </w:r>
      <w:r>
        <w:rPr>
          <w:rFonts w:asciiTheme="minorHAnsi" w:eastAsiaTheme="minorEastAsia" w:hAnsiTheme="minorHAnsi" w:cstheme="minorBidi"/>
          <w:noProof/>
          <w:kern w:val="2"/>
          <w:sz w:val="24"/>
          <w:szCs w:val="24"/>
          <w:lang w:eastAsia="en-GB"/>
          <w14:ligatures w14:val="standardContextual"/>
        </w:rPr>
        <w:tab/>
      </w:r>
      <w:r>
        <w:rPr>
          <w:noProof/>
        </w:rPr>
        <w:t>AKMA Application Key request</w:t>
      </w:r>
      <w:r>
        <w:rPr>
          <w:noProof/>
        </w:rPr>
        <w:tab/>
      </w:r>
      <w:r>
        <w:rPr>
          <w:noProof/>
        </w:rPr>
        <w:fldChar w:fldCharType="begin" w:fldLock="1"/>
      </w:r>
      <w:r>
        <w:rPr>
          <w:noProof/>
        </w:rPr>
        <w:instrText xml:space="preserve"> PAGEREF _Toc209516283 \h </w:instrText>
      </w:r>
      <w:r>
        <w:rPr>
          <w:noProof/>
        </w:rPr>
      </w:r>
      <w:r>
        <w:rPr>
          <w:noProof/>
        </w:rPr>
        <w:fldChar w:fldCharType="separate"/>
      </w:r>
      <w:r>
        <w:rPr>
          <w:noProof/>
        </w:rPr>
        <w:t>12</w:t>
      </w:r>
      <w:r>
        <w:rPr>
          <w:noProof/>
        </w:rPr>
        <w:fldChar w:fldCharType="end"/>
      </w:r>
    </w:p>
    <w:p w14:paraId="76B3B82E" w14:textId="11BD72F8"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4.2.2.4</w:t>
      </w:r>
      <w:r>
        <w:rPr>
          <w:rFonts w:asciiTheme="minorHAnsi" w:eastAsiaTheme="minorEastAsia" w:hAnsiTheme="minorHAnsi" w:cstheme="minorBidi"/>
          <w:noProof/>
          <w:kern w:val="2"/>
          <w:sz w:val="24"/>
          <w:szCs w:val="24"/>
          <w:lang w:eastAsia="en-GB"/>
          <w14:ligatures w14:val="standardContextual"/>
        </w:rPr>
        <w:tab/>
      </w:r>
      <w:r w:rsidRPr="008537D7">
        <w:rPr>
          <w:noProof/>
          <w:lang w:val="en-US"/>
        </w:rPr>
        <w:t>Naanf_AKMA_ContextRemove</w:t>
      </w:r>
      <w:r>
        <w:rPr>
          <w:noProof/>
        </w:rPr>
        <w:t xml:space="preserve"> service operation</w:t>
      </w:r>
      <w:r>
        <w:rPr>
          <w:noProof/>
        </w:rPr>
        <w:tab/>
      </w:r>
      <w:r>
        <w:rPr>
          <w:noProof/>
        </w:rPr>
        <w:fldChar w:fldCharType="begin" w:fldLock="1"/>
      </w:r>
      <w:r>
        <w:rPr>
          <w:noProof/>
        </w:rPr>
        <w:instrText xml:space="preserve"> PAGEREF _Toc209516284 \h </w:instrText>
      </w:r>
      <w:r>
        <w:rPr>
          <w:noProof/>
        </w:rPr>
      </w:r>
      <w:r>
        <w:rPr>
          <w:noProof/>
        </w:rPr>
        <w:fldChar w:fldCharType="separate"/>
      </w:r>
      <w:r>
        <w:rPr>
          <w:noProof/>
        </w:rPr>
        <w:t>13</w:t>
      </w:r>
      <w:r>
        <w:rPr>
          <w:noProof/>
        </w:rPr>
        <w:fldChar w:fldCharType="end"/>
      </w:r>
    </w:p>
    <w:p w14:paraId="67ADC142" w14:textId="3C2FFB20"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_Toc209516285 \h </w:instrText>
      </w:r>
      <w:r>
        <w:rPr>
          <w:noProof/>
        </w:rPr>
      </w:r>
      <w:r>
        <w:rPr>
          <w:noProof/>
        </w:rPr>
        <w:fldChar w:fldCharType="separate"/>
      </w:r>
      <w:r>
        <w:rPr>
          <w:noProof/>
        </w:rPr>
        <w:t>13</w:t>
      </w:r>
      <w:r>
        <w:rPr>
          <w:noProof/>
        </w:rPr>
        <w:fldChar w:fldCharType="end"/>
      </w:r>
    </w:p>
    <w:p w14:paraId="0FDBE742" w14:textId="0114F583"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4.2.2.4.2</w:t>
      </w:r>
      <w:r>
        <w:rPr>
          <w:rFonts w:asciiTheme="minorHAnsi" w:eastAsiaTheme="minorEastAsia" w:hAnsiTheme="minorHAnsi" w:cstheme="minorBidi"/>
          <w:noProof/>
          <w:kern w:val="2"/>
          <w:sz w:val="24"/>
          <w:szCs w:val="24"/>
          <w:lang w:eastAsia="en-GB"/>
          <w14:ligatures w14:val="standardContextual"/>
        </w:rPr>
        <w:tab/>
      </w:r>
      <w:r>
        <w:rPr>
          <w:noProof/>
        </w:rPr>
        <w:t>AKMA Context removal</w:t>
      </w:r>
      <w:r>
        <w:rPr>
          <w:noProof/>
        </w:rPr>
        <w:tab/>
      </w:r>
      <w:r>
        <w:rPr>
          <w:noProof/>
        </w:rPr>
        <w:fldChar w:fldCharType="begin" w:fldLock="1"/>
      </w:r>
      <w:r>
        <w:rPr>
          <w:noProof/>
        </w:rPr>
        <w:instrText xml:space="preserve"> PAGEREF _Toc209516286 \h </w:instrText>
      </w:r>
      <w:r>
        <w:rPr>
          <w:noProof/>
        </w:rPr>
      </w:r>
      <w:r>
        <w:rPr>
          <w:noProof/>
        </w:rPr>
        <w:fldChar w:fldCharType="separate"/>
      </w:r>
      <w:r>
        <w:rPr>
          <w:noProof/>
        </w:rPr>
        <w:t>13</w:t>
      </w:r>
      <w:r>
        <w:rPr>
          <w:noProof/>
        </w:rPr>
        <w:fldChar w:fldCharType="end"/>
      </w:r>
    </w:p>
    <w:p w14:paraId="02438022" w14:textId="5E96A94C"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_Toc209516287 \h </w:instrText>
      </w:r>
      <w:r>
        <w:rPr>
          <w:noProof/>
        </w:rPr>
      </w:r>
      <w:r>
        <w:rPr>
          <w:noProof/>
        </w:rPr>
        <w:fldChar w:fldCharType="separate"/>
      </w:r>
      <w:r>
        <w:rPr>
          <w:noProof/>
        </w:rPr>
        <w:t>14</w:t>
      </w:r>
      <w:r>
        <w:rPr>
          <w:noProof/>
        </w:rPr>
        <w:fldChar w:fldCharType="end"/>
      </w:r>
    </w:p>
    <w:p w14:paraId="729751D2" w14:textId="24AED908" w:rsidR="00691F6A" w:rsidRDefault="00691F6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Naanf_AKMA Service API</w:t>
      </w:r>
      <w:r>
        <w:rPr>
          <w:noProof/>
        </w:rPr>
        <w:tab/>
      </w:r>
      <w:r>
        <w:rPr>
          <w:noProof/>
        </w:rPr>
        <w:fldChar w:fldCharType="begin" w:fldLock="1"/>
      </w:r>
      <w:r>
        <w:rPr>
          <w:noProof/>
        </w:rPr>
        <w:instrText xml:space="preserve"> PAGEREF _Toc209516288 \h </w:instrText>
      </w:r>
      <w:r>
        <w:rPr>
          <w:noProof/>
        </w:rPr>
      </w:r>
      <w:r>
        <w:rPr>
          <w:noProof/>
        </w:rPr>
        <w:fldChar w:fldCharType="separate"/>
      </w:r>
      <w:r>
        <w:rPr>
          <w:noProof/>
        </w:rPr>
        <w:t>14</w:t>
      </w:r>
      <w:r>
        <w:rPr>
          <w:noProof/>
        </w:rPr>
        <w:fldChar w:fldCharType="end"/>
      </w:r>
    </w:p>
    <w:p w14:paraId="322ACB58" w14:textId="4E473C8B"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_Toc209516289 \h </w:instrText>
      </w:r>
      <w:r>
        <w:rPr>
          <w:noProof/>
        </w:rPr>
      </w:r>
      <w:r>
        <w:rPr>
          <w:noProof/>
        </w:rPr>
        <w:fldChar w:fldCharType="separate"/>
      </w:r>
      <w:r>
        <w:rPr>
          <w:noProof/>
        </w:rPr>
        <w:t>14</w:t>
      </w:r>
      <w:r>
        <w:rPr>
          <w:noProof/>
        </w:rPr>
        <w:fldChar w:fldCharType="end"/>
      </w:r>
    </w:p>
    <w:p w14:paraId="2EC7C8A9" w14:textId="4780C59F"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_Toc209516290 \h </w:instrText>
      </w:r>
      <w:r>
        <w:rPr>
          <w:noProof/>
        </w:rPr>
      </w:r>
      <w:r>
        <w:rPr>
          <w:noProof/>
        </w:rPr>
        <w:fldChar w:fldCharType="separate"/>
      </w:r>
      <w:r>
        <w:rPr>
          <w:noProof/>
        </w:rPr>
        <w:t>14</w:t>
      </w:r>
      <w:r>
        <w:rPr>
          <w:noProof/>
        </w:rPr>
        <w:fldChar w:fldCharType="end"/>
      </w:r>
    </w:p>
    <w:p w14:paraId="4169BF21" w14:textId="1931F14F"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_Toc209516291 \h </w:instrText>
      </w:r>
      <w:r>
        <w:rPr>
          <w:noProof/>
        </w:rPr>
      </w:r>
      <w:r>
        <w:rPr>
          <w:noProof/>
        </w:rPr>
        <w:fldChar w:fldCharType="separate"/>
      </w:r>
      <w:r>
        <w:rPr>
          <w:noProof/>
        </w:rPr>
        <w:t>14</w:t>
      </w:r>
      <w:r>
        <w:rPr>
          <w:noProof/>
        </w:rPr>
        <w:fldChar w:fldCharType="end"/>
      </w:r>
    </w:p>
    <w:p w14:paraId="10D636A0" w14:textId="11B8FBB0"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_Toc209516292 \h </w:instrText>
      </w:r>
      <w:r>
        <w:rPr>
          <w:noProof/>
        </w:rPr>
      </w:r>
      <w:r>
        <w:rPr>
          <w:noProof/>
        </w:rPr>
        <w:fldChar w:fldCharType="separate"/>
      </w:r>
      <w:r>
        <w:rPr>
          <w:noProof/>
        </w:rPr>
        <w:t>14</w:t>
      </w:r>
      <w:r>
        <w:rPr>
          <w:noProof/>
        </w:rPr>
        <w:fldChar w:fldCharType="end"/>
      </w:r>
    </w:p>
    <w:p w14:paraId="04FA3F3E" w14:textId="098981B2"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_Toc209516293 \h </w:instrText>
      </w:r>
      <w:r>
        <w:rPr>
          <w:noProof/>
        </w:rPr>
      </w:r>
      <w:r>
        <w:rPr>
          <w:noProof/>
        </w:rPr>
        <w:fldChar w:fldCharType="separate"/>
      </w:r>
      <w:r>
        <w:rPr>
          <w:noProof/>
        </w:rPr>
        <w:t>14</w:t>
      </w:r>
      <w:r>
        <w:rPr>
          <w:noProof/>
        </w:rPr>
        <w:fldChar w:fldCharType="end"/>
      </w:r>
    </w:p>
    <w:p w14:paraId="0F58D9F6" w14:textId="110728ED"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_Toc209516294 \h </w:instrText>
      </w:r>
      <w:r>
        <w:rPr>
          <w:noProof/>
        </w:rPr>
      </w:r>
      <w:r>
        <w:rPr>
          <w:noProof/>
        </w:rPr>
        <w:fldChar w:fldCharType="separate"/>
      </w:r>
      <w:r>
        <w:rPr>
          <w:noProof/>
        </w:rPr>
        <w:t>14</w:t>
      </w:r>
      <w:r>
        <w:rPr>
          <w:noProof/>
        </w:rPr>
        <w:fldChar w:fldCharType="end"/>
      </w:r>
    </w:p>
    <w:p w14:paraId="5EAE5AD4" w14:textId="257B1F1B"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_Toc209516295 \h </w:instrText>
      </w:r>
      <w:r>
        <w:rPr>
          <w:noProof/>
        </w:rPr>
      </w:r>
      <w:r>
        <w:rPr>
          <w:noProof/>
        </w:rPr>
        <w:fldChar w:fldCharType="separate"/>
      </w:r>
      <w:r>
        <w:rPr>
          <w:noProof/>
        </w:rPr>
        <w:t>14</w:t>
      </w:r>
      <w:r>
        <w:rPr>
          <w:noProof/>
        </w:rPr>
        <w:fldChar w:fldCharType="end"/>
      </w:r>
    </w:p>
    <w:p w14:paraId="61DF5426" w14:textId="6667FEE4"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_Toc209516296 \h </w:instrText>
      </w:r>
      <w:r>
        <w:rPr>
          <w:noProof/>
        </w:rPr>
      </w:r>
      <w:r>
        <w:rPr>
          <w:noProof/>
        </w:rPr>
        <w:fldChar w:fldCharType="separate"/>
      </w:r>
      <w:r>
        <w:rPr>
          <w:noProof/>
        </w:rPr>
        <w:t>14</w:t>
      </w:r>
      <w:r>
        <w:rPr>
          <w:noProof/>
        </w:rPr>
        <w:fldChar w:fldCharType="end"/>
      </w:r>
    </w:p>
    <w:p w14:paraId="4FAC2D8A" w14:textId="2666CF24"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_Toc209516297 \h </w:instrText>
      </w:r>
      <w:r>
        <w:rPr>
          <w:noProof/>
        </w:rPr>
      </w:r>
      <w:r>
        <w:rPr>
          <w:noProof/>
        </w:rPr>
        <w:fldChar w:fldCharType="separate"/>
      </w:r>
      <w:r>
        <w:rPr>
          <w:noProof/>
        </w:rPr>
        <w:t>15</w:t>
      </w:r>
      <w:r>
        <w:rPr>
          <w:noProof/>
        </w:rPr>
        <w:fldChar w:fldCharType="end"/>
      </w:r>
    </w:p>
    <w:p w14:paraId="1B5BEB04" w14:textId="1F82903E"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_Toc209516298 \h </w:instrText>
      </w:r>
      <w:r>
        <w:rPr>
          <w:noProof/>
        </w:rPr>
      </w:r>
      <w:r>
        <w:rPr>
          <w:noProof/>
        </w:rPr>
        <w:fldChar w:fldCharType="separate"/>
      </w:r>
      <w:r>
        <w:rPr>
          <w:noProof/>
        </w:rPr>
        <w:t>15</w:t>
      </w:r>
      <w:r>
        <w:rPr>
          <w:noProof/>
        </w:rPr>
        <w:fldChar w:fldCharType="end"/>
      </w:r>
    </w:p>
    <w:p w14:paraId="3053B0CD" w14:textId="497411F2"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Operation: Register</w:t>
      </w:r>
      <w:r>
        <w:rPr>
          <w:noProof/>
        </w:rPr>
        <w:tab/>
      </w:r>
      <w:r>
        <w:rPr>
          <w:noProof/>
        </w:rPr>
        <w:fldChar w:fldCharType="begin" w:fldLock="1"/>
      </w:r>
      <w:r>
        <w:rPr>
          <w:noProof/>
        </w:rPr>
        <w:instrText xml:space="preserve"> PAGEREF _Toc209516299 \h </w:instrText>
      </w:r>
      <w:r>
        <w:rPr>
          <w:noProof/>
        </w:rPr>
      </w:r>
      <w:r>
        <w:rPr>
          <w:noProof/>
        </w:rPr>
        <w:fldChar w:fldCharType="separate"/>
      </w:r>
      <w:r>
        <w:rPr>
          <w:noProof/>
        </w:rPr>
        <w:t>15</w:t>
      </w:r>
      <w:r>
        <w:rPr>
          <w:noProof/>
        </w:rPr>
        <w:fldChar w:fldCharType="end"/>
      </w:r>
    </w:p>
    <w:p w14:paraId="15B272BB" w14:textId="51AD2368"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_Toc209516300 \h </w:instrText>
      </w:r>
      <w:r>
        <w:rPr>
          <w:noProof/>
        </w:rPr>
      </w:r>
      <w:r>
        <w:rPr>
          <w:noProof/>
        </w:rPr>
        <w:fldChar w:fldCharType="separate"/>
      </w:r>
      <w:r>
        <w:rPr>
          <w:noProof/>
        </w:rPr>
        <w:t>15</w:t>
      </w:r>
      <w:r>
        <w:rPr>
          <w:noProof/>
        </w:rPr>
        <w:fldChar w:fldCharType="end"/>
      </w:r>
    </w:p>
    <w:p w14:paraId="79E823A2" w14:textId="3DB4B3B1"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_Toc209516301 \h </w:instrText>
      </w:r>
      <w:r>
        <w:rPr>
          <w:noProof/>
        </w:rPr>
      </w:r>
      <w:r>
        <w:rPr>
          <w:noProof/>
        </w:rPr>
        <w:fldChar w:fldCharType="separate"/>
      </w:r>
      <w:r>
        <w:rPr>
          <w:noProof/>
        </w:rPr>
        <w:t>15</w:t>
      </w:r>
      <w:r>
        <w:rPr>
          <w:noProof/>
        </w:rPr>
        <w:fldChar w:fldCharType="end"/>
      </w:r>
    </w:p>
    <w:p w14:paraId="59ABE46D" w14:textId="39D2944D"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r>
      <w:r>
        <w:rPr>
          <w:noProof/>
        </w:rPr>
        <w:fldChar w:fldCharType="begin" w:fldLock="1"/>
      </w:r>
      <w:r>
        <w:rPr>
          <w:noProof/>
        </w:rPr>
        <w:instrText xml:space="preserve"> PAGEREF _Toc209516302 \h </w:instrText>
      </w:r>
      <w:r>
        <w:rPr>
          <w:noProof/>
        </w:rPr>
      </w:r>
      <w:r>
        <w:rPr>
          <w:noProof/>
        </w:rPr>
        <w:fldChar w:fldCharType="separate"/>
      </w:r>
      <w:r>
        <w:rPr>
          <w:noProof/>
        </w:rPr>
        <w:t>16</w:t>
      </w:r>
      <w:r>
        <w:rPr>
          <w:noProof/>
        </w:rPr>
        <w:fldChar w:fldCharType="end"/>
      </w:r>
    </w:p>
    <w:p w14:paraId="32671D10" w14:textId="5A45F464"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_Toc209516303 \h </w:instrText>
      </w:r>
      <w:r>
        <w:rPr>
          <w:noProof/>
        </w:rPr>
      </w:r>
      <w:r>
        <w:rPr>
          <w:noProof/>
        </w:rPr>
        <w:fldChar w:fldCharType="separate"/>
      </w:r>
      <w:r>
        <w:rPr>
          <w:noProof/>
        </w:rPr>
        <w:t>16</w:t>
      </w:r>
      <w:r>
        <w:rPr>
          <w:noProof/>
        </w:rPr>
        <w:fldChar w:fldCharType="end"/>
      </w:r>
    </w:p>
    <w:p w14:paraId="38D2C521" w14:textId="28830F9B"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_Toc209516304 \h </w:instrText>
      </w:r>
      <w:r>
        <w:rPr>
          <w:noProof/>
        </w:rPr>
      </w:r>
      <w:r>
        <w:rPr>
          <w:noProof/>
        </w:rPr>
        <w:fldChar w:fldCharType="separate"/>
      </w:r>
      <w:r>
        <w:rPr>
          <w:noProof/>
        </w:rPr>
        <w:t>16</w:t>
      </w:r>
      <w:r>
        <w:rPr>
          <w:noProof/>
        </w:rPr>
        <w:fldChar w:fldCharType="end"/>
      </w:r>
    </w:p>
    <w:p w14:paraId="08E1666C" w14:textId="0FE0FF5D"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Operation: Remove</w:t>
      </w:r>
      <w:r>
        <w:rPr>
          <w:noProof/>
        </w:rPr>
        <w:tab/>
      </w:r>
      <w:r>
        <w:rPr>
          <w:noProof/>
        </w:rPr>
        <w:fldChar w:fldCharType="begin" w:fldLock="1"/>
      </w:r>
      <w:r>
        <w:rPr>
          <w:noProof/>
        </w:rPr>
        <w:instrText xml:space="preserve"> PAGEREF _Toc209516305 \h </w:instrText>
      </w:r>
      <w:r>
        <w:rPr>
          <w:noProof/>
        </w:rPr>
      </w:r>
      <w:r>
        <w:rPr>
          <w:noProof/>
        </w:rPr>
        <w:fldChar w:fldCharType="separate"/>
      </w:r>
      <w:r>
        <w:rPr>
          <w:noProof/>
        </w:rPr>
        <w:t>17</w:t>
      </w:r>
      <w:r>
        <w:rPr>
          <w:noProof/>
        </w:rPr>
        <w:fldChar w:fldCharType="end"/>
      </w:r>
    </w:p>
    <w:p w14:paraId="4A22F222" w14:textId="404B22B2"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_Toc209516306 \h </w:instrText>
      </w:r>
      <w:r>
        <w:rPr>
          <w:noProof/>
        </w:rPr>
      </w:r>
      <w:r>
        <w:rPr>
          <w:noProof/>
        </w:rPr>
        <w:fldChar w:fldCharType="separate"/>
      </w:r>
      <w:r>
        <w:rPr>
          <w:noProof/>
        </w:rPr>
        <w:t>17</w:t>
      </w:r>
      <w:r>
        <w:rPr>
          <w:noProof/>
        </w:rPr>
        <w:fldChar w:fldCharType="end"/>
      </w:r>
    </w:p>
    <w:p w14:paraId="39AFE555" w14:textId="2960308D"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_Toc209516307 \h </w:instrText>
      </w:r>
      <w:r>
        <w:rPr>
          <w:noProof/>
        </w:rPr>
      </w:r>
      <w:r>
        <w:rPr>
          <w:noProof/>
        </w:rPr>
        <w:fldChar w:fldCharType="separate"/>
      </w:r>
      <w:r>
        <w:rPr>
          <w:noProof/>
        </w:rPr>
        <w:t>17</w:t>
      </w:r>
      <w:r>
        <w:rPr>
          <w:noProof/>
        </w:rPr>
        <w:fldChar w:fldCharType="end"/>
      </w:r>
    </w:p>
    <w:p w14:paraId="2BFDC5B2" w14:textId="500CA897"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_Toc209516308 \h </w:instrText>
      </w:r>
      <w:r>
        <w:rPr>
          <w:noProof/>
        </w:rPr>
      </w:r>
      <w:r>
        <w:rPr>
          <w:noProof/>
        </w:rPr>
        <w:fldChar w:fldCharType="separate"/>
      </w:r>
      <w:r>
        <w:rPr>
          <w:noProof/>
        </w:rPr>
        <w:t>18</w:t>
      </w:r>
      <w:r>
        <w:rPr>
          <w:noProof/>
        </w:rPr>
        <w:fldChar w:fldCharType="end"/>
      </w:r>
    </w:p>
    <w:p w14:paraId="41961302" w14:textId="4546F686"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_Toc209516309 \h </w:instrText>
      </w:r>
      <w:r>
        <w:rPr>
          <w:noProof/>
        </w:rPr>
      </w:r>
      <w:r>
        <w:rPr>
          <w:noProof/>
        </w:rPr>
        <w:fldChar w:fldCharType="separate"/>
      </w:r>
      <w:r>
        <w:rPr>
          <w:noProof/>
        </w:rPr>
        <w:t>18</w:t>
      </w:r>
      <w:r>
        <w:rPr>
          <w:noProof/>
        </w:rPr>
        <w:fldChar w:fldCharType="end"/>
      </w:r>
    </w:p>
    <w:p w14:paraId="3564094C" w14:textId="2E893BEB"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_Toc209516310 \h </w:instrText>
      </w:r>
      <w:r>
        <w:rPr>
          <w:noProof/>
        </w:rPr>
      </w:r>
      <w:r>
        <w:rPr>
          <w:noProof/>
        </w:rPr>
        <w:fldChar w:fldCharType="separate"/>
      </w:r>
      <w:r>
        <w:rPr>
          <w:noProof/>
        </w:rPr>
        <w:t>18</w:t>
      </w:r>
      <w:r>
        <w:rPr>
          <w:noProof/>
        </w:rPr>
        <w:fldChar w:fldCharType="end"/>
      </w:r>
    </w:p>
    <w:p w14:paraId="59C56CB8" w14:textId="799F547B"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sidRPr="008537D7">
        <w:rPr>
          <w:noProof/>
          <w:lang w:val="en-US"/>
        </w:rPr>
        <w:t>5.1.6.2</w:t>
      </w:r>
      <w:r>
        <w:rPr>
          <w:rFonts w:asciiTheme="minorHAnsi" w:eastAsiaTheme="minorEastAsia" w:hAnsiTheme="minorHAnsi" w:cstheme="minorBidi"/>
          <w:noProof/>
          <w:kern w:val="2"/>
          <w:sz w:val="24"/>
          <w:szCs w:val="24"/>
          <w:lang w:eastAsia="en-GB"/>
          <w14:ligatures w14:val="standardContextual"/>
        </w:rPr>
        <w:tab/>
      </w:r>
      <w:r w:rsidRPr="008537D7">
        <w:rPr>
          <w:noProof/>
          <w:lang w:val="en-US"/>
        </w:rPr>
        <w:t>Structured data types</w:t>
      </w:r>
      <w:r>
        <w:rPr>
          <w:noProof/>
        </w:rPr>
        <w:tab/>
      </w:r>
      <w:r>
        <w:rPr>
          <w:noProof/>
        </w:rPr>
        <w:fldChar w:fldCharType="begin" w:fldLock="1"/>
      </w:r>
      <w:r>
        <w:rPr>
          <w:noProof/>
        </w:rPr>
        <w:instrText xml:space="preserve"> PAGEREF _Toc209516311 \h </w:instrText>
      </w:r>
      <w:r>
        <w:rPr>
          <w:noProof/>
        </w:rPr>
      </w:r>
      <w:r>
        <w:rPr>
          <w:noProof/>
        </w:rPr>
        <w:fldChar w:fldCharType="separate"/>
      </w:r>
      <w:r>
        <w:rPr>
          <w:noProof/>
        </w:rPr>
        <w:t>19</w:t>
      </w:r>
      <w:r>
        <w:rPr>
          <w:noProof/>
        </w:rPr>
        <w:fldChar w:fldCharType="end"/>
      </w:r>
    </w:p>
    <w:p w14:paraId="05E8ACF5" w14:textId="6A474901"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_Toc209516312 \h </w:instrText>
      </w:r>
      <w:r>
        <w:rPr>
          <w:noProof/>
        </w:rPr>
      </w:r>
      <w:r>
        <w:rPr>
          <w:noProof/>
        </w:rPr>
        <w:fldChar w:fldCharType="separate"/>
      </w:r>
      <w:r>
        <w:rPr>
          <w:noProof/>
        </w:rPr>
        <w:t>19</w:t>
      </w:r>
      <w:r>
        <w:rPr>
          <w:noProof/>
        </w:rPr>
        <w:fldChar w:fldCharType="end"/>
      </w:r>
    </w:p>
    <w:p w14:paraId="4A3FEBE0" w14:textId="69684E01"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Type: AkmaKeyInfo</w:t>
      </w:r>
      <w:r>
        <w:rPr>
          <w:noProof/>
        </w:rPr>
        <w:tab/>
      </w:r>
      <w:r>
        <w:rPr>
          <w:noProof/>
        </w:rPr>
        <w:fldChar w:fldCharType="begin" w:fldLock="1"/>
      </w:r>
      <w:r>
        <w:rPr>
          <w:noProof/>
        </w:rPr>
        <w:instrText xml:space="preserve"> PAGEREF _Toc209516313 \h </w:instrText>
      </w:r>
      <w:r>
        <w:rPr>
          <w:noProof/>
        </w:rPr>
      </w:r>
      <w:r>
        <w:rPr>
          <w:noProof/>
        </w:rPr>
        <w:fldChar w:fldCharType="separate"/>
      </w:r>
      <w:r>
        <w:rPr>
          <w:noProof/>
        </w:rPr>
        <w:t>19</w:t>
      </w:r>
      <w:r>
        <w:rPr>
          <w:noProof/>
        </w:rPr>
        <w:fldChar w:fldCharType="end"/>
      </w:r>
    </w:p>
    <w:p w14:paraId="1148C50C" w14:textId="57C0E717"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Type: CtxRemove</w:t>
      </w:r>
      <w:r>
        <w:rPr>
          <w:noProof/>
        </w:rPr>
        <w:tab/>
      </w:r>
      <w:r>
        <w:rPr>
          <w:noProof/>
        </w:rPr>
        <w:fldChar w:fldCharType="begin" w:fldLock="1"/>
      </w:r>
      <w:r>
        <w:rPr>
          <w:noProof/>
        </w:rPr>
        <w:instrText xml:space="preserve"> PAGEREF _Toc209516314 \h </w:instrText>
      </w:r>
      <w:r>
        <w:rPr>
          <w:noProof/>
        </w:rPr>
      </w:r>
      <w:r>
        <w:rPr>
          <w:noProof/>
        </w:rPr>
        <w:fldChar w:fldCharType="separate"/>
      </w:r>
      <w:r>
        <w:rPr>
          <w:noProof/>
        </w:rPr>
        <w:t>19</w:t>
      </w:r>
      <w:r>
        <w:rPr>
          <w:noProof/>
        </w:rPr>
        <w:fldChar w:fldCharType="end"/>
      </w:r>
    </w:p>
    <w:p w14:paraId="2FBC1A94" w14:textId="06A13B52"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sidRPr="008537D7">
        <w:rPr>
          <w:noProof/>
          <w:lang w:val="en-US"/>
        </w:rPr>
        <w:lastRenderedPageBreak/>
        <w:t>5.1.6.3</w:t>
      </w:r>
      <w:r>
        <w:rPr>
          <w:rFonts w:asciiTheme="minorHAnsi" w:eastAsiaTheme="minorEastAsia" w:hAnsiTheme="minorHAnsi" w:cstheme="minorBidi"/>
          <w:noProof/>
          <w:kern w:val="2"/>
          <w:sz w:val="24"/>
          <w:szCs w:val="24"/>
          <w:lang w:eastAsia="en-GB"/>
          <w14:ligatures w14:val="standardContextual"/>
        </w:rPr>
        <w:tab/>
      </w:r>
      <w:r w:rsidRPr="008537D7">
        <w:rPr>
          <w:noProof/>
          <w:lang w:val="en-US"/>
        </w:rPr>
        <w:t>Simple data types and enumerations</w:t>
      </w:r>
      <w:r>
        <w:rPr>
          <w:noProof/>
        </w:rPr>
        <w:tab/>
      </w:r>
      <w:r>
        <w:rPr>
          <w:noProof/>
        </w:rPr>
        <w:fldChar w:fldCharType="begin" w:fldLock="1"/>
      </w:r>
      <w:r>
        <w:rPr>
          <w:noProof/>
        </w:rPr>
        <w:instrText xml:space="preserve"> PAGEREF _Toc209516315 \h </w:instrText>
      </w:r>
      <w:r>
        <w:rPr>
          <w:noProof/>
        </w:rPr>
      </w:r>
      <w:r>
        <w:rPr>
          <w:noProof/>
        </w:rPr>
        <w:fldChar w:fldCharType="separate"/>
      </w:r>
      <w:r>
        <w:rPr>
          <w:noProof/>
        </w:rPr>
        <w:t>19</w:t>
      </w:r>
      <w:r>
        <w:rPr>
          <w:noProof/>
        </w:rPr>
        <w:fldChar w:fldCharType="end"/>
      </w:r>
    </w:p>
    <w:p w14:paraId="5E54629A" w14:textId="6B6EF7E8"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_Toc209516316 \h </w:instrText>
      </w:r>
      <w:r>
        <w:rPr>
          <w:noProof/>
        </w:rPr>
      </w:r>
      <w:r>
        <w:rPr>
          <w:noProof/>
        </w:rPr>
        <w:fldChar w:fldCharType="separate"/>
      </w:r>
      <w:r>
        <w:rPr>
          <w:noProof/>
        </w:rPr>
        <w:t>19</w:t>
      </w:r>
      <w:r>
        <w:rPr>
          <w:noProof/>
        </w:rPr>
        <w:fldChar w:fldCharType="end"/>
      </w:r>
    </w:p>
    <w:p w14:paraId="665788AE" w14:textId="1FD92325" w:rsidR="00691F6A" w:rsidRDefault="00691F6A">
      <w:pPr>
        <w:pStyle w:val="TOC5"/>
        <w:rPr>
          <w:rFonts w:asciiTheme="minorHAnsi" w:eastAsiaTheme="minorEastAsia" w:hAnsiTheme="minorHAnsi" w:cstheme="minorBidi"/>
          <w:noProof/>
          <w:kern w:val="2"/>
          <w:sz w:val="24"/>
          <w:szCs w:val="24"/>
          <w:lang w:eastAsia="en-GB"/>
          <w14:ligatures w14:val="standardContextual"/>
        </w:rPr>
      </w:pPr>
      <w:r>
        <w:rPr>
          <w:noProof/>
        </w:rPr>
        <w:t>5.1.6.3.2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_Toc209516317 \h </w:instrText>
      </w:r>
      <w:r>
        <w:rPr>
          <w:noProof/>
        </w:rPr>
      </w:r>
      <w:r>
        <w:rPr>
          <w:noProof/>
        </w:rPr>
        <w:fldChar w:fldCharType="separate"/>
      </w:r>
      <w:r>
        <w:rPr>
          <w:noProof/>
        </w:rPr>
        <w:t>19</w:t>
      </w:r>
      <w:r>
        <w:rPr>
          <w:noProof/>
        </w:rPr>
        <w:fldChar w:fldCharType="end"/>
      </w:r>
    </w:p>
    <w:p w14:paraId="47237A24" w14:textId="14A29B2C"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sidRPr="008537D7">
        <w:rPr>
          <w:noProof/>
          <w:lang w:val="en-US"/>
        </w:rPr>
        <w:t>5.1.6.4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_Toc209516318 \h </w:instrText>
      </w:r>
      <w:r>
        <w:rPr>
          <w:noProof/>
        </w:rPr>
      </w:r>
      <w:r>
        <w:rPr>
          <w:noProof/>
        </w:rPr>
        <w:fldChar w:fldCharType="separate"/>
      </w:r>
      <w:r>
        <w:rPr>
          <w:noProof/>
        </w:rPr>
        <w:t>19</w:t>
      </w:r>
      <w:r>
        <w:rPr>
          <w:noProof/>
        </w:rPr>
        <w:fldChar w:fldCharType="end"/>
      </w:r>
    </w:p>
    <w:p w14:paraId="37118561" w14:textId="3703A882"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_Toc209516319 \h </w:instrText>
      </w:r>
      <w:r>
        <w:rPr>
          <w:noProof/>
        </w:rPr>
      </w:r>
      <w:r>
        <w:rPr>
          <w:noProof/>
        </w:rPr>
        <w:fldChar w:fldCharType="separate"/>
      </w:r>
      <w:r>
        <w:rPr>
          <w:noProof/>
        </w:rPr>
        <w:t>19</w:t>
      </w:r>
      <w:r>
        <w:rPr>
          <w:noProof/>
        </w:rPr>
        <w:fldChar w:fldCharType="end"/>
      </w:r>
    </w:p>
    <w:p w14:paraId="3636ACF6" w14:textId="7FC341CD"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_Toc209516320 \h </w:instrText>
      </w:r>
      <w:r>
        <w:rPr>
          <w:noProof/>
        </w:rPr>
      </w:r>
      <w:r>
        <w:rPr>
          <w:noProof/>
        </w:rPr>
        <w:fldChar w:fldCharType="separate"/>
      </w:r>
      <w:r>
        <w:rPr>
          <w:noProof/>
        </w:rPr>
        <w:t>20</w:t>
      </w:r>
      <w:r>
        <w:rPr>
          <w:noProof/>
        </w:rPr>
        <w:fldChar w:fldCharType="end"/>
      </w:r>
    </w:p>
    <w:p w14:paraId="6A962139" w14:textId="6C7B8CD6"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_Toc209516321 \h </w:instrText>
      </w:r>
      <w:r>
        <w:rPr>
          <w:noProof/>
        </w:rPr>
      </w:r>
      <w:r>
        <w:rPr>
          <w:noProof/>
        </w:rPr>
        <w:fldChar w:fldCharType="separate"/>
      </w:r>
      <w:r>
        <w:rPr>
          <w:noProof/>
        </w:rPr>
        <w:t>20</w:t>
      </w:r>
      <w:r>
        <w:rPr>
          <w:noProof/>
        </w:rPr>
        <w:fldChar w:fldCharType="end"/>
      </w:r>
    </w:p>
    <w:p w14:paraId="1C8568F7" w14:textId="02C0D6A3"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_Toc209516322 \h </w:instrText>
      </w:r>
      <w:r>
        <w:rPr>
          <w:noProof/>
        </w:rPr>
      </w:r>
      <w:r>
        <w:rPr>
          <w:noProof/>
        </w:rPr>
        <w:fldChar w:fldCharType="separate"/>
      </w:r>
      <w:r>
        <w:rPr>
          <w:noProof/>
        </w:rPr>
        <w:t>20</w:t>
      </w:r>
      <w:r>
        <w:rPr>
          <w:noProof/>
        </w:rPr>
        <w:fldChar w:fldCharType="end"/>
      </w:r>
    </w:p>
    <w:p w14:paraId="45189CBA" w14:textId="2C2319F8" w:rsidR="00691F6A" w:rsidRDefault="00691F6A">
      <w:pPr>
        <w:pStyle w:val="TOC4"/>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_Toc209516323 \h </w:instrText>
      </w:r>
      <w:r>
        <w:rPr>
          <w:noProof/>
        </w:rPr>
      </w:r>
      <w:r>
        <w:rPr>
          <w:noProof/>
        </w:rPr>
        <w:fldChar w:fldCharType="separate"/>
      </w:r>
      <w:r>
        <w:rPr>
          <w:noProof/>
        </w:rPr>
        <w:t>20</w:t>
      </w:r>
      <w:r>
        <w:rPr>
          <w:noProof/>
        </w:rPr>
        <w:fldChar w:fldCharType="end"/>
      </w:r>
    </w:p>
    <w:p w14:paraId="5C4172F8" w14:textId="1C8D0BA4"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_Toc209516324 \h </w:instrText>
      </w:r>
      <w:r>
        <w:rPr>
          <w:noProof/>
        </w:rPr>
      </w:r>
      <w:r>
        <w:rPr>
          <w:noProof/>
        </w:rPr>
        <w:fldChar w:fldCharType="separate"/>
      </w:r>
      <w:r>
        <w:rPr>
          <w:noProof/>
        </w:rPr>
        <w:t>20</w:t>
      </w:r>
      <w:r>
        <w:rPr>
          <w:noProof/>
        </w:rPr>
        <w:fldChar w:fldCharType="end"/>
      </w:r>
    </w:p>
    <w:p w14:paraId="55E48768" w14:textId="45A66338" w:rsidR="00691F6A" w:rsidRDefault="00691F6A">
      <w:pPr>
        <w:pStyle w:val="TOC3"/>
        <w:rPr>
          <w:rFonts w:asciiTheme="minorHAnsi" w:eastAsiaTheme="minorEastAsia" w:hAnsiTheme="minorHAnsi" w:cstheme="minorBidi"/>
          <w:noProof/>
          <w:kern w:val="2"/>
          <w:sz w:val="24"/>
          <w:szCs w:val="24"/>
          <w:lang w:eastAsia="en-GB"/>
          <w14:ligatures w14:val="standardContextual"/>
        </w:rPr>
      </w:pPr>
      <w:r>
        <w:rPr>
          <w:noProof/>
        </w:rPr>
        <w:t>5.1.9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_Toc209516325 \h </w:instrText>
      </w:r>
      <w:r>
        <w:rPr>
          <w:noProof/>
        </w:rPr>
      </w:r>
      <w:r>
        <w:rPr>
          <w:noProof/>
        </w:rPr>
        <w:fldChar w:fldCharType="separate"/>
      </w:r>
      <w:r>
        <w:rPr>
          <w:noProof/>
        </w:rPr>
        <w:t>20</w:t>
      </w:r>
      <w:r>
        <w:rPr>
          <w:noProof/>
        </w:rPr>
        <w:fldChar w:fldCharType="end"/>
      </w:r>
    </w:p>
    <w:p w14:paraId="3B2B8F87" w14:textId="2E99B2A9" w:rsidR="00691F6A" w:rsidRDefault="00691F6A" w:rsidP="00691F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_Toc209516326 \h </w:instrText>
      </w:r>
      <w:r>
        <w:rPr>
          <w:noProof/>
        </w:rPr>
      </w:r>
      <w:r>
        <w:rPr>
          <w:noProof/>
        </w:rPr>
        <w:fldChar w:fldCharType="separate"/>
      </w:r>
      <w:r>
        <w:rPr>
          <w:noProof/>
        </w:rPr>
        <w:t>21</w:t>
      </w:r>
      <w:r>
        <w:rPr>
          <w:noProof/>
        </w:rPr>
        <w:fldChar w:fldCharType="end"/>
      </w:r>
    </w:p>
    <w:p w14:paraId="112DF35B" w14:textId="67A74B4E"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_Toc209516327 \h </w:instrText>
      </w:r>
      <w:r>
        <w:rPr>
          <w:noProof/>
        </w:rPr>
      </w:r>
      <w:r>
        <w:rPr>
          <w:noProof/>
        </w:rPr>
        <w:fldChar w:fldCharType="separate"/>
      </w:r>
      <w:r>
        <w:rPr>
          <w:noProof/>
        </w:rPr>
        <w:t>21</w:t>
      </w:r>
      <w:r>
        <w:rPr>
          <w:noProof/>
        </w:rPr>
        <w:fldChar w:fldCharType="end"/>
      </w:r>
    </w:p>
    <w:p w14:paraId="2ADD9E36" w14:textId="74884E9B" w:rsidR="00691F6A" w:rsidRDefault="00691F6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Naanf_AKMA API</w:t>
      </w:r>
      <w:r>
        <w:rPr>
          <w:noProof/>
        </w:rPr>
        <w:tab/>
      </w:r>
      <w:r>
        <w:rPr>
          <w:noProof/>
        </w:rPr>
        <w:fldChar w:fldCharType="begin" w:fldLock="1"/>
      </w:r>
      <w:r>
        <w:rPr>
          <w:noProof/>
        </w:rPr>
        <w:instrText xml:space="preserve"> PAGEREF _Toc209516328 \h </w:instrText>
      </w:r>
      <w:r>
        <w:rPr>
          <w:noProof/>
        </w:rPr>
      </w:r>
      <w:r>
        <w:rPr>
          <w:noProof/>
        </w:rPr>
        <w:fldChar w:fldCharType="separate"/>
      </w:r>
      <w:r>
        <w:rPr>
          <w:noProof/>
        </w:rPr>
        <w:t>21</w:t>
      </w:r>
      <w:r>
        <w:rPr>
          <w:noProof/>
        </w:rPr>
        <w:fldChar w:fldCharType="end"/>
      </w:r>
    </w:p>
    <w:p w14:paraId="130B4148" w14:textId="7E06DDFE" w:rsidR="00691F6A" w:rsidRDefault="00691F6A" w:rsidP="00691F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_Toc209516329 \h </w:instrText>
      </w:r>
      <w:r>
        <w:rPr>
          <w:noProof/>
        </w:rPr>
      </w:r>
      <w:r>
        <w:rPr>
          <w:noProof/>
        </w:rPr>
        <w:fldChar w:fldCharType="separate"/>
      </w:r>
      <w:r>
        <w:rPr>
          <w:noProof/>
        </w:rPr>
        <w:t>24</w:t>
      </w:r>
      <w:r>
        <w:rPr>
          <w:noProof/>
        </w:rPr>
        <w:fldChar w:fldCharType="end"/>
      </w:r>
    </w:p>
    <w:p w14:paraId="382308D5" w14:textId="31D41B75" w:rsidR="00CA23E7" w:rsidRDefault="004224DE">
      <w:r>
        <w:fldChar w:fldCharType="end"/>
      </w:r>
    </w:p>
    <w:p w14:paraId="3316A5F3" w14:textId="77777777" w:rsidR="00CA23E7" w:rsidRDefault="00745863">
      <w:pPr>
        <w:pStyle w:val="Heading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Start w:id="26" w:name="_Toc209516260"/>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6E93B90" w14:textId="77777777" w:rsidR="00CA23E7" w:rsidRDefault="00745863">
      <w:r>
        <w:t xml:space="preserve">This Technical </w:t>
      </w:r>
      <w:bookmarkStart w:id="27" w:name="spectype3"/>
      <w:r>
        <w:t>Specification</w:t>
      </w:r>
      <w:bookmarkEnd w:id="2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28" w:name="introduction"/>
      <w:bookmarkEnd w:id="28"/>
      <w:r>
        <w:br w:type="page"/>
      </w:r>
      <w:bookmarkStart w:id="29" w:name="_Toc510696578"/>
      <w:bookmarkStart w:id="30" w:name="_Toc35971370"/>
      <w:bookmarkStart w:id="31" w:name="_Toc36812101"/>
      <w:bookmarkStart w:id="32" w:name="_Toc66224200"/>
      <w:bookmarkStart w:id="33" w:name="_Toc66440504"/>
      <w:bookmarkStart w:id="34" w:name="_Toc70541223"/>
      <w:bookmarkStart w:id="35" w:name="_Toc83233899"/>
      <w:bookmarkStart w:id="36" w:name="_Toc85526815"/>
      <w:bookmarkStart w:id="37" w:name="_Toc88659451"/>
      <w:bookmarkStart w:id="38" w:name="_Toc88832362"/>
      <w:bookmarkStart w:id="39" w:name="_Toc90660249"/>
      <w:bookmarkStart w:id="40" w:name="_Toc97194375"/>
      <w:bookmarkStart w:id="41" w:name="_Toc112964088"/>
      <w:bookmarkStart w:id="42" w:name="_Toc119671146"/>
      <w:bookmarkStart w:id="43" w:name="_Toc209516261"/>
      <w:r>
        <w:lastRenderedPageBreak/>
        <w:t>1</w:t>
      </w:r>
      <w: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44" w:name="_Toc510696579"/>
      <w:bookmarkStart w:id="45" w:name="_Toc35971371"/>
      <w:bookmarkStart w:id="46" w:name="_Toc36812102"/>
      <w:bookmarkStart w:id="47" w:name="_Toc66224201"/>
      <w:bookmarkStart w:id="48" w:name="_Toc66440505"/>
      <w:bookmarkStart w:id="49" w:name="_Toc70541224"/>
      <w:bookmarkStart w:id="50" w:name="_Toc83233900"/>
      <w:bookmarkStart w:id="51" w:name="_Toc85526816"/>
      <w:bookmarkStart w:id="52" w:name="_Toc88659452"/>
      <w:bookmarkStart w:id="53" w:name="_Toc88832363"/>
      <w:bookmarkStart w:id="54" w:name="_Toc90660250"/>
      <w:bookmarkStart w:id="55" w:name="_Toc97194376"/>
      <w:bookmarkStart w:id="56" w:name="_Toc112964089"/>
      <w:bookmarkStart w:id="57" w:name="_Toc119671147"/>
      <w:bookmarkStart w:id="58" w:name="_Toc209516262"/>
      <w:r>
        <w:t>2</w:t>
      </w:r>
      <w:r>
        <w:tab/>
        <w:t>References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9" w:name="OLE_LINK1"/>
      <w:bookmarkStart w:id="60" w:name="OLE_LINK2"/>
      <w:bookmarkStart w:id="61" w:name="OLE_LINK3"/>
      <w:bookmarkStart w:id="62"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9"/>
    <w:bookmarkEnd w:id="60"/>
    <w:bookmarkEnd w:id="61"/>
    <w:bookmarkEnd w:id="62"/>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63" w:name="_Toc510696580"/>
      <w:bookmarkStart w:id="64" w:name="_Toc35971372"/>
      <w:bookmarkStart w:id="65" w:name="_Toc36812103"/>
      <w:bookmarkStart w:id="66" w:name="_Toc66224202"/>
      <w:bookmarkStart w:id="67" w:name="_Toc66440506"/>
      <w:bookmarkStart w:id="68" w:name="_Toc70541225"/>
      <w:bookmarkStart w:id="69" w:name="_Toc83233901"/>
      <w:bookmarkStart w:id="70" w:name="_Toc85526817"/>
      <w:bookmarkStart w:id="71" w:name="_Toc88659453"/>
      <w:bookmarkStart w:id="72" w:name="_Toc88832364"/>
      <w:bookmarkStart w:id="73" w:name="_Toc90660251"/>
      <w:bookmarkStart w:id="74" w:name="_Toc97194377"/>
      <w:bookmarkStart w:id="75" w:name="_Toc112964090"/>
      <w:bookmarkStart w:id="76" w:name="_Toc119671148"/>
      <w:bookmarkStart w:id="77" w:name="_Toc209516263"/>
      <w:r>
        <w:lastRenderedPageBreak/>
        <w:t>3</w:t>
      </w:r>
      <w:r>
        <w:tab/>
        <w:t>Definitions,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69144C" w14:textId="77777777" w:rsidR="00CA23E7" w:rsidRDefault="00745863">
      <w:pPr>
        <w:pStyle w:val="Heading2"/>
      </w:pPr>
      <w:bookmarkStart w:id="78" w:name="_Toc510696581"/>
      <w:bookmarkStart w:id="79" w:name="_Toc35971373"/>
      <w:bookmarkStart w:id="80" w:name="_Toc36812104"/>
      <w:bookmarkStart w:id="81" w:name="_Toc66224203"/>
      <w:bookmarkStart w:id="82" w:name="_Toc66440507"/>
      <w:bookmarkStart w:id="83" w:name="_Toc70541226"/>
      <w:bookmarkStart w:id="84" w:name="_Toc83233902"/>
      <w:bookmarkStart w:id="85" w:name="_Toc85526818"/>
      <w:bookmarkStart w:id="86" w:name="_Toc88659454"/>
      <w:bookmarkStart w:id="87" w:name="_Toc88832365"/>
      <w:bookmarkStart w:id="88" w:name="_Toc90660252"/>
      <w:bookmarkStart w:id="89" w:name="_Toc97194378"/>
      <w:bookmarkStart w:id="90" w:name="_Toc112964091"/>
      <w:bookmarkStart w:id="91" w:name="_Toc119671149"/>
      <w:bookmarkStart w:id="92" w:name="_Toc209516264"/>
      <w:r>
        <w:t>3.1</w:t>
      </w:r>
      <w: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Heading2"/>
      </w:pPr>
      <w:bookmarkStart w:id="93" w:name="_Toc510696582"/>
      <w:bookmarkStart w:id="94" w:name="_Toc35971374"/>
      <w:bookmarkStart w:id="95" w:name="_Toc36812105"/>
      <w:bookmarkStart w:id="96" w:name="_Toc66224204"/>
      <w:bookmarkStart w:id="97" w:name="_Toc66440508"/>
      <w:bookmarkStart w:id="98" w:name="_Toc70541227"/>
      <w:bookmarkStart w:id="99" w:name="_Toc83233903"/>
      <w:bookmarkStart w:id="100" w:name="_Toc85526819"/>
      <w:bookmarkStart w:id="101" w:name="_Toc88659455"/>
      <w:bookmarkStart w:id="102" w:name="_Toc88832366"/>
      <w:bookmarkStart w:id="103" w:name="_Toc90660253"/>
      <w:bookmarkStart w:id="104" w:name="_Toc97194379"/>
      <w:bookmarkStart w:id="105" w:name="_Toc112964092"/>
      <w:bookmarkStart w:id="106" w:name="_Toc119671150"/>
      <w:bookmarkStart w:id="107" w:name="_Toc209516265"/>
      <w:r>
        <w:t>3.2</w:t>
      </w:r>
      <w:r>
        <w:tab/>
        <w:t>Symbols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108" w:name="_Toc510696583"/>
      <w:bookmarkStart w:id="109" w:name="_Toc35971375"/>
      <w:bookmarkStart w:id="110" w:name="_Toc36812106"/>
      <w:bookmarkStart w:id="111" w:name="_Toc66224205"/>
      <w:bookmarkStart w:id="112" w:name="_Toc66440509"/>
      <w:bookmarkStart w:id="113" w:name="_Toc70541228"/>
      <w:bookmarkStart w:id="114" w:name="_Toc83233904"/>
      <w:bookmarkStart w:id="115" w:name="_Toc85526820"/>
      <w:bookmarkStart w:id="116" w:name="_Toc88659456"/>
      <w:bookmarkStart w:id="117" w:name="_Toc88832367"/>
      <w:bookmarkStart w:id="118" w:name="_Toc90660254"/>
      <w:bookmarkStart w:id="119" w:name="_Toc97194380"/>
      <w:bookmarkStart w:id="120" w:name="_Toc112964093"/>
      <w:bookmarkStart w:id="121" w:name="_Toc119671151"/>
      <w:bookmarkStart w:id="122" w:name="_Toc209516266"/>
      <w:r>
        <w:t>3.3</w:t>
      </w:r>
      <w: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77F44605" w14:textId="77777777" w:rsidR="00143AE3" w:rsidRDefault="00143AE3" w:rsidP="00143AE3">
      <w:pPr>
        <w:pStyle w:val="EW"/>
      </w:pPr>
      <w:bookmarkStart w:id="123" w:name="_Toc510696585"/>
      <w:bookmarkStart w:id="124" w:name="_Toc35971377"/>
      <w:bookmarkStart w:id="125" w:name="_Toc36812108"/>
      <w:bookmarkStart w:id="126" w:name="_Toc66224206"/>
      <w:bookmarkStart w:id="127" w:name="_Toc66440510"/>
      <w:bookmarkStart w:id="128" w:name="_Toc70541229"/>
      <w:bookmarkStart w:id="129" w:name="_Toc83233905"/>
      <w:bookmarkStart w:id="130" w:name="_Toc85526821"/>
      <w:bookmarkStart w:id="131" w:name="_Toc88659457"/>
      <w:bookmarkStart w:id="132" w:name="_Toc88832368"/>
      <w:bookmarkStart w:id="133" w:name="_Toc90660255"/>
      <w:bookmarkStart w:id="134" w:name="_Toc97194381"/>
      <w:bookmarkStart w:id="135" w:name="_Toc112964094"/>
      <w:bookmarkStart w:id="136" w:name="_Toc119671152"/>
      <w:r>
        <w:t>AAnF</w:t>
      </w:r>
      <w:r>
        <w:tab/>
        <w:t xml:space="preserve">AKMA Anchor Function </w:t>
      </w:r>
    </w:p>
    <w:p w14:paraId="712F1823" w14:textId="77777777" w:rsidR="00143AE3" w:rsidRDefault="00143AE3" w:rsidP="00143AE3">
      <w:pPr>
        <w:pStyle w:val="EW"/>
      </w:pPr>
      <w:r>
        <w:t>AF</w:t>
      </w:r>
      <w:r>
        <w:tab/>
        <w:t>Application Function</w:t>
      </w:r>
    </w:p>
    <w:p w14:paraId="36BDED54" w14:textId="77777777" w:rsidR="00143AE3" w:rsidRDefault="00143AE3" w:rsidP="00143AE3">
      <w:pPr>
        <w:pStyle w:val="EW"/>
      </w:pPr>
      <w:r>
        <w:t>AKMA</w:t>
      </w:r>
      <w:r>
        <w:tab/>
        <w:t>Authentication and Key Management for Applications</w:t>
      </w:r>
    </w:p>
    <w:p w14:paraId="2F4677AC" w14:textId="77777777" w:rsidR="00143AE3" w:rsidRDefault="00143AE3" w:rsidP="00143AE3">
      <w:pPr>
        <w:pStyle w:val="EW"/>
      </w:pPr>
      <w:r>
        <w:t>A-KID</w:t>
      </w:r>
      <w:r>
        <w:tab/>
        <w:t>AKMA Key IDentifier</w:t>
      </w:r>
    </w:p>
    <w:p w14:paraId="3D69D840" w14:textId="77777777" w:rsidR="00143AE3" w:rsidRDefault="00143AE3" w:rsidP="00143AE3">
      <w:pPr>
        <w:pStyle w:val="EW"/>
      </w:pPr>
      <w:r>
        <w:t>AUSF</w:t>
      </w:r>
      <w:r>
        <w:tab/>
        <w:t>AUthentication Server Function</w:t>
      </w:r>
    </w:p>
    <w:p w14:paraId="4D841286" w14:textId="77777777" w:rsidR="00143AE3" w:rsidRDefault="00143AE3" w:rsidP="00143AE3">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5EC783E8" w14:textId="77777777" w:rsidR="00143AE3" w:rsidRDefault="00143AE3" w:rsidP="00143AE3">
      <w:pPr>
        <w:pStyle w:val="EW"/>
      </w:pPr>
      <w:r>
        <w:t>NEF</w:t>
      </w:r>
      <w:r>
        <w:tab/>
        <w:t>Network Exposure Function</w:t>
      </w:r>
    </w:p>
    <w:p w14:paraId="271C4455" w14:textId="77777777" w:rsidR="00143AE3" w:rsidRDefault="00143AE3" w:rsidP="00143AE3">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Heading1"/>
      </w:pPr>
      <w:bookmarkStart w:id="137" w:name="_Toc209516267"/>
      <w:r>
        <w:t>4</w:t>
      </w:r>
      <w:r>
        <w:tab/>
        <w:t xml:space="preserve">Services offered by the </w:t>
      </w:r>
      <w:bookmarkEnd w:id="123"/>
      <w:bookmarkEnd w:id="124"/>
      <w:bookmarkEnd w:id="125"/>
      <w:r>
        <w:t>AAnF</w:t>
      </w:r>
      <w:bookmarkEnd w:id="126"/>
      <w:bookmarkEnd w:id="127"/>
      <w:bookmarkEnd w:id="128"/>
      <w:bookmarkEnd w:id="129"/>
      <w:bookmarkEnd w:id="130"/>
      <w:bookmarkEnd w:id="131"/>
      <w:bookmarkEnd w:id="132"/>
      <w:bookmarkEnd w:id="133"/>
      <w:bookmarkEnd w:id="134"/>
      <w:bookmarkEnd w:id="135"/>
      <w:bookmarkEnd w:id="136"/>
      <w:bookmarkEnd w:id="137"/>
    </w:p>
    <w:p w14:paraId="4DD6D4EF" w14:textId="77777777" w:rsidR="00CA23E7" w:rsidRDefault="00745863">
      <w:pPr>
        <w:pStyle w:val="Heading2"/>
      </w:pPr>
      <w:bookmarkStart w:id="138" w:name="_Toc510696586"/>
      <w:bookmarkStart w:id="139" w:name="_Toc35971378"/>
      <w:bookmarkStart w:id="140" w:name="_Toc36812109"/>
      <w:bookmarkStart w:id="141" w:name="_Toc66224207"/>
      <w:bookmarkStart w:id="142" w:name="_Toc66440511"/>
      <w:bookmarkStart w:id="143" w:name="_Toc70541230"/>
      <w:bookmarkStart w:id="144" w:name="_Toc83233906"/>
      <w:bookmarkStart w:id="145" w:name="_Toc85526822"/>
      <w:bookmarkStart w:id="146" w:name="_Toc88659458"/>
      <w:bookmarkStart w:id="147" w:name="_Toc88832369"/>
      <w:bookmarkStart w:id="148" w:name="_Toc90660256"/>
      <w:bookmarkStart w:id="149" w:name="_Toc97194382"/>
      <w:bookmarkStart w:id="150" w:name="_Toc112964095"/>
      <w:bookmarkStart w:id="151" w:name="_Toc119671153"/>
      <w:bookmarkStart w:id="152" w:name="_Toc209516268"/>
      <w:r>
        <w:t>4.1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4EC441B0" w:rsidR="006B7CC4" w:rsidRDefault="00143AE3" w:rsidP="001E2A66">
            <w:pPr>
              <w:pStyle w:val="TAL"/>
            </w:pPr>
            <w:r>
              <w:t>OAM</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SimSun"/>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153" w:name="_Toc510696587"/>
      <w:bookmarkStart w:id="154" w:name="_Toc35971379"/>
      <w:bookmarkStart w:id="155" w:name="_Toc36812110"/>
      <w:bookmarkStart w:id="156" w:name="_Toc66224208"/>
      <w:bookmarkStart w:id="157" w:name="_Toc66440512"/>
      <w:bookmarkStart w:id="158" w:name="_Toc70541231"/>
      <w:bookmarkStart w:id="159" w:name="_Toc83233907"/>
      <w:bookmarkStart w:id="160" w:name="_Toc85526823"/>
      <w:bookmarkStart w:id="161" w:name="_Toc88659459"/>
      <w:bookmarkStart w:id="162" w:name="_Toc88832370"/>
      <w:bookmarkStart w:id="163" w:name="_Toc90660257"/>
      <w:bookmarkStart w:id="164" w:name="_Toc97194383"/>
      <w:bookmarkStart w:id="165" w:name="_Toc112964096"/>
      <w:bookmarkStart w:id="166" w:name="_Toc119671154"/>
      <w:bookmarkStart w:id="167" w:name="_Toc209516269"/>
      <w:r>
        <w:t>4.2</w:t>
      </w:r>
      <w:r>
        <w:tab/>
        <w:t>Naanf_AKMA Service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812AED" w14:textId="77777777" w:rsidR="00CA23E7" w:rsidRDefault="00745863">
      <w:pPr>
        <w:pStyle w:val="Heading3"/>
      </w:pPr>
      <w:bookmarkStart w:id="168" w:name="_Toc510696588"/>
      <w:bookmarkStart w:id="169" w:name="_Toc35971380"/>
      <w:bookmarkStart w:id="170" w:name="_Toc36812111"/>
      <w:bookmarkStart w:id="171" w:name="_Toc66224209"/>
      <w:bookmarkStart w:id="172" w:name="_Toc66440513"/>
      <w:bookmarkStart w:id="173" w:name="_Toc70541232"/>
      <w:bookmarkStart w:id="174" w:name="_Toc83233908"/>
      <w:bookmarkStart w:id="175" w:name="_Toc85526824"/>
      <w:bookmarkStart w:id="176" w:name="_Toc88659460"/>
      <w:bookmarkStart w:id="177" w:name="_Toc88832371"/>
      <w:bookmarkStart w:id="178" w:name="_Toc90660258"/>
      <w:bookmarkStart w:id="179" w:name="_Toc97194384"/>
      <w:bookmarkStart w:id="180" w:name="_Toc112964097"/>
      <w:bookmarkStart w:id="181" w:name="_Toc119671155"/>
      <w:bookmarkStart w:id="182" w:name="_Toc209516270"/>
      <w:r>
        <w:t>4.2.1</w:t>
      </w:r>
      <w:r>
        <w:tab/>
        <w:t>Service Description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0B5875E8" w14:textId="2978EE50" w:rsidR="00CA23E7" w:rsidRDefault="00745863">
      <w:pPr>
        <w:pStyle w:val="Heading4"/>
        <w:rPr>
          <w:lang w:eastAsia="zh-CN"/>
        </w:rPr>
      </w:pPr>
      <w:bookmarkStart w:id="183" w:name="_Toc497209567"/>
      <w:bookmarkStart w:id="184" w:name="_Toc66224210"/>
      <w:bookmarkStart w:id="185" w:name="_Toc66440514"/>
      <w:bookmarkStart w:id="186" w:name="_Toc70541233"/>
      <w:bookmarkStart w:id="187" w:name="_Toc83233909"/>
      <w:bookmarkStart w:id="188" w:name="_Toc85526825"/>
      <w:bookmarkStart w:id="189" w:name="_Toc88659461"/>
      <w:bookmarkStart w:id="190" w:name="_Toc88832372"/>
      <w:bookmarkStart w:id="191" w:name="_Toc90660259"/>
      <w:bookmarkStart w:id="192" w:name="_Toc97194385"/>
      <w:bookmarkStart w:id="193" w:name="_Toc112964098"/>
      <w:bookmarkStart w:id="194" w:name="_Toc119671156"/>
      <w:bookmarkStart w:id="195" w:name="_Toc209516271"/>
      <w:r>
        <w:t>4.2.</w:t>
      </w:r>
      <w:r>
        <w:rPr>
          <w:lang w:eastAsia="zh-CN"/>
        </w:rPr>
        <w:t>1.1</w:t>
      </w:r>
      <w:r>
        <w:tab/>
      </w:r>
      <w:r>
        <w:rPr>
          <w:lang w:eastAsia="zh-CN"/>
        </w:rPr>
        <w:t>Overview</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196" w:name="_Toc66224211"/>
      <w:bookmarkStart w:id="197" w:name="_Toc66440515"/>
      <w:bookmarkStart w:id="198" w:name="_Toc70541234"/>
      <w:bookmarkStart w:id="199" w:name="_Toc83233910"/>
      <w:bookmarkStart w:id="200" w:name="_Toc85526826"/>
      <w:bookmarkStart w:id="201" w:name="_Toc88659462"/>
      <w:bookmarkStart w:id="202" w:name="_Toc88832373"/>
      <w:bookmarkStart w:id="203" w:name="_Toc90660260"/>
      <w:bookmarkStart w:id="204" w:name="_Toc97194386"/>
      <w:bookmarkStart w:id="205" w:name="_Toc112964099"/>
      <w:bookmarkStart w:id="206" w:name="_Toc119671157"/>
      <w:bookmarkStart w:id="207" w:name="_Toc209516272"/>
      <w:r>
        <w:rPr>
          <w:lang w:eastAsia="zh-CN"/>
        </w:rPr>
        <w:t>4.2.1.2</w:t>
      </w:r>
      <w:r>
        <w:rPr>
          <w:lang w:eastAsia="zh-CN"/>
        </w:rPr>
        <w:tab/>
        <w:t>Service Architecture</w:t>
      </w:r>
      <w:bookmarkEnd w:id="196"/>
      <w:bookmarkEnd w:id="197"/>
      <w:bookmarkEnd w:id="198"/>
      <w:bookmarkEnd w:id="199"/>
      <w:bookmarkEnd w:id="200"/>
      <w:bookmarkEnd w:id="201"/>
      <w:bookmarkEnd w:id="202"/>
      <w:bookmarkEnd w:id="203"/>
      <w:bookmarkEnd w:id="204"/>
      <w:bookmarkEnd w:id="205"/>
      <w:bookmarkEnd w:id="206"/>
      <w:bookmarkEnd w:id="207"/>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5D2B0FD9" w14:textId="77777777" w:rsidR="00143AE3" w:rsidRDefault="00143AE3" w:rsidP="00143AE3">
      <w:pPr>
        <w:pStyle w:val="B1"/>
      </w:pPr>
      <w:r>
        <w:t>-</w:t>
      </w:r>
      <w:r>
        <w:tab/>
        <w:t xml:space="preserve">Network Exposure Function (NEF) </w:t>
      </w:r>
    </w:p>
    <w:p w14:paraId="580BF1E4" w14:textId="77777777" w:rsidR="00143AE3" w:rsidRDefault="00143AE3" w:rsidP="00143AE3">
      <w:pPr>
        <w:pStyle w:val="B1"/>
      </w:pPr>
      <w:r>
        <w:t>-</w:t>
      </w:r>
      <w:r>
        <w:tab/>
        <w:t>Operation, Administration, and Maintenance (OAM)</w:t>
      </w:r>
    </w:p>
    <w:p w14:paraId="58560B27" w14:textId="5A18CBEA" w:rsidR="00143AE3" w:rsidRDefault="00143AE3" w:rsidP="00143AE3">
      <w:pPr>
        <w:pStyle w:val="TH"/>
      </w:pPr>
      <w:r>
        <w:rPr>
          <w:rFonts w:eastAsia="SimSun"/>
          <w:noProof/>
        </w:rPr>
        <w:object w:dxaOrig="5888" w:dyaOrig="2858" w14:anchorId="38AF0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4.65pt;height:143.1pt" o:ole="">
            <v:imagedata r:id="rId11" o:title=""/>
          </v:shape>
          <o:OLEObject Type="Embed" ProgID="Visio.Drawing.15" ShapeID="_x0000_i1025" DrawAspect="Content" ObjectID="_1820232053" r:id="rId12"/>
        </w:object>
      </w:r>
    </w:p>
    <w:p w14:paraId="4D6491BC" w14:textId="77777777" w:rsidR="00143AE3" w:rsidRDefault="00143AE3" w:rsidP="00143AE3">
      <w:pPr>
        <w:pStyle w:val="TF"/>
      </w:pPr>
      <w:r>
        <w:t>Figure 4.2.1.2-1</w:t>
      </w:r>
      <w:r>
        <w:rPr>
          <w:lang w:eastAsia="zh-CN"/>
        </w:rPr>
        <w:t>:</w:t>
      </w:r>
      <w:r>
        <w:t xml:space="preserve"> Reference Architecture for the Naanf_AKMA Service; SBI representation</w:t>
      </w:r>
    </w:p>
    <w:bookmarkStart w:id="208" w:name="MCCQCTEMPBM_00000031"/>
    <w:p w14:paraId="2637BCE1" w14:textId="66A52BB7" w:rsidR="00143AE3" w:rsidRDefault="00143AE3" w:rsidP="00143AE3">
      <w:pPr>
        <w:pStyle w:val="TH"/>
        <w:rPr>
          <w:lang w:val="en-US" w:eastAsia="zh-CN"/>
        </w:rPr>
      </w:pPr>
      <w:r>
        <w:rPr>
          <w:rFonts w:ascii="Aptos" w:hAnsi="Aptos"/>
          <w:b w:val="0"/>
          <w:kern w:val="2"/>
          <w:sz w:val="24"/>
          <w:szCs w:val="24"/>
          <w:lang w:val="en-US" w:eastAsia="zh-CN"/>
          <w14:ligatures w14:val="standardContextual"/>
        </w:rPr>
        <w:object w:dxaOrig="5963" w:dyaOrig="2663" w14:anchorId="5BC2B992">
          <v:shape id="_x0000_i1026" type="#_x0000_t75" style="width:298.6pt;height:133.4pt" o:ole="">
            <v:imagedata r:id="rId13" o:title=""/>
          </v:shape>
          <o:OLEObject Type="Embed" ProgID="Visio.Drawing.15" ShapeID="_x0000_i1026" DrawAspect="Content" ObjectID="_1820232054" r:id="rId14"/>
        </w:object>
      </w:r>
    </w:p>
    <w:bookmarkEnd w:id="208"/>
    <w:p w14:paraId="44AF352A" w14:textId="3A8F511E" w:rsidR="00CA23E7" w:rsidRPr="00143AE3" w:rsidRDefault="00143AE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209" w:name="_Toc34228180"/>
      <w:bookmarkStart w:id="210" w:name="_Toc36041583"/>
      <w:bookmarkStart w:id="211" w:name="_Toc36041739"/>
      <w:bookmarkStart w:id="212" w:name="_Toc44680176"/>
      <w:bookmarkStart w:id="213" w:name="_Toc45134773"/>
      <w:bookmarkStart w:id="214" w:name="_Toc49583658"/>
      <w:bookmarkStart w:id="215" w:name="_Toc51764095"/>
      <w:bookmarkStart w:id="216" w:name="_Toc58838770"/>
      <w:bookmarkStart w:id="217" w:name="_Toc59020085"/>
      <w:bookmarkStart w:id="218" w:name="_Toc59020172"/>
      <w:bookmarkStart w:id="219" w:name="_Toc66224212"/>
      <w:bookmarkStart w:id="220" w:name="_Toc66440516"/>
      <w:bookmarkStart w:id="221" w:name="_Toc70541235"/>
      <w:bookmarkStart w:id="222" w:name="_Toc83233911"/>
      <w:bookmarkStart w:id="223" w:name="_Toc85526827"/>
      <w:bookmarkStart w:id="224" w:name="_Toc88659463"/>
      <w:bookmarkStart w:id="225" w:name="_Toc88832374"/>
      <w:bookmarkStart w:id="226" w:name="_Toc90660261"/>
      <w:bookmarkStart w:id="227" w:name="_Toc97194387"/>
      <w:bookmarkStart w:id="228" w:name="_Toc112964100"/>
      <w:bookmarkStart w:id="229" w:name="_Toc119671158"/>
      <w:bookmarkStart w:id="230" w:name="_Toc209516273"/>
      <w:bookmarkStart w:id="231" w:name="_Toc510696589"/>
      <w:bookmarkStart w:id="232" w:name="_Toc35971381"/>
      <w:bookmarkStart w:id="233" w:name="_Toc36812112"/>
      <w:r>
        <w:rPr>
          <w:noProof/>
        </w:rPr>
        <w:t>4.2.1.3</w:t>
      </w:r>
      <w:r>
        <w:rPr>
          <w:noProof/>
        </w:rPr>
        <w:tab/>
      </w:r>
      <w:r>
        <w:rPr>
          <w:noProof/>
          <w:lang w:eastAsia="zh-CN"/>
        </w:rPr>
        <w:t>Network Functions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DB5A1EB" w14:textId="77777777" w:rsidR="00CA23E7" w:rsidRDefault="00745863">
      <w:pPr>
        <w:pStyle w:val="Heading5"/>
        <w:rPr>
          <w:noProof/>
          <w:lang w:eastAsia="zh-CN"/>
        </w:rPr>
      </w:pPr>
      <w:bookmarkStart w:id="234" w:name="_Toc11227396"/>
      <w:bookmarkStart w:id="235" w:name="_Toc18481025"/>
      <w:bookmarkStart w:id="236" w:name="_Toc34228181"/>
      <w:bookmarkStart w:id="237" w:name="_Toc36041584"/>
      <w:bookmarkStart w:id="238" w:name="_Toc36041740"/>
      <w:bookmarkStart w:id="239" w:name="_Toc44680177"/>
      <w:bookmarkStart w:id="240" w:name="_Toc45134774"/>
      <w:bookmarkStart w:id="241" w:name="_Toc49583659"/>
      <w:bookmarkStart w:id="242" w:name="_Toc51764096"/>
      <w:bookmarkStart w:id="243" w:name="_Toc58838771"/>
      <w:bookmarkStart w:id="244" w:name="_Toc59020086"/>
      <w:bookmarkStart w:id="245" w:name="_Toc59020173"/>
      <w:bookmarkStart w:id="246" w:name="_Toc66224213"/>
      <w:bookmarkStart w:id="247" w:name="_Toc66440517"/>
      <w:bookmarkStart w:id="248" w:name="_Toc70541236"/>
      <w:bookmarkStart w:id="249" w:name="_Toc83233912"/>
      <w:bookmarkStart w:id="250" w:name="_Toc85526828"/>
      <w:bookmarkStart w:id="251" w:name="_Toc88659464"/>
      <w:bookmarkStart w:id="252" w:name="_Toc88832375"/>
      <w:bookmarkStart w:id="253" w:name="_Toc90660262"/>
      <w:bookmarkStart w:id="254" w:name="_Toc97194388"/>
      <w:bookmarkStart w:id="255" w:name="_Toc112964101"/>
      <w:bookmarkStart w:id="256" w:name="_Toc119671159"/>
      <w:bookmarkStart w:id="257" w:name="_Toc209516274"/>
      <w:r>
        <w:rPr>
          <w:noProof/>
        </w:rPr>
        <w:t>4.2.1.3</w:t>
      </w:r>
      <w:r>
        <w:rPr>
          <w:noProof/>
          <w:lang w:eastAsia="zh-CN"/>
        </w:rPr>
        <w:t>.1</w:t>
      </w:r>
      <w:r>
        <w:rPr>
          <w:noProof/>
        </w:rPr>
        <w:tab/>
      </w:r>
      <w:r>
        <w:t>AKMA Anchor Function</w:t>
      </w:r>
      <w:r>
        <w:rPr>
          <w:noProof/>
          <w:lang w:eastAsia="zh-CN"/>
        </w:rPr>
        <w:t xml:space="preserve"> (AAnF)</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258" w:name="_Toc34228182"/>
      <w:bookmarkStart w:id="259" w:name="_Toc36041585"/>
      <w:bookmarkStart w:id="260" w:name="_Toc36041741"/>
      <w:bookmarkStart w:id="261" w:name="_Toc44680178"/>
      <w:bookmarkStart w:id="262" w:name="_Toc45134775"/>
      <w:bookmarkStart w:id="263" w:name="_Toc49583660"/>
      <w:bookmarkStart w:id="264" w:name="_Toc51764097"/>
      <w:bookmarkStart w:id="265" w:name="_Toc58838772"/>
      <w:bookmarkStart w:id="266" w:name="_Toc59020087"/>
      <w:bookmarkStart w:id="267" w:name="_Toc59020174"/>
      <w:bookmarkStart w:id="268" w:name="_Toc66224214"/>
      <w:bookmarkStart w:id="269" w:name="_Toc66440518"/>
      <w:bookmarkStart w:id="270" w:name="_Toc70541237"/>
      <w:bookmarkStart w:id="271" w:name="_Toc83233913"/>
      <w:bookmarkStart w:id="272" w:name="_Toc85526829"/>
      <w:bookmarkStart w:id="273" w:name="_Toc88659465"/>
      <w:bookmarkStart w:id="274" w:name="_Toc88832376"/>
      <w:bookmarkStart w:id="275" w:name="_Toc90660263"/>
      <w:bookmarkStart w:id="276" w:name="_Toc97194389"/>
      <w:bookmarkStart w:id="277" w:name="_Toc112964102"/>
      <w:bookmarkStart w:id="278" w:name="_Toc119671160"/>
      <w:bookmarkStart w:id="279" w:name="_Toc209516275"/>
      <w:r>
        <w:rPr>
          <w:noProof/>
        </w:rPr>
        <w:t>4.2.1.3</w:t>
      </w:r>
      <w:r>
        <w:rPr>
          <w:noProof/>
          <w:lang w:eastAsia="zh-CN"/>
        </w:rPr>
        <w:t>.2</w:t>
      </w:r>
      <w:r>
        <w:rPr>
          <w:noProof/>
        </w:rPr>
        <w:tab/>
      </w:r>
      <w:r>
        <w:rPr>
          <w:noProof/>
          <w:lang w:eastAsia="zh-CN"/>
        </w:rPr>
        <w:t>NF Service Consumers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28C4C528" w:rsidR="00CA23E7" w:rsidRDefault="00745863">
      <w:pPr>
        <w:pStyle w:val="B1"/>
        <w:rPr>
          <w:rFonts w:eastAsia="Microsoft YaHei"/>
          <w:lang w:eastAsia="zh-CN"/>
        </w:rPr>
      </w:pPr>
      <w:r>
        <w:t>-</w:t>
      </w:r>
      <w:r>
        <w:tab/>
      </w:r>
      <w:r>
        <w:rPr>
          <w:rFonts w:eastAsia="Microsoft YaHei"/>
        </w:rPr>
        <w:t xml:space="preserve">performs the AAnF selection if the AF </w:t>
      </w:r>
      <w:r>
        <w:rPr>
          <w:rFonts w:eastAsia="Microsoft YaHei"/>
          <w:lang w:eastAsia="zh-CN"/>
        </w:rPr>
        <w:t>located inside the operator's network.</w:t>
      </w:r>
    </w:p>
    <w:p w14:paraId="3F628632" w14:textId="77777777" w:rsidR="00143AE3" w:rsidRDefault="00143AE3" w:rsidP="00143AE3">
      <w:r>
        <w:t>The Operation, Administration, and Maintenance (OAM):</w:t>
      </w:r>
    </w:p>
    <w:p w14:paraId="1FCC4DB9" w14:textId="15B11A0C" w:rsidR="00143AE3" w:rsidRPr="00143AE3" w:rsidRDefault="00143AE3">
      <w:pPr>
        <w:pStyle w:val="B1"/>
      </w:pPr>
      <w:r>
        <w:t>-</w:t>
      </w:r>
      <w:r>
        <w:tab/>
        <w:t xml:space="preserve">deletes the AKMA </w:t>
      </w:r>
      <w:r>
        <w:rPr>
          <w:rFonts w:eastAsia="Microsoft YaHei"/>
        </w:rPr>
        <w:t>key material of the UE from the AAnF.</w:t>
      </w:r>
    </w:p>
    <w:p w14:paraId="28F7FF0E" w14:textId="77777777" w:rsidR="00CA23E7" w:rsidRDefault="00745863">
      <w:pPr>
        <w:pStyle w:val="Heading3"/>
      </w:pPr>
      <w:bookmarkStart w:id="280" w:name="_Toc66224215"/>
      <w:bookmarkStart w:id="281" w:name="_Toc66440519"/>
      <w:bookmarkStart w:id="282" w:name="_Toc70541238"/>
      <w:bookmarkStart w:id="283" w:name="_Toc83233914"/>
      <w:bookmarkStart w:id="284" w:name="_Toc85526830"/>
      <w:bookmarkStart w:id="285" w:name="_Toc88659466"/>
      <w:bookmarkStart w:id="286" w:name="_Toc88832377"/>
      <w:bookmarkStart w:id="287" w:name="_Toc90660264"/>
      <w:bookmarkStart w:id="288" w:name="_Toc97194390"/>
      <w:bookmarkStart w:id="289" w:name="_Toc112964103"/>
      <w:bookmarkStart w:id="290" w:name="_Toc119671161"/>
      <w:bookmarkStart w:id="291" w:name="_Toc209516276"/>
      <w:r>
        <w:lastRenderedPageBreak/>
        <w:t>4.2.2</w:t>
      </w:r>
      <w:r>
        <w:tab/>
        <w:t>Service Operations</w:t>
      </w:r>
      <w:bookmarkEnd w:id="231"/>
      <w:bookmarkEnd w:id="232"/>
      <w:bookmarkEnd w:id="233"/>
      <w:bookmarkEnd w:id="280"/>
      <w:bookmarkEnd w:id="281"/>
      <w:bookmarkEnd w:id="282"/>
      <w:bookmarkEnd w:id="283"/>
      <w:bookmarkEnd w:id="284"/>
      <w:bookmarkEnd w:id="285"/>
      <w:bookmarkEnd w:id="286"/>
      <w:bookmarkEnd w:id="287"/>
      <w:bookmarkEnd w:id="288"/>
      <w:bookmarkEnd w:id="289"/>
      <w:bookmarkEnd w:id="290"/>
      <w:bookmarkEnd w:id="291"/>
    </w:p>
    <w:p w14:paraId="4D0073AF" w14:textId="77777777" w:rsidR="00CA23E7" w:rsidRDefault="00745863">
      <w:pPr>
        <w:pStyle w:val="Heading4"/>
      </w:pPr>
      <w:bookmarkStart w:id="292" w:name="_Toc510696590"/>
      <w:bookmarkStart w:id="293" w:name="_Toc35971382"/>
      <w:bookmarkStart w:id="294" w:name="_Toc36812113"/>
      <w:bookmarkStart w:id="295" w:name="_Toc66224216"/>
      <w:bookmarkStart w:id="296" w:name="_Toc66440520"/>
      <w:bookmarkStart w:id="297" w:name="_Toc70541239"/>
      <w:bookmarkStart w:id="298" w:name="_Toc83233915"/>
      <w:bookmarkStart w:id="299" w:name="_Toc85526831"/>
      <w:bookmarkStart w:id="300" w:name="_Toc88659467"/>
      <w:bookmarkStart w:id="301" w:name="_Toc88832378"/>
      <w:bookmarkStart w:id="302" w:name="_Toc90660265"/>
      <w:bookmarkStart w:id="303" w:name="_Toc97194391"/>
      <w:bookmarkStart w:id="304" w:name="_Toc112964104"/>
      <w:bookmarkStart w:id="305" w:name="_Toc119671162"/>
      <w:bookmarkStart w:id="306" w:name="_Toc209516277"/>
      <w:r>
        <w:t>4.2.2.1</w:t>
      </w:r>
      <w:r>
        <w:tab/>
        <w:t>Introduction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11DCFA4" w14:textId="77777777" w:rsidR="00143AE3" w:rsidRDefault="00143AE3" w:rsidP="00143AE3">
      <w:pPr>
        <w:pStyle w:val="TH"/>
        <w:overflowPunct w:val="0"/>
        <w:autoSpaceDE w:val="0"/>
        <w:autoSpaceDN w:val="0"/>
        <w:adjustRightInd w:val="0"/>
        <w:textAlignment w:val="baseline"/>
        <w:rPr>
          <w:rFonts w:eastAsia="ＭＳ 明朝"/>
        </w:rPr>
      </w:pPr>
      <w:bookmarkStart w:id="307" w:name="_Toc510696591"/>
      <w:bookmarkStart w:id="308" w:name="_Toc35971383"/>
      <w:bookmarkStart w:id="309" w:name="_Toc36812114"/>
      <w:r>
        <w:rPr>
          <w:rFonts w:eastAsia="ＭＳ 明朝"/>
        </w:rPr>
        <w:t>Table 4.2.</w:t>
      </w:r>
      <w:r>
        <w:rPr>
          <w:rFonts w:eastAsia="ＭＳ 明朝"/>
          <w:lang w:val="en-US"/>
        </w:rPr>
        <w:t>2.1</w:t>
      </w:r>
      <w:r>
        <w:rPr>
          <w:rFonts w:eastAsia="ＭＳ 明朝"/>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43AE3" w14:paraId="14EA3FEA" w14:textId="77777777" w:rsidTr="00143AE3">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4FB3A584" w14:textId="77777777" w:rsidR="00143AE3" w:rsidRDefault="00143AE3">
            <w:pPr>
              <w:pStyle w:val="TAH"/>
              <w:rPr>
                <w:rFonts w:eastAsia="SimSun"/>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39E188C1" w14:textId="77777777" w:rsidR="00143AE3" w:rsidRDefault="00143AE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1C4818C0" w14:textId="77777777" w:rsidR="00143AE3" w:rsidRDefault="00143AE3">
            <w:pPr>
              <w:pStyle w:val="TAH"/>
            </w:pPr>
            <w:r>
              <w:t>Initiated by</w:t>
            </w:r>
          </w:p>
        </w:tc>
      </w:tr>
      <w:tr w:rsidR="00143AE3" w14:paraId="34BC9952"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79A2B664" w14:textId="77777777" w:rsidR="00143AE3" w:rsidRDefault="00143AE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23C17FB" w14:textId="77777777" w:rsidR="00143AE3" w:rsidRDefault="00143AE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0670E98E" w14:textId="77777777" w:rsidR="00143AE3" w:rsidRDefault="00143AE3">
            <w:pPr>
              <w:pStyle w:val="TAL"/>
            </w:pPr>
            <w:r>
              <w:t>AUSF</w:t>
            </w:r>
          </w:p>
        </w:tc>
      </w:tr>
      <w:tr w:rsidR="00143AE3" w14:paraId="482DB4B3"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4252A320" w14:textId="77777777" w:rsidR="00143AE3" w:rsidRDefault="00143AE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7748CF46" w14:textId="77777777" w:rsidR="00143AE3" w:rsidRDefault="00143AE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F44A9AA" w14:textId="77777777" w:rsidR="00143AE3" w:rsidRDefault="00143AE3">
            <w:pPr>
              <w:pStyle w:val="TAL"/>
            </w:pPr>
            <w:r>
              <w:t>NEF, AF</w:t>
            </w:r>
          </w:p>
        </w:tc>
      </w:tr>
      <w:tr w:rsidR="00143AE3" w14:paraId="51E1D36B"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1C7A1DFB" w14:textId="77777777" w:rsidR="00143AE3" w:rsidRDefault="00143AE3">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hideMark/>
          </w:tcPr>
          <w:p w14:paraId="13DCEFB1" w14:textId="77777777" w:rsidR="00143AE3" w:rsidRDefault="00143AE3">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DE4140C" w14:textId="77777777" w:rsidR="00143AE3" w:rsidRDefault="00143AE3">
            <w:pPr>
              <w:pStyle w:val="TAL"/>
            </w:pPr>
            <w:r>
              <w:t>AF</w:t>
            </w:r>
          </w:p>
        </w:tc>
      </w:tr>
      <w:tr w:rsidR="00143AE3" w14:paraId="27DF4729" w14:textId="77777777" w:rsidTr="00143AE3">
        <w:trPr>
          <w:cantSplit/>
        </w:trPr>
        <w:tc>
          <w:tcPr>
            <w:tcW w:w="3235" w:type="dxa"/>
            <w:tcBorders>
              <w:top w:val="single" w:sz="4" w:space="0" w:color="auto"/>
              <w:left w:val="single" w:sz="4" w:space="0" w:color="auto"/>
              <w:bottom w:val="single" w:sz="4" w:space="0" w:color="auto"/>
              <w:right w:val="single" w:sz="4" w:space="0" w:color="auto"/>
            </w:tcBorders>
            <w:hideMark/>
          </w:tcPr>
          <w:p w14:paraId="5F789F83" w14:textId="77777777" w:rsidR="00143AE3" w:rsidRDefault="00143AE3">
            <w:pPr>
              <w:pStyle w:val="TAL"/>
            </w:pPr>
            <w:r>
              <w:t>Naanf_AKMA_ContextRemove</w:t>
            </w:r>
          </w:p>
        </w:tc>
        <w:tc>
          <w:tcPr>
            <w:tcW w:w="4395" w:type="dxa"/>
            <w:tcBorders>
              <w:top w:val="single" w:sz="4" w:space="0" w:color="auto"/>
              <w:left w:val="single" w:sz="4" w:space="0" w:color="auto"/>
              <w:bottom w:val="single" w:sz="4" w:space="0" w:color="auto"/>
              <w:right w:val="single" w:sz="4" w:space="0" w:color="auto"/>
            </w:tcBorders>
            <w:hideMark/>
          </w:tcPr>
          <w:p w14:paraId="318C5728" w14:textId="77777777" w:rsidR="00143AE3" w:rsidRDefault="00143AE3">
            <w:pPr>
              <w:pStyle w:val="TAL"/>
            </w:pPr>
            <w:r>
              <w:t>This service operation is used by an NF to delete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6FF868F4" w14:textId="77777777" w:rsidR="00143AE3" w:rsidRDefault="00143AE3">
            <w:pPr>
              <w:pStyle w:val="TAL"/>
            </w:pPr>
            <w:r>
              <w:t>e.g. OAM</w:t>
            </w:r>
          </w:p>
        </w:tc>
      </w:tr>
    </w:tbl>
    <w:p w14:paraId="5DEB108F" w14:textId="77777777" w:rsidR="00CA23E7" w:rsidRDefault="00CA23E7"/>
    <w:p w14:paraId="1DE7220E" w14:textId="77777777" w:rsidR="00CA23E7" w:rsidRDefault="00745863">
      <w:pPr>
        <w:pStyle w:val="Heading4"/>
      </w:pPr>
      <w:bookmarkStart w:id="310" w:name="_Toc66224217"/>
      <w:bookmarkStart w:id="311" w:name="_Toc66440521"/>
      <w:bookmarkStart w:id="312" w:name="_Toc70541240"/>
      <w:bookmarkStart w:id="313" w:name="_Toc83233916"/>
      <w:bookmarkStart w:id="314" w:name="_Toc85526832"/>
      <w:bookmarkStart w:id="315" w:name="_Toc88659468"/>
      <w:bookmarkStart w:id="316" w:name="_Toc88832379"/>
      <w:bookmarkStart w:id="317" w:name="_Toc90660266"/>
      <w:bookmarkStart w:id="318" w:name="_Toc97194392"/>
      <w:bookmarkStart w:id="319" w:name="_Toc112964105"/>
      <w:bookmarkStart w:id="320" w:name="_Toc119671163"/>
      <w:bookmarkStart w:id="321" w:name="_Toc209516278"/>
      <w:r>
        <w:t>4.2.2.2</w:t>
      </w:r>
      <w:r>
        <w:tab/>
      </w:r>
      <w:bookmarkEnd w:id="307"/>
      <w:bookmarkEnd w:id="308"/>
      <w:bookmarkEnd w:id="309"/>
      <w:r>
        <w:t>Naanf_AKMA_AnchorKey_Register service operation</w:t>
      </w:r>
      <w:bookmarkEnd w:id="310"/>
      <w:bookmarkEnd w:id="311"/>
      <w:bookmarkEnd w:id="312"/>
      <w:bookmarkEnd w:id="313"/>
      <w:bookmarkEnd w:id="314"/>
      <w:bookmarkEnd w:id="315"/>
      <w:bookmarkEnd w:id="316"/>
      <w:bookmarkEnd w:id="317"/>
      <w:bookmarkEnd w:id="318"/>
      <w:bookmarkEnd w:id="319"/>
      <w:bookmarkEnd w:id="320"/>
      <w:bookmarkEnd w:id="321"/>
    </w:p>
    <w:p w14:paraId="47124056" w14:textId="77777777" w:rsidR="00CA23E7" w:rsidRDefault="00745863">
      <w:pPr>
        <w:pStyle w:val="Heading5"/>
      </w:pPr>
      <w:bookmarkStart w:id="322" w:name="_Toc510696592"/>
      <w:bookmarkStart w:id="323" w:name="_Toc35971384"/>
      <w:bookmarkStart w:id="324" w:name="_Toc36812115"/>
      <w:bookmarkStart w:id="325" w:name="_Toc66224218"/>
      <w:bookmarkStart w:id="326" w:name="_Toc66440522"/>
      <w:bookmarkStart w:id="327" w:name="_Toc70541241"/>
      <w:bookmarkStart w:id="328" w:name="_Toc83233917"/>
      <w:bookmarkStart w:id="329" w:name="_Toc85526833"/>
      <w:bookmarkStart w:id="330" w:name="_Toc88659469"/>
      <w:bookmarkStart w:id="331" w:name="_Toc88832380"/>
      <w:bookmarkStart w:id="332" w:name="_Toc90660267"/>
      <w:bookmarkStart w:id="333" w:name="_Toc97194393"/>
      <w:bookmarkStart w:id="334" w:name="_Toc112964106"/>
      <w:bookmarkStart w:id="335" w:name="_Toc119671164"/>
      <w:bookmarkStart w:id="336" w:name="_Toc209516279"/>
      <w:bookmarkStart w:id="337" w:name="_Hlk54815482"/>
      <w:r>
        <w:t>4.2.2.2.1</w:t>
      </w:r>
      <w:r>
        <w:tab/>
        <w:t>General</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338" w:name="_Toc510696593"/>
      <w:bookmarkStart w:id="339" w:name="_Toc35971385"/>
      <w:bookmarkStart w:id="340" w:name="_Toc36812116"/>
      <w:bookmarkStart w:id="341" w:name="_Toc66224219"/>
      <w:bookmarkStart w:id="342" w:name="_Toc66440523"/>
      <w:bookmarkStart w:id="343" w:name="_Toc70541242"/>
      <w:bookmarkStart w:id="344" w:name="_Toc83233918"/>
      <w:bookmarkStart w:id="345" w:name="_Toc85526834"/>
      <w:bookmarkStart w:id="346" w:name="_Toc88659470"/>
      <w:bookmarkStart w:id="347" w:name="_Toc88832381"/>
      <w:bookmarkStart w:id="348" w:name="_Toc90660268"/>
      <w:bookmarkStart w:id="349" w:name="_Toc97194394"/>
      <w:bookmarkStart w:id="350" w:name="_Toc112964107"/>
      <w:bookmarkStart w:id="351" w:name="_Toc119671165"/>
      <w:bookmarkStart w:id="352" w:name="_Toc209516280"/>
      <w:r>
        <w:t>4.2.2.2.2</w:t>
      </w:r>
      <w:r>
        <w:tab/>
        <w:t>Store the AKMA related key material</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5pt;height:159.9pt" o:ole="">
            <v:imagedata r:id="rId15" o:title=""/>
          </v:shape>
          <o:OLEObject Type="Embed" ProgID="Visio.Drawing.11" ShapeID="_x0000_i1027" DrawAspect="Content" ObjectID="_1820232055"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lastRenderedPageBreak/>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353" w:name="_Toc510696595"/>
      <w:bookmarkStart w:id="354" w:name="_Toc35971387"/>
      <w:bookmarkStart w:id="355" w:name="_Toc36812118"/>
      <w:bookmarkStart w:id="356" w:name="_Toc66224220"/>
      <w:bookmarkStart w:id="357" w:name="_Toc66440524"/>
      <w:bookmarkStart w:id="358" w:name="_Toc70541243"/>
      <w:bookmarkStart w:id="359" w:name="_Toc83233919"/>
      <w:bookmarkStart w:id="360" w:name="_Toc85526835"/>
      <w:bookmarkStart w:id="361" w:name="_Toc88659471"/>
      <w:bookmarkStart w:id="362" w:name="_Toc88832382"/>
      <w:bookmarkStart w:id="363" w:name="_Toc90660269"/>
      <w:bookmarkStart w:id="364" w:name="_Toc97194395"/>
      <w:bookmarkStart w:id="365" w:name="_Toc112964108"/>
      <w:bookmarkStart w:id="366" w:name="_Toc119671166"/>
      <w:bookmarkStart w:id="367" w:name="_Toc209516281"/>
      <w:bookmarkEnd w:id="337"/>
      <w:r>
        <w:t>4.2.2.3</w:t>
      </w:r>
      <w:r>
        <w:tab/>
      </w:r>
      <w:bookmarkEnd w:id="353"/>
      <w:bookmarkEnd w:id="354"/>
      <w:bookmarkEnd w:id="355"/>
      <w:r>
        <w:t>Naanf_AKMA_ApplicationKey_Get service operation</w:t>
      </w:r>
      <w:bookmarkEnd w:id="356"/>
      <w:bookmarkEnd w:id="357"/>
      <w:bookmarkEnd w:id="358"/>
      <w:bookmarkEnd w:id="359"/>
      <w:bookmarkEnd w:id="360"/>
      <w:bookmarkEnd w:id="361"/>
      <w:bookmarkEnd w:id="362"/>
      <w:bookmarkEnd w:id="363"/>
      <w:bookmarkEnd w:id="364"/>
      <w:bookmarkEnd w:id="365"/>
      <w:bookmarkEnd w:id="366"/>
      <w:bookmarkEnd w:id="367"/>
    </w:p>
    <w:p w14:paraId="24142F4B" w14:textId="77777777" w:rsidR="00CA23E7" w:rsidRDefault="00745863">
      <w:pPr>
        <w:pStyle w:val="Heading5"/>
      </w:pPr>
      <w:bookmarkStart w:id="368" w:name="_Toc66224221"/>
      <w:bookmarkStart w:id="369" w:name="_Toc66440525"/>
      <w:bookmarkStart w:id="370" w:name="_Toc70541244"/>
      <w:bookmarkStart w:id="371" w:name="_Toc83233920"/>
      <w:bookmarkStart w:id="372" w:name="_Toc85526836"/>
      <w:bookmarkStart w:id="373" w:name="_Toc88659472"/>
      <w:bookmarkStart w:id="374" w:name="_Toc88832383"/>
      <w:bookmarkStart w:id="375" w:name="_Toc90660270"/>
      <w:bookmarkStart w:id="376" w:name="_Toc97194396"/>
      <w:bookmarkStart w:id="377" w:name="_Toc112964109"/>
      <w:bookmarkStart w:id="378" w:name="_Toc119671167"/>
      <w:bookmarkStart w:id="379" w:name="_Toc209516282"/>
      <w:r>
        <w:t>4.2.2.3.1</w:t>
      </w:r>
      <w:r>
        <w:tab/>
        <w:t>General</w:t>
      </w:r>
      <w:bookmarkEnd w:id="368"/>
      <w:bookmarkEnd w:id="369"/>
      <w:bookmarkEnd w:id="370"/>
      <w:bookmarkEnd w:id="371"/>
      <w:bookmarkEnd w:id="372"/>
      <w:bookmarkEnd w:id="373"/>
      <w:bookmarkEnd w:id="374"/>
      <w:bookmarkEnd w:id="375"/>
      <w:bookmarkEnd w:id="376"/>
      <w:bookmarkEnd w:id="377"/>
      <w:bookmarkEnd w:id="378"/>
      <w:bookmarkEnd w:id="37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380" w:name="_Toc66224222"/>
      <w:bookmarkStart w:id="381" w:name="_Toc66440526"/>
      <w:bookmarkStart w:id="382" w:name="_Toc70541245"/>
      <w:bookmarkStart w:id="383" w:name="_Toc83233921"/>
      <w:bookmarkStart w:id="384" w:name="_Toc85526837"/>
      <w:bookmarkStart w:id="385" w:name="_Toc88659473"/>
      <w:bookmarkStart w:id="386" w:name="_Toc88832384"/>
      <w:bookmarkStart w:id="387" w:name="_Toc90660271"/>
      <w:bookmarkStart w:id="388" w:name="_Toc97194397"/>
      <w:bookmarkStart w:id="389" w:name="_Toc112964110"/>
      <w:bookmarkStart w:id="390" w:name="_Toc119671168"/>
      <w:bookmarkStart w:id="391" w:name="_Toc209516283"/>
      <w:r>
        <w:t>4.2.2.3.2</w:t>
      </w:r>
      <w:r>
        <w:tab/>
        <w:t>AKMA Application Key request</w:t>
      </w:r>
      <w:bookmarkEnd w:id="380"/>
      <w:bookmarkEnd w:id="381"/>
      <w:bookmarkEnd w:id="382"/>
      <w:bookmarkEnd w:id="383"/>
      <w:bookmarkEnd w:id="384"/>
      <w:bookmarkEnd w:id="385"/>
      <w:bookmarkEnd w:id="386"/>
      <w:bookmarkEnd w:id="387"/>
      <w:bookmarkEnd w:id="388"/>
      <w:bookmarkEnd w:id="389"/>
      <w:bookmarkEnd w:id="390"/>
      <w:bookmarkEnd w:id="391"/>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5pt;height:159.9pt" o:ole="">
            <v:imagedata r:id="rId17" o:title=""/>
          </v:shape>
          <o:OLEObject Type="Embed" ProgID="Visio.Drawing.11" ShapeID="_x0000_i1028" DrawAspect="Content" ObjectID="_1820232056"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lastRenderedPageBreak/>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392" w:name="_Toc85526838"/>
      <w:bookmarkStart w:id="393" w:name="_Toc88659474"/>
      <w:bookmarkStart w:id="394" w:name="_Toc88832385"/>
      <w:bookmarkStart w:id="395" w:name="_Toc90660272"/>
      <w:bookmarkStart w:id="396" w:name="_Toc97194398"/>
      <w:bookmarkStart w:id="397" w:name="_Toc112964111"/>
      <w:bookmarkStart w:id="398" w:name="_Toc119671169"/>
      <w:bookmarkStart w:id="399" w:name="_Toc209516284"/>
      <w:r>
        <w:t>4.2.2.4</w:t>
      </w:r>
      <w:r>
        <w:tab/>
      </w:r>
      <w:r w:rsidRPr="002C5241">
        <w:rPr>
          <w:lang w:val="en-US"/>
        </w:rPr>
        <w:t>Naanf_AKMA_ContextRemove</w:t>
      </w:r>
      <w:r>
        <w:t xml:space="preserve"> service operation</w:t>
      </w:r>
      <w:bookmarkEnd w:id="392"/>
      <w:bookmarkEnd w:id="393"/>
      <w:bookmarkEnd w:id="394"/>
      <w:bookmarkEnd w:id="395"/>
      <w:bookmarkEnd w:id="396"/>
      <w:bookmarkEnd w:id="397"/>
      <w:bookmarkEnd w:id="398"/>
      <w:bookmarkEnd w:id="399"/>
    </w:p>
    <w:p w14:paraId="2EC0D069" w14:textId="213BC0F1" w:rsidR="005F10C9" w:rsidRDefault="005F10C9" w:rsidP="005F10C9">
      <w:pPr>
        <w:pStyle w:val="Heading5"/>
      </w:pPr>
      <w:bookmarkStart w:id="400" w:name="_Toc85526839"/>
      <w:bookmarkStart w:id="401" w:name="_Toc88659475"/>
      <w:bookmarkStart w:id="402" w:name="_Toc88832386"/>
      <w:bookmarkStart w:id="403" w:name="_Toc90660273"/>
      <w:bookmarkStart w:id="404" w:name="_Toc97194399"/>
      <w:bookmarkStart w:id="405" w:name="_Toc112964112"/>
      <w:bookmarkStart w:id="406" w:name="_Toc119671170"/>
      <w:bookmarkStart w:id="407" w:name="_Toc209516285"/>
      <w:r>
        <w:t>4.2.2.4.1</w:t>
      </w:r>
      <w:r>
        <w:tab/>
        <w:t>General</w:t>
      </w:r>
      <w:bookmarkEnd w:id="400"/>
      <w:bookmarkEnd w:id="401"/>
      <w:bookmarkEnd w:id="402"/>
      <w:bookmarkEnd w:id="403"/>
      <w:bookmarkEnd w:id="404"/>
      <w:bookmarkEnd w:id="405"/>
      <w:bookmarkEnd w:id="406"/>
      <w:bookmarkEnd w:id="407"/>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408" w:name="_Toc85526840"/>
      <w:bookmarkStart w:id="409" w:name="_Toc88659476"/>
      <w:bookmarkStart w:id="410" w:name="_Toc88832387"/>
      <w:bookmarkStart w:id="411" w:name="_Toc90660274"/>
      <w:bookmarkStart w:id="412" w:name="_Toc97194400"/>
      <w:bookmarkStart w:id="413" w:name="_Toc112964113"/>
      <w:bookmarkStart w:id="414" w:name="_Toc119671171"/>
      <w:bookmarkStart w:id="415" w:name="_Toc209516286"/>
      <w:r>
        <w:t>4.2.2.4.2</w:t>
      </w:r>
      <w:r>
        <w:tab/>
        <w:t>AKMA Context removal</w:t>
      </w:r>
      <w:bookmarkEnd w:id="408"/>
      <w:bookmarkEnd w:id="409"/>
      <w:bookmarkEnd w:id="410"/>
      <w:bookmarkEnd w:id="411"/>
      <w:bookmarkEnd w:id="412"/>
      <w:bookmarkEnd w:id="413"/>
      <w:bookmarkEnd w:id="414"/>
      <w:bookmarkEnd w:id="415"/>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15pt;height:159pt" o:ole="">
            <v:imagedata r:id="rId19" o:title=""/>
          </v:shape>
          <o:OLEObject Type="Embed" ProgID="Visio.Drawing.11" ShapeID="_x0000_i1029" DrawAspect="Content" ObjectID="_1820232057"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416" w:name="_Toc510696597"/>
      <w:bookmarkStart w:id="417" w:name="_Toc35971389"/>
      <w:bookmarkStart w:id="418" w:name="_Toc36812120"/>
      <w:bookmarkStart w:id="419" w:name="_Toc66224223"/>
      <w:bookmarkStart w:id="420" w:name="_Toc66440527"/>
      <w:bookmarkStart w:id="421" w:name="_Toc70541246"/>
      <w:bookmarkStart w:id="422" w:name="_Toc83233922"/>
      <w:bookmarkStart w:id="423" w:name="_Toc85526841"/>
      <w:bookmarkStart w:id="424" w:name="_Toc88659477"/>
      <w:bookmarkStart w:id="425" w:name="_Toc88832388"/>
      <w:bookmarkStart w:id="426" w:name="_Toc90660275"/>
      <w:bookmarkStart w:id="427" w:name="_Toc97194401"/>
      <w:bookmarkStart w:id="428" w:name="_Toc112964114"/>
      <w:bookmarkStart w:id="429" w:name="_Toc119671172"/>
      <w:bookmarkStart w:id="430" w:name="_Toc209516287"/>
      <w:r>
        <w:lastRenderedPageBreak/>
        <w:t>5</w:t>
      </w:r>
      <w:r>
        <w:tab/>
        <w:t>API Definitions</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0FE554BE" w14:textId="77777777" w:rsidR="00CA23E7" w:rsidRDefault="00745863">
      <w:pPr>
        <w:pStyle w:val="Heading2"/>
      </w:pPr>
      <w:bookmarkStart w:id="431" w:name="_Toc510696598"/>
      <w:bookmarkStart w:id="432" w:name="_Toc35971390"/>
      <w:bookmarkStart w:id="433" w:name="_Toc36812121"/>
      <w:bookmarkStart w:id="434" w:name="_Toc66224224"/>
      <w:bookmarkStart w:id="435" w:name="_Toc66440528"/>
      <w:bookmarkStart w:id="436" w:name="_Toc70541247"/>
      <w:bookmarkStart w:id="437" w:name="_Toc83233923"/>
      <w:bookmarkStart w:id="438" w:name="_Toc85526842"/>
      <w:bookmarkStart w:id="439" w:name="_Toc88659478"/>
      <w:bookmarkStart w:id="440" w:name="_Toc88832389"/>
      <w:bookmarkStart w:id="441" w:name="_Toc90660276"/>
      <w:bookmarkStart w:id="442" w:name="_Toc97194402"/>
      <w:bookmarkStart w:id="443" w:name="_Toc112964115"/>
      <w:bookmarkStart w:id="444" w:name="_Toc119671173"/>
      <w:bookmarkStart w:id="445" w:name="_Toc209516288"/>
      <w:r>
        <w:t>5.1</w:t>
      </w:r>
      <w:r>
        <w:tab/>
        <w:t>Naanf_AKMA Service API</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BF0AA94" w14:textId="77777777" w:rsidR="00CA23E7" w:rsidRDefault="00745863">
      <w:pPr>
        <w:pStyle w:val="Heading3"/>
      </w:pPr>
      <w:bookmarkStart w:id="446" w:name="_Toc510696599"/>
      <w:bookmarkStart w:id="447" w:name="_Toc35971391"/>
      <w:bookmarkStart w:id="448" w:name="_Toc36812122"/>
      <w:bookmarkStart w:id="449" w:name="_Toc66224225"/>
      <w:bookmarkStart w:id="450" w:name="_Toc66440529"/>
      <w:bookmarkStart w:id="451" w:name="_Toc70541248"/>
      <w:bookmarkStart w:id="452" w:name="_Toc83233924"/>
      <w:bookmarkStart w:id="453" w:name="_Toc85526843"/>
      <w:bookmarkStart w:id="454" w:name="_Toc88659479"/>
      <w:bookmarkStart w:id="455" w:name="_Toc88832390"/>
      <w:bookmarkStart w:id="456" w:name="_Toc90660277"/>
      <w:bookmarkStart w:id="457" w:name="_Toc97194403"/>
      <w:bookmarkStart w:id="458" w:name="_Toc112964116"/>
      <w:bookmarkStart w:id="459" w:name="_Toc119671174"/>
      <w:bookmarkStart w:id="460" w:name="_Toc209516289"/>
      <w:r>
        <w:t>5.1.1</w:t>
      </w:r>
      <w:r>
        <w:tab/>
        <w:t>Introduction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0ACCDA64" w14:textId="7D14FA64" w:rsidR="00CA23E7" w:rsidRDefault="00745863">
      <w:pPr>
        <w:rPr>
          <w:noProof/>
          <w:lang w:eastAsia="zh-CN"/>
        </w:rPr>
      </w:pPr>
      <w:bookmarkStart w:id="461"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462" w:name="_Toc35971392"/>
      <w:bookmarkStart w:id="463" w:name="_Toc36812123"/>
      <w:bookmarkStart w:id="464" w:name="_Toc66224226"/>
      <w:bookmarkStart w:id="465" w:name="_Toc66440530"/>
      <w:bookmarkStart w:id="466" w:name="_Toc70541249"/>
      <w:bookmarkStart w:id="467" w:name="_Toc83233925"/>
      <w:bookmarkStart w:id="468" w:name="_Toc85526844"/>
      <w:bookmarkStart w:id="469" w:name="_Toc88659480"/>
      <w:bookmarkStart w:id="470" w:name="_Toc88832391"/>
      <w:bookmarkStart w:id="471" w:name="_Toc90660278"/>
      <w:bookmarkStart w:id="472" w:name="_Toc97194404"/>
      <w:bookmarkStart w:id="473" w:name="_Toc112964117"/>
      <w:bookmarkStart w:id="474" w:name="_Toc119671175"/>
      <w:bookmarkStart w:id="475" w:name="_Toc209516290"/>
      <w:r>
        <w:t>5.1.2</w:t>
      </w:r>
      <w:r>
        <w:tab/>
        <w:t>Usage of HTTP</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4A12C059" w14:textId="77777777" w:rsidR="00CA23E7" w:rsidRDefault="00745863">
      <w:pPr>
        <w:pStyle w:val="Heading4"/>
      </w:pPr>
      <w:bookmarkStart w:id="476" w:name="_Toc510696601"/>
      <w:bookmarkStart w:id="477" w:name="_Toc35971393"/>
      <w:bookmarkStart w:id="478" w:name="_Toc36812124"/>
      <w:bookmarkStart w:id="479" w:name="_Toc66224227"/>
      <w:bookmarkStart w:id="480" w:name="_Toc66440531"/>
      <w:bookmarkStart w:id="481" w:name="_Toc70541250"/>
      <w:bookmarkStart w:id="482" w:name="_Toc83233926"/>
      <w:bookmarkStart w:id="483" w:name="_Toc85526845"/>
      <w:bookmarkStart w:id="484" w:name="_Toc88659481"/>
      <w:bookmarkStart w:id="485" w:name="_Toc88832392"/>
      <w:bookmarkStart w:id="486" w:name="_Toc90660279"/>
      <w:bookmarkStart w:id="487" w:name="_Toc97194405"/>
      <w:bookmarkStart w:id="488" w:name="_Toc112964118"/>
      <w:bookmarkStart w:id="489" w:name="_Toc119671176"/>
      <w:bookmarkStart w:id="490" w:name="_Toc209516291"/>
      <w:r>
        <w:t>5.1.2.1</w:t>
      </w:r>
      <w:r>
        <w:tab/>
        <w:t>General</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4C69E049" w14:textId="77777777" w:rsidR="00CA23E7" w:rsidRDefault="00745863">
      <w:pPr>
        <w:rPr>
          <w:noProof/>
        </w:rPr>
      </w:pPr>
      <w:bookmarkStart w:id="49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492" w:name="_Toc35971394"/>
      <w:bookmarkStart w:id="493" w:name="_Toc36812125"/>
      <w:bookmarkStart w:id="494" w:name="_Toc66224228"/>
      <w:bookmarkStart w:id="495" w:name="_Toc66440532"/>
      <w:bookmarkStart w:id="496" w:name="_Toc70541251"/>
      <w:bookmarkStart w:id="497" w:name="_Toc83233927"/>
      <w:bookmarkStart w:id="498" w:name="_Toc85526846"/>
      <w:bookmarkStart w:id="499" w:name="_Toc88659482"/>
      <w:bookmarkStart w:id="500" w:name="_Toc88832393"/>
      <w:bookmarkStart w:id="501" w:name="_Toc90660280"/>
      <w:bookmarkStart w:id="502" w:name="_Toc97194406"/>
      <w:bookmarkStart w:id="503" w:name="_Toc112964119"/>
      <w:bookmarkStart w:id="504" w:name="_Toc119671177"/>
      <w:bookmarkStart w:id="505" w:name="_Toc209516292"/>
      <w:r>
        <w:t>5.1.2.2</w:t>
      </w:r>
      <w:r>
        <w:tab/>
        <w:t>HTTP standard headers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0C0BC64" w14:textId="77777777" w:rsidR="00CA23E7" w:rsidRDefault="00745863">
      <w:pPr>
        <w:pStyle w:val="Heading5"/>
        <w:rPr>
          <w:lang w:eastAsia="zh-CN"/>
        </w:rPr>
      </w:pPr>
      <w:bookmarkStart w:id="506" w:name="_Toc510696603"/>
      <w:bookmarkStart w:id="507" w:name="_Toc35971395"/>
      <w:bookmarkStart w:id="508" w:name="_Toc36812126"/>
      <w:bookmarkStart w:id="509" w:name="_Toc66224229"/>
      <w:bookmarkStart w:id="510" w:name="_Toc66440533"/>
      <w:bookmarkStart w:id="511" w:name="_Toc70541252"/>
      <w:bookmarkStart w:id="512" w:name="_Toc83233928"/>
      <w:bookmarkStart w:id="513" w:name="_Toc85526847"/>
      <w:bookmarkStart w:id="514" w:name="_Toc88659483"/>
      <w:bookmarkStart w:id="515" w:name="_Toc88832394"/>
      <w:bookmarkStart w:id="516" w:name="_Toc90660281"/>
      <w:bookmarkStart w:id="517" w:name="_Toc97194407"/>
      <w:bookmarkStart w:id="518" w:name="_Toc112964120"/>
      <w:bookmarkStart w:id="519" w:name="_Toc119671178"/>
      <w:bookmarkStart w:id="520" w:name="_Toc209516293"/>
      <w:r>
        <w:t>5.1.2.2.1</w:t>
      </w:r>
      <w:r>
        <w:rPr>
          <w:rFonts w:hint="eastAsia"/>
          <w:lang w:eastAsia="zh-CN"/>
        </w:rPr>
        <w:tab/>
      </w:r>
      <w:r>
        <w:rPr>
          <w:lang w:eastAsia="zh-CN"/>
        </w:rPr>
        <w:t>General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D083592" w14:textId="77777777" w:rsidR="00CA23E7" w:rsidRDefault="00745863">
      <w:pPr>
        <w:rPr>
          <w:noProof/>
        </w:rPr>
      </w:pPr>
      <w:bookmarkStart w:id="521" w:name="_Toc510696604"/>
      <w:r>
        <w:rPr>
          <w:noProof/>
        </w:rPr>
        <w:t>See clause 5.2.2 of 3GPP TS 29.500 [4] for the usage of HTTP standard headers.</w:t>
      </w:r>
    </w:p>
    <w:p w14:paraId="1EFC1BCD" w14:textId="77777777" w:rsidR="00CA23E7" w:rsidRDefault="00745863">
      <w:pPr>
        <w:pStyle w:val="Heading5"/>
      </w:pPr>
      <w:bookmarkStart w:id="522" w:name="_Toc35971396"/>
      <w:bookmarkStart w:id="523" w:name="_Toc36812127"/>
      <w:bookmarkStart w:id="524" w:name="_Toc66224230"/>
      <w:bookmarkStart w:id="525" w:name="_Toc66440534"/>
      <w:bookmarkStart w:id="526" w:name="_Toc70541253"/>
      <w:bookmarkStart w:id="527" w:name="_Toc83233929"/>
      <w:bookmarkStart w:id="528" w:name="_Toc85526848"/>
      <w:bookmarkStart w:id="529" w:name="_Toc88659484"/>
      <w:bookmarkStart w:id="530" w:name="_Toc88832395"/>
      <w:bookmarkStart w:id="531" w:name="_Toc90660282"/>
      <w:bookmarkStart w:id="532" w:name="_Toc97194408"/>
      <w:bookmarkStart w:id="533" w:name="_Toc112964121"/>
      <w:bookmarkStart w:id="534" w:name="_Toc119671179"/>
      <w:bookmarkStart w:id="535" w:name="_Toc209516294"/>
      <w:r>
        <w:t>5.1.2.2.2</w:t>
      </w:r>
      <w:r>
        <w:tab/>
        <w:t>Content type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48C34151" w14:textId="77777777" w:rsidR="00CA23E7" w:rsidRDefault="00745863">
      <w:bookmarkStart w:id="536"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37" w:name="_Hlk525213471"/>
      <w:bookmarkStart w:id="538" w:name="_Hlk525213025"/>
      <w:r>
        <w:t xml:space="preserve">"Problem Details" JSON object shall be used to indicate </w:t>
      </w:r>
      <w:r>
        <w:rPr>
          <w:lang w:eastAsia="fr-FR"/>
        </w:rPr>
        <w:t xml:space="preserve">additional details of the error </w:t>
      </w:r>
      <w:r>
        <w:t xml:space="preserve">in a HTTP response body and </w:t>
      </w:r>
      <w:bookmarkEnd w:id="537"/>
      <w:r>
        <w:t>shall be signalled by the content type "application/problem+json", as defined in IETF RFC 7807 [13].</w:t>
      </w:r>
      <w:bookmarkEnd w:id="538"/>
    </w:p>
    <w:p w14:paraId="7151655F" w14:textId="77777777" w:rsidR="00CA23E7" w:rsidRDefault="00745863">
      <w:pPr>
        <w:pStyle w:val="Heading4"/>
      </w:pPr>
      <w:bookmarkStart w:id="539" w:name="_Toc35971397"/>
      <w:bookmarkStart w:id="540" w:name="_Toc36812128"/>
      <w:bookmarkStart w:id="541" w:name="_Toc66224231"/>
      <w:bookmarkStart w:id="542" w:name="_Toc66440535"/>
      <w:bookmarkStart w:id="543" w:name="_Toc70541254"/>
      <w:bookmarkStart w:id="544" w:name="_Toc83233930"/>
      <w:bookmarkStart w:id="545" w:name="_Toc85526849"/>
      <w:bookmarkStart w:id="546" w:name="_Toc88659485"/>
      <w:bookmarkStart w:id="547" w:name="_Toc88832396"/>
      <w:bookmarkStart w:id="548" w:name="_Toc90660283"/>
      <w:bookmarkStart w:id="549" w:name="_Toc97194409"/>
      <w:bookmarkStart w:id="550" w:name="_Toc112964122"/>
      <w:bookmarkStart w:id="551" w:name="_Toc119671180"/>
      <w:bookmarkStart w:id="552" w:name="_Toc209516295"/>
      <w:r>
        <w:t>5.1.2.3</w:t>
      </w:r>
      <w:r>
        <w:tab/>
        <w:t>HTTP custom headers</w:t>
      </w:r>
      <w:bookmarkEnd w:id="536"/>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AAADB95" w14:textId="77777777" w:rsidR="00CA23E7" w:rsidRDefault="00745863">
      <w:pPr>
        <w:rPr>
          <w:noProof/>
        </w:rPr>
      </w:pPr>
      <w:bookmarkStart w:id="553" w:name="_Toc489605322"/>
      <w:bookmarkStart w:id="554" w:name="_Toc492899753"/>
      <w:bookmarkStart w:id="555" w:name="_Toc492900032"/>
      <w:bookmarkStart w:id="556" w:name="_Toc492967834"/>
      <w:bookmarkStart w:id="557" w:name="_Toc492972922"/>
      <w:bookmarkStart w:id="558" w:name="_Toc492973142"/>
      <w:bookmarkStart w:id="559" w:name="_Toc492974840"/>
      <w:bookmarkStart w:id="56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561" w:name="_Toc510696607"/>
      <w:bookmarkStart w:id="562" w:name="_Toc35971398"/>
      <w:bookmarkStart w:id="563" w:name="_Toc36812129"/>
      <w:bookmarkStart w:id="564" w:name="_Toc66224232"/>
      <w:bookmarkStart w:id="565" w:name="_Toc66440536"/>
      <w:bookmarkStart w:id="566" w:name="_Toc70541255"/>
      <w:bookmarkStart w:id="567" w:name="_Toc83233931"/>
      <w:bookmarkStart w:id="568" w:name="_Toc85526850"/>
      <w:bookmarkStart w:id="569" w:name="_Toc88659486"/>
      <w:bookmarkStart w:id="570" w:name="_Toc88832397"/>
      <w:bookmarkStart w:id="571" w:name="_Toc90660284"/>
      <w:bookmarkStart w:id="572" w:name="_Toc97194410"/>
      <w:bookmarkStart w:id="573" w:name="_Toc112964123"/>
      <w:bookmarkStart w:id="574" w:name="_Toc119671181"/>
      <w:bookmarkStart w:id="575" w:name="_Toc209516296"/>
      <w:bookmarkEnd w:id="553"/>
      <w:bookmarkEnd w:id="554"/>
      <w:bookmarkEnd w:id="555"/>
      <w:bookmarkEnd w:id="556"/>
      <w:bookmarkEnd w:id="557"/>
      <w:bookmarkEnd w:id="558"/>
      <w:bookmarkEnd w:id="559"/>
      <w:bookmarkEnd w:id="560"/>
      <w:r>
        <w:t>5.1.3</w:t>
      </w:r>
      <w:r>
        <w:tab/>
        <w:t>Resources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576" w:name="_Toc510696622"/>
      <w:bookmarkStart w:id="577" w:name="_Toc35971413"/>
      <w:bookmarkStart w:id="578" w:name="_Toc36812144"/>
      <w:bookmarkStart w:id="579" w:name="_Toc66224234"/>
      <w:bookmarkStart w:id="580" w:name="_Toc66440538"/>
      <w:bookmarkStart w:id="581" w:name="_Toc70541257"/>
      <w:bookmarkStart w:id="582" w:name="_Toc83233933"/>
      <w:bookmarkStart w:id="583" w:name="_Toc85526852"/>
      <w:bookmarkStart w:id="584" w:name="_Toc88659488"/>
      <w:bookmarkStart w:id="585" w:name="_Toc88832399"/>
      <w:bookmarkStart w:id="586" w:name="_Toc90660286"/>
      <w:bookmarkStart w:id="587" w:name="_Toc97194411"/>
      <w:bookmarkStart w:id="588" w:name="_Toc112964124"/>
      <w:bookmarkStart w:id="589" w:name="_Toc119671182"/>
      <w:bookmarkStart w:id="590" w:name="_Toc209516297"/>
      <w:r>
        <w:lastRenderedPageBreak/>
        <w:t>5.1.4</w:t>
      </w:r>
      <w:r>
        <w:tab/>
        <w:t>Custom Operations without associated resources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3987E82" w14:textId="5768D697" w:rsidR="00CA23E7" w:rsidRDefault="00745863">
      <w:pPr>
        <w:pStyle w:val="Heading4"/>
      </w:pPr>
      <w:bookmarkStart w:id="591" w:name="_Toc510696623"/>
      <w:bookmarkStart w:id="592" w:name="_Toc35971414"/>
      <w:bookmarkStart w:id="593" w:name="_Toc36812145"/>
      <w:bookmarkStart w:id="594" w:name="_Toc66224235"/>
      <w:bookmarkStart w:id="595" w:name="_Toc66440539"/>
      <w:bookmarkStart w:id="596" w:name="_Toc70541258"/>
      <w:bookmarkStart w:id="597" w:name="_Toc83233934"/>
      <w:bookmarkStart w:id="598" w:name="_Toc85526853"/>
      <w:bookmarkStart w:id="599" w:name="_Toc88659489"/>
      <w:bookmarkStart w:id="600" w:name="_Toc88832400"/>
      <w:bookmarkStart w:id="601" w:name="_Toc90660287"/>
      <w:bookmarkStart w:id="602" w:name="_Toc97194412"/>
      <w:bookmarkStart w:id="603" w:name="_Toc112964125"/>
      <w:bookmarkStart w:id="604" w:name="_Toc119671183"/>
      <w:bookmarkStart w:id="605" w:name="_Toc209516298"/>
      <w:r>
        <w:t>5.1.4.1</w:t>
      </w:r>
      <w:r>
        <w:tab/>
        <w:t>Overview</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05pt;height:185.1pt" o:ole="">
            <v:imagedata r:id="rId21" o:title=""/>
          </v:shape>
          <o:OLEObject Type="Embed" ProgID="Visio.Drawing.15" ShapeID="_x0000_i1030" DrawAspect="Content" ObjectID="_1820232058"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606" w:name="_Toc510696624"/>
      <w:bookmarkStart w:id="607" w:name="_Toc35971415"/>
      <w:bookmarkStart w:id="608" w:name="_Toc36812146"/>
      <w:bookmarkStart w:id="609" w:name="_Toc66224236"/>
      <w:bookmarkStart w:id="610" w:name="_Toc66440540"/>
      <w:bookmarkStart w:id="611" w:name="_Toc70541259"/>
      <w:bookmarkStart w:id="612" w:name="_Toc83233935"/>
      <w:bookmarkStart w:id="613" w:name="_Toc85526854"/>
      <w:bookmarkStart w:id="614" w:name="_Toc88659490"/>
      <w:bookmarkStart w:id="615" w:name="_Toc88832401"/>
      <w:bookmarkStart w:id="616" w:name="_Toc90660288"/>
      <w:bookmarkStart w:id="617" w:name="_Toc97194413"/>
      <w:bookmarkStart w:id="618" w:name="_Toc112964126"/>
      <w:bookmarkStart w:id="619" w:name="_Toc119671184"/>
      <w:bookmarkStart w:id="620" w:name="_Toc209516299"/>
      <w:r>
        <w:t>5.1.4.2</w:t>
      </w:r>
      <w:r>
        <w:tab/>
        <w:t>Operation: Register</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7F9D8AC" w14:textId="77777777" w:rsidR="00CA23E7" w:rsidRDefault="00745863">
      <w:pPr>
        <w:pStyle w:val="Heading5"/>
      </w:pPr>
      <w:bookmarkStart w:id="621" w:name="_Toc510696625"/>
      <w:bookmarkStart w:id="622" w:name="_Toc35971416"/>
      <w:bookmarkStart w:id="623" w:name="_Toc36812147"/>
      <w:bookmarkStart w:id="624" w:name="_Toc66224237"/>
      <w:bookmarkStart w:id="625" w:name="_Toc66440541"/>
      <w:bookmarkStart w:id="626" w:name="_Toc70541260"/>
      <w:bookmarkStart w:id="627" w:name="_Toc83233936"/>
      <w:bookmarkStart w:id="628" w:name="_Toc85526855"/>
      <w:bookmarkStart w:id="629" w:name="_Toc88659491"/>
      <w:bookmarkStart w:id="630" w:name="_Toc88832402"/>
      <w:bookmarkStart w:id="631" w:name="_Toc90660289"/>
      <w:bookmarkStart w:id="632" w:name="_Toc97194414"/>
      <w:bookmarkStart w:id="633" w:name="_Toc112964127"/>
      <w:bookmarkStart w:id="634" w:name="_Toc119671185"/>
      <w:bookmarkStart w:id="635" w:name="_Toc209516300"/>
      <w:r>
        <w:t>5.1.4.2.1</w:t>
      </w:r>
      <w:r>
        <w:tab/>
        <w:t>Description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636" w:name="_Toc510696626"/>
      <w:bookmarkStart w:id="637" w:name="_Toc35971417"/>
      <w:bookmarkStart w:id="638" w:name="_Toc36812148"/>
      <w:bookmarkStart w:id="639" w:name="_Toc66224238"/>
      <w:bookmarkStart w:id="640" w:name="_Toc66440542"/>
      <w:bookmarkStart w:id="641" w:name="_Toc70541261"/>
      <w:bookmarkStart w:id="642" w:name="_Toc83233937"/>
      <w:bookmarkStart w:id="643" w:name="_Toc85526856"/>
      <w:bookmarkStart w:id="644" w:name="_Toc88659492"/>
      <w:bookmarkStart w:id="645" w:name="_Toc88832403"/>
      <w:bookmarkStart w:id="646" w:name="_Toc90660290"/>
      <w:bookmarkStart w:id="647" w:name="_Toc97194415"/>
      <w:bookmarkStart w:id="648" w:name="_Toc112964128"/>
      <w:bookmarkStart w:id="649" w:name="_Toc119671186"/>
      <w:bookmarkStart w:id="650" w:name="_Toc209516301"/>
      <w:r>
        <w:t>5.1.4.2.2</w:t>
      </w:r>
      <w:r>
        <w:tab/>
        <w:t>Operation Definition</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lastRenderedPageBreak/>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651" w:name="_Toc510696627"/>
      <w:bookmarkStart w:id="652" w:name="_Toc35971418"/>
      <w:bookmarkStart w:id="653" w:name="_Toc36812149"/>
      <w:bookmarkStart w:id="654" w:name="_Toc66224239"/>
      <w:bookmarkStart w:id="655" w:name="_Toc66440543"/>
      <w:bookmarkStart w:id="656" w:name="_Toc70541262"/>
      <w:bookmarkStart w:id="657" w:name="_Toc83233938"/>
      <w:bookmarkStart w:id="658" w:name="_Toc85526857"/>
      <w:bookmarkStart w:id="659" w:name="_Toc88659493"/>
      <w:bookmarkStart w:id="660" w:name="_Toc88832404"/>
      <w:bookmarkStart w:id="661" w:name="_Toc90660291"/>
      <w:bookmarkStart w:id="662" w:name="_Toc97194416"/>
      <w:bookmarkStart w:id="663" w:name="_Toc112964129"/>
      <w:bookmarkStart w:id="664" w:name="_Toc119671187"/>
      <w:bookmarkStart w:id="665" w:name="_Toc209516302"/>
      <w:r>
        <w:t>5.1.4.3</w:t>
      </w:r>
      <w:r>
        <w:tab/>
        <w:t>Operation: Retrieve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1F5D7745" w14:textId="77777777" w:rsidR="00CA23E7" w:rsidRDefault="00745863">
      <w:pPr>
        <w:pStyle w:val="Heading5"/>
      </w:pPr>
      <w:bookmarkStart w:id="666" w:name="_Toc70541263"/>
      <w:bookmarkStart w:id="667" w:name="_Toc83233939"/>
      <w:bookmarkStart w:id="668" w:name="_Toc85526858"/>
      <w:bookmarkStart w:id="669" w:name="_Toc88659494"/>
      <w:bookmarkStart w:id="670" w:name="_Toc88832405"/>
      <w:bookmarkStart w:id="671" w:name="_Toc90660292"/>
      <w:bookmarkStart w:id="672" w:name="_Toc97194417"/>
      <w:bookmarkStart w:id="673" w:name="_Toc112964130"/>
      <w:bookmarkStart w:id="674" w:name="_Toc119671188"/>
      <w:bookmarkStart w:id="675" w:name="_Toc209516303"/>
      <w:r>
        <w:t>5.1.4.3.1</w:t>
      </w:r>
      <w:r>
        <w:tab/>
        <w:t>Description</w:t>
      </w:r>
      <w:bookmarkEnd w:id="666"/>
      <w:bookmarkEnd w:id="667"/>
      <w:bookmarkEnd w:id="668"/>
      <w:bookmarkEnd w:id="669"/>
      <w:bookmarkEnd w:id="670"/>
      <w:bookmarkEnd w:id="671"/>
      <w:bookmarkEnd w:id="672"/>
      <w:bookmarkEnd w:id="673"/>
      <w:bookmarkEnd w:id="674"/>
      <w:bookmarkEnd w:id="675"/>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676" w:name="_Toc56755859"/>
      <w:bookmarkStart w:id="677" w:name="_Toc66224240"/>
      <w:bookmarkStart w:id="678" w:name="_Toc66440544"/>
      <w:bookmarkStart w:id="679" w:name="_Toc70541264"/>
      <w:bookmarkStart w:id="680" w:name="_Toc83233940"/>
      <w:bookmarkStart w:id="681" w:name="_Toc85526859"/>
      <w:bookmarkStart w:id="682" w:name="_Toc88659495"/>
      <w:bookmarkStart w:id="683" w:name="_Toc88832406"/>
      <w:bookmarkStart w:id="684" w:name="_Toc90660293"/>
      <w:bookmarkStart w:id="685" w:name="_Toc97194418"/>
      <w:bookmarkStart w:id="686" w:name="_Toc112964131"/>
      <w:bookmarkStart w:id="687" w:name="_Toc119671189"/>
      <w:bookmarkStart w:id="688" w:name="_Toc209516304"/>
      <w:bookmarkStart w:id="689" w:name="_Toc510696628"/>
      <w:bookmarkStart w:id="690" w:name="_Toc35971419"/>
      <w:bookmarkStart w:id="691" w:name="_Toc36812150"/>
      <w:r>
        <w:t>5.1.4.3.2</w:t>
      </w:r>
      <w:r>
        <w:tab/>
        <w:t>Operation Definition</w:t>
      </w:r>
      <w:bookmarkEnd w:id="676"/>
      <w:bookmarkEnd w:id="677"/>
      <w:bookmarkEnd w:id="678"/>
      <w:bookmarkEnd w:id="679"/>
      <w:bookmarkEnd w:id="680"/>
      <w:bookmarkEnd w:id="681"/>
      <w:bookmarkEnd w:id="682"/>
      <w:bookmarkEnd w:id="683"/>
      <w:bookmarkEnd w:id="684"/>
      <w:bookmarkEnd w:id="685"/>
      <w:bookmarkEnd w:id="686"/>
      <w:bookmarkEnd w:id="687"/>
      <w:bookmarkEnd w:id="688"/>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lastRenderedPageBreak/>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692" w:name="_Toc85526860"/>
      <w:bookmarkStart w:id="693" w:name="_Toc88659496"/>
      <w:bookmarkStart w:id="694" w:name="_Toc88832407"/>
      <w:bookmarkStart w:id="695" w:name="_Toc90660294"/>
      <w:bookmarkStart w:id="696" w:name="_Toc97194419"/>
      <w:bookmarkStart w:id="697" w:name="_Toc112964132"/>
      <w:bookmarkStart w:id="698" w:name="_Toc119671190"/>
      <w:bookmarkStart w:id="699" w:name="_Toc209516305"/>
      <w:r>
        <w:t>5.1.4.4</w:t>
      </w:r>
      <w:r>
        <w:tab/>
        <w:t>Operation: Remove</w:t>
      </w:r>
      <w:bookmarkEnd w:id="692"/>
      <w:bookmarkEnd w:id="693"/>
      <w:bookmarkEnd w:id="694"/>
      <w:bookmarkEnd w:id="695"/>
      <w:bookmarkEnd w:id="696"/>
      <w:bookmarkEnd w:id="697"/>
      <w:bookmarkEnd w:id="698"/>
      <w:bookmarkEnd w:id="699"/>
    </w:p>
    <w:p w14:paraId="338C8A8D" w14:textId="55F8E8D2" w:rsidR="005F10C9" w:rsidRDefault="005F10C9" w:rsidP="005F10C9">
      <w:pPr>
        <w:pStyle w:val="Heading5"/>
      </w:pPr>
      <w:bookmarkStart w:id="700" w:name="_Toc85526861"/>
      <w:bookmarkStart w:id="701" w:name="_Toc88659497"/>
      <w:bookmarkStart w:id="702" w:name="_Toc88832408"/>
      <w:bookmarkStart w:id="703" w:name="_Toc90660295"/>
      <w:bookmarkStart w:id="704" w:name="_Toc97194420"/>
      <w:bookmarkStart w:id="705" w:name="_Toc112964133"/>
      <w:bookmarkStart w:id="706" w:name="_Toc119671191"/>
      <w:bookmarkStart w:id="707" w:name="_Toc209516306"/>
      <w:r>
        <w:t>5.1.4.4.1</w:t>
      </w:r>
      <w:r>
        <w:tab/>
        <w:t>Description</w:t>
      </w:r>
      <w:bookmarkEnd w:id="700"/>
      <w:bookmarkEnd w:id="701"/>
      <w:bookmarkEnd w:id="702"/>
      <w:bookmarkEnd w:id="703"/>
      <w:bookmarkEnd w:id="704"/>
      <w:bookmarkEnd w:id="705"/>
      <w:bookmarkEnd w:id="706"/>
      <w:bookmarkEnd w:id="707"/>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708" w:name="_Toc85526862"/>
      <w:bookmarkStart w:id="709" w:name="_Toc88659498"/>
      <w:bookmarkStart w:id="710" w:name="_Toc88832409"/>
      <w:bookmarkStart w:id="711" w:name="_Toc90660296"/>
      <w:bookmarkStart w:id="712" w:name="_Toc97194421"/>
      <w:bookmarkStart w:id="713" w:name="_Toc112964134"/>
      <w:bookmarkStart w:id="714" w:name="_Toc119671192"/>
      <w:bookmarkStart w:id="715" w:name="_Toc209516307"/>
      <w:r>
        <w:t>5.1.4.4.2</w:t>
      </w:r>
      <w:r>
        <w:tab/>
        <w:t>Operation Definition</w:t>
      </w:r>
      <w:bookmarkEnd w:id="708"/>
      <w:bookmarkEnd w:id="709"/>
      <w:bookmarkEnd w:id="710"/>
      <w:bookmarkEnd w:id="711"/>
      <w:bookmarkEnd w:id="712"/>
      <w:bookmarkEnd w:id="713"/>
      <w:bookmarkEnd w:id="714"/>
      <w:bookmarkEnd w:id="715"/>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lastRenderedPageBreak/>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716" w:name="_Toc66224241"/>
      <w:bookmarkStart w:id="717" w:name="_Toc66440545"/>
      <w:bookmarkStart w:id="718" w:name="_Toc70541265"/>
      <w:bookmarkStart w:id="719" w:name="_Toc83233941"/>
      <w:bookmarkStart w:id="720" w:name="_Toc85526863"/>
      <w:bookmarkStart w:id="721" w:name="_Toc88659499"/>
      <w:bookmarkStart w:id="722" w:name="_Toc88832410"/>
      <w:bookmarkStart w:id="723" w:name="_Toc90660297"/>
      <w:bookmarkStart w:id="724" w:name="_Toc97194422"/>
      <w:bookmarkStart w:id="725" w:name="_Toc112964135"/>
      <w:bookmarkStart w:id="726" w:name="_Toc119671193"/>
      <w:bookmarkStart w:id="727" w:name="_Toc209516308"/>
      <w:r>
        <w:t>5.1.5</w:t>
      </w:r>
      <w:r>
        <w:tab/>
        <w:t>Notifications</w:t>
      </w:r>
      <w:bookmarkEnd w:id="689"/>
      <w:bookmarkEnd w:id="690"/>
      <w:bookmarkEnd w:id="691"/>
      <w:bookmarkEnd w:id="716"/>
      <w:bookmarkEnd w:id="717"/>
      <w:bookmarkEnd w:id="718"/>
      <w:bookmarkEnd w:id="719"/>
      <w:bookmarkEnd w:id="720"/>
      <w:bookmarkEnd w:id="721"/>
      <w:bookmarkEnd w:id="722"/>
      <w:bookmarkEnd w:id="723"/>
      <w:bookmarkEnd w:id="724"/>
      <w:bookmarkEnd w:id="725"/>
      <w:bookmarkEnd w:id="726"/>
      <w:bookmarkEnd w:id="727"/>
    </w:p>
    <w:p w14:paraId="25566955" w14:textId="77777777" w:rsidR="00CA23E7" w:rsidRDefault="00745863">
      <w:r>
        <w:t>Notifications are not applicable to this API.</w:t>
      </w:r>
    </w:p>
    <w:p w14:paraId="7F1396DA" w14:textId="77777777" w:rsidR="00CA23E7" w:rsidRDefault="00745863">
      <w:pPr>
        <w:pStyle w:val="Heading3"/>
      </w:pPr>
      <w:bookmarkStart w:id="728" w:name="_Toc510696632"/>
      <w:bookmarkStart w:id="729" w:name="_Toc35971427"/>
      <w:bookmarkStart w:id="730" w:name="_Toc36812158"/>
      <w:bookmarkStart w:id="731" w:name="_Toc66224242"/>
      <w:bookmarkStart w:id="732" w:name="_Toc66440546"/>
      <w:bookmarkStart w:id="733" w:name="_Toc70541266"/>
      <w:bookmarkStart w:id="734" w:name="_Toc83233942"/>
      <w:bookmarkStart w:id="735" w:name="_Toc85526864"/>
      <w:bookmarkStart w:id="736" w:name="_Toc88659500"/>
      <w:bookmarkStart w:id="737" w:name="_Toc88832411"/>
      <w:bookmarkStart w:id="738" w:name="_Toc90660298"/>
      <w:bookmarkStart w:id="739" w:name="_Toc97194423"/>
      <w:bookmarkStart w:id="740" w:name="_Toc112964136"/>
      <w:bookmarkStart w:id="741" w:name="_Toc119671194"/>
      <w:bookmarkStart w:id="742" w:name="_Toc209516309"/>
      <w:r>
        <w:t>5.1.6</w:t>
      </w:r>
      <w:r>
        <w:tab/>
        <w:t>Data Model</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2D8F1325" w14:textId="77777777" w:rsidR="00CA23E7" w:rsidRDefault="00745863">
      <w:pPr>
        <w:pStyle w:val="Heading4"/>
      </w:pPr>
      <w:bookmarkStart w:id="743" w:name="_Toc510696633"/>
      <w:bookmarkStart w:id="744" w:name="_Toc35971428"/>
      <w:bookmarkStart w:id="745" w:name="_Toc36812159"/>
      <w:bookmarkStart w:id="746" w:name="_Toc66224243"/>
      <w:bookmarkStart w:id="747" w:name="_Toc66440547"/>
      <w:bookmarkStart w:id="748" w:name="_Toc70541267"/>
      <w:bookmarkStart w:id="749" w:name="_Toc83233943"/>
      <w:bookmarkStart w:id="750" w:name="_Toc85526865"/>
      <w:bookmarkStart w:id="751" w:name="_Toc88659501"/>
      <w:bookmarkStart w:id="752" w:name="_Toc88832412"/>
      <w:bookmarkStart w:id="753" w:name="_Toc90660299"/>
      <w:bookmarkStart w:id="754" w:name="_Toc97194424"/>
      <w:bookmarkStart w:id="755" w:name="_Toc112964137"/>
      <w:bookmarkStart w:id="756" w:name="_Toc119671195"/>
      <w:bookmarkStart w:id="757" w:name="_Toc209516310"/>
      <w:r>
        <w:t>5.1.6.1</w:t>
      </w:r>
      <w:r>
        <w:tab/>
        <w:t>General</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58" w:name="OLE_LINK52"/>
      <w:bookmarkStart w:id="759" w:name="OLE_LINK53"/>
      <w:r w:rsidR="00745863">
        <w:t>Naanf_AKMA</w:t>
      </w:r>
      <w:bookmarkEnd w:id="758"/>
      <w:bookmarkEnd w:id="759"/>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lastRenderedPageBreak/>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760" w:name="_Toc510696634"/>
      <w:bookmarkStart w:id="761" w:name="_Toc35971429"/>
      <w:bookmarkStart w:id="762" w:name="_Toc36812160"/>
      <w:bookmarkStart w:id="763" w:name="_Toc66224244"/>
      <w:bookmarkStart w:id="764" w:name="_Toc66440548"/>
      <w:bookmarkStart w:id="765" w:name="_Toc70541268"/>
      <w:bookmarkStart w:id="766" w:name="_Toc83233944"/>
      <w:bookmarkStart w:id="767" w:name="_Toc85526866"/>
      <w:bookmarkStart w:id="768" w:name="_Toc88659502"/>
      <w:bookmarkStart w:id="769" w:name="_Toc88832413"/>
      <w:bookmarkStart w:id="770" w:name="_Toc90660300"/>
      <w:bookmarkStart w:id="771" w:name="_Toc97194425"/>
      <w:bookmarkStart w:id="772" w:name="_Toc112964138"/>
      <w:bookmarkStart w:id="773" w:name="_Toc119671196"/>
      <w:bookmarkStart w:id="774" w:name="_Toc209516311"/>
      <w:r>
        <w:rPr>
          <w:lang w:val="en-US"/>
        </w:rPr>
        <w:t>5.1.6.2</w:t>
      </w:r>
      <w:r>
        <w:rPr>
          <w:lang w:val="en-US"/>
        </w:rPr>
        <w:tab/>
        <w:t>Structured data types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39DB9A5E" w14:textId="77777777" w:rsidR="00CA23E7" w:rsidRDefault="00745863">
      <w:pPr>
        <w:pStyle w:val="Heading5"/>
      </w:pPr>
      <w:bookmarkStart w:id="775" w:name="_Toc510696635"/>
      <w:bookmarkStart w:id="776" w:name="_Toc35971430"/>
      <w:bookmarkStart w:id="777" w:name="_Toc36812161"/>
      <w:bookmarkStart w:id="778" w:name="_Toc66224245"/>
      <w:bookmarkStart w:id="779" w:name="_Toc66440549"/>
      <w:bookmarkStart w:id="780" w:name="_Toc70541269"/>
      <w:bookmarkStart w:id="781" w:name="_Toc83233945"/>
      <w:bookmarkStart w:id="782" w:name="_Toc85526867"/>
      <w:bookmarkStart w:id="783" w:name="_Toc88659503"/>
      <w:bookmarkStart w:id="784" w:name="_Toc88832414"/>
      <w:bookmarkStart w:id="785" w:name="_Toc90660301"/>
      <w:bookmarkStart w:id="786" w:name="_Toc97194426"/>
      <w:bookmarkStart w:id="787" w:name="_Toc112964139"/>
      <w:bookmarkStart w:id="788" w:name="_Toc119671197"/>
      <w:bookmarkStart w:id="789" w:name="_Toc209516312"/>
      <w:r>
        <w:t>5.1.6.2.1</w:t>
      </w:r>
      <w:r>
        <w:tab/>
        <w:t>Introduction</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790" w:name="_Toc510696636"/>
      <w:bookmarkStart w:id="791" w:name="_Toc35971431"/>
      <w:bookmarkStart w:id="792" w:name="_Toc36812162"/>
      <w:bookmarkStart w:id="793" w:name="_Toc66224246"/>
      <w:bookmarkStart w:id="794" w:name="_Toc66440550"/>
      <w:bookmarkStart w:id="795" w:name="_Toc70541270"/>
      <w:bookmarkStart w:id="796" w:name="_Toc83233946"/>
      <w:bookmarkStart w:id="797" w:name="_Toc85526868"/>
      <w:bookmarkStart w:id="798" w:name="_Toc88659504"/>
      <w:bookmarkStart w:id="799" w:name="_Toc88832415"/>
      <w:bookmarkStart w:id="800" w:name="_Toc90660302"/>
      <w:bookmarkStart w:id="801" w:name="_Toc97194427"/>
      <w:bookmarkStart w:id="802" w:name="_Toc112964140"/>
      <w:bookmarkStart w:id="803" w:name="_Toc119671198"/>
      <w:bookmarkStart w:id="804" w:name="_Toc209516313"/>
      <w:r>
        <w:t>5.1.6.2.2</w:t>
      </w:r>
      <w:r>
        <w:tab/>
        <w:t>Type: AkmaKeyInfo</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805" w:name="_Toc85526869"/>
      <w:bookmarkStart w:id="806" w:name="_Toc88659505"/>
      <w:bookmarkStart w:id="807" w:name="_Toc88832416"/>
      <w:bookmarkStart w:id="808" w:name="_Toc90660303"/>
      <w:bookmarkStart w:id="809" w:name="_Toc97194428"/>
      <w:bookmarkStart w:id="810" w:name="_Toc112964141"/>
      <w:bookmarkStart w:id="811" w:name="_Toc119671199"/>
      <w:bookmarkStart w:id="812" w:name="_Toc209516314"/>
      <w:r>
        <w:t>5.1.6.2.3</w:t>
      </w:r>
      <w:r>
        <w:tab/>
        <w:t>Type: CtxRemove</w:t>
      </w:r>
      <w:bookmarkEnd w:id="805"/>
      <w:bookmarkEnd w:id="806"/>
      <w:bookmarkEnd w:id="807"/>
      <w:bookmarkEnd w:id="808"/>
      <w:bookmarkEnd w:id="809"/>
      <w:bookmarkEnd w:id="810"/>
      <w:bookmarkEnd w:id="811"/>
      <w:bookmarkEnd w:id="812"/>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0677F0E4"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813" w:name="_Toc510696638"/>
      <w:bookmarkStart w:id="814" w:name="_Toc35971433"/>
      <w:bookmarkStart w:id="815" w:name="_Toc36812164"/>
      <w:bookmarkStart w:id="816" w:name="_Toc66224247"/>
      <w:bookmarkStart w:id="817" w:name="_Toc66440551"/>
      <w:bookmarkStart w:id="818" w:name="_Toc70541271"/>
      <w:bookmarkStart w:id="819" w:name="_Toc83233947"/>
      <w:bookmarkStart w:id="820" w:name="_Toc85526870"/>
      <w:bookmarkStart w:id="821" w:name="_Toc88659506"/>
      <w:bookmarkStart w:id="822" w:name="_Toc88832417"/>
      <w:bookmarkStart w:id="823" w:name="_Toc90660304"/>
      <w:bookmarkStart w:id="824" w:name="_Toc97194429"/>
      <w:bookmarkStart w:id="825" w:name="_Toc112964142"/>
      <w:bookmarkStart w:id="826" w:name="_Toc119671200"/>
      <w:bookmarkStart w:id="827" w:name="_Toc209516315"/>
      <w:r>
        <w:rPr>
          <w:lang w:val="en-US"/>
        </w:rPr>
        <w:t>5.1.6.3</w:t>
      </w:r>
      <w:r>
        <w:rPr>
          <w:lang w:val="en-US"/>
        </w:rPr>
        <w:tab/>
        <w:t>Simple data types and enumerations</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4E117573" w14:textId="77777777" w:rsidR="00CA23E7" w:rsidRDefault="00745863">
      <w:pPr>
        <w:pStyle w:val="Heading5"/>
      </w:pPr>
      <w:bookmarkStart w:id="828" w:name="_Toc510696639"/>
      <w:bookmarkStart w:id="829" w:name="_Toc35971434"/>
      <w:bookmarkStart w:id="830" w:name="_Toc36812165"/>
      <w:bookmarkStart w:id="831" w:name="_Toc66224248"/>
      <w:bookmarkStart w:id="832" w:name="_Toc66440552"/>
      <w:bookmarkStart w:id="833" w:name="_Toc70541272"/>
      <w:bookmarkStart w:id="834" w:name="_Toc83233948"/>
      <w:bookmarkStart w:id="835" w:name="_Toc85526871"/>
      <w:bookmarkStart w:id="836" w:name="_Toc88659507"/>
      <w:bookmarkStart w:id="837" w:name="_Toc88832418"/>
      <w:bookmarkStart w:id="838" w:name="_Toc90660305"/>
      <w:bookmarkStart w:id="839" w:name="_Toc97194430"/>
      <w:bookmarkStart w:id="840" w:name="_Toc112964143"/>
      <w:bookmarkStart w:id="841" w:name="_Toc119671201"/>
      <w:bookmarkStart w:id="842" w:name="_Toc209516316"/>
      <w:r>
        <w:t>5.1.6.3.1</w:t>
      </w:r>
      <w:r>
        <w:tab/>
        <w:t>Introduction</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843" w:name="_Toc510696640"/>
      <w:bookmarkStart w:id="844" w:name="_Toc35971435"/>
      <w:bookmarkStart w:id="845" w:name="_Toc36812166"/>
      <w:bookmarkStart w:id="846" w:name="_Toc66224249"/>
      <w:bookmarkStart w:id="847" w:name="_Toc66440553"/>
      <w:bookmarkStart w:id="848" w:name="_Toc70541273"/>
      <w:bookmarkStart w:id="849" w:name="_Toc83233949"/>
      <w:bookmarkStart w:id="850" w:name="_Toc85526872"/>
      <w:bookmarkStart w:id="851" w:name="_Toc88659508"/>
      <w:bookmarkStart w:id="852" w:name="_Toc88832419"/>
      <w:bookmarkStart w:id="853" w:name="_Toc90660306"/>
      <w:bookmarkStart w:id="854" w:name="_Toc97194431"/>
      <w:bookmarkStart w:id="855" w:name="_Toc112964144"/>
      <w:bookmarkStart w:id="856" w:name="_Toc119671202"/>
      <w:bookmarkStart w:id="857" w:name="_Toc209516317"/>
      <w:r>
        <w:t>5.1.6.3.2</w:t>
      </w:r>
      <w:r>
        <w:tab/>
        <w:t>Simple data types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858" w:name="_Toc510696643"/>
      <w:bookmarkStart w:id="859" w:name="_Toc35971438"/>
      <w:bookmarkStart w:id="860" w:name="_Toc36812169"/>
      <w:bookmarkStart w:id="861" w:name="_Toc66224250"/>
      <w:bookmarkStart w:id="862" w:name="_Toc66440554"/>
      <w:bookmarkStart w:id="863" w:name="_Toc70541274"/>
      <w:bookmarkStart w:id="864" w:name="_Toc83233950"/>
      <w:bookmarkStart w:id="865" w:name="_Toc85526873"/>
      <w:bookmarkStart w:id="866" w:name="_Toc88659509"/>
      <w:bookmarkStart w:id="867" w:name="_Toc88832420"/>
      <w:bookmarkStart w:id="868" w:name="_Toc90660307"/>
      <w:bookmarkStart w:id="869" w:name="_Toc97194432"/>
      <w:bookmarkStart w:id="870" w:name="_Toc112964145"/>
      <w:bookmarkStart w:id="871" w:name="_Toc119671203"/>
      <w:bookmarkStart w:id="872" w:name="_Toc2095163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14:paraId="047292A5" w14:textId="77777777" w:rsidR="00CA23E7" w:rsidRDefault="00745863">
      <w:pPr>
        <w:rPr>
          <w:lang w:eastAsia="zh-CN"/>
        </w:rPr>
      </w:pPr>
      <w:bookmarkStart w:id="873" w:name="_Toc510696644"/>
      <w:bookmarkStart w:id="874" w:name="_Toc35971439"/>
      <w:bookmarkStart w:id="875" w:name="_Toc36812170"/>
      <w:r>
        <w:rPr>
          <w:lang w:eastAsia="zh-CN"/>
        </w:rPr>
        <w:t>None in this release of the specification.</w:t>
      </w:r>
    </w:p>
    <w:p w14:paraId="3A708488" w14:textId="77777777" w:rsidR="00CA23E7" w:rsidRDefault="00745863">
      <w:pPr>
        <w:pStyle w:val="Heading4"/>
      </w:pPr>
      <w:bookmarkStart w:id="876" w:name="_Toc510696646"/>
      <w:bookmarkStart w:id="877" w:name="_Toc35971441"/>
      <w:bookmarkStart w:id="878" w:name="_Toc36812172"/>
      <w:bookmarkStart w:id="879" w:name="_Toc66224251"/>
      <w:bookmarkStart w:id="880" w:name="_Toc66440555"/>
      <w:bookmarkStart w:id="881" w:name="_Toc70541275"/>
      <w:bookmarkStart w:id="882" w:name="_Toc83233951"/>
      <w:bookmarkStart w:id="883" w:name="_Toc85526874"/>
      <w:bookmarkStart w:id="884" w:name="_Toc88659510"/>
      <w:bookmarkStart w:id="885" w:name="_Toc88832421"/>
      <w:bookmarkStart w:id="886" w:name="_Toc90660308"/>
      <w:bookmarkStart w:id="887" w:name="_Toc97194433"/>
      <w:bookmarkStart w:id="888" w:name="_Toc112964146"/>
      <w:bookmarkStart w:id="889" w:name="_Toc119671204"/>
      <w:bookmarkStart w:id="890" w:name="_Toc209516319"/>
      <w:bookmarkEnd w:id="873"/>
      <w:bookmarkEnd w:id="874"/>
      <w:bookmarkEnd w:id="875"/>
      <w:r>
        <w:t>5.1.6.5</w:t>
      </w:r>
      <w:r>
        <w:tab/>
        <w:t>Binary data</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9991EEA" w14:textId="77777777" w:rsidR="00CA23E7" w:rsidRDefault="00745863">
      <w:r>
        <w:t>None in this release of the specification.</w:t>
      </w:r>
    </w:p>
    <w:p w14:paraId="5243B1C0" w14:textId="77777777" w:rsidR="00CA23E7" w:rsidRDefault="00745863">
      <w:pPr>
        <w:pStyle w:val="Heading3"/>
      </w:pPr>
      <w:bookmarkStart w:id="891" w:name="_Toc510696647"/>
      <w:bookmarkStart w:id="892" w:name="_Toc35971443"/>
      <w:bookmarkStart w:id="893" w:name="_Toc36812174"/>
      <w:bookmarkStart w:id="894" w:name="_Toc66224252"/>
      <w:bookmarkStart w:id="895" w:name="_Toc66440556"/>
      <w:bookmarkStart w:id="896" w:name="_Toc70541276"/>
      <w:bookmarkStart w:id="897" w:name="_Toc83233952"/>
      <w:bookmarkStart w:id="898" w:name="_Toc85526875"/>
      <w:bookmarkStart w:id="899" w:name="_Toc88659511"/>
      <w:bookmarkStart w:id="900" w:name="_Toc88832422"/>
      <w:bookmarkStart w:id="901" w:name="_Toc90660309"/>
      <w:bookmarkStart w:id="902" w:name="_Toc97194434"/>
      <w:bookmarkStart w:id="903" w:name="_Toc112964147"/>
      <w:bookmarkStart w:id="904" w:name="_Toc119671205"/>
      <w:bookmarkStart w:id="905" w:name="_Toc209516320"/>
      <w:r>
        <w:lastRenderedPageBreak/>
        <w:t>5.1.7</w:t>
      </w:r>
      <w:r>
        <w:tab/>
        <w:t>Error Handling</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0A06FC2D" w14:textId="77777777" w:rsidR="00CA23E7" w:rsidRDefault="00745863">
      <w:pPr>
        <w:pStyle w:val="Heading4"/>
      </w:pPr>
      <w:bookmarkStart w:id="906" w:name="_Toc35971444"/>
      <w:bookmarkStart w:id="907" w:name="_Toc36812175"/>
      <w:bookmarkStart w:id="908" w:name="_Toc66224253"/>
      <w:bookmarkStart w:id="909" w:name="_Toc66440557"/>
      <w:bookmarkStart w:id="910" w:name="_Toc70541277"/>
      <w:bookmarkStart w:id="911" w:name="_Toc83233953"/>
      <w:bookmarkStart w:id="912" w:name="_Toc85526876"/>
      <w:bookmarkStart w:id="913" w:name="_Toc88659512"/>
      <w:bookmarkStart w:id="914" w:name="_Toc88832423"/>
      <w:bookmarkStart w:id="915" w:name="_Toc90660310"/>
      <w:bookmarkStart w:id="916" w:name="_Toc97194435"/>
      <w:bookmarkStart w:id="917" w:name="_Toc112964148"/>
      <w:bookmarkStart w:id="918" w:name="_Toc119671206"/>
      <w:bookmarkStart w:id="919" w:name="_Toc209516321"/>
      <w:r>
        <w:t>5.1.7.1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920" w:name="_Toc35971445"/>
      <w:bookmarkStart w:id="921" w:name="_Toc36812176"/>
      <w:bookmarkStart w:id="922" w:name="_Toc66224254"/>
      <w:bookmarkStart w:id="923" w:name="_Toc66440558"/>
      <w:bookmarkStart w:id="924" w:name="_Toc70541278"/>
      <w:bookmarkStart w:id="925" w:name="_Toc83233954"/>
      <w:bookmarkStart w:id="926" w:name="_Toc85526877"/>
      <w:bookmarkStart w:id="927" w:name="_Toc88659513"/>
      <w:bookmarkStart w:id="928" w:name="_Toc88832424"/>
      <w:bookmarkStart w:id="929" w:name="_Toc90660311"/>
      <w:bookmarkStart w:id="930" w:name="_Toc97194436"/>
      <w:bookmarkStart w:id="931" w:name="_Toc112964149"/>
      <w:bookmarkStart w:id="932" w:name="_Toc119671207"/>
      <w:bookmarkStart w:id="933" w:name="_Toc209516322"/>
      <w:r>
        <w:t>5.1.7.2</w:t>
      </w:r>
      <w:r>
        <w:tab/>
        <w:t>Protocol Errors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934" w:name="_Toc35971446"/>
      <w:bookmarkStart w:id="935" w:name="_Toc36812177"/>
      <w:bookmarkStart w:id="936" w:name="_Toc66224255"/>
      <w:bookmarkStart w:id="937" w:name="_Toc66440559"/>
      <w:bookmarkStart w:id="938" w:name="_Toc70541279"/>
      <w:bookmarkStart w:id="939" w:name="_Toc83233955"/>
      <w:bookmarkStart w:id="940" w:name="_Toc85526878"/>
      <w:bookmarkStart w:id="941" w:name="_Toc88659514"/>
      <w:bookmarkStart w:id="942" w:name="_Toc88832425"/>
      <w:bookmarkStart w:id="943" w:name="_Toc90660312"/>
      <w:bookmarkStart w:id="944" w:name="_Toc97194437"/>
      <w:bookmarkStart w:id="945" w:name="_Toc112964150"/>
      <w:bookmarkStart w:id="946" w:name="_Toc119671208"/>
      <w:bookmarkStart w:id="947" w:name="_Toc209516323"/>
      <w:r>
        <w:t>5.1.7.3</w:t>
      </w:r>
      <w:r>
        <w:tab/>
        <w:t>Application Errors</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948" w:name="_Toc492899751"/>
            <w:bookmarkStart w:id="949" w:name="_Toc492900030"/>
            <w:bookmarkStart w:id="950" w:name="_Toc492967832"/>
            <w:bookmarkStart w:id="951" w:name="_Toc492972920"/>
            <w:bookmarkStart w:id="952" w:name="_Toc492973140"/>
            <w:bookmarkStart w:id="953" w:name="_Toc493774060"/>
            <w:bookmarkStart w:id="954" w:name="_Toc508285804"/>
            <w:bookmarkStart w:id="955" w:name="_Toc508287269"/>
            <w:bookmarkStart w:id="956" w:name="_Toc510696648"/>
            <w:bookmarkStart w:id="957"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Heading3"/>
        <w:rPr>
          <w:lang w:eastAsia="zh-CN"/>
        </w:rPr>
      </w:pPr>
      <w:bookmarkStart w:id="958" w:name="_Toc36812178"/>
      <w:bookmarkStart w:id="959" w:name="_Toc66224256"/>
      <w:bookmarkStart w:id="960" w:name="_Toc66440560"/>
      <w:bookmarkStart w:id="961" w:name="_Toc70541280"/>
      <w:bookmarkStart w:id="962" w:name="_Toc83233956"/>
      <w:bookmarkStart w:id="963" w:name="_Toc85526879"/>
      <w:bookmarkStart w:id="964" w:name="_Toc88659515"/>
      <w:bookmarkStart w:id="965" w:name="_Toc88832426"/>
      <w:bookmarkStart w:id="966" w:name="_Toc90660313"/>
      <w:bookmarkStart w:id="967" w:name="_Toc97194438"/>
      <w:bookmarkStart w:id="968" w:name="_Toc112964151"/>
      <w:bookmarkStart w:id="969" w:name="_Toc119671209"/>
      <w:bookmarkStart w:id="970" w:name="_Toc209516324"/>
      <w:r>
        <w:t>5.1.8</w:t>
      </w:r>
      <w:r>
        <w:rPr>
          <w:lang w:eastAsia="zh-CN"/>
        </w:rPr>
        <w:tab/>
        <w:t>Feature negotiation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971" w:name="_Toc532994477"/>
      <w:bookmarkStart w:id="972" w:name="_Toc35971448"/>
      <w:bookmarkStart w:id="973" w:name="_Toc36812179"/>
      <w:bookmarkStart w:id="974" w:name="_Toc66224257"/>
      <w:bookmarkStart w:id="975" w:name="_Toc66440561"/>
      <w:bookmarkStart w:id="976" w:name="_Toc70541281"/>
      <w:bookmarkStart w:id="977" w:name="_Toc83233957"/>
      <w:bookmarkStart w:id="978" w:name="_Toc85526880"/>
      <w:bookmarkStart w:id="979" w:name="_Toc88659516"/>
      <w:bookmarkStart w:id="980" w:name="_Toc88832427"/>
      <w:bookmarkStart w:id="981" w:name="_Toc90660314"/>
      <w:bookmarkStart w:id="982" w:name="_Toc97194439"/>
      <w:bookmarkStart w:id="983" w:name="_Toc112964152"/>
      <w:bookmarkStart w:id="984" w:name="_Toc119671210"/>
      <w:bookmarkStart w:id="985" w:name="_Toc209516325"/>
      <w:bookmarkStart w:id="986" w:name="_Hlk525137310"/>
      <w:bookmarkStart w:id="987" w:name="_Toc510696649"/>
      <w:r>
        <w:t>5.1.9</w:t>
      </w:r>
      <w:r>
        <w:tab/>
        <w:t>Security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88" w:name="_Hlk530142087"/>
      <w:bookmarkEnd w:id="986"/>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987"/>
    <w:bookmarkEnd w:id="988"/>
    <w:p w14:paraId="07ED20B3" w14:textId="77777777" w:rsidR="00CA23E7" w:rsidRDefault="00745863">
      <w:pPr>
        <w:pStyle w:val="Heading8"/>
      </w:pPr>
      <w:r>
        <w:br w:type="page"/>
      </w:r>
      <w:bookmarkStart w:id="989" w:name="_Toc510696650"/>
      <w:bookmarkStart w:id="990" w:name="_Toc35971450"/>
      <w:bookmarkStart w:id="991" w:name="_Toc36812181"/>
      <w:bookmarkStart w:id="992" w:name="_Toc66224258"/>
      <w:bookmarkStart w:id="993" w:name="_Toc66440562"/>
      <w:bookmarkStart w:id="994" w:name="_Toc70541282"/>
      <w:bookmarkStart w:id="995" w:name="_Toc83233958"/>
      <w:bookmarkStart w:id="996" w:name="_Toc85526881"/>
      <w:bookmarkStart w:id="997" w:name="_Toc88659517"/>
      <w:bookmarkStart w:id="998" w:name="_Toc88832428"/>
      <w:bookmarkStart w:id="999" w:name="_Toc90660315"/>
      <w:bookmarkStart w:id="1000" w:name="_Toc97194440"/>
      <w:bookmarkStart w:id="1001" w:name="_Toc112964153"/>
      <w:bookmarkStart w:id="1002" w:name="_Toc119671211"/>
      <w:bookmarkStart w:id="1003" w:name="_Toc209516326"/>
      <w:r>
        <w:lastRenderedPageBreak/>
        <w:t>Annex A (normative):</w:t>
      </w:r>
      <w:r>
        <w:br/>
        <w:t>OpenAPI specification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2F0C3737" w14:textId="77777777" w:rsidR="00CA23E7" w:rsidRDefault="00745863">
      <w:pPr>
        <w:pStyle w:val="Heading1"/>
      </w:pPr>
      <w:bookmarkStart w:id="1004" w:name="_Toc510696651"/>
      <w:bookmarkStart w:id="1005" w:name="_Toc35971451"/>
      <w:bookmarkStart w:id="1006" w:name="_Toc36812182"/>
      <w:bookmarkStart w:id="1007" w:name="_Toc66224259"/>
      <w:bookmarkStart w:id="1008" w:name="_Toc66440563"/>
      <w:bookmarkStart w:id="1009" w:name="_Toc70541283"/>
      <w:bookmarkStart w:id="1010" w:name="_Toc83233959"/>
      <w:bookmarkStart w:id="1011" w:name="_Toc85526882"/>
      <w:bookmarkStart w:id="1012" w:name="_Toc88659518"/>
      <w:bookmarkStart w:id="1013" w:name="_Toc88832429"/>
      <w:bookmarkStart w:id="1014" w:name="_Toc90660316"/>
      <w:bookmarkStart w:id="1015" w:name="_Toc97194441"/>
      <w:bookmarkStart w:id="1016" w:name="_Toc112964154"/>
      <w:bookmarkStart w:id="1017" w:name="_Toc119671212"/>
      <w:bookmarkStart w:id="1018" w:name="_Toc209516327"/>
      <w:r>
        <w:t>A.1</w:t>
      </w:r>
      <w:r>
        <w:tab/>
        <w:t>General</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02AEF7B3" w14:textId="77777777" w:rsidR="00CA23E7" w:rsidRDefault="00745863">
      <w:bookmarkStart w:id="1019"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020"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Heading1"/>
      </w:pPr>
      <w:bookmarkStart w:id="1021" w:name="_Toc36812183"/>
      <w:bookmarkStart w:id="1022" w:name="_Toc66224260"/>
      <w:bookmarkStart w:id="1023" w:name="_Toc66440564"/>
      <w:bookmarkStart w:id="1024" w:name="_Toc70541284"/>
      <w:bookmarkStart w:id="1025" w:name="_Toc83233960"/>
      <w:bookmarkStart w:id="1026" w:name="_Toc85526883"/>
      <w:bookmarkStart w:id="1027" w:name="_Toc88659519"/>
      <w:bookmarkStart w:id="1028" w:name="_Toc88832430"/>
      <w:bookmarkStart w:id="1029" w:name="_Toc90660317"/>
      <w:bookmarkStart w:id="1030" w:name="_Toc97194442"/>
      <w:bookmarkStart w:id="1031" w:name="_Toc112964155"/>
      <w:bookmarkStart w:id="1032" w:name="_Toc119671213"/>
      <w:bookmarkStart w:id="1033" w:name="_Toc209516328"/>
      <w:r>
        <w:t>A.2</w:t>
      </w:r>
      <w:r>
        <w:tab/>
        <w:t>Naanf_AKMA API</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2F5C890" w:rsidR="00CA23E7" w:rsidRDefault="00745863">
      <w:pPr>
        <w:pStyle w:val="PL"/>
      </w:pPr>
      <w:r>
        <w:t xml:space="preserve">  version: 1.0.</w:t>
      </w:r>
      <w:r w:rsidR="0070275F">
        <w:t>3</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A1C35ED" w:rsidR="00CA23E7" w:rsidRDefault="00745863">
      <w:pPr>
        <w:pStyle w:val="PL"/>
      </w:pPr>
      <w:r>
        <w:t xml:space="preserve">    © </w:t>
      </w:r>
      <w:r w:rsidR="0070275F">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774D7101" w:rsidR="00CA23E7" w:rsidRDefault="00745863">
      <w:pPr>
        <w:pStyle w:val="PL"/>
      </w:pPr>
      <w:r>
        <w:t xml:space="preserve">  description: 3GPP TS 29.535 V17.</w:t>
      </w:r>
      <w:r w:rsidR="0070275F">
        <w:t>8</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09C2BF29" w14:textId="77777777" w:rsidR="00143AE3" w:rsidRDefault="00143AE3" w:rsidP="00143AE3">
      <w:pPr>
        <w:pStyle w:val="PL"/>
      </w:pPr>
      <w:r>
        <w:t>components:</w:t>
      </w:r>
    </w:p>
    <w:p w14:paraId="0F2C3DD9" w14:textId="77777777" w:rsidR="00143AE3" w:rsidRDefault="00143AE3" w:rsidP="00143AE3">
      <w:pPr>
        <w:pStyle w:val="PL"/>
      </w:pPr>
      <w:r>
        <w:t xml:space="preserve">  securitySchemes:</w:t>
      </w:r>
    </w:p>
    <w:p w14:paraId="2F4D58EB" w14:textId="77777777" w:rsidR="00143AE3" w:rsidRDefault="00143AE3" w:rsidP="00143AE3">
      <w:pPr>
        <w:pStyle w:val="PL"/>
      </w:pPr>
      <w:r>
        <w:t xml:space="preserve">    oAuth2ClientCredentials:</w:t>
      </w:r>
    </w:p>
    <w:p w14:paraId="4558F3DB" w14:textId="77777777" w:rsidR="00143AE3" w:rsidRDefault="00143AE3" w:rsidP="00143AE3">
      <w:pPr>
        <w:pStyle w:val="PL"/>
      </w:pPr>
      <w:r>
        <w:t xml:space="preserve">      type: oauth2</w:t>
      </w:r>
    </w:p>
    <w:p w14:paraId="008FF327" w14:textId="77777777" w:rsidR="00143AE3" w:rsidRDefault="00143AE3" w:rsidP="00143AE3">
      <w:pPr>
        <w:pStyle w:val="PL"/>
      </w:pPr>
      <w:r>
        <w:t xml:space="preserve">      flows:</w:t>
      </w:r>
    </w:p>
    <w:p w14:paraId="2D6FC36F" w14:textId="77777777" w:rsidR="00143AE3" w:rsidRDefault="00143AE3" w:rsidP="00143AE3">
      <w:pPr>
        <w:pStyle w:val="PL"/>
      </w:pPr>
      <w:r>
        <w:t xml:space="preserve">        clientCredentials:</w:t>
      </w:r>
    </w:p>
    <w:p w14:paraId="33A94FDE" w14:textId="77777777" w:rsidR="00143AE3" w:rsidRDefault="00143AE3" w:rsidP="00143AE3">
      <w:pPr>
        <w:pStyle w:val="PL"/>
      </w:pPr>
      <w:r>
        <w:t xml:space="preserve">          tokenUrl: '{nrfApiRoot}/oauth2/token'</w:t>
      </w:r>
    </w:p>
    <w:p w14:paraId="0169D520" w14:textId="77777777" w:rsidR="00143AE3" w:rsidRDefault="00143AE3" w:rsidP="00143AE3">
      <w:pPr>
        <w:pStyle w:val="PL"/>
      </w:pPr>
      <w:r>
        <w:t xml:space="preserve">          scopes:</w:t>
      </w:r>
    </w:p>
    <w:p w14:paraId="5421E3CF" w14:textId="70F51E22" w:rsidR="00143AE3" w:rsidRDefault="00143AE3" w:rsidP="00143AE3">
      <w:pPr>
        <w:pStyle w:val="PL"/>
      </w:pPr>
      <w:r>
        <w:t xml:space="preserve">            naanf-akma: Access to the Naanf_AKMA</w:t>
      </w:r>
      <w:r>
        <w:rPr>
          <w:lang w:eastAsia="zh-CN"/>
        </w:rPr>
        <w:t xml:space="preserve"> </w:t>
      </w:r>
      <w:r>
        <w:t>API</w:t>
      </w:r>
    </w:p>
    <w:p w14:paraId="43F9E2F6" w14:textId="77777777" w:rsidR="005F395D" w:rsidRPr="00143AE3"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034" w:name="OLE_LINK91"/>
      <w:bookmarkStart w:id="1035" w:name="OLE_LINK92"/>
      <w:r>
        <w:t>AkmaKeyInfo</w:t>
      </w:r>
      <w:bookmarkEnd w:id="1034"/>
      <w:bookmarkEnd w:id="1035"/>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036" w:name="historyclause"/>
      <w:r>
        <w:br w:type="page"/>
      </w:r>
      <w:bookmarkStart w:id="1037" w:name="_Toc2086459"/>
      <w:bookmarkStart w:id="1038" w:name="_Toc66224261"/>
      <w:bookmarkStart w:id="1039" w:name="_Toc66440565"/>
      <w:bookmarkStart w:id="1040" w:name="_Toc70541285"/>
      <w:bookmarkStart w:id="1041" w:name="_Toc83233961"/>
      <w:bookmarkStart w:id="1042" w:name="_Toc85526884"/>
      <w:bookmarkStart w:id="1043" w:name="_Toc88659520"/>
      <w:bookmarkStart w:id="1044" w:name="_Toc88832431"/>
      <w:bookmarkStart w:id="1045" w:name="_Toc90660318"/>
      <w:bookmarkStart w:id="1046" w:name="_Toc97194443"/>
      <w:bookmarkStart w:id="1047" w:name="_Toc112964156"/>
      <w:bookmarkStart w:id="1048" w:name="_Toc119671214"/>
      <w:bookmarkStart w:id="1049" w:name="_Toc209516329"/>
      <w:bookmarkEnd w:id="1036"/>
      <w:r>
        <w:lastRenderedPageBreak/>
        <w:t>Annex B (informative):</w:t>
      </w:r>
      <w:r>
        <w:br/>
        <w:t>Change history</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050" w:name="OLE_LINK13"/>
            <w:bookmarkStart w:id="1051" w:name="OLE_LINK14"/>
            <w:r w:rsidRPr="003407B5">
              <w:rPr>
                <w:rFonts w:cs="Arial"/>
                <w:sz w:val="16"/>
                <w:szCs w:val="16"/>
              </w:rPr>
              <w:t>C3-205585</w:t>
            </w:r>
            <w:bookmarkEnd w:id="1050"/>
            <w:bookmarkEnd w:id="105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052" w:name="OLE_LINK15"/>
            <w:bookmarkStart w:id="1053" w:name="OLE_LINK16"/>
            <w:r w:rsidRPr="003407B5">
              <w:rPr>
                <w:rFonts w:cs="Arial"/>
                <w:sz w:val="16"/>
                <w:szCs w:val="16"/>
              </w:rPr>
              <w:t>C3-210291</w:t>
            </w:r>
            <w:bookmarkEnd w:id="1052"/>
            <w:bookmarkEnd w:id="105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4514923C"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0474E66"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71DB67D9"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701F4BDC"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254AE4" w14:paraId="094B779A" w14:textId="77777777">
        <w:tc>
          <w:tcPr>
            <w:tcW w:w="800" w:type="dxa"/>
            <w:shd w:val="solid" w:color="FFFFFF" w:fill="auto"/>
          </w:tcPr>
          <w:p w14:paraId="74E4D8DE" w14:textId="4F4CDCF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64DE546E"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3BE2993E"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199F5472" w14:textId="5D7A08B2" w:rsidR="00254AE4" w:rsidRDefault="00254AE4" w:rsidP="00254AE4">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254AE4" w:rsidRPr="003407B5"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254AE4" w:rsidRDefault="00254AE4" w:rsidP="00254AE4">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0B436336"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2FCBE425" w14:textId="77777777">
        <w:tc>
          <w:tcPr>
            <w:tcW w:w="800" w:type="dxa"/>
            <w:shd w:val="solid" w:color="FFFFFF" w:fill="auto"/>
          </w:tcPr>
          <w:p w14:paraId="10278D9C" w14:textId="4059DE4C"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52B1D762"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7F1DB2FD" w:rsidR="00254AE4" w:rsidRDefault="00254AE4" w:rsidP="00254AE4">
            <w:pPr>
              <w:pStyle w:val="TAC"/>
              <w:rPr>
                <w:rFonts w:cs="Arial"/>
                <w:sz w:val="16"/>
                <w:szCs w:val="16"/>
                <w:lang w:eastAsia="zh-CN"/>
              </w:rPr>
            </w:pPr>
            <w:r w:rsidRPr="00254AE4">
              <w:rPr>
                <w:rFonts w:cs="Arial"/>
                <w:sz w:val="16"/>
                <w:szCs w:val="16"/>
                <w:lang w:eastAsia="zh-CN"/>
              </w:rPr>
              <w:t>CP-223168</w:t>
            </w:r>
          </w:p>
        </w:tc>
        <w:tc>
          <w:tcPr>
            <w:tcW w:w="473" w:type="dxa"/>
            <w:shd w:val="solid" w:color="FFFFFF" w:fill="auto"/>
          </w:tcPr>
          <w:p w14:paraId="5679A900" w14:textId="410646DC" w:rsidR="00254AE4" w:rsidRDefault="00254AE4" w:rsidP="00254AE4">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254AE4" w:rsidRDefault="00254AE4" w:rsidP="00254AE4">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254AE4" w:rsidRPr="00F47465" w:rsidRDefault="00254AE4" w:rsidP="00254AE4">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128913DE" w14:textId="2664CC90"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254AE4" w14:paraId="64B48F78" w14:textId="77777777">
        <w:tc>
          <w:tcPr>
            <w:tcW w:w="800" w:type="dxa"/>
            <w:shd w:val="solid" w:color="FFFFFF" w:fill="auto"/>
          </w:tcPr>
          <w:p w14:paraId="0D5ACA88" w14:textId="0BA0B946" w:rsidR="00254AE4" w:rsidRDefault="00254AE4" w:rsidP="00254AE4">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F187F0C" w14:textId="2FF070C5" w:rsidR="00254AE4" w:rsidRDefault="00254AE4" w:rsidP="00254AE4">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9CEDFAE" w14:textId="3168A173" w:rsidR="00254AE4" w:rsidRDefault="00254AE4" w:rsidP="00254AE4">
            <w:pPr>
              <w:pStyle w:val="TAC"/>
              <w:rPr>
                <w:rFonts w:cs="Arial"/>
                <w:sz w:val="16"/>
                <w:szCs w:val="16"/>
                <w:lang w:eastAsia="zh-CN"/>
              </w:rPr>
            </w:pPr>
            <w:r w:rsidRPr="00254AE4">
              <w:rPr>
                <w:rFonts w:cs="Arial"/>
                <w:sz w:val="16"/>
                <w:szCs w:val="16"/>
                <w:lang w:eastAsia="zh-CN"/>
              </w:rPr>
              <w:t>CP-223188</w:t>
            </w:r>
          </w:p>
        </w:tc>
        <w:tc>
          <w:tcPr>
            <w:tcW w:w="473" w:type="dxa"/>
            <w:shd w:val="solid" w:color="FFFFFF" w:fill="auto"/>
          </w:tcPr>
          <w:p w14:paraId="3067D47A" w14:textId="7AFEE54B" w:rsidR="00254AE4" w:rsidRDefault="00254AE4" w:rsidP="00254AE4">
            <w:pPr>
              <w:pStyle w:val="TAL"/>
              <w:rPr>
                <w:rFonts w:cs="Arial"/>
                <w:sz w:val="16"/>
                <w:szCs w:val="16"/>
                <w:lang w:val="en-US" w:eastAsia="zh-CN"/>
              </w:rPr>
            </w:pPr>
            <w:r>
              <w:rPr>
                <w:rFonts w:cs="Arial"/>
                <w:sz w:val="16"/>
                <w:szCs w:val="16"/>
                <w:lang w:val="en-US" w:eastAsia="zh-CN"/>
              </w:rPr>
              <w:t>0028</w:t>
            </w:r>
          </w:p>
        </w:tc>
        <w:tc>
          <w:tcPr>
            <w:tcW w:w="425" w:type="dxa"/>
            <w:shd w:val="solid" w:color="FFFFFF" w:fill="auto"/>
          </w:tcPr>
          <w:p w14:paraId="1A4F23FD" w14:textId="262C0F56" w:rsidR="00254AE4" w:rsidRDefault="00254AE4" w:rsidP="00254AE4">
            <w:pPr>
              <w:pStyle w:val="TAR"/>
              <w:rPr>
                <w:rFonts w:cs="Arial"/>
                <w:sz w:val="16"/>
                <w:szCs w:val="16"/>
                <w:lang w:eastAsia="zh-CN"/>
              </w:rPr>
            </w:pPr>
          </w:p>
        </w:tc>
        <w:tc>
          <w:tcPr>
            <w:tcW w:w="425" w:type="dxa"/>
            <w:shd w:val="solid" w:color="FFFFFF" w:fill="auto"/>
          </w:tcPr>
          <w:p w14:paraId="69246851" w14:textId="6C7BAFE0" w:rsidR="00254AE4" w:rsidRDefault="00254AE4" w:rsidP="00254AE4">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4C2C93D" w14:textId="04465B13" w:rsidR="00254AE4" w:rsidRPr="002F4145" w:rsidRDefault="00254AE4" w:rsidP="00254AE4">
            <w:pPr>
              <w:pStyle w:val="TAL"/>
              <w:rPr>
                <w:rFonts w:cs="Arial"/>
                <w:sz w:val="16"/>
                <w:szCs w:val="16"/>
                <w:lang w:eastAsia="zh-CN"/>
              </w:rPr>
            </w:pPr>
            <w:r w:rsidRPr="00A67D59">
              <w:rPr>
                <w:rFonts w:cs="Arial"/>
                <w:sz w:val="16"/>
                <w:szCs w:val="16"/>
                <w:lang w:eastAsia="zh-CN"/>
              </w:rPr>
              <w:t>Update of info and externalDocs fields</w:t>
            </w:r>
          </w:p>
        </w:tc>
        <w:tc>
          <w:tcPr>
            <w:tcW w:w="708" w:type="dxa"/>
            <w:shd w:val="solid" w:color="FFFFFF" w:fill="auto"/>
          </w:tcPr>
          <w:p w14:paraId="2FAEEC86" w14:textId="6E28EA08" w:rsidR="00254AE4" w:rsidRDefault="00254AE4" w:rsidP="00254AE4">
            <w:pPr>
              <w:pStyle w:val="TAC"/>
              <w:rPr>
                <w:rFonts w:cs="Arial"/>
                <w:sz w:val="16"/>
                <w:szCs w:val="16"/>
                <w:lang w:eastAsia="zh-CN"/>
              </w:rPr>
            </w:pPr>
            <w:r>
              <w:rPr>
                <w:rFonts w:cs="Arial" w:hint="eastAsia"/>
                <w:sz w:val="16"/>
                <w:szCs w:val="16"/>
                <w:lang w:eastAsia="zh-CN"/>
              </w:rPr>
              <w:t>1</w:t>
            </w:r>
            <w:r>
              <w:rPr>
                <w:rFonts w:cs="Arial"/>
                <w:sz w:val="16"/>
                <w:szCs w:val="16"/>
                <w:lang w:eastAsia="zh-CN"/>
              </w:rPr>
              <w:t>7.7.0</w:t>
            </w:r>
          </w:p>
        </w:tc>
      </w:tr>
      <w:tr w:rsidR="00652DBA" w:rsidRPr="008835FD" w14:paraId="4702BF8D"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28120EFC" w14:textId="498C1BC4" w:rsidR="00652DBA" w:rsidRPr="008835FD" w:rsidRDefault="00652DBA" w:rsidP="00652DBA">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D5B435" w14:textId="10F3C95F" w:rsidR="00652DBA" w:rsidRPr="008835FD" w:rsidRDefault="00652DBA" w:rsidP="00652DBA">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6F4D37" w14:textId="35857C9C" w:rsidR="00652DBA" w:rsidRPr="008835FD" w:rsidRDefault="00652DBA" w:rsidP="00652DBA">
            <w:pPr>
              <w:pStyle w:val="TAC"/>
              <w:rPr>
                <w:rFonts w:cs="Arial"/>
                <w:sz w:val="16"/>
                <w:szCs w:val="16"/>
                <w:lang w:eastAsia="zh-CN"/>
              </w:rPr>
            </w:pPr>
            <w:r>
              <w:rPr>
                <w:rFonts w:cs="Arial"/>
                <w:sz w:val="16"/>
                <w:szCs w:val="16"/>
              </w:rPr>
              <w:t>CP-252107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F20968" w14:textId="77777777" w:rsidR="00652DBA" w:rsidRPr="008835FD" w:rsidRDefault="00652DBA" w:rsidP="00652DBA">
            <w:pPr>
              <w:pStyle w:val="TAL"/>
              <w:rPr>
                <w:rFonts w:cs="Arial"/>
                <w:sz w:val="16"/>
                <w:szCs w:val="16"/>
                <w:lang w:val="en-US" w:eastAsia="zh-CN"/>
              </w:rPr>
            </w:pPr>
            <w:r w:rsidRPr="008835FD">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F86C4" w14:textId="77777777" w:rsidR="00652DBA" w:rsidRPr="008835FD" w:rsidRDefault="00652DBA" w:rsidP="00652DBA">
            <w:pPr>
              <w:pStyle w:val="TAR"/>
              <w:rPr>
                <w:rFonts w:cs="Arial"/>
                <w:sz w:val="16"/>
                <w:szCs w:val="16"/>
                <w:lang w:eastAsia="zh-CN"/>
              </w:rPr>
            </w:pPr>
            <w:r w:rsidRPr="008835FD">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1D894" w14:textId="77777777" w:rsidR="00652DBA" w:rsidRPr="008835FD" w:rsidRDefault="00652DBA" w:rsidP="00652DBA">
            <w:pPr>
              <w:pStyle w:val="TAC"/>
              <w:rPr>
                <w:rFonts w:cs="Arial"/>
                <w:sz w:val="16"/>
                <w:szCs w:val="16"/>
                <w:lang w:val="en-US" w:eastAsia="zh-CN"/>
              </w:rPr>
            </w:pPr>
            <w:r w:rsidRPr="008835FD">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E9BA1" w14:textId="77777777" w:rsidR="00652DBA" w:rsidRPr="008835FD" w:rsidRDefault="00652DBA" w:rsidP="00652DBA">
            <w:pPr>
              <w:pStyle w:val="TAL"/>
              <w:rPr>
                <w:rFonts w:cs="Arial"/>
                <w:sz w:val="16"/>
                <w:szCs w:val="16"/>
                <w:lang w:eastAsia="zh-CN"/>
              </w:rPr>
            </w:pPr>
            <w:r w:rsidRPr="008835FD">
              <w:rPr>
                <w:rFonts w:cs="Arial"/>
                <w:sz w:val="16"/>
                <w:szCs w:val="16"/>
                <w:lang w:eastAsia="zh-CN"/>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C53EB0" w14:textId="54BD0E44" w:rsidR="00652DBA" w:rsidRPr="008835FD" w:rsidRDefault="00652DBA" w:rsidP="00652DBA">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652DBA" w:rsidRPr="008835FD" w14:paraId="728DBB6A"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4F7B675A" w14:textId="6B7CC113" w:rsidR="00652DBA" w:rsidRPr="008835FD" w:rsidRDefault="00652DBA" w:rsidP="00652DBA">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38CD73" w14:textId="451AE25A" w:rsidR="00652DBA" w:rsidRPr="008835FD" w:rsidRDefault="00652DBA" w:rsidP="00652DBA">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2E81E1" w14:textId="17B38F31" w:rsidR="00652DBA" w:rsidRPr="008835FD" w:rsidRDefault="00652DBA" w:rsidP="00652DBA">
            <w:pPr>
              <w:pStyle w:val="TAC"/>
              <w:rPr>
                <w:rFonts w:cs="Arial"/>
                <w:sz w:val="16"/>
                <w:szCs w:val="16"/>
                <w:lang w:eastAsia="zh-CN"/>
              </w:rPr>
            </w:pPr>
            <w:r>
              <w:rPr>
                <w:rFonts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396B0F" w14:textId="77777777" w:rsidR="00652DBA" w:rsidRPr="008835FD" w:rsidRDefault="00652DBA" w:rsidP="00652DBA">
            <w:pPr>
              <w:pStyle w:val="TAL"/>
              <w:rPr>
                <w:rFonts w:cs="Arial"/>
                <w:sz w:val="16"/>
                <w:szCs w:val="16"/>
                <w:lang w:val="en-US" w:eastAsia="zh-CN"/>
              </w:rPr>
            </w:pPr>
            <w:r w:rsidRPr="008835FD">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CDB85" w14:textId="77777777" w:rsidR="00652DBA" w:rsidRPr="008835FD" w:rsidRDefault="00652DBA" w:rsidP="00652DBA">
            <w:pPr>
              <w:pStyle w:val="TAR"/>
              <w:rPr>
                <w:rFonts w:cs="Arial"/>
                <w:sz w:val="16"/>
                <w:szCs w:val="16"/>
                <w:lang w:eastAsia="zh-CN"/>
              </w:rPr>
            </w:pPr>
            <w:r w:rsidRPr="008835FD">
              <w:rPr>
                <w:rFonts w:cs="Arial"/>
                <w:sz w:val="16"/>
                <w:szCs w:val="16"/>
                <w:lang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3238" w14:textId="77777777" w:rsidR="00652DBA" w:rsidRPr="008835FD" w:rsidRDefault="00652DBA" w:rsidP="00652DBA">
            <w:pPr>
              <w:pStyle w:val="TAC"/>
              <w:rPr>
                <w:rFonts w:cs="Arial"/>
                <w:sz w:val="16"/>
                <w:szCs w:val="16"/>
                <w:lang w:val="en-US" w:eastAsia="zh-CN"/>
              </w:rPr>
            </w:pPr>
            <w:r w:rsidRPr="008835FD">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94AF5" w14:textId="77777777" w:rsidR="00652DBA" w:rsidRPr="008835FD" w:rsidRDefault="00652DBA" w:rsidP="00652DBA">
            <w:pPr>
              <w:pStyle w:val="TAL"/>
              <w:rPr>
                <w:rFonts w:cs="Arial"/>
                <w:sz w:val="16"/>
                <w:szCs w:val="16"/>
                <w:lang w:eastAsia="zh-CN"/>
              </w:rPr>
            </w:pPr>
            <w:r w:rsidRPr="008835FD">
              <w:rPr>
                <w:rFonts w:cs="Arial"/>
                <w:sz w:val="16"/>
                <w:szCs w:val="16"/>
                <w:lang w:eastAsia="zh-CN"/>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D972E" w14:textId="6B0A4E71" w:rsidR="00652DBA" w:rsidRPr="008835FD" w:rsidRDefault="00652DBA" w:rsidP="00652DBA">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652DBA" w14:paraId="361B044C" w14:textId="77777777" w:rsidTr="008835FD">
        <w:tc>
          <w:tcPr>
            <w:tcW w:w="800" w:type="dxa"/>
            <w:tcBorders>
              <w:top w:val="single" w:sz="6" w:space="0" w:color="auto"/>
              <w:left w:val="single" w:sz="6" w:space="0" w:color="auto"/>
              <w:bottom w:val="single" w:sz="6" w:space="0" w:color="auto"/>
              <w:right w:val="single" w:sz="6" w:space="0" w:color="auto"/>
            </w:tcBorders>
            <w:shd w:val="solid" w:color="FFFFFF" w:fill="auto"/>
          </w:tcPr>
          <w:p w14:paraId="5044997D" w14:textId="499B0F70" w:rsidR="00652DBA" w:rsidRDefault="00652DBA" w:rsidP="00652DBA">
            <w:pPr>
              <w:pStyle w:val="TAC"/>
              <w:rPr>
                <w:rFonts w:cs="Arial"/>
                <w:sz w:val="16"/>
                <w:szCs w:val="16"/>
                <w:lang w:eastAsia="zh-CN"/>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C123F4" w14:textId="50BFCDD8" w:rsidR="00652DBA" w:rsidRDefault="00652DBA" w:rsidP="00652DBA">
            <w:pPr>
              <w:pStyle w:val="TAC"/>
              <w:rPr>
                <w:rFonts w:cs="Arial"/>
                <w:sz w:val="16"/>
                <w:szCs w:val="16"/>
                <w:lang w:eastAsia="zh-CN"/>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8D35C8" w14:textId="2553CF09" w:rsidR="00652DBA" w:rsidRDefault="00652DBA" w:rsidP="00652DBA">
            <w:pPr>
              <w:pStyle w:val="TAC"/>
              <w:rPr>
                <w:rFonts w:cs="Arial"/>
                <w:sz w:val="16"/>
                <w:szCs w:val="16"/>
                <w:lang w:eastAsia="zh-CN"/>
              </w:rPr>
            </w:pPr>
            <w:r>
              <w:rPr>
                <w:rFonts w:cs="Arial"/>
                <w:sz w:val="16"/>
                <w:szCs w:val="16"/>
              </w:rPr>
              <w:t>CP-252111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553A76" w14:textId="09588ADD" w:rsidR="00652DBA" w:rsidRDefault="00652DBA" w:rsidP="00652DBA">
            <w:pPr>
              <w:pStyle w:val="TAL"/>
              <w:rPr>
                <w:rFonts w:cs="Arial"/>
                <w:sz w:val="16"/>
                <w:szCs w:val="16"/>
                <w:lang w:val="en-US" w:eastAsia="zh-CN"/>
              </w:rPr>
            </w:pPr>
            <w:r>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07DA2" w14:textId="77777777" w:rsidR="00652DBA" w:rsidRDefault="00652DBA" w:rsidP="00652DBA">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959B" w14:textId="77777777" w:rsidR="00652DBA" w:rsidRDefault="00652DBA" w:rsidP="00652DBA">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82869" w14:textId="77777777" w:rsidR="00652DBA" w:rsidRPr="002F4145" w:rsidRDefault="00652DBA" w:rsidP="00652DBA">
            <w:pPr>
              <w:pStyle w:val="TAL"/>
              <w:rPr>
                <w:rFonts w:cs="Arial"/>
                <w:sz w:val="16"/>
                <w:szCs w:val="16"/>
                <w:lang w:eastAsia="zh-CN"/>
              </w:rPr>
            </w:pPr>
            <w:r w:rsidRPr="00A67D59">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31A76" w14:textId="0FFD797A" w:rsidR="00652DBA" w:rsidRDefault="00652DBA" w:rsidP="00652DBA">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65D90" w14:textId="77777777" w:rsidR="00C327F1" w:rsidRDefault="00C327F1">
      <w:r>
        <w:separator/>
      </w:r>
    </w:p>
  </w:endnote>
  <w:endnote w:type="continuationSeparator" w:id="0">
    <w:p w14:paraId="7909B22C" w14:textId="77777777" w:rsidR="00C327F1" w:rsidRDefault="00C32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B0AD8" w14:textId="77777777" w:rsidR="00C327F1" w:rsidRDefault="00C327F1">
      <w:r>
        <w:separator/>
      </w:r>
    </w:p>
  </w:footnote>
  <w:footnote w:type="continuationSeparator" w:id="0">
    <w:p w14:paraId="16B81796" w14:textId="77777777" w:rsidR="00C327F1" w:rsidRDefault="00C32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1DE5B" w14:textId="6E9EB911"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49BC">
      <w:rPr>
        <w:rFonts w:ascii="Arial" w:hAnsi="Arial" w:cs="Arial"/>
        <w:b/>
        <w:noProof/>
        <w:sz w:val="18"/>
        <w:szCs w:val="18"/>
      </w:rPr>
      <w:t>3GPP TS 29.535 V17.8.0 (2025-09)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CE8ECF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49BC">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22796069">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204751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702686">
    <w:abstractNumId w:val="9"/>
  </w:num>
  <w:num w:numId="4" w16cid:durableId="49236033">
    <w:abstractNumId w:val="11"/>
  </w:num>
  <w:num w:numId="5" w16cid:durableId="2146192881">
    <w:abstractNumId w:val="10"/>
  </w:num>
  <w:num w:numId="6" w16cid:durableId="1179123730">
    <w:abstractNumId w:val="12"/>
  </w:num>
  <w:num w:numId="7" w16cid:durableId="21712910">
    <w:abstractNumId w:val="6"/>
  </w:num>
  <w:num w:numId="8" w16cid:durableId="412581541">
    <w:abstractNumId w:val="5"/>
  </w:num>
  <w:num w:numId="9" w16cid:durableId="903878472">
    <w:abstractNumId w:val="4"/>
  </w:num>
  <w:num w:numId="10" w16cid:durableId="1094741978">
    <w:abstractNumId w:val="7"/>
  </w:num>
  <w:num w:numId="11" w16cid:durableId="1125003586">
    <w:abstractNumId w:val="3"/>
  </w:num>
  <w:num w:numId="12" w16cid:durableId="600645520">
    <w:abstractNumId w:val="2"/>
  </w:num>
  <w:num w:numId="13" w16cid:durableId="992374115">
    <w:abstractNumId w:val="1"/>
  </w:num>
  <w:num w:numId="14" w16cid:durableId="183787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D2FF5"/>
    <w:rsid w:val="000E2C8B"/>
    <w:rsid w:val="001032D7"/>
    <w:rsid w:val="00143AE3"/>
    <w:rsid w:val="0017469A"/>
    <w:rsid w:val="0018663E"/>
    <w:rsid w:val="001A324F"/>
    <w:rsid w:val="001C49BC"/>
    <w:rsid w:val="001D02CC"/>
    <w:rsid w:val="001E60C9"/>
    <w:rsid w:val="002213C3"/>
    <w:rsid w:val="00246E82"/>
    <w:rsid w:val="00254AE4"/>
    <w:rsid w:val="00262FED"/>
    <w:rsid w:val="00270585"/>
    <w:rsid w:val="002F4145"/>
    <w:rsid w:val="003001FC"/>
    <w:rsid w:val="003041BB"/>
    <w:rsid w:val="003407B5"/>
    <w:rsid w:val="00346F51"/>
    <w:rsid w:val="00364C2E"/>
    <w:rsid w:val="0039335D"/>
    <w:rsid w:val="00394BB0"/>
    <w:rsid w:val="003C3D17"/>
    <w:rsid w:val="004224DE"/>
    <w:rsid w:val="004325A5"/>
    <w:rsid w:val="00436F0B"/>
    <w:rsid w:val="004465FA"/>
    <w:rsid w:val="00464DC3"/>
    <w:rsid w:val="00484EF9"/>
    <w:rsid w:val="004D4C21"/>
    <w:rsid w:val="004F5022"/>
    <w:rsid w:val="005073E6"/>
    <w:rsid w:val="0053497E"/>
    <w:rsid w:val="005536ED"/>
    <w:rsid w:val="005C6A40"/>
    <w:rsid w:val="005D7370"/>
    <w:rsid w:val="005E1368"/>
    <w:rsid w:val="005E6998"/>
    <w:rsid w:val="005F10C9"/>
    <w:rsid w:val="005F395D"/>
    <w:rsid w:val="00607FD1"/>
    <w:rsid w:val="0062421D"/>
    <w:rsid w:val="006517B1"/>
    <w:rsid w:val="00652DBA"/>
    <w:rsid w:val="00663741"/>
    <w:rsid w:val="00691F6A"/>
    <w:rsid w:val="006959FC"/>
    <w:rsid w:val="006B7CC4"/>
    <w:rsid w:val="006E6EAC"/>
    <w:rsid w:val="006F64D8"/>
    <w:rsid w:val="0070275F"/>
    <w:rsid w:val="00705AB9"/>
    <w:rsid w:val="007138D2"/>
    <w:rsid w:val="00734981"/>
    <w:rsid w:val="00745863"/>
    <w:rsid w:val="007B0213"/>
    <w:rsid w:val="007E15F0"/>
    <w:rsid w:val="00803793"/>
    <w:rsid w:val="00807C63"/>
    <w:rsid w:val="00841AA2"/>
    <w:rsid w:val="00843783"/>
    <w:rsid w:val="00873900"/>
    <w:rsid w:val="0087748C"/>
    <w:rsid w:val="008835FD"/>
    <w:rsid w:val="008B3039"/>
    <w:rsid w:val="008B70F7"/>
    <w:rsid w:val="008D6368"/>
    <w:rsid w:val="008F2003"/>
    <w:rsid w:val="008F3899"/>
    <w:rsid w:val="00921273"/>
    <w:rsid w:val="0094037C"/>
    <w:rsid w:val="00972273"/>
    <w:rsid w:val="00984AA7"/>
    <w:rsid w:val="00991A44"/>
    <w:rsid w:val="009B4566"/>
    <w:rsid w:val="009B4887"/>
    <w:rsid w:val="009D538F"/>
    <w:rsid w:val="00A517D9"/>
    <w:rsid w:val="00A67D59"/>
    <w:rsid w:val="00AA0E3F"/>
    <w:rsid w:val="00AA2475"/>
    <w:rsid w:val="00B36B90"/>
    <w:rsid w:val="00B50F4F"/>
    <w:rsid w:val="00B623A4"/>
    <w:rsid w:val="00B72B4D"/>
    <w:rsid w:val="00B87D5A"/>
    <w:rsid w:val="00BA4561"/>
    <w:rsid w:val="00BB4DE4"/>
    <w:rsid w:val="00BC7768"/>
    <w:rsid w:val="00BF46B1"/>
    <w:rsid w:val="00C10FF8"/>
    <w:rsid w:val="00C13728"/>
    <w:rsid w:val="00C20566"/>
    <w:rsid w:val="00C327F1"/>
    <w:rsid w:val="00C850AD"/>
    <w:rsid w:val="00C85C1C"/>
    <w:rsid w:val="00CA23E7"/>
    <w:rsid w:val="00CC3DB6"/>
    <w:rsid w:val="00D4719A"/>
    <w:rsid w:val="00D47B81"/>
    <w:rsid w:val="00D741B3"/>
    <w:rsid w:val="00DA596C"/>
    <w:rsid w:val="00DA7157"/>
    <w:rsid w:val="00DB1FE5"/>
    <w:rsid w:val="00DF039F"/>
    <w:rsid w:val="00E11DD6"/>
    <w:rsid w:val="00E27B7A"/>
    <w:rsid w:val="00E42EA6"/>
    <w:rsid w:val="00E51070"/>
    <w:rsid w:val="00EA590E"/>
    <w:rsid w:val="00ED1A4B"/>
    <w:rsid w:val="00F209AC"/>
    <w:rsid w:val="00F43D8A"/>
    <w:rsid w:val="00F47465"/>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1890155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556208294">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50156940">
      <w:bodyDiv w:val="1"/>
      <w:marLeft w:val="0"/>
      <w:marRight w:val="0"/>
      <w:marTop w:val="0"/>
      <w:marBottom w:val="0"/>
      <w:divBdr>
        <w:top w:val="none" w:sz="0" w:space="0" w:color="auto"/>
        <w:left w:val="none" w:sz="0" w:space="0" w:color="auto"/>
        <w:bottom w:val="none" w:sz="0" w:space="0" w:color="auto"/>
        <w:right w:val="none" w:sz="0" w:space="0" w:color="auto"/>
      </w:divBdr>
    </w:div>
    <w:div w:id="86671537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97893730">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54559527">
      <w:bodyDiv w:val="1"/>
      <w:marLeft w:val="0"/>
      <w:marRight w:val="0"/>
      <w:marTop w:val="0"/>
      <w:marBottom w:val="0"/>
      <w:divBdr>
        <w:top w:val="none" w:sz="0" w:space="0" w:color="auto"/>
        <w:left w:val="none" w:sz="0" w:space="0" w:color="auto"/>
        <w:bottom w:val="none" w:sz="0" w:space="0" w:color="auto"/>
        <w:right w:val="none" w:sz="0" w:space="0" w:color="auto"/>
      </w:divBdr>
    </w:div>
    <w:div w:id="197135114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7190</Words>
  <Characters>40983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48077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5</cp:revision>
  <cp:lastPrinted>2019-02-25T14:05:00Z</cp:lastPrinted>
  <dcterms:created xsi:type="dcterms:W3CDTF">2025-09-03T14:57:00Z</dcterms:created>
  <dcterms:modified xsi:type="dcterms:W3CDTF">2025-09-24T13:12:00Z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