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208D7B6"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185EC2">
              <w:rPr>
                <w:rFonts w:eastAsiaTheme="minorEastAsia"/>
                <w:noProof w:val="0"/>
              </w:rPr>
              <w:t>11</w:t>
            </w:r>
            <w:r w:rsidRPr="00BE5108">
              <w:rPr>
                <w:rFonts w:eastAsiaTheme="minorEastAsia"/>
                <w:noProof w:val="0"/>
              </w:rPr>
              <w:t>.</w:t>
            </w:r>
            <w:bookmarkEnd w:id="3"/>
            <w:r w:rsidR="00185EC2">
              <w:rPr>
                <w:rFonts w:eastAsiaTheme="minorEastAsia"/>
                <w:noProof w:val="0"/>
              </w:rPr>
              <w:t>0</w:t>
            </w:r>
            <w:r w:rsidR="00185EC2" w:rsidRPr="00BE5108">
              <w:rPr>
                <w:rFonts w:eastAsiaTheme="minorEastAsia"/>
                <w:noProof w:val="0"/>
              </w:rPr>
              <w:t xml:space="preserve"> </w:t>
            </w:r>
            <w:r w:rsidRPr="00BE5108">
              <w:rPr>
                <w:rFonts w:eastAsiaTheme="minorEastAsia"/>
                <w:noProof w:val="0"/>
                <w:sz w:val="32"/>
              </w:rPr>
              <w:t>(</w:t>
            </w:r>
            <w:bookmarkStart w:id="4" w:name="issueDate"/>
            <w:r w:rsidR="008A6409" w:rsidRPr="00BE5108">
              <w:rPr>
                <w:rFonts w:eastAsiaTheme="minorEastAsia"/>
                <w:noProof w:val="0"/>
                <w:sz w:val="32"/>
              </w:rPr>
              <w:t>202</w:t>
            </w:r>
            <w:r w:rsidR="00382B94">
              <w:rPr>
                <w:rFonts w:eastAsiaTheme="minorEastAsia"/>
                <w:noProof w:val="0"/>
                <w:sz w:val="32"/>
              </w:rPr>
              <w:t>5</w:t>
            </w:r>
            <w:r w:rsidRPr="00BE5108">
              <w:rPr>
                <w:rFonts w:eastAsiaTheme="minorEastAsia"/>
                <w:noProof w:val="0"/>
                <w:sz w:val="32"/>
              </w:rPr>
              <w:t>-</w:t>
            </w:r>
            <w:bookmarkEnd w:id="4"/>
            <w:r w:rsidR="00185EC2">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D23D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650 Route des Lucioles - Sophia Antipolis</w:t>
            </w:r>
          </w:p>
          <w:p w14:paraId="5E43B33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B8035B5"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AA0F2F" w:rsidRPr="00BE5108">
              <w:rPr>
                <w:rFonts w:eastAsiaTheme="minorEastAsia"/>
                <w:sz w:val="18"/>
              </w:rPr>
              <w:t>202</w:t>
            </w:r>
            <w:r w:rsidR="00382B94">
              <w:rPr>
                <w:rFonts w:eastAsiaTheme="minorEastAsia"/>
                <w:sz w:val="18"/>
              </w:rPr>
              <w:t>5</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6E8A07A" w14:textId="1A792D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342657">
        <w:rPr>
          <w:rFonts w:eastAsiaTheme="minorEastAsia"/>
          <w:noProof/>
        </w:rPr>
        <w:t>Foreword</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12</w:t>
      </w:r>
      <w:r>
        <w:rPr>
          <w:noProof/>
        </w:rPr>
        <w:fldChar w:fldCharType="end"/>
      </w:r>
    </w:p>
    <w:p w14:paraId="15612ADC" w14:textId="05B433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w:t>
      </w:r>
      <w:r>
        <w:rPr>
          <w:noProof/>
        </w:rPr>
        <w:fldChar w:fldCharType="end"/>
      </w:r>
    </w:p>
    <w:p w14:paraId="4BB5F8C9" w14:textId="13E819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14</w:t>
      </w:r>
      <w:r>
        <w:rPr>
          <w:noProof/>
        </w:rPr>
        <w:fldChar w:fldCharType="end"/>
      </w:r>
    </w:p>
    <w:p w14:paraId="1F162012" w14:textId="288DF434"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Definitions of terms, symbols and abbreviations</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w:t>
      </w:r>
      <w:r>
        <w:rPr>
          <w:noProof/>
        </w:rPr>
        <w:fldChar w:fldCharType="end"/>
      </w:r>
    </w:p>
    <w:p w14:paraId="2ED91F58" w14:textId="3E7883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Terms</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w:t>
      </w:r>
      <w:r>
        <w:rPr>
          <w:noProof/>
        </w:rPr>
        <w:fldChar w:fldCharType="end"/>
      </w:r>
    </w:p>
    <w:p w14:paraId="5A942D69" w14:textId="29151E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Symbols</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18</w:t>
      </w:r>
      <w:r>
        <w:rPr>
          <w:noProof/>
        </w:rPr>
        <w:fldChar w:fldCharType="end"/>
      </w:r>
    </w:p>
    <w:p w14:paraId="019F0910" w14:textId="2D3FCAE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Abbreviations</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19</w:t>
      </w:r>
      <w:r>
        <w:rPr>
          <w:noProof/>
        </w:rPr>
        <w:fldChar w:fldCharType="end"/>
      </w:r>
    </w:p>
    <w:p w14:paraId="4D2B5E36" w14:textId="4EACF74F"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conducted test conditions and declarations</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20</w:t>
      </w:r>
      <w:r>
        <w:rPr>
          <w:noProof/>
        </w:rPr>
        <w:fldChar w:fldCharType="end"/>
      </w:r>
    </w:p>
    <w:p w14:paraId="13CA2EB0" w14:textId="5D4F961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uncertainties and test requirements</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20</w:t>
      </w:r>
      <w:r>
        <w:rPr>
          <w:noProof/>
        </w:rPr>
        <w:fldChar w:fldCharType="end"/>
      </w:r>
    </w:p>
    <w:p w14:paraId="4E6DD88C" w14:textId="666ACA3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20</w:t>
      </w:r>
      <w:r>
        <w:rPr>
          <w:noProof/>
        </w:rPr>
        <w:fldChar w:fldCharType="end"/>
      </w:r>
    </w:p>
    <w:p w14:paraId="67195F0E" w14:textId="7B66F2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Acceptable uncertainty of Test System</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20</w:t>
      </w:r>
      <w:r>
        <w:rPr>
          <w:noProof/>
        </w:rPr>
        <w:fldChar w:fldCharType="end"/>
      </w:r>
    </w:p>
    <w:p w14:paraId="53608103" w14:textId="23E5D8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20</w:t>
      </w:r>
      <w:r>
        <w:rPr>
          <w:noProof/>
        </w:rPr>
        <w:fldChar w:fldCharType="end"/>
      </w:r>
    </w:p>
    <w:p w14:paraId="384243A1" w14:textId="53306EC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21</w:t>
      </w:r>
      <w:r>
        <w:rPr>
          <w:noProof/>
        </w:rPr>
        <w:fldChar w:fldCharType="end"/>
      </w:r>
    </w:p>
    <w:p w14:paraId="612954C6" w14:textId="30408C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 xml:space="preserve">Measurement of </w:t>
      </w:r>
      <w:r w:rsidRPr="00342657">
        <w:rPr>
          <w:rFonts w:eastAsiaTheme="minorEastAsia"/>
          <w:noProof/>
        </w:rPr>
        <w:t>receiver</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22</w:t>
      </w:r>
      <w:r>
        <w:rPr>
          <w:noProof/>
        </w:rPr>
        <w:fldChar w:fldCharType="end"/>
      </w:r>
    </w:p>
    <w:p w14:paraId="09A60F3E" w14:textId="6CD3A45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25</w:t>
      </w:r>
      <w:r>
        <w:rPr>
          <w:noProof/>
        </w:rPr>
        <w:fldChar w:fldCharType="end"/>
      </w:r>
    </w:p>
    <w:p w14:paraId="42A372CC" w14:textId="686E072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4.1.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Interpretation of measurement results</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27</w:t>
      </w:r>
      <w:r>
        <w:rPr>
          <w:noProof/>
        </w:rPr>
        <w:fldChar w:fldCharType="end"/>
      </w:r>
    </w:p>
    <w:p w14:paraId="1377DB92" w14:textId="23B3280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requirement reference points</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27</w:t>
      </w:r>
      <w:r>
        <w:rPr>
          <w:noProof/>
        </w:rPr>
        <w:fldChar w:fldCharType="end"/>
      </w:r>
    </w:p>
    <w:p w14:paraId="782F333F" w14:textId="181672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4.2.</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27</w:t>
      </w:r>
      <w:r>
        <w:rPr>
          <w:noProof/>
        </w:rPr>
        <w:fldChar w:fldCharType="end"/>
      </w:r>
    </w:p>
    <w:p w14:paraId="45CDF577" w14:textId="4C8EC04F"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classes</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28</w:t>
      </w:r>
      <w:r>
        <w:rPr>
          <w:noProof/>
        </w:rPr>
        <w:fldChar w:fldCharType="end"/>
      </w:r>
    </w:p>
    <w:p w14:paraId="094EC08F" w14:textId="7A8C1CB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IAB-DU class</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28</w:t>
      </w:r>
      <w:r>
        <w:rPr>
          <w:noProof/>
        </w:rPr>
        <w:fldChar w:fldCharType="end"/>
      </w:r>
    </w:p>
    <w:p w14:paraId="2D3DD7C3" w14:textId="2EA62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w:t>
      </w:r>
      <w:r w:rsidRPr="00342657">
        <w:rPr>
          <w:rFonts w:eastAsia="SimSun"/>
          <w:noProof/>
          <w:lang w:eastAsia="zh-CN"/>
        </w:rPr>
        <w:t>3</w:t>
      </w:r>
      <w:r w:rsidRPr="00342657">
        <w:rPr>
          <w:rFonts w:eastAsiaTheme="minorEastAsia"/>
          <w:noProof/>
        </w:rPr>
        <w:t>.</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IAB-MT class</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29</w:t>
      </w:r>
      <w:r>
        <w:rPr>
          <w:noProof/>
        </w:rPr>
        <w:fldChar w:fldCharType="end"/>
      </w:r>
    </w:p>
    <w:p w14:paraId="388B14F4" w14:textId="159D184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Regional requirements</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29</w:t>
      </w:r>
      <w:r>
        <w:rPr>
          <w:noProof/>
        </w:rPr>
        <w:fldChar w:fldCharType="end"/>
      </w:r>
    </w:p>
    <w:p w14:paraId="4AAFA88F" w14:textId="7E826D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configurations</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29</w:t>
      </w:r>
      <w:r>
        <w:rPr>
          <w:noProof/>
        </w:rPr>
        <w:fldChar w:fldCharType="end"/>
      </w:r>
    </w:p>
    <w:p w14:paraId="4FE26092" w14:textId="4FC2BC1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w:t>
      </w:r>
      <w:r w:rsidRPr="00342657">
        <w:rPr>
          <w:rFonts w:eastAsiaTheme="minorEastAsia"/>
          <w:i/>
          <w:noProof/>
        </w:rPr>
        <w:t xml:space="preserve"> type 1-H</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29</w:t>
      </w:r>
      <w:r>
        <w:rPr>
          <w:noProof/>
        </w:rPr>
        <w:fldChar w:fldCharType="end"/>
      </w:r>
    </w:p>
    <w:p w14:paraId="3A9FAD16" w14:textId="5A356C9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configurations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29</w:t>
      </w:r>
      <w:r>
        <w:rPr>
          <w:noProof/>
        </w:rPr>
        <w:fldChar w:fldCharType="end"/>
      </w:r>
    </w:p>
    <w:p w14:paraId="1ABFFBFD" w14:textId="47AD63B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 configurations</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30</w:t>
      </w:r>
      <w:r>
        <w:rPr>
          <w:noProof/>
        </w:rPr>
        <w:fldChar w:fldCharType="end"/>
      </w:r>
    </w:p>
    <w:p w14:paraId="5232C7F7" w14:textId="1DC212E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 options</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30</w:t>
      </w:r>
      <w:r>
        <w:rPr>
          <w:noProof/>
        </w:rPr>
        <w:fldChar w:fldCharType="end"/>
      </w:r>
    </w:p>
    <w:p w14:paraId="012E2B45" w14:textId="7F48AD1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4.5.</w:t>
      </w:r>
      <w:r w:rsidRPr="0034265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SimSun"/>
          <w:noProof/>
          <w:lang w:eastAsia="zh-CN"/>
        </w:rPr>
        <w:t>IAB</w:t>
      </w:r>
      <w:r w:rsidRPr="00342657">
        <w:rPr>
          <w:rFonts w:eastAsiaTheme="minorEastAsia"/>
          <w:noProof/>
        </w:rPr>
        <w:t xml:space="preserve"> with integrated Iuant BS modem</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31</w:t>
      </w:r>
      <w:r>
        <w:rPr>
          <w:noProof/>
        </w:rPr>
        <w:fldChar w:fldCharType="end"/>
      </w:r>
    </w:p>
    <w:p w14:paraId="633EB60E" w14:textId="24465C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Manufacturer declarations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31</w:t>
      </w:r>
      <w:r>
        <w:rPr>
          <w:noProof/>
        </w:rPr>
        <w:fldChar w:fldCharType="end"/>
      </w:r>
    </w:p>
    <w:p w14:paraId="77DB1592" w14:textId="39A4A20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configurations</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36</w:t>
      </w:r>
      <w:r>
        <w:rPr>
          <w:noProof/>
        </w:rPr>
        <w:fldChar w:fldCharType="end"/>
      </w:r>
    </w:p>
    <w:p w14:paraId="2AD76938" w14:textId="2A474BB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36</w:t>
      </w:r>
      <w:r>
        <w:rPr>
          <w:noProof/>
        </w:rPr>
        <w:fldChar w:fldCharType="end"/>
      </w:r>
    </w:p>
    <w:p w14:paraId="24EC4178" w14:textId="612D14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36</w:t>
      </w:r>
      <w:r>
        <w:rPr>
          <w:noProof/>
        </w:rPr>
        <w:fldChar w:fldCharType="end"/>
      </w:r>
    </w:p>
    <w:p w14:paraId="16984DF2" w14:textId="405DA0F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36</w:t>
      </w:r>
      <w:r>
        <w:rPr>
          <w:noProof/>
        </w:rPr>
        <w:fldChar w:fldCharType="end"/>
      </w:r>
    </w:p>
    <w:p w14:paraId="6BF2FCFA" w14:textId="421892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36</w:t>
      </w:r>
      <w:r>
        <w:rPr>
          <w:noProof/>
        </w:rPr>
        <w:fldChar w:fldCharType="end"/>
      </w:r>
    </w:p>
    <w:p w14:paraId="63DFE845" w14:textId="4C93C9B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36</w:t>
      </w:r>
      <w:r>
        <w:rPr>
          <w:noProof/>
        </w:rPr>
        <w:fldChar w:fldCharType="end"/>
      </w:r>
    </w:p>
    <w:p w14:paraId="1FDE9D2C" w14:textId="77BAE4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36</w:t>
      </w:r>
      <w:r>
        <w:rPr>
          <w:noProof/>
        </w:rPr>
        <w:fldChar w:fldCharType="end"/>
      </w:r>
    </w:p>
    <w:p w14:paraId="3A406F5C" w14:textId="73AB11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37</w:t>
      </w:r>
      <w:r>
        <w:rPr>
          <w:noProof/>
        </w:rPr>
        <w:fldChar w:fldCharType="end"/>
      </w:r>
    </w:p>
    <w:p w14:paraId="54FCF61C" w14:textId="03E8653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37</w:t>
      </w:r>
      <w:r>
        <w:rPr>
          <w:noProof/>
        </w:rPr>
        <w:fldChar w:fldCharType="end"/>
      </w:r>
    </w:p>
    <w:p w14:paraId="077A7A46" w14:textId="23B3218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37</w:t>
      </w:r>
      <w:r>
        <w:rPr>
          <w:noProof/>
        </w:rPr>
        <w:fldChar w:fldCharType="end"/>
      </w:r>
    </w:p>
    <w:p w14:paraId="00B18AB4" w14:textId="60B36BD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37</w:t>
      </w:r>
      <w:r>
        <w:rPr>
          <w:noProof/>
        </w:rPr>
        <w:fldChar w:fldCharType="end"/>
      </w:r>
    </w:p>
    <w:p w14:paraId="3622C281" w14:textId="090FAD8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37</w:t>
      </w:r>
      <w:r>
        <w:rPr>
          <w:noProof/>
        </w:rPr>
        <w:fldChar w:fldCharType="end"/>
      </w:r>
    </w:p>
    <w:p w14:paraId="6E8CA1A8" w14:textId="5D195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37</w:t>
      </w:r>
      <w:r>
        <w:rPr>
          <w:noProof/>
        </w:rPr>
        <w:fldChar w:fldCharType="end"/>
      </w:r>
    </w:p>
    <w:p w14:paraId="2422AAAF" w14:textId="2381089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37</w:t>
      </w:r>
      <w:r>
        <w:rPr>
          <w:noProof/>
        </w:rPr>
        <w:fldChar w:fldCharType="end"/>
      </w:r>
    </w:p>
    <w:p w14:paraId="60FAD0C4" w14:textId="2D1363F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38</w:t>
      </w:r>
      <w:r>
        <w:rPr>
          <w:noProof/>
        </w:rPr>
        <w:fldChar w:fldCharType="end"/>
      </w:r>
    </w:p>
    <w:p w14:paraId="1127DD33" w14:textId="01FAA4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38</w:t>
      </w:r>
      <w:r>
        <w:rPr>
          <w:noProof/>
        </w:rPr>
        <w:fldChar w:fldCharType="end"/>
      </w:r>
    </w:p>
    <w:p w14:paraId="415DB9E1" w14:textId="4203F8E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38</w:t>
      </w:r>
      <w:r>
        <w:rPr>
          <w:noProof/>
        </w:rPr>
        <w:fldChar w:fldCharType="end"/>
      </w:r>
    </w:p>
    <w:p w14:paraId="43B0CA19" w14:textId="1B921D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38</w:t>
      </w:r>
      <w:r>
        <w:rPr>
          <w:noProof/>
        </w:rPr>
        <w:fldChar w:fldCharType="end"/>
      </w:r>
    </w:p>
    <w:p w14:paraId="7046075B" w14:textId="417269B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38</w:t>
      </w:r>
      <w:r>
        <w:rPr>
          <w:noProof/>
        </w:rPr>
        <w:fldChar w:fldCharType="end"/>
      </w:r>
    </w:p>
    <w:p w14:paraId="49952BF0" w14:textId="70D77BA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39</w:t>
      </w:r>
      <w:r>
        <w:rPr>
          <w:noProof/>
        </w:rPr>
        <w:fldChar w:fldCharType="end"/>
      </w:r>
    </w:p>
    <w:p w14:paraId="7AC37604" w14:textId="109CBD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39</w:t>
      </w:r>
      <w:r>
        <w:rPr>
          <w:noProof/>
        </w:rPr>
        <w:fldChar w:fldCharType="end"/>
      </w:r>
    </w:p>
    <w:p w14:paraId="379383DF" w14:textId="44C49B0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39</w:t>
      </w:r>
      <w:r>
        <w:rPr>
          <w:noProof/>
        </w:rPr>
        <w:fldChar w:fldCharType="end"/>
      </w:r>
    </w:p>
    <w:p w14:paraId="3136C4C6" w14:textId="2159E1D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39</w:t>
      </w:r>
      <w:r>
        <w:rPr>
          <w:noProof/>
        </w:rPr>
        <w:fldChar w:fldCharType="end"/>
      </w:r>
    </w:p>
    <w:p w14:paraId="1D27B3B4" w14:textId="3C34A29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39</w:t>
      </w:r>
      <w:r>
        <w:rPr>
          <w:noProof/>
        </w:rPr>
        <w:fldChar w:fldCharType="end"/>
      </w:r>
    </w:p>
    <w:p w14:paraId="1725B6B7" w14:textId="53C1603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39</w:t>
      </w:r>
      <w:r>
        <w:rPr>
          <w:noProof/>
        </w:rPr>
        <w:fldChar w:fldCharType="end"/>
      </w:r>
    </w:p>
    <w:p w14:paraId="1CDF5869" w14:textId="6CCD95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 set applicability</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39</w:t>
      </w:r>
      <w:r>
        <w:rPr>
          <w:noProof/>
        </w:rPr>
        <w:fldChar w:fldCharType="end"/>
      </w:r>
    </w:p>
    <w:p w14:paraId="3F4F6406" w14:textId="0019458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342657">
        <w:rPr>
          <w:rFonts w:eastAsiaTheme="minorEastAsia"/>
          <w:noProof/>
        </w:rPr>
        <w:t xml:space="preserve">test configurations for </w:t>
      </w:r>
      <w:r w:rsidRPr="00342657">
        <w:rPr>
          <w:noProof/>
          <w:snapToGrid w:val="0"/>
        </w:rPr>
        <w:t>single-band</w:t>
      </w:r>
      <w:r w:rsidRPr="00342657">
        <w:rPr>
          <w:i/>
          <w:noProof/>
          <w:snapToGrid w:val="0"/>
        </w:rPr>
        <w:t xml:space="preserve"> </w:t>
      </w:r>
      <w:r w:rsidRPr="00342657">
        <w:rPr>
          <w:rFonts w:eastAsiaTheme="minorEastAsia"/>
          <w:noProof/>
        </w:rPr>
        <w:t>operation</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40</w:t>
      </w:r>
      <w:r>
        <w:rPr>
          <w:noProof/>
        </w:rPr>
        <w:fldChar w:fldCharType="end"/>
      </w:r>
    </w:p>
    <w:p w14:paraId="63BD16A4" w14:textId="43AD9F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342657">
        <w:rPr>
          <w:rFonts w:eastAsiaTheme="minorEastAsia"/>
          <w:noProof/>
        </w:rPr>
        <w:t xml:space="preserve"> test configurations for </w:t>
      </w:r>
      <w:r w:rsidRPr="00342657">
        <w:rPr>
          <w:iCs/>
          <w:noProof/>
        </w:rPr>
        <w:t>multi-band</w:t>
      </w:r>
      <w:r w:rsidRPr="00342657">
        <w:rPr>
          <w:i/>
          <w:iCs/>
          <w:noProof/>
        </w:rPr>
        <w:t xml:space="preserve"> </w:t>
      </w:r>
      <w:r w:rsidRPr="00342657">
        <w:rPr>
          <w:rFonts w:eastAsiaTheme="minorEastAsia"/>
          <w:noProof/>
        </w:rPr>
        <w:t>operation</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41</w:t>
      </w:r>
      <w:r>
        <w:rPr>
          <w:noProof/>
        </w:rPr>
        <w:fldChar w:fldCharType="end"/>
      </w:r>
    </w:p>
    <w:p w14:paraId="681A70F6" w14:textId="0268859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RF channels and test models</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42</w:t>
      </w:r>
      <w:r>
        <w:rPr>
          <w:noProof/>
        </w:rPr>
        <w:fldChar w:fldCharType="end"/>
      </w:r>
    </w:p>
    <w:p w14:paraId="596C6FF9" w14:textId="1FDBF47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RF channels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42</w:t>
      </w:r>
      <w:r>
        <w:rPr>
          <w:noProof/>
        </w:rPr>
        <w:fldChar w:fldCharType="end"/>
      </w:r>
    </w:p>
    <w:p w14:paraId="30107ECC" w14:textId="412B7D0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models</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43</w:t>
      </w:r>
      <w:r>
        <w:rPr>
          <w:noProof/>
        </w:rPr>
        <w:fldChar w:fldCharType="end"/>
      </w:r>
    </w:p>
    <w:p w14:paraId="03DD1BB3" w14:textId="4350B7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43</w:t>
      </w:r>
      <w:r>
        <w:rPr>
          <w:noProof/>
        </w:rPr>
        <w:fldChar w:fldCharType="end"/>
      </w:r>
    </w:p>
    <w:p w14:paraId="547C4F5C" w14:textId="1464CB7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IAB-DU</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43</w:t>
      </w:r>
      <w:r>
        <w:rPr>
          <w:noProof/>
        </w:rPr>
        <w:fldChar w:fldCharType="end"/>
      </w:r>
    </w:p>
    <w:p w14:paraId="3FFD5224" w14:textId="107F74E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models for IAB-MT</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44</w:t>
      </w:r>
      <w:r>
        <w:rPr>
          <w:noProof/>
        </w:rPr>
        <w:fldChar w:fldCharType="end"/>
      </w:r>
    </w:p>
    <w:p w14:paraId="7445011F" w14:textId="1E5B473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44</w:t>
      </w:r>
      <w:r>
        <w:rPr>
          <w:noProof/>
        </w:rPr>
        <w:fldChar w:fldCharType="end"/>
      </w:r>
    </w:p>
    <w:p w14:paraId="1648FE7F" w14:textId="1DAD0A8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1.1 (IAB-MT-FR1-TM1.1)</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45</w:t>
      </w:r>
      <w:r>
        <w:rPr>
          <w:noProof/>
        </w:rPr>
        <w:fldChar w:fldCharType="end"/>
      </w:r>
    </w:p>
    <w:p w14:paraId="095807E9" w14:textId="0DD05C6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2 (IAB-MT-FR1-TM2)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45</w:t>
      </w:r>
      <w:r>
        <w:rPr>
          <w:noProof/>
        </w:rPr>
        <w:fldChar w:fldCharType="end"/>
      </w:r>
    </w:p>
    <w:p w14:paraId="11342AD9" w14:textId="2C29E9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45</w:t>
      </w:r>
      <w:r>
        <w:rPr>
          <w:noProof/>
        </w:rPr>
        <w:fldChar w:fldCharType="end"/>
      </w:r>
    </w:p>
    <w:p w14:paraId="195C78F6" w14:textId="68E911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FR1 test model 3.1 (IAB-MT-FR1-TM3.1)</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46</w:t>
      </w:r>
      <w:r>
        <w:rPr>
          <w:noProof/>
        </w:rPr>
        <w:fldChar w:fldCharType="end"/>
      </w:r>
    </w:p>
    <w:p w14:paraId="0B993CB4" w14:textId="421EE98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342657">
        <w:rPr>
          <w:rFonts w:eastAsiaTheme="minorEastAsia"/>
          <w:noProof/>
        </w:rPr>
        <w:t xml:space="preserve"> (IAB-MT-FR1-TM3.1a)</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46</w:t>
      </w:r>
      <w:r>
        <w:rPr>
          <w:noProof/>
        </w:rPr>
        <w:fldChar w:fldCharType="end"/>
      </w:r>
    </w:p>
    <w:p w14:paraId="10BA75DF" w14:textId="2300206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Data content of Physical channels and Signals</w:t>
      </w:r>
      <w:r w:rsidRPr="00342657">
        <w:rPr>
          <w:rFonts w:eastAsiaTheme="minorEastAsia"/>
          <w:noProof/>
          <w:lang w:eastAsia="zh-CN"/>
        </w:rPr>
        <w:t xml:space="preserve"> for IAB-MT-FR1-TM</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46</w:t>
      </w:r>
      <w:r>
        <w:rPr>
          <w:noProof/>
        </w:rPr>
        <w:fldChar w:fldCharType="end"/>
      </w:r>
    </w:p>
    <w:p w14:paraId="5C48B37E" w14:textId="7BC2496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46</w:t>
      </w:r>
      <w:r>
        <w:rPr>
          <w:noProof/>
        </w:rPr>
        <w:fldChar w:fldCharType="end"/>
      </w:r>
    </w:p>
    <w:p w14:paraId="6C1ACD8D" w14:textId="157507C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PUSCH</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47</w:t>
      </w:r>
      <w:r>
        <w:rPr>
          <w:noProof/>
        </w:rPr>
        <w:fldChar w:fldCharType="end"/>
      </w:r>
    </w:p>
    <w:p w14:paraId="5B4C7FD3" w14:textId="0776CF6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contiguous and non-contiguous spectrum</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47</w:t>
      </w:r>
      <w:r>
        <w:rPr>
          <w:noProof/>
        </w:rPr>
        <w:fldChar w:fldCharType="end"/>
      </w:r>
    </w:p>
    <w:p w14:paraId="20D0A72F" w14:textId="7806AB8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Requirements for IAB capable of multi-band operation</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47</w:t>
      </w:r>
      <w:r>
        <w:rPr>
          <w:noProof/>
        </w:rPr>
        <w:fldChar w:fldCharType="end"/>
      </w:r>
    </w:p>
    <w:p w14:paraId="7FAA6E44" w14:textId="570D75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Format and interpretation of tests</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48</w:t>
      </w:r>
      <w:r>
        <w:rPr>
          <w:noProof/>
        </w:rPr>
        <w:fldChar w:fldCharType="end"/>
      </w:r>
    </w:p>
    <w:p w14:paraId="48552FBF" w14:textId="35EE8E2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efficiency optimization</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49</w:t>
      </w:r>
      <w:r>
        <w:rPr>
          <w:noProof/>
        </w:rPr>
        <w:fldChar w:fldCharType="end"/>
      </w:r>
    </w:p>
    <w:p w14:paraId="071594C5" w14:textId="2CCD6EA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bands and channel arrangement</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51</w:t>
      </w:r>
      <w:r>
        <w:rPr>
          <w:noProof/>
        </w:rPr>
        <w:fldChar w:fldCharType="end"/>
      </w:r>
    </w:p>
    <w:p w14:paraId="61F90FFF" w14:textId="35B964E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transmitter characteristics (IAB-DU and IAB-MT)</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52</w:t>
      </w:r>
      <w:r>
        <w:rPr>
          <w:noProof/>
        </w:rPr>
        <w:fldChar w:fldCharType="end"/>
      </w:r>
    </w:p>
    <w:p w14:paraId="2AE79FF3" w14:textId="2C9CAF6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52</w:t>
      </w:r>
      <w:r>
        <w:rPr>
          <w:noProof/>
        </w:rPr>
        <w:fldChar w:fldCharType="end"/>
      </w:r>
    </w:p>
    <w:p w14:paraId="12EFFFDA" w14:textId="6E5B46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 xml:space="preserve">IAB </w:t>
      </w:r>
      <w:r w:rsidRPr="00342657">
        <w:rPr>
          <w:rFonts w:eastAsiaTheme="minorEastAsia"/>
          <w:noProof/>
        </w:rPr>
        <w:t>output power</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52</w:t>
      </w:r>
      <w:r>
        <w:rPr>
          <w:noProof/>
        </w:rPr>
        <w:fldChar w:fldCharType="end"/>
      </w:r>
    </w:p>
    <w:p w14:paraId="1C37081E" w14:textId="000FB2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52</w:t>
      </w:r>
      <w:r>
        <w:rPr>
          <w:noProof/>
        </w:rPr>
        <w:fldChar w:fldCharType="end"/>
      </w:r>
    </w:p>
    <w:p w14:paraId="063F2A0A" w14:textId="0B26992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53</w:t>
      </w:r>
      <w:r>
        <w:rPr>
          <w:noProof/>
        </w:rPr>
        <w:fldChar w:fldCharType="end"/>
      </w:r>
    </w:p>
    <w:p w14:paraId="403C6B85" w14:textId="058FB22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53</w:t>
      </w:r>
      <w:r>
        <w:rPr>
          <w:noProof/>
        </w:rPr>
        <w:fldChar w:fldCharType="end"/>
      </w:r>
    </w:p>
    <w:p w14:paraId="68F59565" w14:textId="35F5B5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53</w:t>
      </w:r>
      <w:r>
        <w:rPr>
          <w:noProof/>
        </w:rPr>
        <w:fldChar w:fldCharType="end"/>
      </w:r>
    </w:p>
    <w:p w14:paraId="307139DB" w14:textId="14BF23D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53</w:t>
      </w:r>
      <w:r>
        <w:rPr>
          <w:noProof/>
        </w:rPr>
        <w:fldChar w:fldCharType="end"/>
      </w:r>
    </w:p>
    <w:p w14:paraId="02C54B32" w14:textId="7F9A64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53</w:t>
      </w:r>
      <w:r>
        <w:rPr>
          <w:noProof/>
        </w:rPr>
        <w:fldChar w:fldCharType="end"/>
      </w:r>
    </w:p>
    <w:p w14:paraId="65E27F53" w14:textId="73073EB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54</w:t>
      </w:r>
      <w:r>
        <w:rPr>
          <w:noProof/>
        </w:rPr>
        <w:fldChar w:fldCharType="end"/>
      </w:r>
    </w:p>
    <w:p w14:paraId="3D3B7BE8" w14:textId="6989FE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power dynamics</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54</w:t>
      </w:r>
      <w:r>
        <w:rPr>
          <w:noProof/>
        </w:rPr>
        <w:fldChar w:fldCharType="end"/>
      </w:r>
    </w:p>
    <w:p w14:paraId="2E0D3B37" w14:textId="5E1CD14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Output Power Dynamics</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54</w:t>
      </w:r>
      <w:r>
        <w:rPr>
          <w:noProof/>
        </w:rPr>
        <w:fldChar w:fldCharType="end"/>
      </w:r>
    </w:p>
    <w:p w14:paraId="4CA56ED8" w14:textId="13308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54</w:t>
      </w:r>
      <w:r>
        <w:rPr>
          <w:noProof/>
        </w:rPr>
        <w:fldChar w:fldCharType="end"/>
      </w:r>
    </w:p>
    <w:p w14:paraId="019A2159" w14:textId="6565BF8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 power control dynamic range</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54</w:t>
      </w:r>
      <w:r>
        <w:rPr>
          <w:noProof/>
        </w:rPr>
        <w:fldChar w:fldCharType="end"/>
      </w:r>
    </w:p>
    <w:p w14:paraId="10FE14BF" w14:textId="31D0994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54</w:t>
      </w:r>
      <w:r>
        <w:rPr>
          <w:noProof/>
        </w:rPr>
        <w:fldChar w:fldCharType="end"/>
      </w:r>
    </w:p>
    <w:p w14:paraId="7E6EACD0" w14:textId="1A1FBD0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54</w:t>
      </w:r>
      <w:r>
        <w:rPr>
          <w:noProof/>
        </w:rPr>
        <w:fldChar w:fldCharType="end"/>
      </w:r>
    </w:p>
    <w:p w14:paraId="76E8B390" w14:textId="746EFED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54</w:t>
      </w:r>
      <w:r>
        <w:rPr>
          <w:noProof/>
        </w:rPr>
        <w:fldChar w:fldCharType="end"/>
      </w:r>
    </w:p>
    <w:p w14:paraId="583D979E" w14:textId="711393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54</w:t>
      </w:r>
      <w:r>
        <w:rPr>
          <w:noProof/>
        </w:rPr>
        <w:fldChar w:fldCharType="end"/>
      </w:r>
    </w:p>
    <w:p w14:paraId="4DEE6F6D" w14:textId="739A2A6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54</w:t>
      </w:r>
      <w:r>
        <w:rPr>
          <w:noProof/>
        </w:rPr>
        <w:fldChar w:fldCharType="end"/>
      </w:r>
    </w:p>
    <w:p w14:paraId="4F357912" w14:textId="1F73531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54</w:t>
      </w:r>
      <w:r>
        <w:rPr>
          <w:noProof/>
        </w:rPr>
        <w:fldChar w:fldCharType="end"/>
      </w:r>
    </w:p>
    <w:p w14:paraId="51728486" w14:textId="3164565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55</w:t>
      </w:r>
      <w:r>
        <w:rPr>
          <w:noProof/>
        </w:rPr>
        <w:fldChar w:fldCharType="end"/>
      </w:r>
    </w:p>
    <w:p w14:paraId="3152F27B" w14:textId="3776774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55</w:t>
      </w:r>
      <w:r>
        <w:rPr>
          <w:noProof/>
        </w:rPr>
        <w:fldChar w:fldCharType="end"/>
      </w:r>
    </w:p>
    <w:p w14:paraId="562D1E71" w14:textId="21752D6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55</w:t>
      </w:r>
      <w:r>
        <w:rPr>
          <w:noProof/>
        </w:rPr>
        <w:fldChar w:fldCharType="end"/>
      </w:r>
    </w:p>
    <w:p w14:paraId="1BF5B303" w14:textId="2860546C"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55</w:t>
      </w:r>
      <w:r>
        <w:rPr>
          <w:noProof/>
        </w:rPr>
        <w:fldChar w:fldCharType="end"/>
      </w:r>
    </w:p>
    <w:p w14:paraId="3BE14B63" w14:textId="0B709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55</w:t>
      </w:r>
      <w:r>
        <w:rPr>
          <w:noProof/>
        </w:rPr>
        <w:fldChar w:fldCharType="end"/>
      </w:r>
    </w:p>
    <w:p w14:paraId="4D15F1E0" w14:textId="40DEE78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Output Power Dynamics</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56</w:t>
      </w:r>
      <w:r>
        <w:rPr>
          <w:noProof/>
        </w:rPr>
        <w:fldChar w:fldCharType="end"/>
      </w:r>
    </w:p>
    <w:p w14:paraId="5DED0134" w14:textId="0468E2C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Total power dynamic range</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56</w:t>
      </w:r>
      <w:r>
        <w:rPr>
          <w:noProof/>
        </w:rPr>
        <w:fldChar w:fldCharType="end"/>
      </w:r>
    </w:p>
    <w:p w14:paraId="68541822" w14:textId="3C70B3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56</w:t>
      </w:r>
      <w:r>
        <w:rPr>
          <w:noProof/>
        </w:rPr>
        <w:fldChar w:fldCharType="end"/>
      </w:r>
    </w:p>
    <w:p w14:paraId="7D2EADEF" w14:textId="46B8712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56</w:t>
      </w:r>
      <w:r>
        <w:rPr>
          <w:noProof/>
        </w:rPr>
        <w:fldChar w:fldCharType="end"/>
      </w:r>
    </w:p>
    <w:p w14:paraId="02D3A503" w14:textId="42021AE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56</w:t>
      </w:r>
      <w:r>
        <w:rPr>
          <w:noProof/>
        </w:rPr>
        <w:fldChar w:fldCharType="end"/>
      </w:r>
    </w:p>
    <w:p w14:paraId="0C6E08E2" w14:textId="691F53F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56</w:t>
      </w:r>
      <w:r>
        <w:rPr>
          <w:noProof/>
        </w:rPr>
        <w:fldChar w:fldCharType="end"/>
      </w:r>
    </w:p>
    <w:p w14:paraId="745780B2" w14:textId="03489BAA"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56</w:t>
      </w:r>
      <w:r>
        <w:rPr>
          <w:noProof/>
        </w:rPr>
        <w:fldChar w:fldCharType="end"/>
      </w:r>
    </w:p>
    <w:p w14:paraId="5BF11F25" w14:textId="561C0C69"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56</w:t>
      </w:r>
      <w:r>
        <w:rPr>
          <w:noProof/>
        </w:rPr>
        <w:fldChar w:fldCharType="end"/>
      </w:r>
    </w:p>
    <w:p w14:paraId="4C44AE20" w14:textId="4375AE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57</w:t>
      </w:r>
      <w:r>
        <w:rPr>
          <w:noProof/>
        </w:rPr>
        <w:fldChar w:fldCharType="end"/>
      </w:r>
    </w:p>
    <w:p w14:paraId="01D8D9BF" w14:textId="16D9DD2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Relative power tolerance for local area IAB-MT</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57</w:t>
      </w:r>
      <w:r>
        <w:rPr>
          <w:noProof/>
        </w:rPr>
        <w:fldChar w:fldCharType="end"/>
      </w:r>
    </w:p>
    <w:p w14:paraId="772618E0" w14:textId="4E43222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57</w:t>
      </w:r>
      <w:r>
        <w:rPr>
          <w:noProof/>
        </w:rPr>
        <w:fldChar w:fldCharType="end"/>
      </w:r>
    </w:p>
    <w:p w14:paraId="0B9534D4" w14:textId="3792F1C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57</w:t>
      </w:r>
      <w:r>
        <w:rPr>
          <w:noProof/>
        </w:rPr>
        <w:fldChar w:fldCharType="end"/>
      </w:r>
    </w:p>
    <w:p w14:paraId="76185F56" w14:textId="738A7DE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57</w:t>
      </w:r>
      <w:r>
        <w:rPr>
          <w:noProof/>
        </w:rPr>
        <w:fldChar w:fldCharType="end"/>
      </w:r>
    </w:p>
    <w:p w14:paraId="200E5A88" w14:textId="66A0674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6.3.2.3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Aggregate power tolerance for local area IAB-MT</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57</w:t>
      </w:r>
      <w:r>
        <w:rPr>
          <w:noProof/>
        </w:rPr>
        <w:fldChar w:fldCharType="end"/>
      </w:r>
    </w:p>
    <w:p w14:paraId="61B3E9A6" w14:textId="3BD7313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6.3.2.3.1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57</w:t>
      </w:r>
      <w:r>
        <w:rPr>
          <w:noProof/>
        </w:rPr>
        <w:fldChar w:fldCharType="end"/>
      </w:r>
    </w:p>
    <w:p w14:paraId="4E1761C4" w14:textId="4B84D3E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58</w:t>
      </w:r>
      <w:r>
        <w:rPr>
          <w:noProof/>
        </w:rPr>
        <w:fldChar w:fldCharType="end"/>
      </w:r>
    </w:p>
    <w:p w14:paraId="720E7B96" w14:textId="4656CC0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58</w:t>
      </w:r>
      <w:r>
        <w:rPr>
          <w:noProof/>
        </w:rPr>
        <w:fldChar w:fldCharType="end"/>
      </w:r>
    </w:p>
    <w:p w14:paraId="30A80C19" w14:textId="08403BAC"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 ON/OFF power</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58</w:t>
      </w:r>
      <w:r>
        <w:rPr>
          <w:noProof/>
        </w:rPr>
        <w:fldChar w:fldCharType="end"/>
      </w:r>
    </w:p>
    <w:p w14:paraId="39E4F66C" w14:textId="3E327B9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OFF power</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58</w:t>
      </w:r>
      <w:r>
        <w:rPr>
          <w:noProof/>
        </w:rPr>
        <w:fldChar w:fldCharType="end"/>
      </w:r>
    </w:p>
    <w:p w14:paraId="1FCE50D2" w14:textId="7186B4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58</w:t>
      </w:r>
      <w:r>
        <w:rPr>
          <w:noProof/>
        </w:rPr>
        <w:fldChar w:fldCharType="end"/>
      </w:r>
    </w:p>
    <w:p w14:paraId="48FF5BFC" w14:textId="27C216F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58</w:t>
      </w:r>
      <w:r>
        <w:rPr>
          <w:noProof/>
        </w:rPr>
        <w:fldChar w:fldCharType="end"/>
      </w:r>
    </w:p>
    <w:p w14:paraId="0778A845" w14:textId="064BF8E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58</w:t>
      </w:r>
      <w:r>
        <w:rPr>
          <w:noProof/>
        </w:rPr>
        <w:fldChar w:fldCharType="end"/>
      </w:r>
    </w:p>
    <w:p w14:paraId="3ADC0AC0" w14:textId="52D8CF0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58</w:t>
      </w:r>
      <w:r>
        <w:rPr>
          <w:noProof/>
        </w:rPr>
        <w:fldChar w:fldCharType="end"/>
      </w:r>
    </w:p>
    <w:p w14:paraId="26953D9F" w14:textId="5538BB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58</w:t>
      </w:r>
      <w:r>
        <w:rPr>
          <w:noProof/>
        </w:rPr>
        <w:fldChar w:fldCharType="end"/>
      </w:r>
    </w:p>
    <w:p w14:paraId="4669B662" w14:textId="302E9D3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transient period</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58</w:t>
      </w:r>
      <w:r>
        <w:rPr>
          <w:noProof/>
        </w:rPr>
        <w:fldChar w:fldCharType="end"/>
      </w:r>
    </w:p>
    <w:p w14:paraId="60869B3A" w14:textId="5ED940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58</w:t>
      </w:r>
      <w:r>
        <w:rPr>
          <w:noProof/>
        </w:rPr>
        <w:fldChar w:fldCharType="end"/>
      </w:r>
    </w:p>
    <w:p w14:paraId="26FDE0CE" w14:textId="45FFD9D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59</w:t>
      </w:r>
      <w:r>
        <w:rPr>
          <w:noProof/>
        </w:rPr>
        <w:fldChar w:fldCharType="end"/>
      </w:r>
    </w:p>
    <w:p w14:paraId="74A6056A" w14:textId="431C14F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59</w:t>
      </w:r>
      <w:r>
        <w:rPr>
          <w:noProof/>
        </w:rPr>
        <w:fldChar w:fldCharType="end"/>
      </w:r>
    </w:p>
    <w:p w14:paraId="202AB7C2" w14:textId="6E7D65D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59</w:t>
      </w:r>
      <w:r>
        <w:rPr>
          <w:noProof/>
        </w:rPr>
        <w:fldChar w:fldCharType="end"/>
      </w:r>
    </w:p>
    <w:p w14:paraId="21D857E2" w14:textId="7C5CC23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59</w:t>
      </w:r>
      <w:r>
        <w:rPr>
          <w:noProof/>
        </w:rPr>
        <w:fldChar w:fldCharType="end"/>
      </w:r>
    </w:p>
    <w:p w14:paraId="03B03ABE" w14:textId="03586A2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60</w:t>
      </w:r>
      <w:r>
        <w:rPr>
          <w:noProof/>
        </w:rPr>
        <w:fldChar w:fldCharType="end"/>
      </w:r>
    </w:p>
    <w:p w14:paraId="1ACA42FF" w14:textId="59A85A4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60</w:t>
      </w:r>
      <w:r>
        <w:rPr>
          <w:noProof/>
        </w:rPr>
        <w:fldChar w:fldCharType="end"/>
      </w:r>
    </w:p>
    <w:p w14:paraId="5C78FE69" w14:textId="35559C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Transmitted signal quality</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60</w:t>
      </w:r>
      <w:r>
        <w:rPr>
          <w:noProof/>
        </w:rPr>
        <w:fldChar w:fldCharType="end"/>
      </w:r>
    </w:p>
    <w:p w14:paraId="28C4F0D1" w14:textId="0E16FC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60</w:t>
      </w:r>
      <w:r>
        <w:rPr>
          <w:noProof/>
        </w:rPr>
        <w:fldChar w:fldCharType="end"/>
      </w:r>
    </w:p>
    <w:p w14:paraId="26574045" w14:textId="1E79721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Frequency error</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61</w:t>
      </w:r>
      <w:r>
        <w:rPr>
          <w:noProof/>
        </w:rPr>
        <w:fldChar w:fldCharType="end"/>
      </w:r>
    </w:p>
    <w:p w14:paraId="7C494F56" w14:textId="5030408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frequency error</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61</w:t>
      </w:r>
      <w:r>
        <w:rPr>
          <w:noProof/>
        </w:rPr>
        <w:fldChar w:fldCharType="end"/>
      </w:r>
    </w:p>
    <w:p w14:paraId="23757FE5" w14:textId="2079F56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61</w:t>
      </w:r>
      <w:r>
        <w:rPr>
          <w:noProof/>
        </w:rPr>
        <w:fldChar w:fldCharType="end"/>
      </w:r>
    </w:p>
    <w:p w14:paraId="6DB82C29" w14:textId="15507CB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61</w:t>
      </w:r>
      <w:r>
        <w:rPr>
          <w:noProof/>
        </w:rPr>
        <w:fldChar w:fldCharType="end"/>
      </w:r>
    </w:p>
    <w:p w14:paraId="4D831508" w14:textId="01FE37D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61</w:t>
      </w:r>
      <w:r>
        <w:rPr>
          <w:noProof/>
        </w:rPr>
        <w:fldChar w:fldCharType="end"/>
      </w:r>
    </w:p>
    <w:p w14:paraId="38CAC2BA" w14:textId="1C28D69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61</w:t>
      </w:r>
      <w:r>
        <w:rPr>
          <w:noProof/>
        </w:rPr>
        <w:fldChar w:fldCharType="end"/>
      </w:r>
    </w:p>
    <w:p w14:paraId="559D25D9" w14:textId="410149C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61</w:t>
      </w:r>
      <w:r>
        <w:rPr>
          <w:noProof/>
        </w:rPr>
        <w:fldChar w:fldCharType="end"/>
      </w:r>
    </w:p>
    <w:p w14:paraId="08C1CC3A" w14:textId="6569815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frequency error</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61</w:t>
      </w:r>
      <w:r>
        <w:rPr>
          <w:noProof/>
        </w:rPr>
        <w:fldChar w:fldCharType="end"/>
      </w:r>
    </w:p>
    <w:p w14:paraId="0DC4911C" w14:textId="20C00C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_Toc187261395 \h </w:instrText>
      </w:r>
      <w:r>
        <w:rPr>
          <w:noProof/>
        </w:rPr>
      </w:r>
      <w:r>
        <w:rPr>
          <w:noProof/>
        </w:rPr>
        <w:fldChar w:fldCharType="separate"/>
      </w:r>
      <w:r>
        <w:rPr>
          <w:noProof/>
        </w:rPr>
        <w:t>61</w:t>
      </w:r>
      <w:r>
        <w:rPr>
          <w:noProof/>
        </w:rPr>
        <w:fldChar w:fldCharType="end"/>
      </w:r>
    </w:p>
    <w:p w14:paraId="48FF8FF3" w14:textId="42FA34B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_Toc187261396 \h </w:instrText>
      </w:r>
      <w:r>
        <w:rPr>
          <w:noProof/>
        </w:rPr>
      </w:r>
      <w:r>
        <w:rPr>
          <w:noProof/>
        </w:rPr>
        <w:fldChar w:fldCharType="separate"/>
      </w:r>
      <w:r>
        <w:rPr>
          <w:noProof/>
        </w:rPr>
        <w:t>61</w:t>
      </w:r>
      <w:r>
        <w:rPr>
          <w:noProof/>
        </w:rPr>
        <w:fldChar w:fldCharType="end"/>
      </w:r>
    </w:p>
    <w:p w14:paraId="0F4240A3" w14:textId="7EA224E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_Toc187261397 \h </w:instrText>
      </w:r>
      <w:r>
        <w:rPr>
          <w:noProof/>
        </w:rPr>
      </w:r>
      <w:r>
        <w:rPr>
          <w:noProof/>
        </w:rPr>
        <w:fldChar w:fldCharType="separate"/>
      </w:r>
      <w:r>
        <w:rPr>
          <w:noProof/>
        </w:rPr>
        <w:t>61</w:t>
      </w:r>
      <w:r>
        <w:rPr>
          <w:noProof/>
        </w:rPr>
        <w:fldChar w:fldCharType="end"/>
      </w:r>
    </w:p>
    <w:p w14:paraId="7BB65B24" w14:textId="0C499F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_Toc187261398 \h </w:instrText>
      </w:r>
      <w:r>
        <w:rPr>
          <w:noProof/>
        </w:rPr>
      </w:r>
      <w:r>
        <w:rPr>
          <w:noProof/>
        </w:rPr>
        <w:fldChar w:fldCharType="separate"/>
      </w:r>
      <w:r>
        <w:rPr>
          <w:noProof/>
        </w:rPr>
        <w:t>62</w:t>
      </w:r>
      <w:r>
        <w:rPr>
          <w:noProof/>
        </w:rPr>
        <w:fldChar w:fldCharType="end"/>
      </w:r>
    </w:p>
    <w:p w14:paraId="1DD3818C" w14:textId="7AE8035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_Toc187261399 \h </w:instrText>
      </w:r>
      <w:r>
        <w:rPr>
          <w:noProof/>
        </w:rPr>
      </w:r>
      <w:r>
        <w:rPr>
          <w:noProof/>
        </w:rPr>
        <w:fldChar w:fldCharType="separate"/>
      </w:r>
      <w:r>
        <w:rPr>
          <w:noProof/>
        </w:rPr>
        <w:t>62</w:t>
      </w:r>
      <w:r>
        <w:rPr>
          <w:noProof/>
        </w:rPr>
        <w:fldChar w:fldCharType="end"/>
      </w:r>
    </w:p>
    <w:p w14:paraId="561D88F0" w14:textId="302EE70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Modulation quality</w:t>
      </w:r>
      <w:r>
        <w:rPr>
          <w:noProof/>
        </w:rPr>
        <w:tab/>
      </w:r>
      <w:r>
        <w:rPr>
          <w:noProof/>
        </w:rPr>
        <w:fldChar w:fldCharType="begin"/>
      </w:r>
      <w:r>
        <w:rPr>
          <w:noProof/>
        </w:rPr>
        <w:instrText xml:space="preserve"> PAGEREF _Toc187261400 \h </w:instrText>
      </w:r>
      <w:r>
        <w:rPr>
          <w:noProof/>
        </w:rPr>
      </w:r>
      <w:r>
        <w:rPr>
          <w:noProof/>
        </w:rPr>
        <w:fldChar w:fldCharType="separate"/>
      </w:r>
      <w:r>
        <w:rPr>
          <w:noProof/>
        </w:rPr>
        <w:t>62</w:t>
      </w:r>
      <w:r>
        <w:rPr>
          <w:noProof/>
        </w:rPr>
        <w:fldChar w:fldCharType="end"/>
      </w:r>
    </w:p>
    <w:p w14:paraId="461B380D" w14:textId="5C188F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_Toc187261401 \h </w:instrText>
      </w:r>
      <w:r>
        <w:rPr>
          <w:noProof/>
        </w:rPr>
      </w:r>
      <w:r>
        <w:rPr>
          <w:noProof/>
        </w:rPr>
        <w:fldChar w:fldCharType="separate"/>
      </w:r>
      <w:r>
        <w:rPr>
          <w:noProof/>
        </w:rPr>
        <w:t>62</w:t>
      </w:r>
      <w:r>
        <w:rPr>
          <w:noProof/>
        </w:rPr>
        <w:fldChar w:fldCharType="end"/>
      </w:r>
    </w:p>
    <w:p w14:paraId="1D4234E6" w14:textId="2B20357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_Toc187261402 \h </w:instrText>
      </w:r>
      <w:r>
        <w:rPr>
          <w:noProof/>
        </w:rPr>
      </w:r>
      <w:r>
        <w:rPr>
          <w:noProof/>
        </w:rPr>
        <w:fldChar w:fldCharType="separate"/>
      </w:r>
      <w:r>
        <w:rPr>
          <w:noProof/>
        </w:rPr>
        <w:t>62</w:t>
      </w:r>
      <w:r>
        <w:rPr>
          <w:noProof/>
        </w:rPr>
        <w:fldChar w:fldCharType="end"/>
      </w:r>
    </w:p>
    <w:p w14:paraId="0FF41DCB" w14:textId="38ACA10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_Toc187261403 \h </w:instrText>
      </w:r>
      <w:r>
        <w:rPr>
          <w:noProof/>
        </w:rPr>
      </w:r>
      <w:r>
        <w:rPr>
          <w:noProof/>
        </w:rPr>
        <w:fldChar w:fldCharType="separate"/>
      </w:r>
      <w:r>
        <w:rPr>
          <w:noProof/>
        </w:rPr>
        <w:t>62</w:t>
      </w:r>
      <w:r>
        <w:rPr>
          <w:noProof/>
        </w:rPr>
        <w:fldChar w:fldCharType="end"/>
      </w:r>
    </w:p>
    <w:p w14:paraId="2327BE1A" w14:textId="1AAD46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_Toc187261404 \h </w:instrText>
      </w:r>
      <w:r>
        <w:rPr>
          <w:noProof/>
        </w:rPr>
      </w:r>
      <w:r>
        <w:rPr>
          <w:noProof/>
        </w:rPr>
        <w:fldChar w:fldCharType="separate"/>
      </w:r>
      <w:r>
        <w:rPr>
          <w:noProof/>
        </w:rPr>
        <w:t>62</w:t>
      </w:r>
      <w:r>
        <w:rPr>
          <w:noProof/>
        </w:rPr>
        <w:fldChar w:fldCharType="end"/>
      </w:r>
    </w:p>
    <w:p w14:paraId="46B4BE9E" w14:textId="2C4F5A5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_Toc187261405 \h </w:instrText>
      </w:r>
      <w:r>
        <w:rPr>
          <w:noProof/>
        </w:rPr>
      </w:r>
      <w:r>
        <w:rPr>
          <w:noProof/>
        </w:rPr>
        <w:fldChar w:fldCharType="separate"/>
      </w:r>
      <w:r>
        <w:rPr>
          <w:noProof/>
        </w:rPr>
        <w:t>62</w:t>
      </w:r>
      <w:r>
        <w:rPr>
          <w:noProof/>
        </w:rPr>
        <w:fldChar w:fldCharType="end"/>
      </w:r>
    </w:p>
    <w:p w14:paraId="1F017EB4" w14:textId="01BB6EA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IAB-DU</w:t>
      </w:r>
      <w:r>
        <w:rPr>
          <w:noProof/>
        </w:rPr>
        <w:tab/>
      </w:r>
      <w:r>
        <w:rPr>
          <w:noProof/>
        </w:rPr>
        <w:fldChar w:fldCharType="begin"/>
      </w:r>
      <w:r>
        <w:rPr>
          <w:noProof/>
        </w:rPr>
        <w:instrText xml:space="preserve"> PAGEREF _Toc187261406 \h </w:instrText>
      </w:r>
      <w:r>
        <w:rPr>
          <w:noProof/>
        </w:rPr>
      </w:r>
      <w:r>
        <w:rPr>
          <w:noProof/>
        </w:rPr>
        <w:fldChar w:fldCharType="separate"/>
      </w:r>
      <w:r>
        <w:rPr>
          <w:noProof/>
        </w:rPr>
        <w:t>62</w:t>
      </w:r>
      <w:r>
        <w:rPr>
          <w:noProof/>
        </w:rPr>
        <w:fldChar w:fldCharType="end"/>
      </w:r>
    </w:p>
    <w:p w14:paraId="176687ED" w14:textId="1CC3F35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IAB-MT</w:t>
      </w:r>
      <w:r>
        <w:rPr>
          <w:noProof/>
        </w:rPr>
        <w:tab/>
      </w:r>
      <w:r>
        <w:rPr>
          <w:noProof/>
        </w:rPr>
        <w:fldChar w:fldCharType="begin"/>
      </w:r>
      <w:r>
        <w:rPr>
          <w:noProof/>
        </w:rPr>
        <w:instrText xml:space="preserve"> PAGEREF _Toc187261407 \h </w:instrText>
      </w:r>
      <w:r>
        <w:rPr>
          <w:noProof/>
        </w:rPr>
      </w:r>
      <w:r>
        <w:rPr>
          <w:noProof/>
        </w:rPr>
        <w:fldChar w:fldCharType="separate"/>
      </w:r>
      <w:r>
        <w:rPr>
          <w:noProof/>
        </w:rPr>
        <w:t>63</w:t>
      </w:r>
      <w:r>
        <w:rPr>
          <w:noProof/>
        </w:rPr>
        <w:fldChar w:fldCharType="end"/>
      </w:r>
    </w:p>
    <w:p w14:paraId="53793BFB" w14:textId="3B5350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_Toc187261408 \h </w:instrText>
      </w:r>
      <w:r>
        <w:rPr>
          <w:noProof/>
        </w:rPr>
      </w:r>
      <w:r>
        <w:rPr>
          <w:noProof/>
        </w:rPr>
        <w:fldChar w:fldCharType="separate"/>
      </w:r>
      <w:r>
        <w:rPr>
          <w:noProof/>
        </w:rPr>
        <w:t>64</w:t>
      </w:r>
      <w:r>
        <w:rPr>
          <w:noProof/>
        </w:rPr>
        <w:fldChar w:fldCharType="end"/>
      </w:r>
    </w:p>
    <w:p w14:paraId="6CFEDE74" w14:textId="5C2A318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Time alignment error</w:t>
      </w:r>
      <w:r>
        <w:rPr>
          <w:noProof/>
        </w:rPr>
        <w:tab/>
      </w:r>
      <w:r>
        <w:rPr>
          <w:noProof/>
        </w:rPr>
        <w:fldChar w:fldCharType="begin"/>
      </w:r>
      <w:r>
        <w:rPr>
          <w:noProof/>
        </w:rPr>
        <w:instrText xml:space="preserve"> PAGEREF _Toc187261409 \h </w:instrText>
      </w:r>
      <w:r>
        <w:rPr>
          <w:noProof/>
        </w:rPr>
      </w:r>
      <w:r>
        <w:rPr>
          <w:noProof/>
        </w:rPr>
        <w:fldChar w:fldCharType="separate"/>
      </w:r>
      <w:r>
        <w:rPr>
          <w:noProof/>
        </w:rPr>
        <w:t>65</w:t>
      </w:r>
      <w:r>
        <w:rPr>
          <w:noProof/>
        </w:rPr>
        <w:fldChar w:fldCharType="end"/>
      </w:r>
    </w:p>
    <w:p w14:paraId="08A8F2EB" w14:textId="0DBF912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_Toc187261410 \h </w:instrText>
      </w:r>
      <w:r>
        <w:rPr>
          <w:noProof/>
        </w:rPr>
      </w:r>
      <w:r>
        <w:rPr>
          <w:noProof/>
        </w:rPr>
        <w:fldChar w:fldCharType="separate"/>
      </w:r>
      <w:r>
        <w:rPr>
          <w:noProof/>
        </w:rPr>
        <w:t>65</w:t>
      </w:r>
      <w:r>
        <w:rPr>
          <w:noProof/>
        </w:rPr>
        <w:fldChar w:fldCharType="end"/>
      </w:r>
    </w:p>
    <w:p w14:paraId="547BCEB4" w14:textId="1F8C69C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_Toc187261411 \h </w:instrText>
      </w:r>
      <w:r>
        <w:rPr>
          <w:noProof/>
        </w:rPr>
      </w:r>
      <w:r>
        <w:rPr>
          <w:noProof/>
        </w:rPr>
        <w:fldChar w:fldCharType="separate"/>
      </w:r>
      <w:r>
        <w:rPr>
          <w:noProof/>
        </w:rPr>
        <w:t>65</w:t>
      </w:r>
      <w:r>
        <w:rPr>
          <w:noProof/>
        </w:rPr>
        <w:fldChar w:fldCharType="end"/>
      </w:r>
    </w:p>
    <w:p w14:paraId="2CB5A51C" w14:textId="7DB629E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_Toc187261412 \h </w:instrText>
      </w:r>
      <w:r>
        <w:rPr>
          <w:noProof/>
        </w:rPr>
      </w:r>
      <w:r>
        <w:rPr>
          <w:noProof/>
        </w:rPr>
        <w:fldChar w:fldCharType="separate"/>
      </w:r>
      <w:r>
        <w:rPr>
          <w:noProof/>
        </w:rPr>
        <w:t>66</w:t>
      </w:r>
      <w:r>
        <w:rPr>
          <w:noProof/>
        </w:rPr>
        <w:fldChar w:fldCharType="end"/>
      </w:r>
    </w:p>
    <w:p w14:paraId="4F8BF538" w14:textId="1614A31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_Toc187261413 \h </w:instrText>
      </w:r>
      <w:r>
        <w:rPr>
          <w:noProof/>
        </w:rPr>
      </w:r>
      <w:r>
        <w:rPr>
          <w:noProof/>
        </w:rPr>
        <w:fldChar w:fldCharType="separate"/>
      </w:r>
      <w:r>
        <w:rPr>
          <w:noProof/>
        </w:rPr>
        <w:t>66</w:t>
      </w:r>
      <w:r>
        <w:rPr>
          <w:noProof/>
        </w:rPr>
        <w:fldChar w:fldCharType="end"/>
      </w:r>
    </w:p>
    <w:p w14:paraId="474B3B36" w14:textId="07683B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_Toc187261414 \h </w:instrText>
      </w:r>
      <w:r>
        <w:rPr>
          <w:noProof/>
        </w:rPr>
      </w:r>
      <w:r>
        <w:rPr>
          <w:noProof/>
        </w:rPr>
        <w:fldChar w:fldCharType="separate"/>
      </w:r>
      <w:r>
        <w:rPr>
          <w:noProof/>
        </w:rPr>
        <w:t>66</w:t>
      </w:r>
      <w:r>
        <w:rPr>
          <w:noProof/>
        </w:rPr>
        <w:fldChar w:fldCharType="end"/>
      </w:r>
    </w:p>
    <w:p w14:paraId="2C2B669A" w14:textId="0F03769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_Toc187261415 \h </w:instrText>
      </w:r>
      <w:r>
        <w:rPr>
          <w:noProof/>
        </w:rPr>
      </w:r>
      <w:r>
        <w:rPr>
          <w:noProof/>
        </w:rPr>
        <w:fldChar w:fldCharType="separate"/>
      </w:r>
      <w:r>
        <w:rPr>
          <w:noProof/>
        </w:rPr>
        <w:t>66</w:t>
      </w:r>
      <w:r>
        <w:rPr>
          <w:noProof/>
        </w:rPr>
        <w:fldChar w:fldCharType="end"/>
      </w:r>
    </w:p>
    <w:p w14:paraId="180BEF93" w14:textId="74BF90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_Toc187261416 \h </w:instrText>
      </w:r>
      <w:r>
        <w:rPr>
          <w:noProof/>
        </w:rPr>
      </w:r>
      <w:r>
        <w:rPr>
          <w:noProof/>
        </w:rPr>
        <w:fldChar w:fldCharType="separate"/>
      </w:r>
      <w:r>
        <w:rPr>
          <w:noProof/>
        </w:rPr>
        <w:t>67</w:t>
      </w:r>
      <w:r>
        <w:rPr>
          <w:noProof/>
        </w:rPr>
        <w:fldChar w:fldCharType="end"/>
      </w:r>
    </w:p>
    <w:p w14:paraId="1CF294C6" w14:textId="4B1BE6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Unwanted emissions</w:t>
      </w:r>
      <w:r>
        <w:rPr>
          <w:noProof/>
        </w:rPr>
        <w:tab/>
      </w:r>
      <w:r>
        <w:rPr>
          <w:noProof/>
        </w:rPr>
        <w:fldChar w:fldCharType="begin"/>
      </w:r>
      <w:r>
        <w:rPr>
          <w:noProof/>
        </w:rPr>
        <w:instrText xml:space="preserve"> PAGEREF _Toc187261417 \h </w:instrText>
      </w:r>
      <w:r>
        <w:rPr>
          <w:noProof/>
        </w:rPr>
      </w:r>
      <w:r>
        <w:rPr>
          <w:noProof/>
        </w:rPr>
        <w:fldChar w:fldCharType="separate"/>
      </w:r>
      <w:r>
        <w:rPr>
          <w:noProof/>
        </w:rPr>
        <w:t>67</w:t>
      </w:r>
      <w:r>
        <w:rPr>
          <w:noProof/>
        </w:rPr>
        <w:fldChar w:fldCharType="end"/>
      </w:r>
    </w:p>
    <w:p w14:paraId="21423684" w14:textId="1F81A55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_Toc187261418 \h </w:instrText>
      </w:r>
      <w:r>
        <w:rPr>
          <w:noProof/>
        </w:rPr>
      </w:r>
      <w:r>
        <w:rPr>
          <w:noProof/>
        </w:rPr>
        <w:fldChar w:fldCharType="separate"/>
      </w:r>
      <w:r>
        <w:rPr>
          <w:noProof/>
        </w:rPr>
        <w:t>67</w:t>
      </w:r>
      <w:r>
        <w:rPr>
          <w:noProof/>
        </w:rPr>
        <w:fldChar w:fldCharType="end"/>
      </w:r>
    </w:p>
    <w:p w14:paraId="04321D7B" w14:textId="74931D0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Occupied bandwidth</w:t>
      </w:r>
      <w:r>
        <w:rPr>
          <w:noProof/>
        </w:rPr>
        <w:tab/>
      </w:r>
      <w:r>
        <w:rPr>
          <w:noProof/>
        </w:rPr>
        <w:fldChar w:fldCharType="begin"/>
      </w:r>
      <w:r>
        <w:rPr>
          <w:noProof/>
        </w:rPr>
        <w:instrText xml:space="preserve"> PAGEREF _Toc187261419 \h </w:instrText>
      </w:r>
      <w:r>
        <w:rPr>
          <w:noProof/>
        </w:rPr>
      </w:r>
      <w:r>
        <w:rPr>
          <w:noProof/>
        </w:rPr>
        <w:fldChar w:fldCharType="separate"/>
      </w:r>
      <w:r>
        <w:rPr>
          <w:noProof/>
        </w:rPr>
        <w:t>67</w:t>
      </w:r>
      <w:r>
        <w:rPr>
          <w:noProof/>
        </w:rPr>
        <w:fldChar w:fldCharType="end"/>
      </w:r>
    </w:p>
    <w:p w14:paraId="11A19BA7" w14:textId="2E4450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_Toc187261420 \h </w:instrText>
      </w:r>
      <w:r>
        <w:rPr>
          <w:noProof/>
        </w:rPr>
      </w:r>
      <w:r>
        <w:rPr>
          <w:noProof/>
        </w:rPr>
        <w:fldChar w:fldCharType="separate"/>
      </w:r>
      <w:r>
        <w:rPr>
          <w:noProof/>
        </w:rPr>
        <w:t>67</w:t>
      </w:r>
      <w:r>
        <w:rPr>
          <w:noProof/>
        </w:rPr>
        <w:fldChar w:fldCharType="end"/>
      </w:r>
    </w:p>
    <w:p w14:paraId="7FDD1055" w14:textId="6236414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Minimum Requirements</w:t>
      </w:r>
      <w:r>
        <w:rPr>
          <w:noProof/>
        </w:rPr>
        <w:tab/>
      </w:r>
      <w:r>
        <w:rPr>
          <w:noProof/>
        </w:rPr>
        <w:fldChar w:fldCharType="begin"/>
      </w:r>
      <w:r>
        <w:rPr>
          <w:noProof/>
        </w:rPr>
        <w:instrText xml:space="preserve"> PAGEREF _Toc187261421 \h </w:instrText>
      </w:r>
      <w:r>
        <w:rPr>
          <w:noProof/>
        </w:rPr>
      </w:r>
      <w:r>
        <w:rPr>
          <w:noProof/>
        </w:rPr>
        <w:fldChar w:fldCharType="separate"/>
      </w:r>
      <w:r>
        <w:rPr>
          <w:noProof/>
        </w:rPr>
        <w:t>68</w:t>
      </w:r>
      <w:r>
        <w:rPr>
          <w:noProof/>
        </w:rPr>
        <w:fldChar w:fldCharType="end"/>
      </w:r>
    </w:p>
    <w:p w14:paraId="5EC895B2" w14:textId="3D00CA4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Test purpose</w:t>
      </w:r>
      <w:r>
        <w:rPr>
          <w:noProof/>
        </w:rPr>
        <w:tab/>
      </w:r>
      <w:r>
        <w:rPr>
          <w:noProof/>
        </w:rPr>
        <w:fldChar w:fldCharType="begin"/>
      </w:r>
      <w:r>
        <w:rPr>
          <w:noProof/>
        </w:rPr>
        <w:instrText xml:space="preserve"> PAGEREF _Toc187261422 \h </w:instrText>
      </w:r>
      <w:r>
        <w:rPr>
          <w:noProof/>
        </w:rPr>
      </w:r>
      <w:r>
        <w:rPr>
          <w:noProof/>
        </w:rPr>
        <w:fldChar w:fldCharType="separate"/>
      </w:r>
      <w:r>
        <w:rPr>
          <w:noProof/>
        </w:rPr>
        <w:t>68</w:t>
      </w:r>
      <w:r>
        <w:rPr>
          <w:noProof/>
        </w:rPr>
        <w:fldChar w:fldCharType="end"/>
      </w:r>
    </w:p>
    <w:p w14:paraId="5023C194" w14:textId="63833A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Method of test</w:t>
      </w:r>
      <w:r>
        <w:rPr>
          <w:noProof/>
        </w:rPr>
        <w:tab/>
      </w:r>
      <w:r>
        <w:rPr>
          <w:noProof/>
        </w:rPr>
        <w:fldChar w:fldCharType="begin"/>
      </w:r>
      <w:r>
        <w:rPr>
          <w:noProof/>
        </w:rPr>
        <w:instrText xml:space="preserve"> PAGEREF _Toc187261423 \h </w:instrText>
      </w:r>
      <w:r>
        <w:rPr>
          <w:noProof/>
        </w:rPr>
      </w:r>
      <w:r>
        <w:rPr>
          <w:noProof/>
        </w:rPr>
        <w:fldChar w:fldCharType="separate"/>
      </w:r>
      <w:r>
        <w:rPr>
          <w:noProof/>
        </w:rPr>
        <w:t>68</w:t>
      </w:r>
      <w:r>
        <w:rPr>
          <w:noProof/>
        </w:rPr>
        <w:fldChar w:fldCharType="end"/>
      </w:r>
    </w:p>
    <w:p w14:paraId="06C62489" w14:textId="4DF45A2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Initial conditions</w:t>
      </w:r>
      <w:r>
        <w:rPr>
          <w:noProof/>
        </w:rPr>
        <w:tab/>
      </w:r>
      <w:r>
        <w:rPr>
          <w:noProof/>
        </w:rPr>
        <w:fldChar w:fldCharType="begin"/>
      </w:r>
      <w:r>
        <w:rPr>
          <w:noProof/>
        </w:rPr>
        <w:instrText xml:space="preserve"> PAGEREF _Toc187261424 \h </w:instrText>
      </w:r>
      <w:r>
        <w:rPr>
          <w:noProof/>
        </w:rPr>
      </w:r>
      <w:r>
        <w:rPr>
          <w:noProof/>
        </w:rPr>
        <w:fldChar w:fldCharType="separate"/>
      </w:r>
      <w:r>
        <w:rPr>
          <w:noProof/>
        </w:rPr>
        <w:t>68</w:t>
      </w:r>
      <w:r>
        <w:rPr>
          <w:noProof/>
        </w:rPr>
        <w:fldChar w:fldCharType="end"/>
      </w:r>
    </w:p>
    <w:p w14:paraId="7A74401B" w14:textId="6CD01BC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Procedure</w:t>
      </w:r>
      <w:r>
        <w:rPr>
          <w:noProof/>
        </w:rPr>
        <w:tab/>
      </w:r>
      <w:r>
        <w:rPr>
          <w:noProof/>
        </w:rPr>
        <w:fldChar w:fldCharType="begin"/>
      </w:r>
      <w:r>
        <w:rPr>
          <w:noProof/>
        </w:rPr>
        <w:instrText xml:space="preserve"> PAGEREF _Toc187261425 \h </w:instrText>
      </w:r>
      <w:r>
        <w:rPr>
          <w:noProof/>
        </w:rPr>
      </w:r>
      <w:r>
        <w:rPr>
          <w:noProof/>
        </w:rPr>
        <w:fldChar w:fldCharType="separate"/>
      </w:r>
      <w:r>
        <w:rPr>
          <w:noProof/>
        </w:rPr>
        <w:t>68</w:t>
      </w:r>
      <w:r>
        <w:rPr>
          <w:noProof/>
        </w:rPr>
        <w:fldChar w:fldCharType="end"/>
      </w:r>
    </w:p>
    <w:p w14:paraId="58CC4FAE" w14:textId="7F3C1B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342657">
        <w:rPr>
          <w:rFonts w:eastAsia="MS Gothic"/>
          <w:noProof/>
          <w:lang w:eastAsia="zh-CN"/>
        </w:rPr>
        <w:t>Test requirements</w:t>
      </w:r>
      <w:r>
        <w:rPr>
          <w:noProof/>
        </w:rPr>
        <w:tab/>
      </w:r>
      <w:r>
        <w:rPr>
          <w:noProof/>
        </w:rPr>
        <w:fldChar w:fldCharType="begin"/>
      </w:r>
      <w:r>
        <w:rPr>
          <w:noProof/>
        </w:rPr>
        <w:instrText xml:space="preserve"> PAGEREF _Toc187261426 \h </w:instrText>
      </w:r>
      <w:r>
        <w:rPr>
          <w:noProof/>
        </w:rPr>
      </w:r>
      <w:r>
        <w:rPr>
          <w:noProof/>
        </w:rPr>
        <w:fldChar w:fldCharType="separate"/>
      </w:r>
      <w:r>
        <w:rPr>
          <w:noProof/>
        </w:rPr>
        <w:t>69</w:t>
      </w:r>
      <w:r>
        <w:rPr>
          <w:noProof/>
        </w:rPr>
        <w:fldChar w:fldCharType="end"/>
      </w:r>
    </w:p>
    <w:p w14:paraId="3119BA6D" w14:textId="00E1B0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Leakage Power Ratio</w:t>
      </w:r>
      <w:r>
        <w:rPr>
          <w:noProof/>
        </w:rPr>
        <w:tab/>
      </w:r>
      <w:r>
        <w:rPr>
          <w:noProof/>
        </w:rPr>
        <w:fldChar w:fldCharType="begin"/>
      </w:r>
      <w:r>
        <w:rPr>
          <w:noProof/>
        </w:rPr>
        <w:instrText xml:space="preserve"> PAGEREF _Toc187261427 \h </w:instrText>
      </w:r>
      <w:r>
        <w:rPr>
          <w:noProof/>
        </w:rPr>
      </w:r>
      <w:r>
        <w:rPr>
          <w:noProof/>
        </w:rPr>
        <w:fldChar w:fldCharType="separate"/>
      </w:r>
      <w:r>
        <w:rPr>
          <w:noProof/>
        </w:rPr>
        <w:t>69</w:t>
      </w:r>
      <w:r>
        <w:rPr>
          <w:noProof/>
        </w:rPr>
        <w:fldChar w:fldCharType="end"/>
      </w:r>
    </w:p>
    <w:p w14:paraId="4311B6DF" w14:textId="28B1ECD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_Toc187261428 \h </w:instrText>
      </w:r>
      <w:r>
        <w:rPr>
          <w:noProof/>
        </w:rPr>
      </w:r>
      <w:r>
        <w:rPr>
          <w:noProof/>
        </w:rPr>
        <w:fldChar w:fldCharType="separate"/>
      </w:r>
      <w:r>
        <w:rPr>
          <w:noProof/>
        </w:rPr>
        <w:t>69</w:t>
      </w:r>
      <w:r>
        <w:rPr>
          <w:noProof/>
        </w:rPr>
        <w:fldChar w:fldCharType="end"/>
      </w:r>
    </w:p>
    <w:p w14:paraId="19A16999" w14:textId="300B284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6.6.3.2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_Toc187261429 \h </w:instrText>
      </w:r>
      <w:r>
        <w:rPr>
          <w:noProof/>
        </w:rPr>
      </w:r>
      <w:r>
        <w:rPr>
          <w:noProof/>
        </w:rPr>
        <w:fldChar w:fldCharType="separate"/>
      </w:r>
      <w:r>
        <w:rPr>
          <w:noProof/>
        </w:rPr>
        <w:t>69</w:t>
      </w:r>
      <w:r>
        <w:rPr>
          <w:noProof/>
        </w:rPr>
        <w:fldChar w:fldCharType="end"/>
      </w:r>
    </w:p>
    <w:p w14:paraId="605CCB3A" w14:textId="6B9EA65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_Toc187261430 \h </w:instrText>
      </w:r>
      <w:r>
        <w:rPr>
          <w:noProof/>
        </w:rPr>
      </w:r>
      <w:r>
        <w:rPr>
          <w:noProof/>
        </w:rPr>
        <w:fldChar w:fldCharType="separate"/>
      </w:r>
      <w:r>
        <w:rPr>
          <w:noProof/>
        </w:rPr>
        <w:t>69</w:t>
      </w:r>
      <w:r>
        <w:rPr>
          <w:noProof/>
        </w:rPr>
        <w:fldChar w:fldCharType="end"/>
      </w:r>
    </w:p>
    <w:p w14:paraId="62ED5632" w14:textId="59E8E53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_Toc187261431 \h </w:instrText>
      </w:r>
      <w:r>
        <w:rPr>
          <w:noProof/>
        </w:rPr>
      </w:r>
      <w:r>
        <w:rPr>
          <w:noProof/>
        </w:rPr>
        <w:fldChar w:fldCharType="separate"/>
      </w:r>
      <w:r>
        <w:rPr>
          <w:noProof/>
        </w:rPr>
        <w:t>70</w:t>
      </w:r>
      <w:r>
        <w:rPr>
          <w:noProof/>
        </w:rPr>
        <w:fldChar w:fldCharType="end"/>
      </w:r>
    </w:p>
    <w:p w14:paraId="4610AC1B" w14:textId="5B9EA9E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_Toc187261432 \h </w:instrText>
      </w:r>
      <w:r>
        <w:rPr>
          <w:noProof/>
        </w:rPr>
      </w:r>
      <w:r>
        <w:rPr>
          <w:noProof/>
        </w:rPr>
        <w:fldChar w:fldCharType="separate"/>
      </w:r>
      <w:r>
        <w:rPr>
          <w:noProof/>
        </w:rPr>
        <w:t>70</w:t>
      </w:r>
      <w:r>
        <w:rPr>
          <w:noProof/>
        </w:rPr>
        <w:fldChar w:fldCharType="end"/>
      </w:r>
    </w:p>
    <w:p w14:paraId="08A76FE3" w14:textId="4CFBCCD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_Toc187261433 \h </w:instrText>
      </w:r>
      <w:r>
        <w:rPr>
          <w:noProof/>
        </w:rPr>
      </w:r>
      <w:r>
        <w:rPr>
          <w:noProof/>
        </w:rPr>
        <w:fldChar w:fldCharType="separate"/>
      </w:r>
      <w:r>
        <w:rPr>
          <w:noProof/>
        </w:rPr>
        <w:t>70</w:t>
      </w:r>
      <w:r>
        <w:rPr>
          <w:noProof/>
        </w:rPr>
        <w:fldChar w:fldCharType="end"/>
      </w:r>
    </w:p>
    <w:p w14:paraId="1A7C1668" w14:textId="482BB0E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_Toc187261434 \h </w:instrText>
      </w:r>
      <w:r>
        <w:rPr>
          <w:noProof/>
        </w:rPr>
      </w:r>
      <w:r>
        <w:rPr>
          <w:noProof/>
        </w:rPr>
        <w:fldChar w:fldCharType="separate"/>
      </w:r>
      <w:r>
        <w:rPr>
          <w:noProof/>
        </w:rPr>
        <w:t>70</w:t>
      </w:r>
      <w:r>
        <w:rPr>
          <w:noProof/>
        </w:rPr>
        <w:fldChar w:fldCharType="end"/>
      </w:r>
    </w:p>
    <w:p w14:paraId="25745D70" w14:textId="73A46B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_Toc187261435 \h </w:instrText>
      </w:r>
      <w:r>
        <w:rPr>
          <w:noProof/>
        </w:rPr>
      </w:r>
      <w:r>
        <w:rPr>
          <w:noProof/>
        </w:rPr>
        <w:fldChar w:fldCharType="separate"/>
      </w:r>
      <w:r>
        <w:rPr>
          <w:noProof/>
        </w:rPr>
        <w:t>70</w:t>
      </w:r>
      <w:r>
        <w:rPr>
          <w:noProof/>
        </w:rPr>
        <w:fldChar w:fldCharType="end"/>
      </w:r>
    </w:p>
    <w:p w14:paraId="7C315A5D" w14:textId="5A68BE7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Limits and</w:t>
      </w:r>
      <w:r w:rsidRPr="00342657">
        <w:rPr>
          <w:rFonts w:eastAsiaTheme="minorEastAsia"/>
          <w:noProof/>
        </w:rPr>
        <w:t xml:space="preserve"> </w:t>
      </w:r>
      <w:r w:rsidRPr="00342657">
        <w:rPr>
          <w:rFonts w:eastAsiaTheme="minorEastAsia"/>
          <w:i/>
          <w:noProof/>
        </w:rPr>
        <w:t>basic limits</w:t>
      </w:r>
      <w:r>
        <w:rPr>
          <w:noProof/>
        </w:rPr>
        <w:tab/>
      </w:r>
      <w:r>
        <w:rPr>
          <w:noProof/>
        </w:rPr>
        <w:fldChar w:fldCharType="begin"/>
      </w:r>
      <w:r>
        <w:rPr>
          <w:noProof/>
        </w:rPr>
        <w:instrText xml:space="preserve"> PAGEREF _Toc187261436 \h </w:instrText>
      </w:r>
      <w:r>
        <w:rPr>
          <w:noProof/>
        </w:rPr>
      </w:r>
      <w:r>
        <w:rPr>
          <w:noProof/>
        </w:rPr>
        <w:fldChar w:fldCharType="separate"/>
      </w:r>
      <w:r>
        <w:rPr>
          <w:noProof/>
        </w:rPr>
        <w:t>71</w:t>
      </w:r>
      <w:r>
        <w:rPr>
          <w:noProof/>
        </w:rPr>
        <w:fldChar w:fldCharType="end"/>
      </w:r>
    </w:p>
    <w:p w14:paraId="0C64A955" w14:textId="34C422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_Toc187261437 \h </w:instrText>
      </w:r>
      <w:r>
        <w:rPr>
          <w:noProof/>
        </w:rPr>
      </w:r>
      <w:r>
        <w:rPr>
          <w:noProof/>
        </w:rPr>
        <w:fldChar w:fldCharType="separate"/>
      </w:r>
      <w:r>
        <w:rPr>
          <w:noProof/>
        </w:rPr>
        <w:t>73</w:t>
      </w:r>
      <w:r>
        <w:rPr>
          <w:noProof/>
        </w:rPr>
        <w:fldChar w:fldCharType="end"/>
      </w:r>
    </w:p>
    <w:p w14:paraId="0CC0EBFD" w14:textId="082B35E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Operating band unwanted emissions</w:t>
      </w:r>
      <w:r>
        <w:rPr>
          <w:noProof/>
        </w:rPr>
        <w:tab/>
      </w:r>
      <w:r>
        <w:rPr>
          <w:noProof/>
        </w:rPr>
        <w:fldChar w:fldCharType="begin"/>
      </w:r>
      <w:r>
        <w:rPr>
          <w:noProof/>
        </w:rPr>
        <w:instrText xml:space="preserve"> PAGEREF _Toc187261438 \h </w:instrText>
      </w:r>
      <w:r>
        <w:rPr>
          <w:noProof/>
        </w:rPr>
      </w:r>
      <w:r>
        <w:rPr>
          <w:noProof/>
        </w:rPr>
        <w:fldChar w:fldCharType="separate"/>
      </w:r>
      <w:r>
        <w:rPr>
          <w:noProof/>
        </w:rPr>
        <w:t>74</w:t>
      </w:r>
      <w:r>
        <w:rPr>
          <w:noProof/>
        </w:rPr>
        <w:fldChar w:fldCharType="end"/>
      </w:r>
    </w:p>
    <w:p w14:paraId="6029EEAC" w14:textId="7A7068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_Toc187261439 \h </w:instrText>
      </w:r>
      <w:r>
        <w:rPr>
          <w:noProof/>
        </w:rPr>
      </w:r>
      <w:r>
        <w:rPr>
          <w:noProof/>
        </w:rPr>
        <w:fldChar w:fldCharType="separate"/>
      </w:r>
      <w:r>
        <w:rPr>
          <w:noProof/>
        </w:rPr>
        <w:t>74</w:t>
      </w:r>
      <w:r>
        <w:rPr>
          <w:noProof/>
        </w:rPr>
        <w:fldChar w:fldCharType="end"/>
      </w:r>
    </w:p>
    <w:p w14:paraId="43B62B4E" w14:textId="7652040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_Toc187261440 \h </w:instrText>
      </w:r>
      <w:r>
        <w:rPr>
          <w:noProof/>
        </w:rPr>
      </w:r>
      <w:r>
        <w:rPr>
          <w:noProof/>
        </w:rPr>
        <w:fldChar w:fldCharType="separate"/>
      </w:r>
      <w:r>
        <w:rPr>
          <w:noProof/>
        </w:rPr>
        <w:t>76</w:t>
      </w:r>
      <w:r>
        <w:rPr>
          <w:noProof/>
        </w:rPr>
        <w:fldChar w:fldCharType="end"/>
      </w:r>
    </w:p>
    <w:p w14:paraId="3EA81B9D" w14:textId="66AD8F2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_Toc187261441 \h </w:instrText>
      </w:r>
      <w:r>
        <w:rPr>
          <w:noProof/>
        </w:rPr>
      </w:r>
      <w:r>
        <w:rPr>
          <w:noProof/>
        </w:rPr>
        <w:fldChar w:fldCharType="separate"/>
      </w:r>
      <w:r>
        <w:rPr>
          <w:noProof/>
        </w:rPr>
        <w:t>76</w:t>
      </w:r>
      <w:r>
        <w:rPr>
          <w:noProof/>
        </w:rPr>
        <w:fldChar w:fldCharType="end"/>
      </w:r>
    </w:p>
    <w:p w14:paraId="52382C6D" w14:textId="7F8C73D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_Toc187261442 \h </w:instrText>
      </w:r>
      <w:r>
        <w:rPr>
          <w:noProof/>
        </w:rPr>
      </w:r>
      <w:r>
        <w:rPr>
          <w:noProof/>
        </w:rPr>
        <w:fldChar w:fldCharType="separate"/>
      </w:r>
      <w:r>
        <w:rPr>
          <w:noProof/>
        </w:rPr>
        <w:t>76</w:t>
      </w:r>
      <w:r>
        <w:rPr>
          <w:noProof/>
        </w:rPr>
        <w:fldChar w:fldCharType="end"/>
      </w:r>
    </w:p>
    <w:p w14:paraId="500D3BFF" w14:textId="6875DF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_Toc187261443 \h </w:instrText>
      </w:r>
      <w:r>
        <w:rPr>
          <w:noProof/>
        </w:rPr>
      </w:r>
      <w:r>
        <w:rPr>
          <w:noProof/>
        </w:rPr>
        <w:fldChar w:fldCharType="separate"/>
      </w:r>
      <w:r>
        <w:rPr>
          <w:noProof/>
        </w:rPr>
        <w:t>76</w:t>
      </w:r>
      <w:r>
        <w:rPr>
          <w:noProof/>
        </w:rPr>
        <w:fldChar w:fldCharType="end"/>
      </w:r>
    </w:p>
    <w:p w14:paraId="26C37CC8" w14:textId="44825B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_Toc187261444 \h </w:instrText>
      </w:r>
      <w:r>
        <w:rPr>
          <w:noProof/>
        </w:rPr>
      </w:r>
      <w:r>
        <w:rPr>
          <w:noProof/>
        </w:rPr>
        <w:fldChar w:fldCharType="separate"/>
      </w:r>
      <w:r>
        <w:rPr>
          <w:noProof/>
        </w:rPr>
        <w:t>76</w:t>
      </w:r>
      <w:r>
        <w:rPr>
          <w:noProof/>
        </w:rPr>
        <w:fldChar w:fldCharType="end"/>
      </w:r>
    </w:p>
    <w:p w14:paraId="3496C1A6" w14:textId="7EB0DB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_Toc187261445 \h </w:instrText>
      </w:r>
      <w:r>
        <w:rPr>
          <w:noProof/>
        </w:rPr>
      </w:r>
      <w:r>
        <w:rPr>
          <w:noProof/>
        </w:rPr>
        <w:fldChar w:fldCharType="separate"/>
      </w:r>
      <w:r>
        <w:rPr>
          <w:noProof/>
        </w:rPr>
        <w:t>77</w:t>
      </w:r>
      <w:r>
        <w:rPr>
          <w:noProof/>
        </w:rPr>
        <w:fldChar w:fldCharType="end"/>
      </w:r>
    </w:p>
    <w:p w14:paraId="168FD19A" w14:textId="4ABE38B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w:t>
      </w:r>
      <w:r>
        <w:rPr>
          <w:noProof/>
        </w:rPr>
        <w:tab/>
      </w:r>
      <w:r>
        <w:rPr>
          <w:noProof/>
        </w:rPr>
        <w:fldChar w:fldCharType="begin"/>
      </w:r>
      <w:r>
        <w:rPr>
          <w:noProof/>
        </w:rPr>
        <w:instrText xml:space="preserve"> PAGEREF _Toc187261446 \h </w:instrText>
      </w:r>
      <w:r>
        <w:rPr>
          <w:noProof/>
        </w:rPr>
      </w:r>
      <w:r>
        <w:rPr>
          <w:noProof/>
        </w:rPr>
        <w:fldChar w:fldCharType="separate"/>
      </w:r>
      <w:r>
        <w:rPr>
          <w:noProof/>
        </w:rPr>
        <w:t>77</w:t>
      </w:r>
      <w:r>
        <w:rPr>
          <w:noProof/>
        </w:rPr>
        <w:fldChar w:fldCharType="end"/>
      </w:r>
    </w:p>
    <w:p w14:paraId="2668C1AF" w14:textId="5172BAF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Wide Area IAB-DU and IAB-MT (Category A)</w:t>
      </w:r>
      <w:r>
        <w:rPr>
          <w:noProof/>
        </w:rPr>
        <w:tab/>
      </w:r>
      <w:r>
        <w:rPr>
          <w:noProof/>
        </w:rPr>
        <w:fldChar w:fldCharType="begin"/>
      </w:r>
      <w:r>
        <w:rPr>
          <w:noProof/>
        </w:rPr>
        <w:instrText xml:space="preserve"> PAGEREF _Toc187261447 \h </w:instrText>
      </w:r>
      <w:r>
        <w:rPr>
          <w:noProof/>
        </w:rPr>
      </w:r>
      <w:r>
        <w:rPr>
          <w:noProof/>
        </w:rPr>
        <w:fldChar w:fldCharType="separate"/>
      </w:r>
      <w:r>
        <w:rPr>
          <w:noProof/>
        </w:rPr>
        <w:t>77</w:t>
      </w:r>
      <w:r>
        <w:rPr>
          <w:noProof/>
        </w:rPr>
        <w:fldChar w:fldCharType="end"/>
      </w:r>
    </w:p>
    <w:p w14:paraId="1BDB2E05" w14:textId="601BC1A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Basic limits </w:t>
      </w:r>
      <w:r w:rsidRPr="00342657">
        <w:rPr>
          <w:rFonts w:eastAsiaTheme="minorEastAsia"/>
          <w:noProof/>
          <w:lang w:eastAsia="zh-CN"/>
        </w:rPr>
        <w:t>for Wide Area IAB-DU and Wide Area IAB-MT</w:t>
      </w:r>
      <w:r w:rsidRPr="00342657">
        <w:rPr>
          <w:rFonts w:eastAsiaTheme="minorEastAsia"/>
          <w:noProof/>
        </w:rPr>
        <w:t xml:space="preserve"> (Category B)</w:t>
      </w:r>
      <w:r>
        <w:rPr>
          <w:noProof/>
        </w:rPr>
        <w:tab/>
      </w:r>
      <w:r>
        <w:rPr>
          <w:noProof/>
        </w:rPr>
        <w:fldChar w:fldCharType="begin"/>
      </w:r>
      <w:r>
        <w:rPr>
          <w:noProof/>
        </w:rPr>
        <w:instrText xml:space="preserve"> PAGEREF _Toc187261448 \h </w:instrText>
      </w:r>
      <w:r>
        <w:rPr>
          <w:noProof/>
        </w:rPr>
      </w:r>
      <w:r>
        <w:rPr>
          <w:noProof/>
        </w:rPr>
        <w:fldChar w:fldCharType="separate"/>
      </w:r>
      <w:r>
        <w:rPr>
          <w:noProof/>
        </w:rPr>
        <w:t>78</w:t>
      </w:r>
      <w:r>
        <w:rPr>
          <w:noProof/>
        </w:rPr>
        <w:fldChar w:fldCharType="end"/>
      </w:r>
    </w:p>
    <w:p w14:paraId="42812851" w14:textId="312CA2A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_Toc187261449 \h </w:instrText>
      </w:r>
      <w:r>
        <w:rPr>
          <w:noProof/>
        </w:rPr>
      </w:r>
      <w:r>
        <w:rPr>
          <w:noProof/>
        </w:rPr>
        <w:fldChar w:fldCharType="separate"/>
      </w:r>
      <w:r>
        <w:rPr>
          <w:noProof/>
        </w:rPr>
        <w:t>78</w:t>
      </w:r>
      <w:r>
        <w:rPr>
          <w:noProof/>
        </w:rPr>
        <w:fldChar w:fldCharType="end"/>
      </w:r>
    </w:p>
    <w:p w14:paraId="6FF49599" w14:textId="178264BB"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Category B</w:t>
      </w:r>
      <w:r w:rsidRPr="00342657">
        <w:rPr>
          <w:rFonts w:eastAsiaTheme="minorEastAsia"/>
          <w:noProof/>
          <w:lang w:eastAsia="zh-CN"/>
        </w:rPr>
        <w:t xml:space="preserve"> requirements</w:t>
      </w:r>
      <w:r>
        <w:rPr>
          <w:noProof/>
        </w:rPr>
        <w:tab/>
      </w:r>
      <w:r>
        <w:rPr>
          <w:noProof/>
        </w:rPr>
        <w:fldChar w:fldCharType="begin"/>
      </w:r>
      <w:r>
        <w:rPr>
          <w:noProof/>
        </w:rPr>
        <w:instrText xml:space="preserve"> PAGEREF _Toc187261450 \h </w:instrText>
      </w:r>
      <w:r>
        <w:rPr>
          <w:noProof/>
        </w:rPr>
      </w:r>
      <w:r>
        <w:rPr>
          <w:noProof/>
        </w:rPr>
        <w:fldChar w:fldCharType="separate"/>
      </w:r>
      <w:r>
        <w:rPr>
          <w:noProof/>
        </w:rPr>
        <w:t>78</w:t>
      </w:r>
      <w:r>
        <w:rPr>
          <w:noProof/>
        </w:rPr>
        <w:fldChar w:fldCharType="end"/>
      </w:r>
    </w:p>
    <w:p w14:paraId="151BF72F" w14:textId="3A658B6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Medium Range IAB-DU (Category A and B)</w:t>
      </w:r>
      <w:r>
        <w:rPr>
          <w:noProof/>
        </w:rPr>
        <w:tab/>
      </w:r>
      <w:r>
        <w:rPr>
          <w:noProof/>
        </w:rPr>
        <w:fldChar w:fldCharType="begin"/>
      </w:r>
      <w:r>
        <w:rPr>
          <w:noProof/>
        </w:rPr>
        <w:instrText xml:space="preserve"> PAGEREF _Toc187261451 \h </w:instrText>
      </w:r>
      <w:r>
        <w:rPr>
          <w:noProof/>
        </w:rPr>
      </w:r>
      <w:r>
        <w:rPr>
          <w:noProof/>
        </w:rPr>
        <w:fldChar w:fldCharType="separate"/>
      </w:r>
      <w:r>
        <w:rPr>
          <w:noProof/>
        </w:rPr>
        <w:t>79</w:t>
      </w:r>
      <w:r>
        <w:rPr>
          <w:noProof/>
        </w:rPr>
        <w:fldChar w:fldCharType="end"/>
      </w:r>
    </w:p>
    <w:p w14:paraId="6CE68F6D" w14:textId="79A1DA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w:t>
      </w:r>
      <w:r w:rsidRPr="00342657">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_Toc187261452 \h </w:instrText>
      </w:r>
      <w:r>
        <w:rPr>
          <w:noProof/>
        </w:rPr>
      </w:r>
      <w:r>
        <w:rPr>
          <w:noProof/>
        </w:rPr>
        <w:fldChar w:fldCharType="separate"/>
      </w:r>
      <w:r>
        <w:rPr>
          <w:noProof/>
        </w:rPr>
        <w:t>81</w:t>
      </w:r>
      <w:r>
        <w:rPr>
          <w:noProof/>
        </w:rPr>
        <w:fldChar w:fldCharType="end"/>
      </w:r>
    </w:p>
    <w:p w14:paraId="64194221" w14:textId="48F643F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Basic limits</w:t>
      </w:r>
      <w:r w:rsidRPr="00342657">
        <w:rPr>
          <w:rFonts w:eastAsiaTheme="minorEastAsia"/>
          <w:noProof/>
        </w:rPr>
        <w:t xml:space="preserve"> for additional requirements</w:t>
      </w:r>
      <w:r>
        <w:rPr>
          <w:noProof/>
        </w:rPr>
        <w:tab/>
      </w:r>
      <w:r>
        <w:rPr>
          <w:noProof/>
        </w:rPr>
        <w:fldChar w:fldCharType="begin"/>
      </w:r>
      <w:r>
        <w:rPr>
          <w:noProof/>
        </w:rPr>
        <w:instrText xml:space="preserve"> PAGEREF _Toc187261453 \h </w:instrText>
      </w:r>
      <w:r>
        <w:rPr>
          <w:noProof/>
        </w:rPr>
      </w:r>
      <w:r>
        <w:rPr>
          <w:noProof/>
        </w:rPr>
        <w:fldChar w:fldCharType="separate"/>
      </w:r>
      <w:r>
        <w:rPr>
          <w:noProof/>
        </w:rPr>
        <w:t>82</w:t>
      </w:r>
      <w:r>
        <w:rPr>
          <w:noProof/>
        </w:rPr>
        <w:fldChar w:fldCharType="end"/>
      </w:r>
    </w:p>
    <w:p w14:paraId="380ADDCE" w14:textId="400EF5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Limits in FCC Title 47</w:t>
      </w:r>
      <w:r>
        <w:rPr>
          <w:noProof/>
        </w:rPr>
        <w:tab/>
      </w:r>
      <w:r>
        <w:rPr>
          <w:noProof/>
        </w:rPr>
        <w:fldChar w:fldCharType="begin"/>
      </w:r>
      <w:r>
        <w:rPr>
          <w:noProof/>
        </w:rPr>
        <w:instrText xml:space="preserve"> PAGEREF _Toc187261454 \h </w:instrText>
      </w:r>
      <w:r>
        <w:rPr>
          <w:noProof/>
        </w:rPr>
      </w:r>
      <w:r>
        <w:rPr>
          <w:noProof/>
        </w:rPr>
        <w:fldChar w:fldCharType="separate"/>
      </w:r>
      <w:r>
        <w:rPr>
          <w:noProof/>
        </w:rPr>
        <w:t>82</w:t>
      </w:r>
      <w:r>
        <w:rPr>
          <w:noProof/>
        </w:rPr>
        <w:fldChar w:fldCharType="end"/>
      </w:r>
    </w:p>
    <w:p w14:paraId="13EBFE4E" w14:textId="5E84B5D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_Toc187261455 \h </w:instrText>
      </w:r>
      <w:r>
        <w:rPr>
          <w:noProof/>
        </w:rPr>
      </w:r>
      <w:r>
        <w:rPr>
          <w:noProof/>
        </w:rPr>
        <w:fldChar w:fldCharType="separate"/>
      </w:r>
      <w:r>
        <w:rPr>
          <w:noProof/>
        </w:rPr>
        <w:t>82</w:t>
      </w:r>
      <w:r>
        <w:rPr>
          <w:noProof/>
        </w:rPr>
        <w:fldChar w:fldCharType="end"/>
      </w:r>
    </w:p>
    <w:p w14:paraId="5F87C156" w14:textId="20EB2B7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w:t>
      </w:r>
      <w:r>
        <w:rPr>
          <w:noProof/>
        </w:rPr>
        <w:tab/>
      </w:r>
      <w:r>
        <w:rPr>
          <w:noProof/>
        </w:rPr>
        <w:fldChar w:fldCharType="begin"/>
      </w:r>
      <w:r>
        <w:rPr>
          <w:noProof/>
        </w:rPr>
        <w:instrText xml:space="preserve"> PAGEREF _Toc187261456 \h </w:instrText>
      </w:r>
      <w:r>
        <w:rPr>
          <w:noProof/>
        </w:rPr>
      </w:r>
      <w:r>
        <w:rPr>
          <w:noProof/>
        </w:rPr>
        <w:fldChar w:fldCharType="separate"/>
      </w:r>
      <w:r>
        <w:rPr>
          <w:noProof/>
        </w:rPr>
        <w:t>82</w:t>
      </w:r>
      <w:r>
        <w:rPr>
          <w:noProof/>
        </w:rPr>
        <w:fldChar w:fldCharType="end"/>
      </w:r>
    </w:p>
    <w:p w14:paraId="7610F99F" w14:textId="2335A4E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_Toc187261457 \h </w:instrText>
      </w:r>
      <w:r>
        <w:rPr>
          <w:noProof/>
        </w:rPr>
      </w:r>
      <w:r>
        <w:rPr>
          <w:noProof/>
        </w:rPr>
        <w:fldChar w:fldCharType="separate"/>
      </w:r>
      <w:r>
        <w:rPr>
          <w:noProof/>
        </w:rPr>
        <w:t>82</w:t>
      </w:r>
      <w:r>
        <w:rPr>
          <w:noProof/>
        </w:rPr>
        <w:fldChar w:fldCharType="end"/>
      </w:r>
    </w:p>
    <w:p w14:paraId="044552DC" w14:textId="1CA5A5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_Toc187261458 \h </w:instrText>
      </w:r>
      <w:r>
        <w:rPr>
          <w:noProof/>
        </w:rPr>
      </w:r>
      <w:r>
        <w:rPr>
          <w:noProof/>
        </w:rPr>
        <w:fldChar w:fldCharType="separate"/>
      </w:r>
      <w:r>
        <w:rPr>
          <w:noProof/>
        </w:rPr>
        <w:t>83</w:t>
      </w:r>
      <w:r>
        <w:rPr>
          <w:noProof/>
        </w:rPr>
        <w:fldChar w:fldCharType="end"/>
      </w:r>
    </w:p>
    <w:p w14:paraId="72886C67" w14:textId="000B0E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_Toc187261459 \h </w:instrText>
      </w:r>
      <w:r>
        <w:rPr>
          <w:noProof/>
        </w:rPr>
      </w:r>
      <w:r>
        <w:rPr>
          <w:noProof/>
        </w:rPr>
        <w:fldChar w:fldCharType="separate"/>
      </w:r>
      <w:r>
        <w:rPr>
          <w:noProof/>
        </w:rPr>
        <w:t>83</w:t>
      </w:r>
      <w:r>
        <w:rPr>
          <w:noProof/>
        </w:rPr>
        <w:fldChar w:fldCharType="end"/>
      </w:r>
    </w:p>
    <w:p w14:paraId="76B3AB3E" w14:textId="71514F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_Toc187261460 \h </w:instrText>
      </w:r>
      <w:r>
        <w:rPr>
          <w:noProof/>
        </w:rPr>
      </w:r>
      <w:r>
        <w:rPr>
          <w:noProof/>
        </w:rPr>
        <w:fldChar w:fldCharType="separate"/>
      </w:r>
      <w:r>
        <w:rPr>
          <w:noProof/>
        </w:rPr>
        <w:t>83</w:t>
      </w:r>
      <w:r>
        <w:rPr>
          <w:noProof/>
        </w:rPr>
        <w:fldChar w:fldCharType="end"/>
      </w:r>
    </w:p>
    <w:p w14:paraId="65BD653A" w14:textId="12AC75D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_Toc187261461 \h </w:instrText>
      </w:r>
      <w:r>
        <w:rPr>
          <w:noProof/>
        </w:rPr>
      </w:r>
      <w:r>
        <w:rPr>
          <w:noProof/>
        </w:rPr>
        <w:fldChar w:fldCharType="separate"/>
      </w:r>
      <w:r>
        <w:rPr>
          <w:noProof/>
        </w:rPr>
        <w:t>83</w:t>
      </w:r>
      <w:r>
        <w:rPr>
          <w:noProof/>
        </w:rPr>
        <w:fldChar w:fldCharType="end"/>
      </w:r>
    </w:p>
    <w:p w14:paraId="2DE15E14" w14:textId="1CA8234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_Toc187261462 \h </w:instrText>
      </w:r>
      <w:r>
        <w:rPr>
          <w:noProof/>
        </w:rPr>
      </w:r>
      <w:r>
        <w:rPr>
          <w:noProof/>
        </w:rPr>
        <w:fldChar w:fldCharType="separate"/>
      </w:r>
      <w:r>
        <w:rPr>
          <w:noProof/>
        </w:rPr>
        <w:t>83</w:t>
      </w:r>
      <w:r>
        <w:rPr>
          <w:noProof/>
        </w:rPr>
        <w:fldChar w:fldCharType="end"/>
      </w:r>
    </w:p>
    <w:p w14:paraId="39E2F058" w14:textId="36A7D2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_Toc187261463 \h </w:instrText>
      </w:r>
      <w:r>
        <w:rPr>
          <w:noProof/>
        </w:rPr>
      </w:r>
      <w:r>
        <w:rPr>
          <w:noProof/>
        </w:rPr>
        <w:fldChar w:fldCharType="separate"/>
      </w:r>
      <w:r>
        <w:rPr>
          <w:noProof/>
        </w:rPr>
        <w:t>84</w:t>
      </w:r>
      <w:r>
        <w:rPr>
          <w:noProof/>
        </w:rPr>
        <w:fldChar w:fldCharType="end"/>
      </w:r>
    </w:p>
    <w:p w14:paraId="522B39F5" w14:textId="6C4E4C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w:t>
      </w:r>
      <w:r>
        <w:rPr>
          <w:noProof/>
        </w:rPr>
        <w:tab/>
      </w:r>
      <w:r>
        <w:rPr>
          <w:noProof/>
        </w:rPr>
        <w:fldChar w:fldCharType="begin"/>
      </w:r>
      <w:r>
        <w:rPr>
          <w:noProof/>
        </w:rPr>
        <w:instrText xml:space="preserve"> PAGEREF _Toc187261464 \h </w:instrText>
      </w:r>
      <w:r>
        <w:rPr>
          <w:noProof/>
        </w:rPr>
      </w:r>
      <w:r>
        <w:rPr>
          <w:noProof/>
        </w:rPr>
        <w:fldChar w:fldCharType="separate"/>
      </w:r>
      <w:r>
        <w:rPr>
          <w:noProof/>
        </w:rPr>
        <w:t>84</w:t>
      </w:r>
      <w:r>
        <w:rPr>
          <w:noProof/>
        </w:rPr>
        <w:fldChar w:fldCharType="end"/>
      </w:r>
    </w:p>
    <w:p w14:paraId="5F5B4B9C" w14:textId="5D253E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Tx spurious emissions</w:t>
      </w:r>
      <w:r>
        <w:rPr>
          <w:noProof/>
        </w:rPr>
        <w:tab/>
      </w:r>
      <w:r>
        <w:rPr>
          <w:noProof/>
        </w:rPr>
        <w:fldChar w:fldCharType="begin"/>
      </w:r>
      <w:r>
        <w:rPr>
          <w:noProof/>
        </w:rPr>
        <w:instrText xml:space="preserve"> PAGEREF _Toc187261465 \h </w:instrText>
      </w:r>
      <w:r>
        <w:rPr>
          <w:noProof/>
        </w:rPr>
      </w:r>
      <w:r>
        <w:rPr>
          <w:noProof/>
        </w:rPr>
        <w:fldChar w:fldCharType="separate"/>
      </w:r>
      <w:r>
        <w:rPr>
          <w:noProof/>
        </w:rPr>
        <w:t>84</w:t>
      </w:r>
      <w:r>
        <w:rPr>
          <w:noProof/>
        </w:rPr>
        <w:fldChar w:fldCharType="end"/>
      </w:r>
    </w:p>
    <w:p w14:paraId="4C70972F" w14:textId="7EA71DA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spurious emissions requirements</w:t>
      </w:r>
      <w:r>
        <w:rPr>
          <w:noProof/>
        </w:rPr>
        <w:tab/>
      </w:r>
      <w:r>
        <w:rPr>
          <w:noProof/>
        </w:rPr>
        <w:fldChar w:fldCharType="begin"/>
      </w:r>
      <w:r>
        <w:rPr>
          <w:noProof/>
        </w:rPr>
        <w:instrText xml:space="preserve"> PAGEREF _Toc187261466 \h </w:instrText>
      </w:r>
      <w:r>
        <w:rPr>
          <w:noProof/>
        </w:rPr>
      </w:r>
      <w:r>
        <w:rPr>
          <w:noProof/>
        </w:rPr>
        <w:fldChar w:fldCharType="separate"/>
      </w:r>
      <w:r>
        <w:rPr>
          <w:noProof/>
        </w:rPr>
        <w:t>85</w:t>
      </w:r>
      <w:r>
        <w:rPr>
          <w:noProof/>
        </w:rPr>
        <w:fldChar w:fldCharType="end"/>
      </w:r>
    </w:p>
    <w:p w14:paraId="1664B50D" w14:textId="2237438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with base stations and IAB-nodes</w:t>
      </w:r>
      <w:r>
        <w:rPr>
          <w:noProof/>
        </w:rPr>
        <w:tab/>
      </w:r>
      <w:r>
        <w:rPr>
          <w:noProof/>
        </w:rPr>
        <w:fldChar w:fldCharType="begin"/>
      </w:r>
      <w:r>
        <w:rPr>
          <w:noProof/>
        </w:rPr>
        <w:instrText xml:space="preserve"> PAGEREF _Toc187261467 \h </w:instrText>
      </w:r>
      <w:r>
        <w:rPr>
          <w:noProof/>
        </w:rPr>
      </w:r>
      <w:r>
        <w:rPr>
          <w:noProof/>
        </w:rPr>
        <w:fldChar w:fldCharType="separate"/>
      </w:r>
      <w:r>
        <w:rPr>
          <w:noProof/>
        </w:rPr>
        <w:t>90</w:t>
      </w:r>
      <w:r>
        <w:rPr>
          <w:noProof/>
        </w:rPr>
        <w:fldChar w:fldCharType="end"/>
      </w:r>
    </w:p>
    <w:p w14:paraId="3082786F" w14:textId="09E7F28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Pr>
          <w:noProof/>
        </w:rPr>
        <w:tab/>
      </w:r>
      <w:r>
        <w:rPr>
          <w:noProof/>
        </w:rPr>
        <w:fldChar w:fldCharType="begin"/>
      </w:r>
      <w:r>
        <w:rPr>
          <w:noProof/>
        </w:rPr>
        <w:instrText xml:space="preserve"> PAGEREF _Toc187261468 \h </w:instrText>
      </w:r>
      <w:r>
        <w:rPr>
          <w:noProof/>
        </w:rPr>
      </w:r>
      <w:r>
        <w:rPr>
          <w:noProof/>
        </w:rPr>
        <w:fldChar w:fldCharType="separate"/>
      </w:r>
      <w:r>
        <w:rPr>
          <w:noProof/>
        </w:rPr>
        <w:t>93</w:t>
      </w:r>
      <w:r>
        <w:rPr>
          <w:noProof/>
        </w:rPr>
        <w:fldChar w:fldCharType="end"/>
      </w:r>
    </w:p>
    <w:p w14:paraId="18530375" w14:textId="4C9295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w:t>
      </w:r>
      <w:r>
        <w:rPr>
          <w:noProof/>
        </w:rPr>
        <w:tab/>
      </w:r>
      <w:r>
        <w:rPr>
          <w:noProof/>
        </w:rPr>
        <w:fldChar w:fldCharType="begin"/>
      </w:r>
      <w:r>
        <w:rPr>
          <w:noProof/>
        </w:rPr>
        <w:instrText xml:space="preserve"> PAGEREF _Toc187261469 \h </w:instrText>
      </w:r>
      <w:r>
        <w:rPr>
          <w:noProof/>
        </w:rPr>
      </w:r>
      <w:r>
        <w:rPr>
          <w:noProof/>
        </w:rPr>
        <w:fldChar w:fldCharType="separate"/>
      </w:r>
      <w:r>
        <w:rPr>
          <w:noProof/>
        </w:rPr>
        <w:t>93</w:t>
      </w:r>
      <w:r>
        <w:rPr>
          <w:noProof/>
        </w:rPr>
        <w:fldChar w:fldCharType="end"/>
      </w:r>
    </w:p>
    <w:p w14:paraId="43B85DC5" w14:textId="769FF7C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_Toc187261470 \h </w:instrText>
      </w:r>
      <w:r>
        <w:rPr>
          <w:noProof/>
        </w:rPr>
      </w:r>
      <w:r>
        <w:rPr>
          <w:noProof/>
        </w:rPr>
        <w:fldChar w:fldCharType="separate"/>
      </w:r>
      <w:r>
        <w:rPr>
          <w:noProof/>
        </w:rPr>
        <w:t>93</w:t>
      </w:r>
      <w:r>
        <w:rPr>
          <w:noProof/>
        </w:rPr>
        <w:fldChar w:fldCharType="end"/>
      </w:r>
    </w:p>
    <w:p w14:paraId="12F2263C" w14:textId="7C40485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_Toc187261471 \h </w:instrText>
      </w:r>
      <w:r>
        <w:rPr>
          <w:noProof/>
        </w:rPr>
      </w:r>
      <w:r>
        <w:rPr>
          <w:noProof/>
        </w:rPr>
        <w:fldChar w:fldCharType="separate"/>
      </w:r>
      <w:r>
        <w:rPr>
          <w:noProof/>
        </w:rPr>
        <w:t>94</w:t>
      </w:r>
      <w:r>
        <w:rPr>
          <w:noProof/>
        </w:rPr>
        <w:fldChar w:fldCharType="end"/>
      </w:r>
    </w:p>
    <w:p w14:paraId="6EB19333" w14:textId="5ACE9D2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_Toc187261472 \h </w:instrText>
      </w:r>
      <w:r>
        <w:rPr>
          <w:noProof/>
        </w:rPr>
      </w:r>
      <w:r>
        <w:rPr>
          <w:noProof/>
        </w:rPr>
        <w:fldChar w:fldCharType="separate"/>
      </w:r>
      <w:r>
        <w:rPr>
          <w:noProof/>
        </w:rPr>
        <w:t>94</w:t>
      </w:r>
      <w:r>
        <w:rPr>
          <w:noProof/>
        </w:rPr>
        <w:fldChar w:fldCharType="end"/>
      </w:r>
    </w:p>
    <w:p w14:paraId="2D690FB4" w14:textId="1B6577A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_Toc187261473 \h </w:instrText>
      </w:r>
      <w:r>
        <w:rPr>
          <w:noProof/>
        </w:rPr>
      </w:r>
      <w:r>
        <w:rPr>
          <w:noProof/>
        </w:rPr>
        <w:fldChar w:fldCharType="separate"/>
      </w:r>
      <w:r>
        <w:rPr>
          <w:noProof/>
        </w:rPr>
        <w:t>94</w:t>
      </w:r>
      <w:r>
        <w:rPr>
          <w:noProof/>
        </w:rPr>
        <w:fldChar w:fldCharType="end"/>
      </w:r>
    </w:p>
    <w:p w14:paraId="328C2FC1" w14:textId="14C3E86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_Toc187261474 \h </w:instrText>
      </w:r>
      <w:r>
        <w:rPr>
          <w:noProof/>
        </w:rPr>
      </w:r>
      <w:r>
        <w:rPr>
          <w:noProof/>
        </w:rPr>
        <w:fldChar w:fldCharType="separate"/>
      </w:r>
      <w:r>
        <w:rPr>
          <w:noProof/>
        </w:rPr>
        <w:t>94</w:t>
      </w:r>
      <w:r>
        <w:rPr>
          <w:noProof/>
        </w:rPr>
        <w:fldChar w:fldCharType="end"/>
      </w:r>
    </w:p>
    <w:p w14:paraId="4710BDE7" w14:textId="4AA498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_Toc187261475 \h </w:instrText>
      </w:r>
      <w:r>
        <w:rPr>
          <w:noProof/>
        </w:rPr>
      </w:r>
      <w:r>
        <w:rPr>
          <w:noProof/>
        </w:rPr>
        <w:fldChar w:fldCharType="separate"/>
      </w:r>
      <w:r>
        <w:rPr>
          <w:noProof/>
        </w:rPr>
        <w:t>94</w:t>
      </w:r>
      <w:r>
        <w:rPr>
          <w:noProof/>
        </w:rPr>
        <w:fldChar w:fldCharType="end"/>
      </w:r>
    </w:p>
    <w:p w14:paraId="685228FF" w14:textId="62CC975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_Toc187261476 \h </w:instrText>
      </w:r>
      <w:r>
        <w:rPr>
          <w:noProof/>
        </w:rPr>
      </w:r>
      <w:r>
        <w:rPr>
          <w:noProof/>
        </w:rPr>
        <w:fldChar w:fldCharType="separate"/>
      </w:r>
      <w:r>
        <w:rPr>
          <w:noProof/>
        </w:rPr>
        <w:t>95</w:t>
      </w:r>
      <w:r>
        <w:rPr>
          <w:noProof/>
        </w:rPr>
        <w:fldChar w:fldCharType="end"/>
      </w:r>
    </w:p>
    <w:p w14:paraId="32FBB5EC" w14:textId="106DF6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SimSun"/>
          <w:i/>
          <w:noProof/>
          <w:lang w:eastAsia="zh-CN"/>
        </w:rPr>
        <w:t>IAB type 1-H</w:t>
      </w:r>
      <w:r>
        <w:rPr>
          <w:noProof/>
        </w:rPr>
        <w:tab/>
      </w:r>
      <w:r>
        <w:rPr>
          <w:noProof/>
        </w:rPr>
        <w:fldChar w:fldCharType="begin"/>
      </w:r>
      <w:r>
        <w:rPr>
          <w:noProof/>
        </w:rPr>
        <w:instrText xml:space="preserve"> PAGEREF _Toc187261477 \h </w:instrText>
      </w:r>
      <w:r>
        <w:rPr>
          <w:noProof/>
        </w:rPr>
      </w:r>
      <w:r>
        <w:rPr>
          <w:noProof/>
        </w:rPr>
        <w:fldChar w:fldCharType="separate"/>
      </w:r>
      <w:r>
        <w:rPr>
          <w:noProof/>
        </w:rPr>
        <w:t>95</w:t>
      </w:r>
      <w:r>
        <w:rPr>
          <w:noProof/>
        </w:rPr>
        <w:fldChar w:fldCharType="end"/>
      </w:r>
    </w:p>
    <w:p w14:paraId="7D7EFF2A" w14:textId="53275AB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minimum requirements</w:t>
      </w:r>
      <w:r>
        <w:rPr>
          <w:noProof/>
        </w:rPr>
        <w:tab/>
      </w:r>
      <w:r>
        <w:rPr>
          <w:noProof/>
        </w:rPr>
        <w:fldChar w:fldCharType="begin"/>
      </w:r>
      <w:r>
        <w:rPr>
          <w:noProof/>
        </w:rPr>
        <w:instrText xml:space="preserve"> PAGEREF _Toc187261478 \h </w:instrText>
      </w:r>
      <w:r>
        <w:rPr>
          <w:noProof/>
        </w:rPr>
      </w:r>
      <w:r>
        <w:rPr>
          <w:noProof/>
        </w:rPr>
        <w:fldChar w:fldCharType="separate"/>
      </w:r>
      <w:r>
        <w:rPr>
          <w:noProof/>
        </w:rPr>
        <w:t>95</w:t>
      </w:r>
      <w:r>
        <w:rPr>
          <w:noProof/>
        </w:rPr>
        <w:fldChar w:fldCharType="end"/>
      </w:r>
    </w:p>
    <w:p w14:paraId="0C0FE5B2" w14:textId="2E44461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Intra-system minimum requirements</w:t>
      </w:r>
      <w:r>
        <w:rPr>
          <w:noProof/>
        </w:rPr>
        <w:tab/>
      </w:r>
      <w:r>
        <w:rPr>
          <w:noProof/>
        </w:rPr>
        <w:fldChar w:fldCharType="begin"/>
      </w:r>
      <w:r>
        <w:rPr>
          <w:noProof/>
        </w:rPr>
        <w:instrText xml:space="preserve"> PAGEREF _Toc187261479 \h </w:instrText>
      </w:r>
      <w:r>
        <w:rPr>
          <w:noProof/>
        </w:rPr>
      </w:r>
      <w:r>
        <w:rPr>
          <w:noProof/>
        </w:rPr>
        <w:fldChar w:fldCharType="separate"/>
      </w:r>
      <w:r>
        <w:rPr>
          <w:noProof/>
        </w:rPr>
        <w:t>96</w:t>
      </w:r>
      <w:r>
        <w:rPr>
          <w:noProof/>
        </w:rPr>
        <w:fldChar w:fldCharType="end"/>
      </w:r>
    </w:p>
    <w:p w14:paraId="58EBA5D2" w14:textId="3C2B55B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6.7.5.</w:t>
      </w:r>
      <w:r w:rsidRPr="00342657">
        <w:rPr>
          <w:rFonts w:eastAsia="SimSun"/>
          <w:noProof/>
          <w:lang w:eastAsia="zh-CN"/>
        </w:rPr>
        <w:t>1</w:t>
      </w:r>
      <w:r w:rsidRPr="00342657">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Additional requirements</w:t>
      </w:r>
      <w:r>
        <w:rPr>
          <w:noProof/>
        </w:rPr>
        <w:tab/>
      </w:r>
      <w:r>
        <w:rPr>
          <w:noProof/>
        </w:rPr>
        <w:fldChar w:fldCharType="begin"/>
      </w:r>
      <w:r>
        <w:rPr>
          <w:noProof/>
        </w:rPr>
        <w:instrText xml:space="preserve"> PAGEREF _Toc187261480 \h </w:instrText>
      </w:r>
      <w:r>
        <w:rPr>
          <w:noProof/>
        </w:rPr>
      </w:r>
      <w:r>
        <w:rPr>
          <w:noProof/>
        </w:rPr>
        <w:fldChar w:fldCharType="separate"/>
      </w:r>
      <w:r>
        <w:rPr>
          <w:noProof/>
        </w:rPr>
        <w:t>96</w:t>
      </w:r>
      <w:r>
        <w:rPr>
          <w:noProof/>
        </w:rPr>
        <w:fldChar w:fldCharType="end"/>
      </w:r>
    </w:p>
    <w:p w14:paraId="6345400E" w14:textId="3B087E03"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receiver characteristics (IAB-DU and IAB-MT)</w:t>
      </w:r>
      <w:r>
        <w:rPr>
          <w:noProof/>
        </w:rPr>
        <w:tab/>
      </w:r>
      <w:r>
        <w:rPr>
          <w:noProof/>
        </w:rPr>
        <w:fldChar w:fldCharType="begin"/>
      </w:r>
      <w:r>
        <w:rPr>
          <w:noProof/>
        </w:rPr>
        <w:instrText xml:space="preserve"> PAGEREF _Toc187261481 \h </w:instrText>
      </w:r>
      <w:r>
        <w:rPr>
          <w:noProof/>
        </w:rPr>
      </w:r>
      <w:r>
        <w:rPr>
          <w:noProof/>
        </w:rPr>
        <w:fldChar w:fldCharType="separate"/>
      </w:r>
      <w:r>
        <w:rPr>
          <w:noProof/>
        </w:rPr>
        <w:t>97</w:t>
      </w:r>
      <w:r>
        <w:rPr>
          <w:noProof/>
        </w:rPr>
        <w:fldChar w:fldCharType="end"/>
      </w:r>
    </w:p>
    <w:p w14:paraId="72B73FF6" w14:textId="37B14BF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_Toc187261482 \h </w:instrText>
      </w:r>
      <w:r>
        <w:rPr>
          <w:noProof/>
        </w:rPr>
      </w:r>
      <w:r>
        <w:rPr>
          <w:noProof/>
        </w:rPr>
        <w:fldChar w:fldCharType="separate"/>
      </w:r>
      <w:r>
        <w:rPr>
          <w:noProof/>
        </w:rPr>
        <w:t>97</w:t>
      </w:r>
      <w:r>
        <w:rPr>
          <w:noProof/>
        </w:rPr>
        <w:fldChar w:fldCharType="end"/>
      </w:r>
    </w:p>
    <w:p w14:paraId="7B1DA943" w14:textId="7456BD8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w:t>
      </w:r>
      <w:r>
        <w:rPr>
          <w:noProof/>
        </w:rPr>
        <w:tab/>
      </w:r>
      <w:r>
        <w:rPr>
          <w:noProof/>
        </w:rPr>
        <w:fldChar w:fldCharType="begin"/>
      </w:r>
      <w:r>
        <w:rPr>
          <w:noProof/>
        </w:rPr>
        <w:instrText xml:space="preserve"> PAGEREF _Toc187261483 \h </w:instrText>
      </w:r>
      <w:r>
        <w:rPr>
          <w:noProof/>
        </w:rPr>
      </w:r>
      <w:r>
        <w:rPr>
          <w:noProof/>
        </w:rPr>
        <w:fldChar w:fldCharType="separate"/>
      </w:r>
      <w:r>
        <w:rPr>
          <w:noProof/>
        </w:rPr>
        <w:t>97</w:t>
      </w:r>
      <w:r>
        <w:rPr>
          <w:noProof/>
        </w:rPr>
        <w:fldChar w:fldCharType="end"/>
      </w:r>
    </w:p>
    <w:p w14:paraId="3BF37AEF" w14:textId="524D906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_Toc187261484 \h </w:instrText>
      </w:r>
      <w:r>
        <w:rPr>
          <w:noProof/>
        </w:rPr>
      </w:r>
      <w:r>
        <w:rPr>
          <w:noProof/>
        </w:rPr>
        <w:fldChar w:fldCharType="separate"/>
      </w:r>
      <w:r>
        <w:rPr>
          <w:noProof/>
        </w:rPr>
        <w:t>97</w:t>
      </w:r>
      <w:r>
        <w:rPr>
          <w:noProof/>
        </w:rPr>
        <w:fldChar w:fldCharType="end"/>
      </w:r>
    </w:p>
    <w:p w14:paraId="06BFE597" w14:textId="592B0E7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_Toc187261485 \h </w:instrText>
      </w:r>
      <w:r>
        <w:rPr>
          <w:noProof/>
        </w:rPr>
      </w:r>
      <w:r>
        <w:rPr>
          <w:noProof/>
        </w:rPr>
        <w:fldChar w:fldCharType="separate"/>
      </w:r>
      <w:r>
        <w:rPr>
          <w:noProof/>
        </w:rPr>
        <w:t>97</w:t>
      </w:r>
      <w:r>
        <w:rPr>
          <w:noProof/>
        </w:rPr>
        <w:fldChar w:fldCharType="end"/>
      </w:r>
    </w:p>
    <w:p w14:paraId="0AD77F44" w14:textId="30A30B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_Toc187261486 \h </w:instrText>
      </w:r>
      <w:r>
        <w:rPr>
          <w:noProof/>
        </w:rPr>
      </w:r>
      <w:r>
        <w:rPr>
          <w:noProof/>
        </w:rPr>
        <w:fldChar w:fldCharType="separate"/>
      </w:r>
      <w:r>
        <w:rPr>
          <w:noProof/>
        </w:rPr>
        <w:t>97</w:t>
      </w:r>
      <w:r>
        <w:rPr>
          <w:noProof/>
        </w:rPr>
        <w:fldChar w:fldCharType="end"/>
      </w:r>
    </w:p>
    <w:p w14:paraId="083A0A08" w14:textId="54D13E2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_Toc187261487 \h </w:instrText>
      </w:r>
      <w:r>
        <w:rPr>
          <w:noProof/>
        </w:rPr>
      </w:r>
      <w:r>
        <w:rPr>
          <w:noProof/>
        </w:rPr>
        <w:fldChar w:fldCharType="separate"/>
      </w:r>
      <w:r>
        <w:rPr>
          <w:noProof/>
        </w:rPr>
        <w:t>97</w:t>
      </w:r>
      <w:r>
        <w:rPr>
          <w:noProof/>
        </w:rPr>
        <w:fldChar w:fldCharType="end"/>
      </w:r>
    </w:p>
    <w:p w14:paraId="359F7C78" w14:textId="3764A8D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_Toc187261488 \h </w:instrText>
      </w:r>
      <w:r>
        <w:rPr>
          <w:noProof/>
        </w:rPr>
      </w:r>
      <w:r>
        <w:rPr>
          <w:noProof/>
        </w:rPr>
        <w:fldChar w:fldCharType="separate"/>
      </w:r>
      <w:r>
        <w:rPr>
          <w:noProof/>
        </w:rPr>
        <w:t>97</w:t>
      </w:r>
      <w:r>
        <w:rPr>
          <w:noProof/>
        </w:rPr>
        <w:fldChar w:fldCharType="end"/>
      </w:r>
    </w:p>
    <w:p w14:paraId="4276DDD6" w14:textId="6893E4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_Toc187261489 \h </w:instrText>
      </w:r>
      <w:r>
        <w:rPr>
          <w:noProof/>
        </w:rPr>
      </w:r>
      <w:r>
        <w:rPr>
          <w:noProof/>
        </w:rPr>
        <w:fldChar w:fldCharType="separate"/>
      </w:r>
      <w:r>
        <w:rPr>
          <w:noProof/>
        </w:rPr>
        <w:t>97</w:t>
      </w:r>
      <w:r>
        <w:rPr>
          <w:noProof/>
        </w:rPr>
        <w:fldChar w:fldCharType="end"/>
      </w:r>
    </w:p>
    <w:p w14:paraId="65293734" w14:textId="0D1E2C3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7.2.5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_Toc187261490 \h </w:instrText>
      </w:r>
      <w:r>
        <w:rPr>
          <w:noProof/>
        </w:rPr>
      </w:r>
      <w:r>
        <w:rPr>
          <w:noProof/>
        </w:rPr>
        <w:fldChar w:fldCharType="separate"/>
      </w:r>
      <w:r>
        <w:rPr>
          <w:noProof/>
        </w:rPr>
        <w:t>98</w:t>
      </w:r>
      <w:r>
        <w:rPr>
          <w:noProof/>
        </w:rPr>
        <w:fldChar w:fldCharType="end"/>
      </w:r>
    </w:p>
    <w:p w14:paraId="7937A545" w14:textId="68DE812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IAB-DU</w:t>
      </w:r>
      <w:r>
        <w:rPr>
          <w:noProof/>
        </w:rPr>
        <w:tab/>
      </w:r>
      <w:r>
        <w:rPr>
          <w:noProof/>
        </w:rPr>
        <w:fldChar w:fldCharType="begin"/>
      </w:r>
      <w:r>
        <w:rPr>
          <w:noProof/>
        </w:rPr>
        <w:instrText xml:space="preserve"> PAGEREF _Toc187261491 \h </w:instrText>
      </w:r>
      <w:r>
        <w:rPr>
          <w:noProof/>
        </w:rPr>
      </w:r>
      <w:r>
        <w:rPr>
          <w:noProof/>
        </w:rPr>
        <w:fldChar w:fldCharType="separate"/>
      </w:r>
      <w:r>
        <w:rPr>
          <w:noProof/>
        </w:rPr>
        <w:t>98</w:t>
      </w:r>
      <w:r>
        <w:rPr>
          <w:noProof/>
        </w:rPr>
        <w:fldChar w:fldCharType="end"/>
      </w:r>
    </w:p>
    <w:p w14:paraId="66CC5109" w14:textId="7C6A6F4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Test requirements for </w:t>
      </w:r>
      <w:r w:rsidRPr="00342657">
        <w:rPr>
          <w:rFonts w:eastAsiaTheme="minorEastAsia"/>
          <w:i/>
          <w:noProof/>
        </w:rPr>
        <w:t>IAB-MT</w:t>
      </w:r>
      <w:r>
        <w:rPr>
          <w:noProof/>
        </w:rPr>
        <w:tab/>
      </w:r>
      <w:r>
        <w:rPr>
          <w:noProof/>
        </w:rPr>
        <w:fldChar w:fldCharType="begin"/>
      </w:r>
      <w:r>
        <w:rPr>
          <w:noProof/>
        </w:rPr>
        <w:instrText xml:space="preserve"> PAGEREF _Toc187261492 \h </w:instrText>
      </w:r>
      <w:r>
        <w:rPr>
          <w:noProof/>
        </w:rPr>
      </w:r>
      <w:r>
        <w:rPr>
          <w:noProof/>
        </w:rPr>
        <w:fldChar w:fldCharType="separate"/>
      </w:r>
      <w:r>
        <w:rPr>
          <w:noProof/>
        </w:rPr>
        <w:t>99</w:t>
      </w:r>
      <w:r>
        <w:rPr>
          <w:noProof/>
        </w:rPr>
        <w:fldChar w:fldCharType="end"/>
      </w:r>
    </w:p>
    <w:p w14:paraId="474DA19B" w14:textId="7CC98F5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Dynamic range</w:t>
      </w:r>
      <w:r>
        <w:rPr>
          <w:noProof/>
        </w:rPr>
        <w:tab/>
      </w:r>
      <w:r>
        <w:rPr>
          <w:noProof/>
        </w:rPr>
        <w:fldChar w:fldCharType="begin"/>
      </w:r>
      <w:r>
        <w:rPr>
          <w:noProof/>
        </w:rPr>
        <w:instrText xml:space="preserve"> PAGEREF _Toc187261493 \h </w:instrText>
      </w:r>
      <w:r>
        <w:rPr>
          <w:noProof/>
        </w:rPr>
      </w:r>
      <w:r>
        <w:rPr>
          <w:noProof/>
        </w:rPr>
        <w:fldChar w:fldCharType="separate"/>
      </w:r>
      <w:r>
        <w:rPr>
          <w:noProof/>
        </w:rPr>
        <w:t>100</w:t>
      </w:r>
      <w:r>
        <w:rPr>
          <w:noProof/>
        </w:rPr>
        <w:fldChar w:fldCharType="end"/>
      </w:r>
    </w:p>
    <w:p w14:paraId="083DA143" w14:textId="0E4A101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_Toc187261494 \h </w:instrText>
      </w:r>
      <w:r>
        <w:rPr>
          <w:noProof/>
        </w:rPr>
      </w:r>
      <w:r>
        <w:rPr>
          <w:noProof/>
        </w:rPr>
        <w:fldChar w:fldCharType="separate"/>
      </w:r>
      <w:r>
        <w:rPr>
          <w:noProof/>
        </w:rPr>
        <w:t>100</w:t>
      </w:r>
      <w:r>
        <w:rPr>
          <w:noProof/>
        </w:rPr>
        <w:fldChar w:fldCharType="end"/>
      </w:r>
    </w:p>
    <w:p w14:paraId="3F6034AC" w14:textId="67B94EC4"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_Toc187261495 \h </w:instrText>
      </w:r>
      <w:r>
        <w:rPr>
          <w:noProof/>
        </w:rPr>
      </w:r>
      <w:r>
        <w:rPr>
          <w:noProof/>
        </w:rPr>
        <w:fldChar w:fldCharType="separate"/>
      </w:r>
      <w:r>
        <w:rPr>
          <w:noProof/>
        </w:rPr>
        <w:t>100</w:t>
      </w:r>
      <w:r>
        <w:rPr>
          <w:noProof/>
        </w:rPr>
        <w:fldChar w:fldCharType="end"/>
      </w:r>
    </w:p>
    <w:p w14:paraId="68D18033" w14:textId="660FD4F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_Toc187261496 \h </w:instrText>
      </w:r>
      <w:r>
        <w:rPr>
          <w:noProof/>
        </w:rPr>
      </w:r>
      <w:r>
        <w:rPr>
          <w:noProof/>
        </w:rPr>
        <w:fldChar w:fldCharType="separate"/>
      </w:r>
      <w:r>
        <w:rPr>
          <w:noProof/>
        </w:rPr>
        <w:t>100</w:t>
      </w:r>
      <w:r>
        <w:rPr>
          <w:noProof/>
        </w:rPr>
        <w:fldChar w:fldCharType="end"/>
      </w:r>
    </w:p>
    <w:p w14:paraId="48301CF0" w14:textId="02CE94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_Toc187261497 \h </w:instrText>
      </w:r>
      <w:r>
        <w:rPr>
          <w:noProof/>
        </w:rPr>
      </w:r>
      <w:r>
        <w:rPr>
          <w:noProof/>
        </w:rPr>
        <w:fldChar w:fldCharType="separate"/>
      </w:r>
      <w:r>
        <w:rPr>
          <w:noProof/>
        </w:rPr>
        <w:t>100</w:t>
      </w:r>
      <w:r>
        <w:rPr>
          <w:noProof/>
        </w:rPr>
        <w:fldChar w:fldCharType="end"/>
      </w:r>
    </w:p>
    <w:p w14:paraId="78D2F90D" w14:textId="753A98B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_Toc187261498 \h </w:instrText>
      </w:r>
      <w:r>
        <w:rPr>
          <w:noProof/>
        </w:rPr>
      </w:r>
      <w:r>
        <w:rPr>
          <w:noProof/>
        </w:rPr>
        <w:fldChar w:fldCharType="separate"/>
      </w:r>
      <w:r>
        <w:rPr>
          <w:noProof/>
        </w:rPr>
        <w:t>100</w:t>
      </w:r>
      <w:r>
        <w:rPr>
          <w:noProof/>
        </w:rPr>
        <w:fldChar w:fldCharType="end"/>
      </w:r>
    </w:p>
    <w:p w14:paraId="50A96E12" w14:textId="27716AF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_Toc187261499 \h </w:instrText>
      </w:r>
      <w:r>
        <w:rPr>
          <w:noProof/>
        </w:rPr>
      </w:r>
      <w:r>
        <w:rPr>
          <w:noProof/>
        </w:rPr>
        <w:fldChar w:fldCharType="separate"/>
      </w:r>
      <w:r>
        <w:rPr>
          <w:noProof/>
        </w:rPr>
        <w:t>100</w:t>
      </w:r>
      <w:r>
        <w:rPr>
          <w:noProof/>
        </w:rPr>
        <w:fldChar w:fldCharType="end"/>
      </w:r>
    </w:p>
    <w:p w14:paraId="0EF0763E" w14:textId="2FFAB10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_Toc187261500 \h </w:instrText>
      </w:r>
      <w:r>
        <w:rPr>
          <w:noProof/>
        </w:rPr>
      </w:r>
      <w:r>
        <w:rPr>
          <w:noProof/>
        </w:rPr>
        <w:fldChar w:fldCharType="separate"/>
      </w:r>
      <w:r>
        <w:rPr>
          <w:noProof/>
        </w:rPr>
        <w:t>101</w:t>
      </w:r>
      <w:r>
        <w:rPr>
          <w:noProof/>
        </w:rPr>
        <w:fldChar w:fldCharType="end"/>
      </w:r>
    </w:p>
    <w:p w14:paraId="39F4E9DD" w14:textId="308E8B5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selectivity and blocking</w:t>
      </w:r>
      <w:r>
        <w:rPr>
          <w:noProof/>
        </w:rPr>
        <w:tab/>
      </w:r>
      <w:r>
        <w:rPr>
          <w:noProof/>
        </w:rPr>
        <w:fldChar w:fldCharType="begin"/>
      </w:r>
      <w:r>
        <w:rPr>
          <w:noProof/>
        </w:rPr>
        <w:instrText xml:space="preserve"> PAGEREF _Toc187261501 \h </w:instrText>
      </w:r>
      <w:r>
        <w:rPr>
          <w:noProof/>
        </w:rPr>
      </w:r>
      <w:r>
        <w:rPr>
          <w:noProof/>
        </w:rPr>
        <w:fldChar w:fldCharType="separate"/>
      </w:r>
      <w:r>
        <w:rPr>
          <w:noProof/>
        </w:rPr>
        <w:t>103</w:t>
      </w:r>
      <w:r>
        <w:rPr>
          <w:noProof/>
        </w:rPr>
        <w:fldChar w:fldCharType="end"/>
      </w:r>
    </w:p>
    <w:p w14:paraId="03BC85C0" w14:textId="134ADCC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Adjacent Channel Selectivity (ACS)</w:t>
      </w:r>
      <w:r>
        <w:rPr>
          <w:noProof/>
        </w:rPr>
        <w:tab/>
      </w:r>
      <w:r>
        <w:rPr>
          <w:noProof/>
        </w:rPr>
        <w:fldChar w:fldCharType="begin"/>
      </w:r>
      <w:r>
        <w:rPr>
          <w:noProof/>
        </w:rPr>
        <w:instrText xml:space="preserve"> PAGEREF _Toc187261502 \h </w:instrText>
      </w:r>
      <w:r>
        <w:rPr>
          <w:noProof/>
        </w:rPr>
      </w:r>
      <w:r>
        <w:rPr>
          <w:noProof/>
        </w:rPr>
        <w:fldChar w:fldCharType="separate"/>
      </w:r>
      <w:r>
        <w:rPr>
          <w:noProof/>
        </w:rPr>
        <w:t>103</w:t>
      </w:r>
      <w:r>
        <w:rPr>
          <w:noProof/>
        </w:rPr>
        <w:fldChar w:fldCharType="end"/>
      </w:r>
    </w:p>
    <w:p w14:paraId="7263CEA5" w14:textId="4F5041D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_Toc187261503 \h </w:instrText>
      </w:r>
      <w:r>
        <w:rPr>
          <w:noProof/>
        </w:rPr>
      </w:r>
      <w:r>
        <w:rPr>
          <w:noProof/>
        </w:rPr>
        <w:fldChar w:fldCharType="separate"/>
      </w:r>
      <w:r>
        <w:rPr>
          <w:noProof/>
        </w:rPr>
        <w:t>103</w:t>
      </w:r>
      <w:r>
        <w:rPr>
          <w:noProof/>
        </w:rPr>
        <w:fldChar w:fldCharType="end"/>
      </w:r>
    </w:p>
    <w:p w14:paraId="79FB7D1C" w14:textId="2BA697F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_Toc187261504 \h </w:instrText>
      </w:r>
      <w:r>
        <w:rPr>
          <w:noProof/>
        </w:rPr>
      </w:r>
      <w:r>
        <w:rPr>
          <w:noProof/>
        </w:rPr>
        <w:fldChar w:fldCharType="separate"/>
      </w:r>
      <w:r>
        <w:rPr>
          <w:noProof/>
        </w:rPr>
        <w:t>103</w:t>
      </w:r>
      <w:r>
        <w:rPr>
          <w:noProof/>
        </w:rPr>
        <w:fldChar w:fldCharType="end"/>
      </w:r>
    </w:p>
    <w:p w14:paraId="3FFB8E0A" w14:textId="08CEB5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_Toc187261505 \h </w:instrText>
      </w:r>
      <w:r>
        <w:rPr>
          <w:noProof/>
        </w:rPr>
      </w:r>
      <w:r>
        <w:rPr>
          <w:noProof/>
        </w:rPr>
        <w:fldChar w:fldCharType="separate"/>
      </w:r>
      <w:r>
        <w:rPr>
          <w:noProof/>
        </w:rPr>
        <w:t>104</w:t>
      </w:r>
      <w:r>
        <w:rPr>
          <w:noProof/>
        </w:rPr>
        <w:fldChar w:fldCharType="end"/>
      </w:r>
    </w:p>
    <w:p w14:paraId="3084DAA5" w14:textId="547F935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_Toc187261506 \h </w:instrText>
      </w:r>
      <w:r>
        <w:rPr>
          <w:noProof/>
        </w:rPr>
      </w:r>
      <w:r>
        <w:rPr>
          <w:noProof/>
        </w:rPr>
        <w:fldChar w:fldCharType="separate"/>
      </w:r>
      <w:r>
        <w:rPr>
          <w:noProof/>
        </w:rPr>
        <w:t>104</w:t>
      </w:r>
      <w:r>
        <w:rPr>
          <w:noProof/>
        </w:rPr>
        <w:fldChar w:fldCharType="end"/>
      </w:r>
    </w:p>
    <w:p w14:paraId="73C4AA94" w14:textId="69D6B69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_Toc187261507 \h </w:instrText>
      </w:r>
      <w:r>
        <w:rPr>
          <w:noProof/>
        </w:rPr>
      </w:r>
      <w:r>
        <w:rPr>
          <w:noProof/>
        </w:rPr>
        <w:fldChar w:fldCharType="separate"/>
      </w:r>
      <w:r>
        <w:rPr>
          <w:noProof/>
        </w:rPr>
        <w:t>104</w:t>
      </w:r>
      <w:r>
        <w:rPr>
          <w:noProof/>
        </w:rPr>
        <w:fldChar w:fldCharType="end"/>
      </w:r>
    </w:p>
    <w:p w14:paraId="5AD0EA46" w14:textId="310693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_Toc187261508 \h </w:instrText>
      </w:r>
      <w:r>
        <w:rPr>
          <w:noProof/>
        </w:rPr>
      </w:r>
      <w:r>
        <w:rPr>
          <w:noProof/>
        </w:rPr>
        <w:fldChar w:fldCharType="separate"/>
      </w:r>
      <w:r>
        <w:rPr>
          <w:noProof/>
        </w:rPr>
        <w:t>104</w:t>
      </w:r>
      <w:r>
        <w:rPr>
          <w:noProof/>
        </w:rPr>
        <w:fldChar w:fldCharType="end"/>
      </w:r>
    </w:p>
    <w:p w14:paraId="1BB858AC" w14:textId="4813AF7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_Toc187261509 \h </w:instrText>
      </w:r>
      <w:r>
        <w:rPr>
          <w:noProof/>
        </w:rPr>
      </w:r>
      <w:r>
        <w:rPr>
          <w:noProof/>
        </w:rPr>
        <w:fldChar w:fldCharType="separate"/>
      </w:r>
      <w:r>
        <w:rPr>
          <w:noProof/>
        </w:rPr>
        <w:t>104</w:t>
      </w:r>
      <w:r>
        <w:rPr>
          <w:noProof/>
        </w:rPr>
        <w:fldChar w:fldCharType="end"/>
      </w:r>
    </w:p>
    <w:p w14:paraId="0A2E7EC7" w14:textId="75AEACE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_Toc187261510 \h </w:instrText>
      </w:r>
      <w:r>
        <w:rPr>
          <w:noProof/>
        </w:rPr>
      </w:r>
      <w:r>
        <w:rPr>
          <w:noProof/>
        </w:rPr>
        <w:fldChar w:fldCharType="separate"/>
      </w:r>
      <w:r>
        <w:rPr>
          <w:noProof/>
        </w:rPr>
        <w:t>104</w:t>
      </w:r>
      <w:r>
        <w:rPr>
          <w:noProof/>
        </w:rPr>
        <w:fldChar w:fldCharType="end"/>
      </w:r>
    </w:p>
    <w:p w14:paraId="34C245ED" w14:textId="2FAEF1C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_Toc187261511 \h </w:instrText>
      </w:r>
      <w:r>
        <w:rPr>
          <w:noProof/>
        </w:rPr>
      </w:r>
      <w:r>
        <w:rPr>
          <w:noProof/>
        </w:rPr>
        <w:fldChar w:fldCharType="separate"/>
      </w:r>
      <w:r>
        <w:rPr>
          <w:noProof/>
        </w:rPr>
        <w:t>105</w:t>
      </w:r>
      <w:r>
        <w:rPr>
          <w:noProof/>
        </w:rPr>
        <w:fldChar w:fldCharType="end"/>
      </w:r>
    </w:p>
    <w:p w14:paraId="1C016054" w14:textId="43B1842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In-band blocking</w:t>
      </w:r>
      <w:r>
        <w:rPr>
          <w:noProof/>
        </w:rPr>
        <w:tab/>
      </w:r>
      <w:r>
        <w:rPr>
          <w:noProof/>
        </w:rPr>
        <w:fldChar w:fldCharType="begin"/>
      </w:r>
      <w:r>
        <w:rPr>
          <w:noProof/>
        </w:rPr>
        <w:instrText xml:space="preserve"> PAGEREF _Toc187261512 \h </w:instrText>
      </w:r>
      <w:r>
        <w:rPr>
          <w:noProof/>
        </w:rPr>
      </w:r>
      <w:r>
        <w:rPr>
          <w:noProof/>
        </w:rPr>
        <w:fldChar w:fldCharType="separate"/>
      </w:r>
      <w:r>
        <w:rPr>
          <w:noProof/>
        </w:rPr>
        <w:t>106</w:t>
      </w:r>
      <w:r>
        <w:rPr>
          <w:noProof/>
        </w:rPr>
        <w:fldChar w:fldCharType="end"/>
      </w:r>
    </w:p>
    <w:p w14:paraId="7BD93813" w14:textId="2371A0B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_Toc187261513 \h </w:instrText>
      </w:r>
      <w:r>
        <w:rPr>
          <w:noProof/>
        </w:rPr>
      </w:r>
      <w:r>
        <w:rPr>
          <w:noProof/>
        </w:rPr>
        <w:fldChar w:fldCharType="separate"/>
      </w:r>
      <w:r>
        <w:rPr>
          <w:noProof/>
        </w:rPr>
        <w:t>106</w:t>
      </w:r>
      <w:r>
        <w:rPr>
          <w:noProof/>
        </w:rPr>
        <w:fldChar w:fldCharType="end"/>
      </w:r>
    </w:p>
    <w:p w14:paraId="57492EA2" w14:textId="561413D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_Toc187261514 \h </w:instrText>
      </w:r>
      <w:r>
        <w:rPr>
          <w:noProof/>
        </w:rPr>
      </w:r>
      <w:r>
        <w:rPr>
          <w:noProof/>
        </w:rPr>
        <w:fldChar w:fldCharType="separate"/>
      </w:r>
      <w:r>
        <w:rPr>
          <w:noProof/>
        </w:rPr>
        <w:t>106</w:t>
      </w:r>
      <w:r>
        <w:rPr>
          <w:noProof/>
        </w:rPr>
        <w:fldChar w:fldCharType="end"/>
      </w:r>
    </w:p>
    <w:p w14:paraId="2D8ECEE6" w14:textId="2A91E80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_Toc187261515 \h </w:instrText>
      </w:r>
      <w:r>
        <w:rPr>
          <w:noProof/>
        </w:rPr>
      </w:r>
      <w:r>
        <w:rPr>
          <w:noProof/>
        </w:rPr>
        <w:fldChar w:fldCharType="separate"/>
      </w:r>
      <w:r>
        <w:rPr>
          <w:noProof/>
        </w:rPr>
        <w:t>107</w:t>
      </w:r>
      <w:r>
        <w:rPr>
          <w:noProof/>
        </w:rPr>
        <w:fldChar w:fldCharType="end"/>
      </w:r>
    </w:p>
    <w:p w14:paraId="5AA4236C" w14:textId="4227949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_Toc187261516 \h </w:instrText>
      </w:r>
      <w:r>
        <w:rPr>
          <w:noProof/>
        </w:rPr>
      </w:r>
      <w:r>
        <w:rPr>
          <w:noProof/>
        </w:rPr>
        <w:fldChar w:fldCharType="separate"/>
      </w:r>
      <w:r>
        <w:rPr>
          <w:noProof/>
        </w:rPr>
        <w:t>107</w:t>
      </w:r>
      <w:r>
        <w:rPr>
          <w:noProof/>
        </w:rPr>
        <w:fldChar w:fldCharType="end"/>
      </w:r>
    </w:p>
    <w:p w14:paraId="65EFC637" w14:textId="3961B8D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_Toc187261517 \h </w:instrText>
      </w:r>
      <w:r>
        <w:rPr>
          <w:noProof/>
        </w:rPr>
      </w:r>
      <w:r>
        <w:rPr>
          <w:noProof/>
        </w:rPr>
        <w:fldChar w:fldCharType="separate"/>
      </w:r>
      <w:r>
        <w:rPr>
          <w:noProof/>
        </w:rPr>
        <w:t>107</w:t>
      </w:r>
      <w:r>
        <w:rPr>
          <w:noProof/>
        </w:rPr>
        <w:fldChar w:fldCharType="end"/>
      </w:r>
    </w:p>
    <w:p w14:paraId="3A941FF8" w14:textId="1F60EA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general blocking</w:t>
      </w:r>
      <w:r>
        <w:rPr>
          <w:noProof/>
        </w:rPr>
        <w:tab/>
      </w:r>
      <w:r>
        <w:rPr>
          <w:noProof/>
        </w:rPr>
        <w:fldChar w:fldCharType="begin"/>
      </w:r>
      <w:r>
        <w:rPr>
          <w:noProof/>
        </w:rPr>
        <w:instrText xml:space="preserve"> PAGEREF _Toc187261518 \h </w:instrText>
      </w:r>
      <w:r>
        <w:rPr>
          <w:noProof/>
        </w:rPr>
      </w:r>
      <w:r>
        <w:rPr>
          <w:noProof/>
        </w:rPr>
        <w:fldChar w:fldCharType="separate"/>
      </w:r>
      <w:r>
        <w:rPr>
          <w:noProof/>
        </w:rPr>
        <w:t>107</w:t>
      </w:r>
      <w:r>
        <w:rPr>
          <w:noProof/>
        </w:rPr>
        <w:fldChar w:fldCharType="end"/>
      </w:r>
    </w:p>
    <w:p w14:paraId="5F9B4DD3" w14:textId="0AFA0C0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 for narrowband blocking</w:t>
      </w:r>
      <w:r>
        <w:rPr>
          <w:noProof/>
        </w:rPr>
        <w:tab/>
      </w:r>
      <w:r>
        <w:rPr>
          <w:noProof/>
        </w:rPr>
        <w:fldChar w:fldCharType="begin"/>
      </w:r>
      <w:r>
        <w:rPr>
          <w:noProof/>
        </w:rPr>
        <w:instrText xml:space="preserve"> PAGEREF _Toc187261519 \h </w:instrText>
      </w:r>
      <w:r>
        <w:rPr>
          <w:noProof/>
        </w:rPr>
      </w:r>
      <w:r>
        <w:rPr>
          <w:noProof/>
        </w:rPr>
        <w:fldChar w:fldCharType="separate"/>
      </w:r>
      <w:r>
        <w:rPr>
          <w:noProof/>
        </w:rPr>
        <w:t>107</w:t>
      </w:r>
      <w:r>
        <w:rPr>
          <w:noProof/>
        </w:rPr>
        <w:fldChar w:fldCharType="end"/>
      </w:r>
    </w:p>
    <w:p w14:paraId="64058499" w14:textId="6432CD1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_Toc187261520 \h </w:instrText>
      </w:r>
      <w:r>
        <w:rPr>
          <w:noProof/>
        </w:rPr>
      </w:r>
      <w:r>
        <w:rPr>
          <w:noProof/>
        </w:rPr>
        <w:fldChar w:fldCharType="separate"/>
      </w:r>
      <w:r>
        <w:rPr>
          <w:noProof/>
        </w:rPr>
        <w:t>108</w:t>
      </w:r>
      <w:r>
        <w:rPr>
          <w:noProof/>
        </w:rPr>
        <w:fldChar w:fldCharType="end"/>
      </w:r>
    </w:p>
    <w:p w14:paraId="42BCBF78" w14:textId="6A0C29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IAB-DU</w:t>
      </w:r>
      <w:r>
        <w:rPr>
          <w:noProof/>
        </w:rPr>
        <w:tab/>
      </w:r>
      <w:r>
        <w:rPr>
          <w:noProof/>
        </w:rPr>
        <w:fldChar w:fldCharType="begin"/>
      </w:r>
      <w:r>
        <w:rPr>
          <w:noProof/>
        </w:rPr>
        <w:instrText xml:space="preserve"> PAGEREF _Toc187261521 \h </w:instrText>
      </w:r>
      <w:r>
        <w:rPr>
          <w:noProof/>
        </w:rPr>
      </w:r>
      <w:r>
        <w:rPr>
          <w:noProof/>
        </w:rPr>
        <w:fldChar w:fldCharType="separate"/>
      </w:r>
      <w:r>
        <w:rPr>
          <w:noProof/>
        </w:rPr>
        <w:t>108</w:t>
      </w:r>
      <w:r>
        <w:rPr>
          <w:noProof/>
        </w:rPr>
        <w:fldChar w:fldCharType="end"/>
      </w:r>
    </w:p>
    <w:p w14:paraId="5E0A28EC" w14:textId="2D7A61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 for IAB-MT</w:t>
      </w:r>
      <w:r>
        <w:rPr>
          <w:noProof/>
        </w:rPr>
        <w:tab/>
      </w:r>
      <w:r>
        <w:rPr>
          <w:noProof/>
        </w:rPr>
        <w:fldChar w:fldCharType="begin"/>
      </w:r>
      <w:r>
        <w:rPr>
          <w:noProof/>
        </w:rPr>
        <w:instrText xml:space="preserve"> PAGEREF _Toc187261522 \h </w:instrText>
      </w:r>
      <w:r>
        <w:rPr>
          <w:noProof/>
        </w:rPr>
      </w:r>
      <w:r>
        <w:rPr>
          <w:noProof/>
        </w:rPr>
        <w:fldChar w:fldCharType="separate"/>
      </w:r>
      <w:r>
        <w:rPr>
          <w:noProof/>
        </w:rPr>
        <w:t>110</w:t>
      </w:r>
      <w:r>
        <w:rPr>
          <w:noProof/>
        </w:rPr>
        <w:fldChar w:fldCharType="end"/>
      </w:r>
    </w:p>
    <w:p w14:paraId="46D0C6C4" w14:textId="1848EF8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Out-of-band blocking</w:t>
      </w:r>
      <w:r>
        <w:rPr>
          <w:noProof/>
        </w:rPr>
        <w:tab/>
      </w:r>
      <w:r>
        <w:rPr>
          <w:noProof/>
        </w:rPr>
        <w:fldChar w:fldCharType="begin"/>
      </w:r>
      <w:r>
        <w:rPr>
          <w:noProof/>
        </w:rPr>
        <w:instrText xml:space="preserve"> PAGEREF _Toc187261523 \h </w:instrText>
      </w:r>
      <w:r>
        <w:rPr>
          <w:noProof/>
        </w:rPr>
      </w:r>
      <w:r>
        <w:rPr>
          <w:noProof/>
        </w:rPr>
        <w:fldChar w:fldCharType="separate"/>
      </w:r>
      <w:r>
        <w:rPr>
          <w:noProof/>
        </w:rPr>
        <w:t>112</w:t>
      </w:r>
      <w:r>
        <w:rPr>
          <w:noProof/>
        </w:rPr>
        <w:fldChar w:fldCharType="end"/>
      </w:r>
    </w:p>
    <w:p w14:paraId="52662FA8" w14:textId="4ED1F45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_Toc187261524 \h </w:instrText>
      </w:r>
      <w:r>
        <w:rPr>
          <w:noProof/>
        </w:rPr>
      </w:r>
      <w:r>
        <w:rPr>
          <w:noProof/>
        </w:rPr>
        <w:fldChar w:fldCharType="separate"/>
      </w:r>
      <w:r>
        <w:rPr>
          <w:noProof/>
        </w:rPr>
        <w:t>112</w:t>
      </w:r>
      <w:r>
        <w:rPr>
          <w:noProof/>
        </w:rPr>
        <w:fldChar w:fldCharType="end"/>
      </w:r>
    </w:p>
    <w:p w14:paraId="353F33CC" w14:textId="1009FB1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_Toc187261525 \h </w:instrText>
      </w:r>
      <w:r>
        <w:rPr>
          <w:noProof/>
        </w:rPr>
      </w:r>
      <w:r>
        <w:rPr>
          <w:noProof/>
        </w:rPr>
        <w:fldChar w:fldCharType="separate"/>
      </w:r>
      <w:r>
        <w:rPr>
          <w:noProof/>
        </w:rPr>
        <w:t>112</w:t>
      </w:r>
      <w:r>
        <w:rPr>
          <w:noProof/>
        </w:rPr>
        <w:fldChar w:fldCharType="end"/>
      </w:r>
    </w:p>
    <w:p w14:paraId="54B2E4F0" w14:textId="01B166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_Toc187261526 \h </w:instrText>
      </w:r>
      <w:r>
        <w:rPr>
          <w:noProof/>
        </w:rPr>
      </w:r>
      <w:r>
        <w:rPr>
          <w:noProof/>
        </w:rPr>
        <w:fldChar w:fldCharType="separate"/>
      </w:r>
      <w:r>
        <w:rPr>
          <w:noProof/>
        </w:rPr>
        <w:t>113</w:t>
      </w:r>
      <w:r>
        <w:rPr>
          <w:noProof/>
        </w:rPr>
        <w:fldChar w:fldCharType="end"/>
      </w:r>
    </w:p>
    <w:p w14:paraId="6E059E21" w14:textId="4CFE251C"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_Toc187261527 \h </w:instrText>
      </w:r>
      <w:r>
        <w:rPr>
          <w:noProof/>
        </w:rPr>
      </w:r>
      <w:r>
        <w:rPr>
          <w:noProof/>
        </w:rPr>
        <w:fldChar w:fldCharType="separate"/>
      </w:r>
      <w:r>
        <w:rPr>
          <w:noProof/>
        </w:rPr>
        <w:t>113</w:t>
      </w:r>
      <w:r>
        <w:rPr>
          <w:noProof/>
        </w:rPr>
        <w:fldChar w:fldCharType="end"/>
      </w:r>
    </w:p>
    <w:p w14:paraId="68905B1C" w14:textId="484EF11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_Toc187261528 \h </w:instrText>
      </w:r>
      <w:r>
        <w:rPr>
          <w:noProof/>
        </w:rPr>
      </w:r>
      <w:r>
        <w:rPr>
          <w:noProof/>
        </w:rPr>
        <w:fldChar w:fldCharType="separate"/>
      </w:r>
      <w:r>
        <w:rPr>
          <w:noProof/>
        </w:rPr>
        <w:t>113</w:t>
      </w:r>
      <w:r>
        <w:rPr>
          <w:noProof/>
        </w:rPr>
        <w:fldChar w:fldCharType="end"/>
      </w:r>
    </w:p>
    <w:p w14:paraId="05043C95" w14:textId="17F5FF5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_Toc187261529 \h </w:instrText>
      </w:r>
      <w:r>
        <w:rPr>
          <w:noProof/>
        </w:rPr>
      </w:r>
      <w:r>
        <w:rPr>
          <w:noProof/>
        </w:rPr>
        <w:fldChar w:fldCharType="separate"/>
      </w:r>
      <w:r>
        <w:rPr>
          <w:noProof/>
        </w:rPr>
        <w:t>113</w:t>
      </w:r>
      <w:r>
        <w:rPr>
          <w:noProof/>
        </w:rPr>
        <w:fldChar w:fldCharType="end"/>
      </w:r>
    </w:p>
    <w:p w14:paraId="0E94D9D4" w14:textId="6862C2A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_Toc187261530 \h </w:instrText>
      </w:r>
      <w:r>
        <w:rPr>
          <w:noProof/>
        </w:rPr>
      </w:r>
      <w:r>
        <w:rPr>
          <w:noProof/>
        </w:rPr>
        <w:fldChar w:fldCharType="separate"/>
      </w:r>
      <w:r>
        <w:rPr>
          <w:noProof/>
        </w:rPr>
        <w:t>113</w:t>
      </w:r>
      <w:r>
        <w:rPr>
          <w:noProof/>
        </w:rPr>
        <w:fldChar w:fldCharType="end"/>
      </w:r>
    </w:p>
    <w:p w14:paraId="7F75483E" w14:textId="48449EC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IAB-DU</w:t>
      </w:r>
      <w:r>
        <w:rPr>
          <w:noProof/>
        </w:rPr>
        <w:tab/>
      </w:r>
      <w:r>
        <w:rPr>
          <w:noProof/>
        </w:rPr>
        <w:fldChar w:fldCharType="begin"/>
      </w:r>
      <w:r>
        <w:rPr>
          <w:noProof/>
        </w:rPr>
        <w:instrText xml:space="preserve"> PAGEREF _Toc187261531 \h </w:instrText>
      </w:r>
      <w:r>
        <w:rPr>
          <w:noProof/>
        </w:rPr>
      </w:r>
      <w:r>
        <w:rPr>
          <w:noProof/>
        </w:rPr>
        <w:fldChar w:fldCharType="separate"/>
      </w:r>
      <w:r>
        <w:rPr>
          <w:noProof/>
        </w:rPr>
        <w:t>113</w:t>
      </w:r>
      <w:r>
        <w:rPr>
          <w:noProof/>
        </w:rPr>
        <w:fldChar w:fldCharType="end"/>
      </w:r>
    </w:p>
    <w:p w14:paraId="5161757F" w14:textId="2835466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IAB-DU</w:t>
      </w:r>
      <w:r>
        <w:rPr>
          <w:noProof/>
        </w:rPr>
        <w:tab/>
      </w:r>
      <w:r>
        <w:rPr>
          <w:noProof/>
        </w:rPr>
        <w:fldChar w:fldCharType="begin"/>
      </w:r>
      <w:r>
        <w:rPr>
          <w:noProof/>
        </w:rPr>
        <w:instrText xml:space="preserve"> PAGEREF _Toc187261532 \h </w:instrText>
      </w:r>
      <w:r>
        <w:rPr>
          <w:noProof/>
        </w:rPr>
      </w:r>
      <w:r>
        <w:rPr>
          <w:noProof/>
        </w:rPr>
        <w:fldChar w:fldCharType="separate"/>
      </w:r>
      <w:r>
        <w:rPr>
          <w:noProof/>
        </w:rPr>
        <w:t>114</w:t>
      </w:r>
      <w:r>
        <w:rPr>
          <w:noProof/>
        </w:rPr>
        <w:fldChar w:fldCharType="end"/>
      </w:r>
    </w:p>
    <w:p w14:paraId="22E57676" w14:textId="163EF28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 requirements for IAB-MT</w:t>
      </w:r>
      <w:r>
        <w:rPr>
          <w:noProof/>
        </w:rPr>
        <w:tab/>
      </w:r>
      <w:r>
        <w:rPr>
          <w:noProof/>
        </w:rPr>
        <w:fldChar w:fldCharType="begin"/>
      </w:r>
      <w:r>
        <w:rPr>
          <w:noProof/>
        </w:rPr>
        <w:instrText xml:space="preserve"> PAGEREF _Toc187261533 \h </w:instrText>
      </w:r>
      <w:r>
        <w:rPr>
          <w:noProof/>
        </w:rPr>
      </w:r>
      <w:r>
        <w:rPr>
          <w:noProof/>
        </w:rPr>
        <w:fldChar w:fldCharType="separate"/>
      </w:r>
      <w:r>
        <w:rPr>
          <w:noProof/>
        </w:rPr>
        <w:t>114</w:t>
      </w:r>
      <w:r>
        <w:rPr>
          <w:noProof/>
        </w:rPr>
        <w:fldChar w:fldCharType="end"/>
      </w:r>
    </w:p>
    <w:p w14:paraId="57FE40DE" w14:textId="63976D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Co-location requirements for IAB-MT</w:t>
      </w:r>
      <w:r>
        <w:rPr>
          <w:noProof/>
        </w:rPr>
        <w:tab/>
      </w:r>
      <w:r>
        <w:rPr>
          <w:noProof/>
        </w:rPr>
        <w:fldChar w:fldCharType="begin"/>
      </w:r>
      <w:r>
        <w:rPr>
          <w:noProof/>
        </w:rPr>
        <w:instrText xml:space="preserve"> PAGEREF _Toc187261534 \h </w:instrText>
      </w:r>
      <w:r>
        <w:rPr>
          <w:noProof/>
        </w:rPr>
      </w:r>
      <w:r>
        <w:rPr>
          <w:noProof/>
        </w:rPr>
        <w:fldChar w:fldCharType="separate"/>
      </w:r>
      <w:r>
        <w:rPr>
          <w:noProof/>
        </w:rPr>
        <w:t>115</w:t>
      </w:r>
      <w:r>
        <w:rPr>
          <w:noProof/>
        </w:rPr>
        <w:fldChar w:fldCharType="end"/>
      </w:r>
    </w:p>
    <w:p w14:paraId="500B60BC" w14:textId="4073109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_Toc187261535 \h </w:instrText>
      </w:r>
      <w:r>
        <w:rPr>
          <w:noProof/>
        </w:rPr>
      </w:r>
      <w:r>
        <w:rPr>
          <w:noProof/>
        </w:rPr>
        <w:fldChar w:fldCharType="separate"/>
      </w:r>
      <w:r>
        <w:rPr>
          <w:noProof/>
        </w:rPr>
        <w:t>116</w:t>
      </w:r>
      <w:r>
        <w:rPr>
          <w:noProof/>
        </w:rPr>
        <w:fldChar w:fldCharType="end"/>
      </w:r>
    </w:p>
    <w:p w14:paraId="5F8AEF33" w14:textId="601E7D5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_Toc187261536 \h </w:instrText>
      </w:r>
      <w:r>
        <w:rPr>
          <w:noProof/>
        </w:rPr>
      </w:r>
      <w:r>
        <w:rPr>
          <w:noProof/>
        </w:rPr>
        <w:fldChar w:fldCharType="separate"/>
      </w:r>
      <w:r>
        <w:rPr>
          <w:noProof/>
        </w:rPr>
        <w:t>116</w:t>
      </w:r>
      <w:r>
        <w:rPr>
          <w:noProof/>
        </w:rPr>
        <w:fldChar w:fldCharType="end"/>
      </w:r>
    </w:p>
    <w:p w14:paraId="70076EBC" w14:textId="5C057B0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_Toc187261537 \h </w:instrText>
      </w:r>
      <w:r>
        <w:rPr>
          <w:noProof/>
        </w:rPr>
      </w:r>
      <w:r>
        <w:rPr>
          <w:noProof/>
        </w:rPr>
        <w:fldChar w:fldCharType="separate"/>
      </w:r>
      <w:r>
        <w:rPr>
          <w:noProof/>
        </w:rPr>
        <w:t>116</w:t>
      </w:r>
      <w:r>
        <w:rPr>
          <w:noProof/>
        </w:rPr>
        <w:fldChar w:fldCharType="end"/>
      </w:r>
    </w:p>
    <w:p w14:paraId="6830221F" w14:textId="0393E4F1"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_Toc187261538 \h </w:instrText>
      </w:r>
      <w:r>
        <w:rPr>
          <w:noProof/>
        </w:rPr>
      </w:r>
      <w:r>
        <w:rPr>
          <w:noProof/>
        </w:rPr>
        <w:fldChar w:fldCharType="separate"/>
      </w:r>
      <w:r>
        <w:rPr>
          <w:noProof/>
        </w:rPr>
        <w:t>116</w:t>
      </w:r>
      <w:r>
        <w:rPr>
          <w:noProof/>
        </w:rPr>
        <w:fldChar w:fldCharType="end"/>
      </w:r>
    </w:p>
    <w:p w14:paraId="1999FAF9" w14:textId="27F3E1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_Toc187261539 \h </w:instrText>
      </w:r>
      <w:r>
        <w:rPr>
          <w:noProof/>
        </w:rPr>
      </w:r>
      <w:r>
        <w:rPr>
          <w:noProof/>
        </w:rPr>
        <w:fldChar w:fldCharType="separate"/>
      </w:r>
      <w:r>
        <w:rPr>
          <w:noProof/>
        </w:rPr>
        <w:t>117</w:t>
      </w:r>
      <w:r>
        <w:rPr>
          <w:noProof/>
        </w:rPr>
        <w:fldChar w:fldCharType="end"/>
      </w:r>
    </w:p>
    <w:p w14:paraId="433DD1A9" w14:textId="7FA489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_Toc187261540 \h </w:instrText>
      </w:r>
      <w:r>
        <w:rPr>
          <w:noProof/>
        </w:rPr>
      </w:r>
      <w:r>
        <w:rPr>
          <w:noProof/>
        </w:rPr>
        <w:fldChar w:fldCharType="separate"/>
      </w:r>
      <w:r>
        <w:rPr>
          <w:noProof/>
        </w:rPr>
        <w:t>117</w:t>
      </w:r>
      <w:r>
        <w:rPr>
          <w:noProof/>
        </w:rPr>
        <w:fldChar w:fldCharType="end"/>
      </w:r>
    </w:p>
    <w:p w14:paraId="35A12ADE" w14:textId="4C6BEC3D"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_Toc187261541 \h </w:instrText>
      </w:r>
      <w:r>
        <w:rPr>
          <w:noProof/>
        </w:rPr>
      </w:r>
      <w:r>
        <w:rPr>
          <w:noProof/>
        </w:rPr>
        <w:fldChar w:fldCharType="separate"/>
      </w:r>
      <w:r>
        <w:rPr>
          <w:noProof/>
        </w:rPr>
        <w:t>117</w:t>
      </w:r>
      <w:r>
        <w:rPr>
          <w:noProof/>
        </w:rPr>
        <w:fldChar w:fldCharType="end"/>
      </w:r>
    </w:p>
    <w:p w14:paraId="02F664C3" w14:textId="69AAB06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_Toc187261542 \h </w:instrText>
      </w:r>
      <w:r>
        <w:rPr>
          <w:noProof/>
        </w:rPr>
      </w:r>
      <w:r>
        <w:rPr>
          <w:noProof/>
        </w:rPr>
        <w:fldChar w:fldCharType="separate"/>
      </w:r>
      <w:r>
        <w:rPr>
          <w:noProof/>
        </w:rPr>
        <w:t>117</w:t>
      </w:r>
      <w:r>
        <w:rPr>
          <w:noProof/>
        </w:rPr>
        <w:fldChar w:fldCharType="end"/>
      </w:r>
    </w:p>
    <w:p w14:paraId="418445B6" w14:textId="5C7BD041"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IAB-DU</w:t>
      </w:r>
      <w:r>
        <w:rPr>
          <w:noProof/>
        </w:rPr>
        <w:tab/>
      </w:r>
      <w:r>
        <w:rPr>
          <w:noProof/>
        </w:rPr>
        <w:fldChar w:fldCharType="begin"/>
      </w:r>
      <w:r>
        <w:rPr>
          <w:noProof/>
        </w:rPr>
        <w:instrText xml:space="preserve"> PAGEREF _Toc187261543 \h </w:instrText>
      </w:r>
      <w:r>
        <w:rPr>
          <w:noProof/>
        </w:rPr>
      </w:r>
      <w:r>
        <w:rPr>
          <w:noProof/>
        </w:rPr>
        <w:fldChar w:fldCharType="separate"/>
      </w:r>
      <w:r>
        <w:rPr>
          <w:noProof/>
        </w:rPr>
        <w:t>117</w:t>
      </w:r>
      <w:r>
        <w:rPr>
          <w:noProof/>
        </w:rPr>
        <w:fldChar w:fldCharType="end"/>
      </w:r>
    </w:p>
    <w:p w14:paraId="0A732BCB" w14:textId="2C393C6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IAB-DU</w:t>
      </w:r>
      <w:r>
        <w:rPr>
          <w:noProof/>
        </w:rPr>
        <w:tab/>
      </w:r>
      <w:r>
        <w:rPr>
          <w:noProof/>
        </w:rPr>
        <w:fldChar w:fldCharType="begin"/>
      </w:r>
      <w:r>
        <w:rPr>
          <w:noProof/>
        </w:rPr>
        <w:instrText xml:space="preserve"> PAGEREF _Toc187261544 \h </w:instrText>
      </w:r>
      <w:r>
        <w:rPr>
          <w:noProof/>
        </w:rPr>
      </w:r>
      <w:r>
        <w:rPr>
          <w:noProof/>
        </w:rPr>
        <w:fldChar w:fldCharType="separate"/>
      </w:r>
      <w:r>
        <w:rPr>
          <w:noProof/>
        </w:rPr>
        <w:t>118</w:t>
      </w:r>
      <w:r>
        <w:rPr>
          <w:noProof/>
        </w:rPr>
        <w:fldChar w:fldCharType="end"/>
      </w:r>
    </w:p>
    <w:p w14:paraId="7F63B899" w14:textId="0BE0723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limits for IAB-MT</w:t>
      </w:r>
      <w:r>
        <w:rPr>
          <w:noProof/>
        </w:rPr>
        <w:tab/>
      </w:r>
      <w:r>
        <w:rPr>
          <w:noProof/>
        </w:rPr>
        <w:fldChar w:fldCharType="begin"/>
      </w:r>
      <w:r>
        <w:rPr>
          <w:noProof/>
        </w:rPr>
        <w:instrText xml:space="preserve"> PAGEREF _Toc187261545 \h </w:instrText>
      </w:r>
      <w:r>
        <w:rPr>
          <w:noProof/>
        </w:rPr>
      </w:r>
      <w:r>
        <w:rPr>
          <w:noProof/>
        </w:rPr>
        <w:fldChar w:fldCharType="separate"/>
      </w:r>
      <w:r>
        <w:rPr>
          <w:noProof/>
        </w:rPr>
        <w:t>118</w:t>
      </w:r>
      <w:r>
        <w:rPr>
          <w:noProof/>
        </w:rPr>
        <w:fldChar w:fldCharType="end"/>
      </w:r>
    </w:p>
    <w:p w14:paraId="2FADCC14" w14:textId="430537A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 for IAB-MT</w:t>
      </w:r>
      <w:r>
        <w:rPr>
          <w:noProof/>
        </w:rPr>
        <w:tab/>
      </w:r>
      <w:r>
        <w:rPr>
          <w:noProof/>
        </w:rPr>
        <w:fldChar w:fldCharType="begin"/>
      </w:r>
      <w:r>
        <w:rPr>
          <w:noProof/>
        </w:rPr>
        <w:instrText xml:space="preserve"> PAGEREF _Toc187261546 \h </w:instrText>
      </w:r>
      <w:r>
        <w:rPr>
          <w:noProof/>
        </w:rPr>
      </w:r>
      <w:r>
        <w:rPr>
          <w:noProof/>
        </w:rPr>
        <w:fldChar w:fldCharType="separate"/>
      </w:r>
      <w:r>
        <w:rPr>
          <w:noProof/>
        </w:rPr>
        <w:t>119</w:t>
      </w:r>
      <w:r>
        <w:rPr>
          <w:noProof/>
        </w:rPr>
        <w:fldChar w:fldCharType="end"/>
      </w:r>
    </w:p>
    <w:p w14:paraId="397AF6E7" w14:textId="5494191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w:t>
      </w:r>
      <w:r>
        <w:rPr>
          <w:noProof/>
        </w:rPr>
        <w:tab/>
      </w:r>
      <w:r>
        <w:rPr>
          <w:noProof/>
        </w:rPr>
        <w:fldChar w:fldCharType="begin"/>
      </w:r>
      <w:r>
        <w:rPr>
          <w:noProof/>
        </w:rPr>
        <w:instrText xml:space="preserve"> PAGEREF _Toc187261547 \h </w:instrText>
      </w:r>
      <w:r>
        <w:rPr>
          <w:noProof/>
        </w:rPr>
      </w:r>
      <w:r>
        <w:rPr>
          <w:noProof/>
        </w:rPr>
        <w:fldChar w:fldCharType="separate"/>
      </w:r>
      <w:r>
        <w:rPr>
          <w:noProof/>
        </w:rPr>
        <w:t>119</w:t>
      </w:r>
      <w:r>
        <w:rPr>
          <w:noProof/>
        </w:rPr>
        <w:fldChar w:fldCharType="end"/>
      </w:r>
    </w:p>
    <w:p w14:paraId="3D5EDB61" w14:textId="45BF3FF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_Toc187261548 \h </w:instrText>
      </w:r>
      <w:r>
        <w:rPr>
          <w:noProof/>
        </w:rPr>
      </w:r>
      <w:r>
        <w:rPr>
          <w:noProof/>
        </w:rPr>
        <w:fldChar w:fldCharType="separate"/>
      </w:r>
      <w:r>
        <w:rPr>
          <w:noProof/>
        </w:rPr>
        <w:t>119</w:t>
      </w:r>
      <w:r>
        <w:rPr>
          <w:noProof/>
        </w:rPr>
        <w:fldChar w:fldCharType="end"/>
      </w:r>
    </w:p>
    <w:p w14:paraId="7B12DB72" w14:textId="345EE08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_Toc187261549 \h </w:instrText>
      </w:r>
      <w:r>
        <w:rPr>
          <w:noProof/>
        </w:rPr>
      </w:r>
      <w:r>
        <w:rPr>
          <w:noProof/>
        </w:rPr>
        <w:fldChar w:fldCharType="separate"/>
      </w:r>
      <w:r>
        <w:rPr>
          <w:noProof/>
        </w:rPr>
        <w:t>119</w:t>
      </w:r>
      <w:r>
        <w:rPr>
          <w:noProof/>
        </w:rPr>
        <w:fldChar w:fldCharType="end"/>
      </w:r>
    </w:p>
    <w:p w14:paraId="1D79A1FF" w14:textId="33D8FA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_Toc187261550 \h </w:instrText>
      </w:r>
      <w:r>
        <w:rPr>
          <w:noProof/>
        </w:rPr>
      </w:r>
      <w:r>
        <w:rPr>
          <w:noProof/>
        </w:rPr>
        <w:fldChar w:fldCharType="separate"/>
      </w:r>
      <w:r>
        <w:rPr>
          <w:noProof/>
        </w:rPr>
        <w:t>120</w:t>
      </w:r>
      <w:r>
        <w:rPr>
          <w:noProof/>
        </w:rPr>
        <w:fldChar w:fldCharType="end"/>
      </w:r>
    </w:p>
    <w:p w14:paraId="5E487798" w14:textId="024E6F4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_Toc187261551 \h </w:instrText>
      </w:r>
      <w:r>
        <w:rPr>
          <w:noProof/>
        </w:rPr>
      </w:r>
      <w:r>
        <w:rPr>
          <w:noProof/>
        </w:rPr>
        <w:fldChar w:fldCharType="separate"/>
      </w:r>
      <w:r>
        <w:rPr>
          <w:noProof/>
        </w:rPr>
        <w:t>120</w:t>
      </w:r>
      <w:r>
        <w:rPr>
          <w:noProof/>
        </w:rPr>
        <w:fldChar w:fldCharType="end"/>
      </w:r>
    </w:p>
    <w:p w14:paraId="1D20F8C2" w14:textId="375C2D9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7.7.4.1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_Toc187261552 \h </w:instrText>
      </w:r>
      <w:r>
        <w:rPr>
          <w:noProof/>
        </w:rPr>
      </w:r>
      <w:r>
        <w:rPr>
          <w:noProof/>
        </w:rPr>
        <w:fldChar w:fldCharType="separate"/>
      </w:r>
      <w:r>
        <w:rPr>
          <w:noProof/>
        </w:rPr>
        <w:t>120</w:t>
      </w:r>
      <w:r>
        <w:rPr>
          <w:noProof/>
        </w:rPr>
        <w:fldChar w:fldCharType="end"/>
      </w:r>
    </w:p>
    <w:p w14:paraId="14F3EB98" w14:textId="3EE2864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_Toc187261553 \h </w:instrText>
      </w:r>
      <w:r>
        <w:rPr>
          <w:noProof/>
        </w:rPr>
      </w:r>
      <w:r>
        <w:rPr>
          <w:noProof/>
        </w:rPr>
        <w:fldChar w:fldCharType="separate"/>
      </w:r>
      <w:r>
        <w:rPr>
          <w:noProof/>
        </w:rPr>
        <w:t>120</w:t>
      </w:r>
      <w:r>
        <w:rPr>
          <w:noProof/>
        </w:rPr>
        <w:fldChar w:fldCharType="end"/>
      </w:r>
    </w:p>
    <w:p w14:paraId="6CA1D3C6" w14:textId="4EBC9F80"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_Toc187261554 \h </w:instrText>
      </w:r>
      <w:r>
        <w:rPr>
          <w:noProof/>
        </w:rPr>
      </w:r>
      <w:r>
        <w:rPr>
          <w:noProof/>
        </w:rPr>
        <w:fldChar w:fldCharType="separate"/>
      </w:r>
      <w:r>
        <w:rPr>
          <w:noProof/>
        </w:rPr>
        <w:t>120</w:t>
      </w:r>
      <w:r>
        <w:rPr>
          <w:noProof/>
        </w:rPr>
        <w:fldChar w:fldCharType="end"/>
      </w:r>
    </w:p>
    <w:p w14:paraId="17463D8E" w14:textId="75B3921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_Toc187261555 \h </w:instrText>
      </w:r>
      <w:r>
        <w:rPr>
          <w:noProof/>
        </w:rPr>
      </w:r>
      <w:r>
        <w:rPr>
          <w:noProof/>
        </w:rPr>
        <w:fldChar w:fldCharType="separate"/>
      </w:r>
      <w:r>
        <w:rPr>
          <w:noProof/>
        </w:rPr>
        <w:t>120</w:t>
      </w:r>
      <w:r>
        <w:rPr>
          <w:noProof/>
        </w:rPr>
        <w:fldChar w:fldCharType="end"/>
      </w:r>
    </w:p>
    <w:p w14:paraId="7CB43657" w14:textId="1128FF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i/>
          <w:iCs/>
          <w:noProof/>
          <w:lang w:eastAsia="zh-CN"/>
        </w:rPr>
        <w:t>MT</w:t>
      </w:r>
      <w:r>
        <w:rPr>
          <w:noProof/>
        </w:rPr>
        <w:tab/>
      </w:r>
      <w:r>
        <w:rPr>
          <w:noProof/>
        </w:rPr>
        <w:fldChar w:fldCharType="begin"/>
      </w:r>
      <w:r>
        <w:rPr>
          <w:noProof/>
        </w:rPr>
        <w:instrText xml:space="preserve"> PAGEREF _Toc187261556 \h </w:instrText>
      </w:r>
      <w:r>
        <w:rPr>
          <w:noProof/>
        </w:rPr>
      </w:r>
      <w:r>
        <w:rPr>
          <w:noProof/>
        </w:rPr>
        <w:fldChar w:fldCharType="separate"/>
      </w:r>
      <w:r>
        <w:rPr>
          <w:noProof/>
        </w:rPr>
        <w:t>123</w:t>
      </w:r>
      <w:r>
        <w:rPr>
          <w:noProof/>
        </w:rPr>
        <w:fldChar w:fldCharType="end"/>
      </w:r>
    </w:p>
    <w:p w14:paraId="2895ABEE" w14:textId="3BA222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In-channel selectivity</w:t>
      </w:r>
      <w:r>
        <w:rPr>
          <w:noProof/>
        </w:rPr>
        <w:tab/>
      </w:r>
      <w:r>
        <w:rPr>
          <w:noProof/>
        </w:rPr>
        <w:fldChar w:fldCharType="begin"/>
      </w:r>
      <w:r>
        <w:rPr>
          <w:noProof/>
        </w:rPr>
        <w:instrText xml:space="preserve"> PAGEREF _Toc187261557 \h </w:instrText>
      </w:r>
      <w:r>
        <w:rPr>
          <w:noProof/>
        </w:rPr>
      </w:r>
      <w:r>
        <w:rPr>
          <w:noProof/>
        </w:rPr>
        <w:fldChar w:fldCharType="separate"/>
      </w:r>
      <w:r>
        <w:rPr>
          <w:noProof/>
        </w:rPr>
        <w:t>126</w:t>
      </w:r>
      <w:r>
        <w:rPr>
          <w:noProof/>
        </w:rPr>
        <w:fldChar w:fldCharType="end"/>
      </w:r>
    </w:p>
    <w:p w14:paraId="10F19AE9" w14:textId="6FEDE5B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_Toc187261558 \h </w:instrText>
      </w:r>
      <w:r>
        <w:rPr>
          <w:noProof/>
        </w:rPr>
      </w:r>
      <w:r>
        <w:rPr>
          <w:noProof/>
        </w:rPr>
        <w:fldChar w:fldCharType="separate"/>
      </w:r>
      <w:r>
        <w:rPr>
          <w:noProof/>
        </w:rPr>
        <w:t>126</w:t>
      </w:r>
      <w:r>
        <w:rPr>
          <w:noProof/>
        </w:rPr>
        <w:fldChar w:fldCharType="end"/>
      </w:r>
    </w:p>
    <w:p w14:paraId="1FD0A122" w14:textId="1F05BB4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_Toc187261559 \h </w:instrText>
      </w:r>
      <w:r>
        <w:rPr>
          <w:noProof/>
        </w:rPr>
      </w:r>
      <w:r>
        <w:rPr>
          <w:noProof/>
        </w:rPr>
        <w:fldChar w:fldCharType="separate"/>
      </w:r>
      <w:r>
        <w:rPr>
          <w:noProof/>
        </w:rPr>
        <w:t>126</w:t>
      </w:r>
      <w:r>
        <w:rPr>
          <w:noProof/>
        </w:rPr>
        <w:fldChar w:fldCharType="end"/>
      </w:r>
    </w:p>
    <w:p w14:paraId="21C24994" w14:textId="128B8EB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_Toc187261560 \h </w:instrText>
      </w:r>
      <w:r>
        <w:rPr>
          <w:noProof/>
        </w:rPr>
      </w:r>
      <w:r>
        <w:rPr>
          <w:noProof/>
        </w:rPr>
        <w:fldChar w:fldCharType="separate"/>
      </w:r>
      <w:r>
        <w:rPr>
          <w:noProof/>
        </w:rPr>
        <w:t>127</w:t>
      </w:r>
      <w:r>
        <w:rPr>
          <w:noProof/>
        </w:rPr>
        <w:fldChar w:fldCharType="end"/>
      </w:r>
    </w:p>
    <w:p w14:paraId="358D7D65" w14:textId="0A249DEF"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_Toc187261561 \h </w:instrText>
      </w:r>
      <w:r>
        <w:rPr>
          <w:noProof/>
        </w:rPr>
      </w:r>
      <w:r>
        <w:rPr>
          <w:noProof/>
        </w:rPr>
        <w:fldChar w:fldCharType="separate"/>
      </w:r>
      <w:r>
        <w:rPr>
          <w:noProof/>
        </w:rPr>
        <w:t>127</w:t>
      </w:r>
      <w:r>
        <w:rPr>
          <w:noProof/>
        </w:rPr>
        <w:fldChar w:fldCharType="end"/>
      </w:r>
    </w:p>
    <w:p w14:paraId="1010623D" w14:textId="2C9D039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Initial conditions</w:t>
      </w:r>
      <w:r>
        <w:rPr>
          <w:noProof/>
        </w:rPr>
        <w:tab/>
      </w:r>
      <w:r>
        <w:rPr>
          <w:noProof/>
        </w:rPr>
        <w:fldChar w:fldCharType="begin"/>
      </w:r>
      <w:r>
        <w:rPr>
          <w:noProof/>
        </w:rPr>
        <w:instrText xml:space="preserve"> PAGEREF _Toc187261562 \h </w:instrText>
      </w:r>
      <w:r>
        <w:rPr>
          <w:noProof/>
        </w:rPr>
      </w:r>
      <w:r>
        <w:rPr>
          <w:noProof/>
        </w:rPr>
        <w:fldChar w:fldCharType="separate"/>
      </w:r>
      <w:r>
        <w:rPr>
          <w:noProof/>
        </w:rPr>
        <w:t>127</w:t>
      </w:r>
      <w:r>
        <w:rPr>
          <w:noProof/>
        </w:rPr>
        <w:fldChar w:fldCharType="end"/>
      </w:r>
    </w:p>
    <w:p w14:paraId="5F9569C4" w14:textId="452B0BC5"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Procedure</w:t>
      </w:r>
      <w:r>
        <w:rPr>
          <w:noProof/>
        </w:rPr>
        <w:tab/>
      </w:r>
      <w:r>
        <w:rPr>
          <w:noProof/>
        </w:rPr>
        <w:fldChar w:fldCharType="begin"/>
      </w:r>
      <w:r>
        <w:rPr>
          <w:noProof/>
        </w:rPr>
        <w:instrText xml:space="preserve"> PAGEREF _Toc187261563 \h </w:instrText>
      </w:r>
      <w:r>
        <w:rPr>
          <w:noProof/>
        </w:rPr>
      </w:r>
      <w:r>
        <w:rPr>
          <w:noProof/>
        </w:rPr>
        <w:fldChar w:fldCharType="separate"/>
      </w:r>
      <w:r>
        <w:rPr>
          <w:noProof/>
        </w:rPr>
        <w:t>127</w:t>
      </w:r>
      <w:r>
        <w:rPr>
          <w:noProof/>
        </w:rPr>
        <w:fldChar w:fldCharType="end"/>
      </w:r>
    </w:p>
    <w:p w14:paraId="02077978" w14:textId="5068107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requirements</w:t>
      </w:r>
      <w:r>
        <w:rPr>
          <w:noProof/>
        </w:rPr>
        <w:tab/>
      </w:r>
      <w:r>
        <w:rPr>
          <w:noProof/>
        </w:rPr>
        <w:fldChar w:fldCharType="begin"/>
      </w:r>
      <w:r>
        <w:rPr>
          <w:noProof/>
        </w:rPr>
        <w:instrText xml:space="preserve"> PAGEREF _Toc187261564 \h </w:instrText>
      </w:r>
      <w:r>
        <w:rPr>
          <w:noProof/>
        </w:rPr>
      </w:r>
      <w:r>
        <w:rPr>
          <w:noProof/>
        </w:rPr>
        <w:fldChar w:fldCharType="separate"/>
      </w:r>
      <w:r>
        <w:rPr>
          <w:noProof/>
        </w:rPr>
        <w:t>127</w:t>
      </w:r>
      <w:r>
        <w:rPr>
          <w:noProof/>
        </w:rPr>
        <w:fldChar w:fldCharType="end"/>
      </w:r>
    </w:p>
    <w:p w14:paraId="73CBAE55" w14:textId="092892F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7.</w:t>
      </w:r>
      <w:r w:rsidRPr="00342657">
        <w:rPr>
          <w:rFonts w:eastAsia="SimSun"/>
          <w:noProof/>
          <w:lang w:eastAsia="zh-CN"/>
        </w:rPr>
        <w:t>8</w:t>
      </w:r>
      <w:r w:rsidRPr="00342657">
        <w:rPr>
          <w:rFonts w:eastAsiaTheme="minorEastAsia"/>
          <w:noProof/>
        </w:rPr>
        <w:t>.</w:t>
      </w:r>
      <w:r>
        <w:rPr>
          <w:noProof/>
          <w:lang w:eastAsia="zh-CN"/>
        </w:rPr>
        <w:t>5.</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iCs/>
          <w:noProof/>
        </w:rPr>
        <w:t>IAB-</w:t>
      </w:r>
      <w:r w:rsidRPr="00342657">
        <w:rPr>
          <w:rFonts w:eastAsia="SimSun"/>
          <w:i/>
          <w:iCs/>
          <w:noProof/>
          <w:lang w:eastAsia="zh-CN"/>
        </w:rPr>
        <w:t>DU</w:t>
      </w:r>
      <w:r>
        <w:rPr>
          <w:noProof/>
        </w:rPr>
        <w:tab/>
      </w:r>
      <w:r>
        <w:rPr>
          <w:noProof/>
        </w:rPr>
        <w:fldChar w:fldCharType="begin"/>
      </w:r>
      <w:r>
        <w:rPr>
          <w:noProof/>
        </w:rPr>
        <w:instrText xml:space="preserve"> PAGEREF _Toc187261565 \h </w:instrText>
      </w:r>
      <w:r>
        <w:rPr>
          <w:noProof/>
        </w:rPr>
      </w:r>
      <w:r>
        <w:rPr>
          <w:noProof/>
        </w:rPr>
        <w:fldChar w:fldCharType="separate"/>
      </w:r>
      <w:r>
        <w:rPr>
          <w:noProof/>
        </w:rPr>
        <w:t>127</w:t>
      </w:r>
      <w:r>
        <w:rPr>
          <w:noProof/>
        </w:rPr>
        <w:fldChar w:fldCharType="end"/>
      </w:r>
    </w:p>
    <w:p w14:paraId="67EBE67E" w14:textId="2FE9D58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Conducted performance requirements</w:t>
      </w:r>
      <w:r>
        <w:rPr>
          <w:noProof/>
        </w:rPr>
        <w:tab/>
      </w:r>
      <w:r>
        <w:rPr>
          <w:noProof/>
        </w:rPr>
        <w:fldChar w:fldCharType="begin"/>
      </w:r>
      <w:r>
        <w:rPr>
          <w:noProof/>
        </w:rPr>
        <w:instrText xml:space="preserve"> PAGEREF _Toc187261566 \h </w:instrText>
      </w:r>
      <w:r>
        <w:rPr>
          <w:noProof/>
        </w:rPr>
      </w:r>
      <w:r>
        <w:rPr>
          <w:noProof/>
        </w:rPr>
        <w:fldChar w:fldCharType="separate"/>
      </w:r>
      <w:r>
        <w:rPr>
          <w:noProof/>
        </w:rPr>
        <w:t>129</w:t>
      </w:r>
      <w:r>
        <w:rPr>
          <w:noProof/>
        </w:rPr>
        <w:fldChar w:fldCharType="end"/>
      </w:r>
    </w:p>
    <w:p w14:paraId="5FF66B07" w14:textId="7D3A707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performance requirements</w:t>
      </w:r>
      <w:r>
        <w:rPr>
          <w:noProof/>
        </w:rPr>
        <w:tab/>
      </w:r>
      <w:r>
        <w:rPr>
          <w:noProof/>
        </w:rPr>
        <w:fldChar w:fldCharType="begin"/>
      </w:r>
      <w:r>
        <w:rPr>
          <w:noProof/>
        </w:rPr>
        <w:instrText xml:space="preserve"> PAGEREF _Toc187261567 \h </w:instrText>
      </w:r>
      <w:r>
        <w:rPr>
          <w:noProof/>
        </w:rPr>
      </w:r>
      <w:r>
        <w:rPr>
          <w:noProof/>
        </w:rPr>
        <w:fldChar w:fldCharType="separate"/>
      </w:r>
      <w:r>
        <w:rPr>
          <w:noProof/>
        </w:rPr>
        <w:t>129</w:t>
      </w:r>
      <w:r>
        <w:rPr>
          <w:noProof/>
        </w:rPr>
        <w:fldChar w:fldCharType="end"/>
      </w:r>
    </w:p>
    <w:p w14:paraId="0B74E408" w14:textId="25F71F5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_Toc187261568 \h </w:instrText>
      </w:r>
      <w:r>
        <w:rPr>
          <w:noProof/>
        </w:rPr>
      </w:r>
      <w:r>
        <w:rPr>
          <w:noProof/>
        </w:rPr>
        <w:fldChar w:fldCharType="separate"/>
      </w:r>
      <w:r>
        <w:rPr>
          <w:noProof/>
        </w:rPr>
        <w:t>129</w:t>
      </w:r>
      <w:r>
        <w:rPr>
          <w:noProof/>
        </w:rPr>
        <w:fldChar w:fldCharType="end"/>
      </w:r>
    </w:p>
    <w:p w14:paraId="1E5CBD62" w14:textId="29002A7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Scope and definitions</w:t>
      </w:r>
      <w:r>
        <w:rPr>
          <w:noProof/>
        </w:rPr>
        <w:tab/>
      </w:r>
      <w:r>
        <w:rPr>
          <w:noProof/>
        </w:rPr>
        <w:fldChar w:fldCharType="begin"/>
      </w:r>
      <w:r>
        <w:rPr>
          <w:noProof/>
        </w:rPr>
        <w:instrText xml:space="preserve"> PAGEREF _Toc187261569 \h </w:instrText>
      </w:r>
      <w:r>
        <w:rPr>
          <w:noProof/>
        </w:rPr>
      </w:r>
      <w:r>
        <w:rPr>
          <w:noProof/>
        </w:rPr>
        <w:fldChar w:fldCharType="separate"/>
      </w:r>
      <w:r>
        <w:rPr>
          <w:noProof/>
        </w:rPr>
        <w:t>129</w:t>
      </w:r>
      <w:r>
        <w:rPr>
          <w:noProof/>
        </w:rPr>
        <w:fldChar w:fldCharType="end"/>
      </w:r>
    </w:p>
    <w:p w14:paraId="66DA0E19" w14:textId="42A12DA9"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Applicability rule</w:t>
      </w:r>
      <w:r>
        <w:rPr>
          <w:noProof/>
        </w:rPr>
        <w:tab/>
      </w:r>
      <w:r>
        <w:rPr>
          <w:noProof/>
        </w:rPr>
        <w:fldChar w:fldCharType="begin"/>
      </w:r>
      <w:r>
        <w:rPr>
          <w:noProof/>
        </w:rPr>
        <w:instrText xml:space="preserve"> PAGEREF _Toc187261570 \h </w:instrText>
      </w:r>
      <w:r>
        <w:rPr>
          <w:noProof/>
        </w:rPr>
      </w:r>
      <w:r>
        <w:rPr>
          <w:noProof/>
        </w:rPr>
        <w:fldChar w:fldCharType="separate"/>
      </w:r>
      <w:r>
        <w:rPr>
          <w:noProof/>
        </w:rPr>
        <w:t>130</w:t>
      </w:r>
      <w:r>
        <w:rPr>
          <w:noProof/>
        </w:rPr>
        <w:fldChar w:fldCharType="end"/>
      </w:r>
    </w:p>
    <w:p w14:paraId="565BC972" w14:textId="2910D79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_Toc187261571 \h </w:instrText>
      </w:r>
      <w:r>
        <w:rPr>
          <w:noProof/>
        </w:rPr>
      </w:r>
      <w:r>
        <w:rPr>
          <w:noProof/>
        </w:rPr>
        <w:fldChar w:fldCharType="separate"/>
      </w:r>
      <w:r>
        <w:rPr>
          <w:noProof/>
        </w:rPr>
        <w:t>130</w:t>
      </w:r>
      <w:r>
        <w:rPr>
          <w:noProof/>
        </w:rPr>
        <w:fldChar w:fldCharType="end"/>
      </w:r>
    </w:p>
    <w:p w14:paraId="1A4BF7A1" w14:textId="77DA4AC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PUSCH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_Toc187261572 \h </w:instrText>
      </w:r>
      <w:r>
        <w:rPr>
          <w:noProof/>
        </w:rPr>
      </w:r>
      <w:r>
        <w:rPr>
          <w:noProof/>
        </w:rPr>
        <w:fldChar w:fldCharType="separate"/>
      </w:r>
      <w:r>
        <w:rPr>
          <w:noProof/>
        </w:rPr>
        <w:t>130</w:t>
      </w:r>
      <w:r>
        <w:rPr>
          <w:noProof/>
        </w:rPr>
        <w:fldChar w:fldCharType="end"/>
      </w:r>
    </w:p>
    <w:p w14:paraId="6F678D76" w14:textId="3F92B1D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PUCCH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_Toc187261573 \h </w:instrText>
      </w:r>
      <w:r>
        <w:rPr>
          <w:noProof/>
        </w:rPr>
      </w:r>
      <w:r>
        <w:rPr>
          <w:noProof/>
        </w:rPr>
        <w:fldChar w:fldCharType="separate"/>
      </w:r>
      <w:r>
        <w:rPr>
          <w:noProof/>
        </w:rPr>
        <w:t>131</w:t>
      </w:r>
      <w:r>
        <w:rPr>
          <w:noProof/>
        </w:rPr>
        <w:fldChar w:fldCharType="end"/>
      </w:r>
    </w:p>
    <w:p w14:paraId="72AAEDFC" w14:textId="3654D1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w:t>
      </w:r>
      <w:r w:rsidRPr="00342657">
        <w:rPr>
          <w:rFonts w:eastAsiaTheme="minorEastAsia"/>
          <w:noProof/>
          <w:lang w:eastAsia="zh-CN"/>
        </w:rPr>
        <w:t>1.1</w:t>
      </w:r>
      <w:r w:rsidRPr="00342657">
        <w:rPr>
          <w:rFonts w:eastAsiaTheme="minorEastAsia"/>
          <w:noProof/>
        </w:rPr>
        <w:t>.</w:t>
      </w:r>
      <w:r w:rsidRPr="00342657">
        <w:rPr>
          <w:rFonts w:eastAsiaTheme="minorEastAsia"/>
          <w:noProof/>
          <w:lang w:eastAsia="zh-CN"/>
        </w:rPr>
        <w:t>2</w:t>
      </w:r>
      <w:r w:rsidRPr="00342657">
        <w:rPr>
          <w:rFonts w:eastAsiaTheme="minorEastAsia"/>
          <w:noProof/>
        </w:rPr>
        <w:t>.</w:t>
      </w:r>
      <w:r w:rsidRPr="00342657">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PRACH performance </w:t>
      </w:r>
      <w:r w:rsidRPr="00342657">
        <w:rPr>
          <w:rFonts w:eastAsiaTheme="minorEastAsia"/>
          <w:noProof/>
          <w:snapToGrid w:val="0"/>
          <w:lang w:eastAsia="zh-CN"/>
        </w:rPr>
        <w:t>requirements</w:t>
      </w:r>
      <w:r>
        <w:rPr>
          <w:noProof/>
        </w:rPr>
        <w:tab/>
      </w:r>
      <w:r>
        <w:rPr>
          <w:noProof/>
        </w:rPr>
        <w:fldChar w:fldCharType="begin"/>
      </w:r>
      <w:r>
        <w:rPr>
          <w:noProof/>
        </w:rPr>
        <w:instrText xml:space="preserve"> PAGEREF _Toc187261574 \h </w:instrText>
      </w:r>
      <w:r>
        <w:rPr>
          <w:noProof/>
        </w:rPr>
      </w:r>
      <w:r>
        <w:rPr>
          <w:noProof/>
        </w:rPr>
        <w:fldChar w:fldCharType="separate"/>
      </w:r>
      <w:r>
        <w:rPr>
          <w:noProof/>
        </w:rPr>
        <w:t>131</w:t>
      </w:r>
      <w:r>
        <w:rPr>
          <w:noProof/>
        </w:rPr>
        <w:fldChar w:fldCharType="end"/>
      </w:r>
    </w:p>
    <w:p w14:paraId="2278E225" w14:textId="0AA945E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w:t>
      </w:r>
      <w:r>
        <w:rPr>
          <w:noProof/>
        </w:rPr>
        <w:tab/>
      </w:r>
      <w:r>
        <w:rPr>
          <w:noProof/>
        </w:rPr>
        <w:fldChar w:fldCharType="begin"/>
      </w:r>
      <w:r>
        <w:rPr>
          <w:noProof/>
        </w:rPr>
        <w:instrText xml:space="preserve"> PAGEREF _Toc187261575 \h </w:instrText>
      </w:r>
      <w:r>
        <w:rPr>
          <w:noProof/>
        </w:rPr>
      </w:r>
      <w:r>
        <w:rPr>
          <w:noProof/>
        </w:rPr>
        <w:fldChar w:fldCharType="separate"/>
      </w:r>
      <w:r>
        <w:rPr>
          <w:noProof/>
        </w:rPr>
        <w:t>132</w:t>
      </w:r>
      <w:r>
        <w:rPr>
          <w:noProof/>
        </w:rPr>
        <w:fldChar w:fldCharType="end"/>
      </w:r>
    </w:p>
    <w:p w14:paraId="12887A30" w14:textId="1338464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disabled</w:t>
      </w:r>
      <w:r>
        <w:rPr>
          <w:noProof/>
        </w:rPr>
        <w:tab/>
      </w:r>
      <w:r>
        <w:rPr>
          <w:noProof/>
        </w:rPr>
        <w:fldChar w:fldCharType="begin"/>
      </w:r>
      <w:r>
        <w:rPr>
          <w:noProof/>
        </w:rPr>
        <w:instrText xml:space="preserve"> PAGEREF _Toc187261576 \h </w:instrText>
      </w:r>
      <w:r>
        <w:rPr>
          <w:noProof/>
        </w:rPr>
      </w:r>
      <w:r>
        <w:rPr>
          <w:noProof/>
        </w:rPr>
        <w:fldChar w:fldCharType="separate"/>
      </w:r>
      <w:r>
        <w:rPr>
          <w:noProof/>
        </w:rPr>
        <w:t>132</w:t>
      </w:r>
      <w:r>
        <w:rPr>
          <w:noProof/>
        </w:rPr>
        <w:fldChar w:fldCharType="end"/>
      </w:r>
    </w:p>
    <w:p w14:paraId="18C447A0" w14:textId="35BC5F0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_Toc187261577 \h </w:instrText>
      </w:r>
      <w:r>
        <w:rPr>
          <w:noProof/>
        </w:rPr>
      </w:r>
      <w:r>
        <w:rPr>
          <w:noProof/>
        </w:rPr>
        <w:fldChar w:fldCharType="separate"/>
      </w:r>
      <w:r>
        <w:rPr>
          <w:noProof/>
        </w:rPr>
        <w:t>132</w:t>
      </w:r>
      <w:r>
        <w:rPr>
          <w:noProof/>
        </w:rPr>
        <w:fldChar w:fldCharType="end"/>
      </w:r>
    </w:p>
    <w:p w14:paraId="3CFC83D7" w14:textId="7B356DF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_Toc187261578 \h </w:instrText>
      </w:r>
      <w:r>
        <w:rPr>
          <w:noProof/>
        </w:rPr>
      </w:r>
      <w:r>
        <w:rPr>
          <w:noProof/>
        </w:rPr>
        <w:fldChar w:fldCharType="separate"/>
      </w:r>
      <w:r>
        <w:rPr>
          <w:noProof/>
        </w:rPr>
        <w:t>132</w:t>
      </w:r>
      <w:r>
        <w:rPr>
          <w:noProof/>
        </w:rPr>
        <w:fldChar w:fldCharType="end"/>
      </w:r>
    </w:p>
    <w:p w14:paraId="3E5AAA38" w14:textId="0F7017D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_Toc187261579 \h </w:instrText>
      </w:r>
      <w:r>
        <w:rPr>
          <w:noProof/>
        </w:rPr>
      </w:r>
      <w:r>
        <w:rPr>
          <w:noProof/>
        </w:rPr>
        <w:fldChar w:fldCharType="separate"/>
      </w:r>
      <w:r>
        <w:rPr>
          <w:noProof/>
        </w:rPr>
        <w:t>132</w:t>
      </w:r>
      <w:r>
        <w:rPr>
          <w:noProof/>
        </w:rPr>
        <w:fldChar w:fldCharType="end"/>
      </w:r>
    </w:p>
    <w:p w14:paraId="3740FB63" w14:textId="7A5B9E4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_Toc187261580 \h </w:instrText>
      </w:r>
      <w:r>
        <w:rPr>
          <w:noProof/>
        </w:rPr>
      </w:r>
      <w:r>
        <w:rPr>
          <w:noProof/>
        </w:rPr>
        <w:fldChar w:fldCharType="separate"/>
      </w:r>
      <w:r>
        <w:rPr>
          <w:noProof/>
        </w:rPr>
        <w:t>132</w:t>
      </w:r>
      <w:r>
        <w:rPr>
          <w:noProof/>
        </w:rPr>
        <w:fldChar w:fldCharType="end"/>
      </w:r>
    </w:p>
    <w:p w14:paraId="52F8E506" w14:textId="281FAF3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_Toc187261581 \h </w:instrText>
      </w:r>
      <w:r>
        <w:rPr>
          <w:noProof/>
        </w:rPr>
      </w:r>
      <w:r>
        <w:rPr>
          <w:noProof/>
        </w:rPr>
        <w:fldChar w:fldCharType="separate"/>
      </w:r>
      <w:r>
        <w:rPr>
          <w:noProof/>
        </w:rPr>
        <w:t>133</w:t>
      </w:r>
      <w:r>
        <w:rPr>
          <w:noProof/>
        </w:rPr>
        <w:fldChar w:fldCharType="end"/>
      </w:r>
    </w:p>
    <w:p w14:paraId="3176EBC6" w14:textId="66AC483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PUSCH with transform precoding enabled</w:t>
      </w:r>
      <w:r>
        <w:rPr>
          <w:noProof/>
        </w:rPr>
        <w:tab/>
      </w:r>
      <w:r>
        <w:rPr>
          <w:noProof/>
        </w:rPr>
        <w:fldChar w:fldCharType="begin"/>
      </w:r>
      <w:r>
        <w:rPr>
          <w:noProof/>
        </w:rPr>
        <w:instrText xml:space="preserve"> PAGEREF _Toc187261582 \h </w:instrText>
      </w:r>
      <w:r>
        <w:rPr>
          <w:noProof/>
        </w:rPr>
      </w:r>
      <w:r>
        <w:rPr>
          <w:noProof/>
        </w:rPr>
        <w:fldChar w:fldCharType="separate"/>
      </w:r>
      <w:r>
        <w:rPr>
          <w:noProof/>
        </w:rPr>
        <w:t>139</w:t>
      </w:r>
      <w:r>
        <w:rPr>
          <w:noProof/>
        </w:rPr>
        <w:fldChar w:fldCharType="end"/>
      </w:r>
    </w:p>
    <w:p w14:paraId="3A3FE78B" w14:textId="4682CA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_Toc187261583 \h </w:instrText>
      </w:r>
      <w:r>
        <w:rPr>
          <w:noProof/>
        </w:rPr>
      </w:r>
      <w:r>
        <w:rPr>
          <w:noProof/>
        </w:rPr>
        <w:fldChar w:fldCharType="separate"/>
      </w:r>
      <w:r>
        <w:rPr>
          <w:noProof/>
        </w:rPr>
        <w:t>139</w:t>
      </w:r>
      <w:r>
        <w:rPr>
          <w:noProof/>
        </w:rPr>
        <w:fldChar w:fldCharType="end"/>
      </w:r>
    </w:p>
    <w:p w14:paraId="40A28674" w14:textId="36F6DC5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_Toc187261584 \h </w:instrText>
      </w:r>
      <w:r>
        <w:rPr>
          <w:noProof/>
        </w:rPr>
      </w:r>
      <w:r>
        <w:rPr>
          <w:noProof/>
        </w:rPr>
        <w:fldChar w:fldCharType="separate"/>
      </w:r>
      <w:r>
        <w:rPr>
          <w:noProof/>
        </w:rPr>
        <w:t>139</w:t>
      </w:r>
      <w:r>
        <w:rPr>
          <w:noProof/>
        </w:rPr>
        <w:fldChar w:fldCharType="end"/>
      </w:r>
    </w:p>
    <w:p w14:paraId="360CEA81" w14:textId="2FE24EB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_Toc187261585 \h </w:instrText>
      </w:r>
      <w:r>
        <w:rPr>
          <w:noProof/>
        </w:rPr>
      </w:r>
      <w:r>
        <w:rPr>
          <w:noProof/>
        </w:rPr>
        <w:fldChar w:fldCharType="separate"/>
      </w:r>
      <w:r>
        <w:rPr>
          <w:noProof/>
        </w:rPr>
        <w:t>140</w:t>
      </w:r>
      <w:r>
        <w:rPr>
          <w:noProof/>
        </w:rPr>
        <w:fldChar w:fldCharType="end"/>
      </w:r>
    </w:p>
    <w:p w14:paraId="288D32F4" w14:textId="62148CA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_Toc187261586 \h </w:instrText>
      </w:r>
      <w:r>
        <w:rPr>
          <w:noProof/>
        </w:rPr>
      </w:r>
      <w:r>
        <w:rPr>
          <w:noProof/>
        </w:rPr>
        <w:fldChar w:fldCharType="separate"/>
      </w:r>
      <w:r>
        <w:rPr>
          <w:noProof/>
        </w:rPr>
        <w:t>140</w:t>
      </w:r>
      <w:r>
        <w:rPr>
          <w:noProof/>
        </w:rPr>
        <w:fldChar w:fldCharType="end"/>
      </w:r>
    </w:p>
    <w:p w14:paraId="4BE8772F" w14:textId="51FE8BE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_Toc187261587 \h </w:instrText>
      </w:r>
      <w:r>
        <w:rPr>
          <w:noProof/>
        </w:rPr>
      </w:r>
      <w:r>
        <w:rPr>
          <w:noProof/>
        </w:rPr>
        <w:fldChar w:fldCharType="separate"/>
      </w:r>
      <w:r>
        <w:rPr>
          <w:noProof/>
        </w:rPr>
        <w:t>141</w:t>
      </w:r>
      <w:r>
        <w:rPr>
          <w:noProof/>
        </w:rPr>
        <w:fldChar w:fldCharType="end"/>
      </w:r>
    </w:p>
    <w:p w14:paraId="303116EC" w14:textId="66ACCFC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UCI multiplexed on PUSCH</w:t>
      </w:r>
      <w:r>
        <w:rPr>
          <w:noProof/>
        </w:rPr>
        <w:tab/>
      </w:r>
      <w:r>
        <w:rPr>
          <w:noProof/>
        </w:rPr>
        <w:fldChar w:fldCharType="begin"/>
      </w:r>
      <w:r>
        <w:rPr>
          <w:noProof/>
        </w:rPr>
        <w:instrText xml:space="preserve"> PAGEREF _Toc187261588 \h </w:instrText>
      </w:r>
      <w:r>
        <w:rPr>
          <w:noProof/>
        </w:rPr>
      </w:r>
      <w:r>
        <w:rPr>
          <w:noProof/>
        </w:rPr>
        <w:fldChar w:fldCharType="separate"/>
      </w:r>
      <w:r>
        <w:rPr>
          <w:noProof/>
        </w:rPr>
        <w:t>142</w:t>
      </w:r>
      <w:r>
        <w:rPr>
          <w:noProof/>
        </w:rPr>
        <w:fldChar w:fldCharType="end"/>
      </w:r>
    </w:p>
    <w:p w14:paraId="66493532" w14:textId="199727A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_Toc187261589 \h </w:instrText>
      </w:r>
      <w:r>
        <w:rPr>
          <w:noProof/>
        </w:rPr>
      </w:r>
      <w:r>
        <w:rPr>
          <w:noProof/>
        </w:rPr>
        <w:fldChar w:fldCharType="separate"/>
      </w:r>
      <w:r>
        <w:rPr>
          <w:noProof/>
        </w:rPr>
        <w:t>142</w:t>
      </w:r>
      <w:r>
        <w:rPr>
          <w:noProof/>
        </w:rPr>
        <w:fldChar w:fldCharType="end"/>
      </w:r>
    </w:p>
    <w:p w14:paraId="218ABAB9" w14:textId="5ECC800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_Toc187261590 \h </w:instrText>
      </w:r>
      <w:r>
        <w:rPr>
          <w:noProof/>
        </w:rPr>
      </w:r>
      <w:r>
        <w:rPr>
          <w:noProof/>
        </w:rPr>
        <w:fldChar w:fldCharType="separate"/>
      </w:r>
      <w:r>
        <w:rPr>
          <w:noProof/>
        </w:rPr>
        <w:t>142</w:t>
      </w:r>
      <w:r>
        <w:rPr>
          <w:noProof/>
        </w:rPr>
        <w:fldChar w:fldCharType="end"/>
      </w:r>
    </w:p>
    <w:p w14:paraId="622A12D6" w14:textId="585BB59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_Toc187261591 \h </w:instrText>
      </w:r>
      <w:r>
        <w:rPr>
          <w:noProof/>
        </w:rPr>
      </w:r>
      <w:r>
        <w:rPr>
          <w:noProof/>
        </w:rPr>
        <w:fldChar w:fldCharType="separate"/>
      </w:r>
      <w:r>
        <w:rPr>
          <w:noProof/>
        </w:rPr>
        <w:t>142</w:t>
      </w:r>
      <w:r>
        <w:rPr>
          <w:noProof/>
        </w:rPr>
        <w:fldChar w:fldCharType="end"/>
      </w:r>
    </w:p>
    <w:p w14:paraId="03218E76" w14:textId="2145CB6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_Toc187261592 \h </w:instrText>
      </w:r>
      <w:r>
        <w:rPr>
          <w:noProof/>
        </w:rPr>
      </w:r>
      <w:r>
        <w:rPr>
          <w:noProof/>
        </w:rPr>
        <w:fldChar w:fldCharType="separate"/>
      </w:r>
      <w:r>
        <w:rPr>
          <w:noProof/>
        </w:rPr>
        <w:t>142</w:t>
      </w:r>
      <w:r>
        <w:rPr>
          <w:noProof/>
        </w:rPr>
        <w:fldChar w:fldCharType="end"/>
      </w:r>
    </w:p>
    <w:p w14:paraId="3962FBDE" w14:textId="6A1489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_Toc187261593 \h </w:instrText>
      </w:r>
      <w:r>
        <w:rPr>
          <w:noProof/>
        </w:rPr>
      </w:r>
      <w:r>
        <w:rPr>
          <w:noProof/>
        </w:rPr>
        <w:fldChar w:fldCharType="separate"/>
      </w:r>
      <w:r>
        <w:rPr>
          <w:noProof/>
        </w:rPr>
        <w:t>143</w:t>
      </w:r>
      <w:r>
        <w:rPr>
          <w:noProof/>
        </w:rPr>
        <w:fldChar w:fldCharType="end"/>
      </w:r>
    </w:p>
    <w:p w14:paraId="25653391" w14:textId="558A78D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PUCCH</w:t>
      </w:r>
      <w:r>
        <w:rPr>
          <w:noProof/>
        </w:rPr>
        <w:tab/>
      </w:r>
      <w:r>
        <w:rPr>
          <w:noProof/>
        </w:rPr>
        <w:fldChar w:fldCharType="begin"/>
      </w:r>
      <w:r>
        <w:rPr>
          <w:noProof/>
        </w:rPr>
        <w:instrText xml:space="preserve"> PAGEREF _Toc187261594 \h </w:instrText>
      </w:r>
      <w:r>
        <w:rPr>
          <w:noProof/>
        </w:rPr>
      </w:r>
      <w:r>
        <w:rPr>
          <w:noProof/>
        </w:rPr>
        <w:fldChar w:fldCharType="separate"/>
      </w:r>
      <w:r>
        <w:rPr>
          <w:noProof/>
        </w:rPr>
        <w:t>144</w:t>
      </w:r>
      <w:r>
        <w:rPr>
          <w:noProof/>
        </w:rPr>
        <w:fldChar w:fldCharType="end"/>
      </w:r>
    </w:p>
    <w:p w14:paraId="367809D5" w14:textId="342E587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0</w:t>
      </w:r>
      <w:r>
        <w:rPr>
          <w:noProof/>
        </w:rPr>
        <w:tab/>
      </w:r>
      <w:r>
        <w:rPr>
          <w:noProof/>
        </w:rPr>
        <w:fldChar w:fldCharType="begin"/>
      </w:r>
      <w:r>
        <w:rPr>
          <w:noProof/>
        </w:rPr>
        <w:instrText xml:space="preserve"> PAGEREF _Toc187261595 \h </w:instrText>
      </w:r>
      <w:r>
        <w:rPr>
          <w:noProof/>
        </w:rPr>
      </w:r>
      <w:r>
        <w:rPr>
          <w:noProof/>
        </w:rPr>
        <w:fldChar w:fldCharType="separate"/>
      </w:r>
      <w:r>
        <w:rPr>
          <w:noProof/>
        </w:rPr>
        <w:t>144</w:t>
      </w:r>
      <w:r>
        <w:rPr>
          <w:noProof/>
        </w:rPr>
        <w:fldChar w:fldCharType="end"/>
      </w:r>
    </w:p>
    <w:p w14:paraId="361E0726" w14:textId="522E5C7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_Toc187261596 \h </w:instrText>
      </w:r>
      <w:r>
        <w:rPr>
          <w:noProof/>
        </w:rPr>
      </w:r>
      <w:r>
        <w:rPr>
          <w:noProof/>
        </w:rPr>
        <w:fldChar w:fldCharType="separate"/>
      </w:r>
      <w:r>
        <w:rPr>
          <w:noProof/>
        </w:rPr>
        <w:t>144</w:t>
      </w:r>
      <w:r>
        <w:rPr>
          <w:noProof/>
        </w:rPr>
        <w:fldChar w:fldCharType="end"/>
      </w:r>
    </w:p>
    <w:p w14:paraId="3904FD52" w14:textId="5E5A6C4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_Toc187261597 \h </w:instrText>
      </w:r>
      <w:r>
        <w:rPr>
          <w:noProof/>
        </w:rPr>
      </w:r>
      <w:r>
        <w:rPr>
          <w:noProof/>
        </w:rPr>
        <w:fldChar w:fldCharType="separate"/>
      </w:r>
      <w:r>
        <w:rPr>
          <w:noProof/>
        </w:rPr>
        <w:t>145</w:t>
      </w:r>
      <w:r>
        <w:rPr>
          <w:noProof/>
        </w:rPr>
        <w:fldChar w:fldCharType="end"/>
      </w:r>
    </w:p>
    <w:p w14:paraId="0F76F554" w14:textId="2691E6E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_Toc187261598 \h </w:instrText>
      </w:r>
      <w:r>
        <w:rPr>
          <w:noProof/>
        </w:rPr>
      </w:r>
      <w:r>
        <w:rPr>
          <w:noProof/>
        </w:rPr>
        <w:fldChar w:fldCharType="separate"/>
      </w:r>
      <w:r>
        <w:rPr>
          <w:noProof/>
        </w:rPr>
        <w:t>145</w:t>
      </w:r>
      <w:r>
        <w:rPr>
          <w:noProof/>
        </w:rPr>
        <w:fldChar w:fldCharType="end"/>
      </w:r>
    </w:p>
    <w:p w14:paraId="61AE5661" w14:textId="2AB3463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_Toc187261599 \h </w:instrText>
      </w:r>
      <w:r>
        <w:rPr>
          <w:noProof/>
        </w:rPr>
      </w:r>
      <w:r>
        <w:rPr>
          <w:noProof/>
        </w:rPr>
        <w:fldChar w:fldCharType="separate"/>
      </w:r>
      <w:r>
        <w:rPr>
          <w:noProof/>
        </w:rPr>
        <w:t>145</w:t>
      </w:r>
      <w:r>
        <w:rPr>
          <w:noProof/>
        </w:rPr>
        <w:fldChar w:fldCharType="end"/>
      </w:r>
    </w:p>
    <w:p w14:paraId="7834B049" w14:textId="4AEAA5E0"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_Toc187261600 \h </w:instrText>
      </w:r>
      <w:r>
        <w:rPr>
          <w:noProof/>
        </w:rPr>
      </w:r>
      <w:r>
        <w:rPr>
          <w:noProof/>
        </w:rPr>
        <w:fldChar w:fldCharType="separate"/>
      </w:r>
      <w:r>
        <w:rPr>
          <w:noProof/>
        </w:rPr>
        <w:t>146</w:t>
      </w:r>
      <w:r>
        <w:rPr>
          <w:noProof/>
        </w:rPr>
        <w:fldChar w:fldCharType="end"/>
      </w:r>
    </w:p>
    <w:p w14:paraId="185BD3B0" w14:textId="3879332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1</w:t>
      </w:r>
      <w:r>
        <w:rPr>
          <w:noProof/>
        </w:rPr>
        <w:tab/>
      </w:r>
      <w:r>
        <w:rPr>
          <w:noProof/>
        </w:rPr>
        <w:fldChar w:fldCharType="begin"/>
      </w:r>
      <w:r>
        <w:rPr>
          <w:noProof/>
        </w:rPr>
        <w:instrText xml:space="preserve"> PAGEREF _Toc187261601 \h </w:instrText>
      </w:r>
      <w:r>
        <w:rPr>
          <w:noProof/>
        </w:rPr>
      </w:r>
      <w:r>
        <w:rPr>
          <w:noProof/>
        </w:rPr>
        <w:fldChar w:fldCharType="separate"/>
      </w:r>
      <w:r>
        <w:rPr>
          <w:noProof/>
        </w:rPr>
        <w:t>146</w:t>
      </w:r>
      <w:r>
        <w:rPr>
          <w:noProof/>
        </w:rPr>
        <w:fldChar w:fldCharType="end"/>
      </w:r>
    </w:p>
    <w:p w14:paraId="15D4C176" w14:textId="28E600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NACK to ACK detection</w:t>
      </w:r>
      <w:r>
        <w:rPr>
          <w:noProof/>
        </w:rPr>
        <w:tab/>
      </w:r>
      <w:r>
        <w:rPr>
          <w:noProof/>
        </w:rPr>
        <w:fldChar w:fldCharType="begin"/>
      </w:r>
      <w:r>
        <w:rPr>
          <w:noProof/>
        </w:rPr>
        <w:instrText xml:space="preserve"> PAGEREF _Toc187261602 \h </w:instrText>
      </w:r>
      <w:r>
        <w:rPr>
          <w:noProof/>
        </w:rPr>
      </w:r>
      <w:r>
        <w:rPr>
          <w:noProof/>
        </w:rPr>
        <w:fldChar w:fldCharType="separate"/>
      </w:r>
      <w:r>
        <w:rPr>
          <w:noProof/>
        </w:rPr>
        <w:t>146</w:t>
      </w:r>
      <w:r>
        <w:rPr>
          <w:noProof/>
        </w:rPr>
        <w:fldChar w:fldCharType="end"/>
      </w:r>
    </w:p>
    <w:p w14:paraId="1E0E7A07" w14:textId="168C5F1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_Toc187261603 \h </w:instrText>
      </w:r>
      <w:r>
        <w:rPr>
          <w:noProof/>
        </w:rPr>
      </w:r>
      <w:r>
        <w:rPr>
          <w:noProof/>
        </w:rPr>
        <w:fldChar w:fldCharType="separate"/>
      </w:r>
      <w:r>
        <w:rPr>
          <w:noProof/>
        </w:rPr>
        <w:t>148</w:t>
      </w:r>
      <w:r>
        <w:rPr>
          <w:noProof/>
        </w:rPr>
        <w:fldChar w:fldCharType="end"/>
      </w:r>
    </w:p>
    <w:p w14:paraId="2C6C0DD3" w14:textId="7793662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8.1.3.3</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2</w:t>
      </w:r>
      <w:r>
        <w:rPr>
          <w:noProof/>
        </w:rPr>
        <w:tab/>
      </w:r>
      <w:r>
        <w:rPr>
          <w:noProof/>
        </w:rPr>
        <w:fldChar w:fldCharType="begin"/>
      </w:r>
      <w:r>
        <w:rPr>
          <w:noProof/>
        </w:rPr>
        <w:instrText xml:space="preserve"> PAGEREF _Toc187261604 \h </w:instrText>
      </w:r>
      <w:r>
        <w:rPr>
          <w:noProof/>
        </w:rPr>
      </w:r>
      <w:r>
        <w:rPr>
          <w:noProof/>
        </w:rPr>
        <w:fldChar w:fldCharType="separate"/>
      </w:r>
      <w:r>
        <w:rPr>
          <w:noProof/>
        </w:rPr>
        <w:t>151</w:t>
      </w:r>
      <w:r>
        <w:rPr>
          <w:noProof/>
        </w:rPr>
        <w:fldChar w:fldCharType="end"/>
      </w:r>
    </w:p>
    <w:p w14:paraId="485B22BB" w14:textId="615F087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ACK missed detection</w:t>
      </w:r>
      <w:r>
        <w:rPr>
          <w:noProof/>
        </w:rPr>
        <w:tab/>
      </w:r>
      <w:r>
        <w:rPr>
          <w:noProof/>
        </w:rPr>
        <w:fldChar w:fldCharType="begin"/>
      </w:r>
      <w:r>
        <w:rPr>
          <w:noProof/>
        </w:rPr>
        <w:instrText xml:space="preserve"> PAGEREF _Toc187261605 \h </w:instrText>
      </w:r>
      <w:r>
        <w:rPr>
          <w:noProof/>
        </w:rPr>
      </w:r>
      <w:r>
        <w:rPr>
          <w:noProof/>
        </w:rPr>
        <w:fldChar w:fldCharType="separate"/>
      </w:r>
      <w:r>
        <w:rPr>
          <w:noProof/>
        </w:rPr>
        <w:t>151</w:t>
      </w:r>
      <w:r>
        <w:rPr>
          <w:noProof/>
        </w:rPr>
        <w:fldChar w:fldCharType="end"/>
      </w:r>
    </w:p>
    <w:p w14:paraId="6B5039EC" w14:textId="433A9E9F"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UCI BLER performance requirements</w:t>
      </w:r>
      <w:r>
        <w:rPr>
          <w:noProof/>
        </w:rPr>
        <w:tab/>
      </w:r>
      <w:r>
        <w:rPr>
          <w:noProof/>
        </w:rPr>
        <w:fldChar w:fldCharType="begin"/>
      </w:r>
      <w:r>
        <w:rPr>
          <w:noProof/>
        </w:rPr>
        <w:instrText xml:space="preserve"> PAGEREF _Toc187261606 \h </w:instrText>
      </w:r>
      <w:r>
        <w:rPr>
          <w:noProof/>
        </w:rPr>
      </w:r>
      <w:r>
        <w:rPr>
          <w:noProof/>
        </w:rPr>
        <w:fldChar w:fldCharType="separate"/>
      </w:r>
      <w:r>
        <w:rPr>
          <w:noProof/>
        </w:rPr>
        <w:t>152</w:t>
      </w:r>
      <w:r>
        <w:rPr>
          <w:noProof/>
        </w:rPr>
        <w:fldChar w:fldCharType="end"/>
      </w:r>
    </w:p>
    <w:p w14:paraId="7FCAF257" w14:textId="542E127A"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3</w:t>
      </w:r>
      <w:r>
        <w:rPr>
          <w:noProof/>
        </w:rPr>
        <w:tab/>
      </w:r>
      <w:r>
        <w:rPr>
          <w:noProof/>
        </w:rPr>
        <w:fldChar w:fldCharType="begin"/>
      </w:r>
      <w:r>
        <w:rPr>
          <w:noProof/>
        </w:rPr>
        <w:instrText xml:space="preserve"> PAGEREF _Toc187261607 \h </w:instrText>
      </w:r>
      <w:r>
        <w:rPr>
          <w:noProof/>
        </w:rPr>
      </w:r>
      <w:r>
        <w:rPr>
          <w:noProof/>
        </w:rPr>
        <w:fldChar w:fldCharType="separate"/>
      </w:r>
      <w:r>
        <w:rPr>
          <w:noProof/>
        </w:rPr>
        <w:t>154</w:t>
      </w:r>
      <w:r>
        <w:rPr>
          <w:noProof/>
        </w:rPr>
        <w:fldChar w:fldCharType="end"/>
      </w:r>
    </w:p>
    <w:p w14:paraId="27BFEB1E" w14:textId="4BEF0F77"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_Toc187261608 \h </w:instrText>
      </w:r>
      <w:r>
        <w:rPr>
          <w:noProof/>
        </w:rPr>
      </w:r>
      <w:r>
        <w:rPr>
          <w:noProof/>
        </w:rPr>
        <w:fldChar w:fldCharType="separate"/>
      </w:r>
      <w:r>
        <w:rPr>
          <w:noProof/>
        </w:rPr>
        <w:t>154</w:t>
      </w:r>
      <w:r>
        <w:rPr>
          <w:noProof/>
        </w:rPr>
        <w:fldChar w:fldCharType="end"/>
      </w:r>
    </w:p>
    <w:p w14:paraId="08ABACF4" w14:textId="1A2340E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_Toc187261609 \h </w:instrText>
      </w:r>
      <w:r>
        <w:rPr>
          <w:noProof/>
        </w:rPr>
      </w:r>
      <w:r>
        <w:rPr>
          <w:noProof/>
        </w:rPr>
        <w:fldChar w:fldCharType="separate"/>
      </w:r>
      <w:r>
        <w:rPr>
          <w:noProof/>
        </w:rPr>
        <w:t>154</w:t>
      </w:r>
      <w:r>
        <w:rPr>
          <w:noProof/>
        </w:rPr>
        <w:fldChar w:fldCharType="end"/>
      </w:r>
    </w:p>
    <w:p w14:paraId="3D16B1F5" w14:textId="3D879AB9"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_Toc187261610 \h </w:instrText>
      </w:r>
      <w:r>
        <w:rPr>
          <w:noProof/>
        </w:rPr>
      </w:r>
      <w:r>
        <w:rPr>
          <w:noProof/>
        </w:rPr>
        <w:fldChar w:fldCharType="separate"/>
      </w:r>
      <w:r>
        <w:rPr>
          <w:noProof/>
        </w:rPr>
        <w:t>154</w:t>
      </w:r>
      <w:r>
        <w:rPr>
          <w:noProof/>
        </w:rPr>
        <w:fldChar w:fldCharType="end"/>
      </w:r>
    </w:p>
    <w:p w14:paraId="2AB5C904" w14:textId="3159E8A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_Toc187261611 \h </w:instrText>
      </w:r>
      <w:r>
        <w:rPr>
          <w:noProof/>
        </w:rPr>
      </w:r>
      <w:r>
        <w:rPr>
          <w:noProof/>
        </w:rPr>
        <w:fldChar w:fldCharType="separate"/>
      </w:r>
      <w:r>
        <w:rPr>
          <w:noProof/>
        </w:rPr>
        <w:t>155</w:t>
      </w:r>
      <w:r>
        <w:rPr>
          <w:noProof/>
        </w:rPr>
        <w:fldChar w:fldCharType="end"/>
      </w:r>
    </w:p>
    <w:p w14:paraId="1AED5D19" w14:textId="60C24ED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_Toc187261612 \h </w:instrText>
      </w:r>
      <w:r>
        <w:rPr>
          <w:noProof/>
        </w:rPr>
      </w:r>
      <w:r>
        <w:rPr>
          <w:noProof/>
        </w:rPr>
        <w:fldChar w:fldCharType="separate"/>
      </w:r>
      <w:r>
        <w:rPr>
          <w:noProof/>
        </w:rPr>
        <w:t>156</w:t>
      </w:r>
      <w:r>
        <w:rPr>
          <w:noProof/>
        </w:rPr>
        <w:fldChar w:fldCharType="end"/>
      </w:r>
    </w:p>
    <w:p w14:paraId="1F1935DE" w14:textId="6A434FDF"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lastRenderedPageBreak/>
        <w:t>8.1.3.5</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PUCCH format 4</w:t>
      </w:r>
      <w:r>
        <w:rPr>
          <w:noProof/>
        </w:rPr>
        <w:tab/>
      </w:r>
      <w:r>
        <w:rPr>
          <w:noProof/>
        </w:rPr>
        <w:fldChar w:fldCharType="begin"/>
      </w:r>
      <w:r>
        <w:rPr>
          <w:noProof/>
        </w:rPr>
        <w:instrText xml:space="preserve"> PAGEREF _Toc187261613 \h </w:instrText>
      </w:r>
      <w:r>
        <w:rPr>
          <w:noProof/>
        </w:rPr>
      </w:r>
      <w:r>
        <w:rPr>
          <w:noProof/>
        </w:rPr>
        <w:fldChar w:fldCharType="separate"/>
      </w:r>
      <w:r>
        <w:rPr>
          <w:noProof/>
        </w:rPr>
        <w:t>156</w:t>
      </w:r>
      <w:r>
        <w:rPr>
          <w:noProof/>
        </w:rPr>
        <w:fldChar w:fldCharType="end"/>
      </w:r>
    </w:p>
    <w:p w14:paraId="25343874" w14:textId="2FEC807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_Toc187261614 \h </w:instrText>
      </w:r>
      <w:r>
        <w:rPr>
          <w:noProof/>
        </w:rPr>
      </w:r>
      <w:r>
        <w:rPr>
          <w:noProof/>
        </w:rPr>
        <w:fldChar w:fldCharType="separate"/>
      </w:r>
      <w:r>
        <w:rPr>
          <w:noProof/>
        </w:rPr>
        <w:t>156</w:t>
      </w:r>
      <w:r>
        <w:rPr>
          <w:noProof/>
        </w:rPr>
        <w:fldChar w:fldCharType="end"/>
      </w:r>
    </w:p>
    <w:p w14:paraId="5F667376" w14:textId="6304EC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_Toc187261615 \h </w:instrText>
      </w:r>
      <w:r>
        <w:rPr>
          <w:noProof/>
        </w:rPr>
      </w:r>
      <w:r>
        <w:rPr>
          <w:noProof/>
        </w:rPr>
        <w:fldChar w:fldCharType="separate"/>
      </w:r>
      <w:r>
        <w:rPr>
          <w:noProof/>
        </w:rPr>
        <w:t>157</w:t>
      </w:r>
      <w:r>
        <w:rPr>
          <w:noProof/>
        </w:rPr>
        <w:fldChar w:fldCharType="end"/>
      </w:r>
    </w:p>
    <w:p w14:paraId="78684DFB" w14:textId="61DF81A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_Toc187261616 \h </w:instrText>
      </w:r>
      <w:r>
        <w:rPr>
          <w:noProof/>
        </w:rPr>
      </w:r>
      <w:r>
        <w:rPr>
          <w:noProof/>
        </w:rPr>
        <w:fldChar w:fldCharType="separate"/>
      </w:r>
      <w:r>
        <w:rPr>
          <w:noProof/>
        </w:rPr>
        <w:t>157</w:t>
      </w:r>
      <w:r>
        <w:rPr>
          <w:noProof/>
        </w:rPr>
        <w:fldChar w:fldCharType="end"/>
      </w:r>
    </w:p>
    <w:p w14:paraId="54848766" w14:textId="352375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_Toc187261617 \h </w:instrText>
      </w:r>
      <w:r>
        <w:rPr>
          <w:noProof/>
        </w:rPr>
      </w:r>
      <w:r>
        <w:rPr>
          <w:noProof/>
        </w:rPr>
        <w:fldChar w:fldCharType="separate"/>
      </w:r>
      <w:r>
        <w:rPr>
          <w:noProof/>
        </w:rPr>
        <w:t>157</w:t>
      </w:r>
      <w:r>
        <w:rPr>
          <w:noProof/>
        </w:rPr>
        <w:fldChar w:fldCharType="end"/>
      </w:r>
    </w:p>
    <w:p w14:paraId="7B4B3F93" w14:textId="1C017EEC"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_Toc187261618 \h </w:instrText>
      </w:r>
      <w:r>
        <w:rPr>
          <w:noProof/>
        </w:rPr>
      </w:r>
      <w:r>
        <w:rPr>
          <w:noProof/>
        </w:rPr>
        <w:fldChar w:fldCharType="separate"/>
      </w:r>
      <w:r>
        <w:rPr>
          <w:noProof/>
        </w:rPr>
        <w:t>158</w:t>
      </w:r>
      <w:r>
        <w:rPr>
          <w:noProof/>
        </w:rPr>
        <w:fldChar w:fldCharType="end"/>
      </w:r>
    </w:p>
    <w:p w14:paraId="10D2DD58" w14:textId="5FD6B80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Performance requirements for multi-slot PUCCH</w:t>
      </w:r>
      <w:r>
        <w:rPr>
          <w:noProof/>
        </w:rPr>
        <w:tab/>
      </w:r>
      <w:r>
        <w:rPr>
          <w:noProof/>
        </w:rPr>
        <w:fldChar w:fldCharType="begin"/>
      </w:r>
      <w:r>
        <w:rPr>
          <w:noProof/>
        </w:rPr>
        <w:instrText xml:space="preserve"> PAGEREF _Toc187261619 \h </w:instrText>
      </w:r>
      <w:r>
        <w:rPr>
          <w:noProof/>
        </w:rPr>
      </w:r>
      <w:r>
        <w:rPr>
          <w:noProof/>
        </w:rPr>
        <w:fldChar w:fldCharType="separate"/>
      </w:r>
      <w:r>
        <w:rPr>
          <w:noProof/>
        </w:rPr>
        <w:t>159</w:t>
      </w:r>
      <w:r>
        <w:rPr>
          <w:noProof/>
        </w:rPr>
        <w:fldChar w:fldCharType="end"/>
      </w:r>
    </w:p>
    <w:p w14:paraId="04824506" w14:textId="3B8B68C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multi-slot PUCCH format 1</w:t>
      </w:r>
      <w:r>
        <w:rPr>
          <w:noProof/>
        </w:rPr>
        <w:tab/>
      </w:r>
      <w:r>
        <w:rPr>
          <w:noProof/>
        </w:rPr>
        <w:fldChar w:fldCharType="begin"/>
      </w:r>
      <w:r>
        <w:rPr>
          <w:noProof/>
        </w:rPr>
        <w:instrText xml:space="preserve"> PAGEREF _Toc187261620 \h </w:instrText>
      </w:r>
      <w:r>
        <w:rPr>
          <w:noProof/>
        </w:rPr>
      </w:r>
      <w:r>
        <w:rPr>
          <w:noProof/>
        </w:rPr>
        <w:fldChar w:fldCharType="separate"/>
      </w:r>
      <w:r>
        <w:rPr>
          <w:noProof/>
        </w:rPr>
        <w:t>159</w:t>
      </w:r>
      <w:r>
        <w:rPr>
          <w:noProof/>
        </w:rPr>
        <w:fldChar w:fldCharType="end"/>
      </w:r>
    </w:p>
    <w:p w14:paraId="149EB8AC" w14:textId="02DE3382"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PRACH</w:t>
      </w:r>
      <w:r>
        <w:rPr>
          <w:noProof/>
        </w:rPr>
        <w:tab/>
      </w:r>
      <w:r>
        <w:rPr>
          <w:noProof/>
        </w:rPr>
        <w:fldChar w:fldCharType="begin"/>
      </w:r>
      <w:r>
        <w:rPr>
          <w:noProof/>
        </w:rPr>
        <w:instrText xml:space="preserve"> PAGEREF _Toc187261621 \h </w:instrText>
      </w:r>
      <w:r>
        <w:rPr>
          <w:noProof/>
        </w:rPr>
      </w:r>
      <w:r>
        <w:rPr>
          <w:noProof/>
        </w:rPr>
        <w:fldChar w:fldCharType="separate"/>
      </w:r>
      <w:r>
        <w:rPr>
          <w:noProof/>
        </w:rPr>
        <w:t>162</w:t>
      </w:r>
      <w:r>
        <w:rPr>
          <w:noProof/>
        </w:rPr>
        <w:fldChar w:fldCharType="end"/>
      </w:r>
    </w:p>
    <w:p w14:paraId="281F4885" w14:textId="3752E1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342657">
        <w:rPr>
          <w:rFonts w:eastAsia="MS Mincho"/>
          <w:noProof/>
        </w:rPr>
        <w:t>PRACH false alarm probability and missed detection requirements</w:t>
      </w:r>
      <w:r>
        <w:rPr>
          <w:noProof/>
        </w:rPr>
        <w:tab/>
      </w:r>
      <w:r>
        <w:rPr>
          <w:noProof/>
        </w:rPr>
        <w:fldChar w:fldCharType="begin"/>
      </w:r>
      <w:r>
        <w:rPr>
          <w:noProof/>
        </w:rPr>
        <w:instrText xml:space="preserve"> PAGEREF _Toc187261622 \h </w:instrText>
      </w:r>
      <w:r>
        <w:rPr>
          <w:noProof/>
        </w:rPr>
      </w:r>
      <w:r>
        <w:rPr>
          <w:noProof/>
        </w:rPr>
        <w:fldChar w:fldCharType="separate"/>
      </w:r>
      <w:r>
        <w:rPr>
          <w:noProof/>
        </w:rPr>
        <w:t>162</w:t>
      </w:r>
      <w:r>
        <w:rPr>
          <w:noProof/>
        </w:rPr>
        <w:fldChar w:fldCharType="end"/>
      </w:r>
    </w:p>
    <w:p w14:paraId="532DEC55" w14:textId="0BF4888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_Toc187261623 \h </w:instrText>
      </w:r>
      <w:r>
        <w:rPr>
          <w:noProof/>
        </w:rPr>
      </w:r>
      <w:r>
        <w:rPr>
          <w:noProof/>
        </w:rPr>
        <w:fldChar w:fldCharType="separate"/>
      </w:r>
      <w:r>
        <w:rPr>
          <w:noProof/>
        </w:rPr>
        <w:t>162</w:t>
      </w:r>
      <w:r>
        <w:rPr>
          <w:noProof/>
        </w:rPr>
        <w:fldChar w:fldCharType="end"/>
      </w:r>
    </w:p>
    <w:p w14:paraId="23D066CD" w14:textId="5B27B4B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_Toc187261624 \h </w:instrText>
      </w:r>
      <w:r>
        <w:rPr>
          <w:noProof/>
        </w:rPr>
      </w:r>
      <w:r>
        <w:rPr>
          <w:noProof/>
        </w:rPr>
        <w:fldChar w:fldCharType="separate"/>
      </w:r>
      <w:r>
        <w:rPr>
          <w:noProof/>
        </w:rPr>
        <w:t>163</w:t>
      </w:r>
      <w:r>
        <w:rPr>
          <w:noProof/>
        </w:rPr>
        <w:fldChar w:fldCharType="end"/>
      </w:r>
    </w:p>
    <w:p w14:paraId="0D048BDC" w14:textId="462CAE7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_Toc187261625 \h </w:instrText>
      </w:r>
      <w:r>
        <w:rPr>
          <w:noProof/>
        </w:rPr>
      </w:r>
      <w:r>
        <w:rPr>
          <w:noProof/>
        </w:rPr>
        <w:fldChar w:fldCharType="separate"/>
      </w:r>
      <w:r>
        <w:rPr>
          <w:noProof/>
        </w:rPr>
        <w:t>163</w:t>
      </w:r>
      <w:r>
        <w:rPr>
          <w:noProof/>
        </w:rPr>
        <w:fldChar w:fldCharType="end"/>
      </w:r>
    </w:p>
    <w:p w14:paraId="0276320B" w14:textId="1C643F0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_Toc187261626 \h </w:instrText>
      </w:r>
      <w:r>
        <w:rPr>
          <w:noProof/>
        </w:rPr>
      </w:r>
      <w:r>
        <w:rPr>
          <w:noProof/>
        </w:rPr>
        <w:fldChar w:fldCharType="separate"/>
      </w:r>
      <w:r>
        <w:rPr>
          <w:noProof/>
        </w:rPr>
        <w:t>163</w:t>
      </w:r>
      <w:r>
        <w:rPr>
          <w:noProof/>
        </w:rPr>
        <w:fldChar w:fldCharType="end"/>
      </w:r>
    </w:p>
    <w:p w14:paraId="0B6A8F8A" w14:textId="5C2D20F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_Toc187261627 \h </w:instrText>
      </w:r>
      <w:r>
        <w:rPr>
          <w:noProof/>
        </w:rPr>
      </w:r>
      <w:r>
        <w:rPr>
          <w:noProof/>
        </w:rPr>
        <w:fldChar w:fldCharType="separate"/>
      </w:r>
      <w:r>
        <w:rPr>
          <w:noProof/>
        </w:rPr>
        <w:t>164</w:t>
      </w:r>
      <w:r>
        <w:rPr>
          <w:noProof/>
        </w:rPr>
        <w:fldChar w:fldCharType="end"/>
      </w:r>
    </w:p>
    <w:p w14:paraId="121155D0" w14:textId="7D18F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Performance requirements</w:t>
      </w:r>
      <w:r>
        <w:rPr>
          <w:noProof/>
        </w:rPr>
        <w:tab/>
      </w:r>
      <w:r>
        <w:rPr>
          <w:noProof/>
        </w:rPr>
        <w:fldChar w:fldCharType="begin"/>
      </w:r>
      <w:r>
        <w:rPr>
          <w:noProof/>
        </w:rPr>
        <w:instrText xml:space="preserve"> PAGEREF _Toc187261628 \h </w:instrText>
      </w:r>
      <w:r>
        <w:rPr>
          <w:noProof/>
        </w:rPr>
      </w:r>
      <w:r>
        <w:rPr>
          <w:noProof/>
        </w:rPr>
        <w:fldChar w:fldCharType="separate"/>
      </w:r>
      <w:r>
        <w:rPr>
          <w:noProof/>
        </w:rPr>
        <w:t>165</w:t>
      </w:r>
      <w:r>
        <w:rPr>
          <w:noProof/>
        </w:rPr>
        <w:fldChar w:fldCharType="end"/>
      </w:r>
    </w:p>
    <w:p w14:paraId="3E15CB45" w14:textId="29C18FE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_Toc187261629 \h </w:instrText>
      </w:r>
      <w:r>
        <w:rPr>
          <w:noProof/>
        </w:rPr>
      </w:r>
      <w:r>
        <w:rPr>
          <w:noProof/>
        </w:rPr>
        <w:fldChar w:fldCharType="separate"/>
      </w:r>
      <w:r>
        <w:rPr>
          <w:noProof/>
        </w:rPr>
        <w:t>165</w:t>
      </w:r>
      <w:r>
        <w:rPr>
          <w:noProof/>
        </w:rPr>
        <w:fldChar w:fldCharType="end"/>
      </w:r>
    </w:p>
    <w:p w14:paraId="6523E1EE" w14:textId="7685F36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342657">
        <w:rPr>
          <w:rFonts w:eastAsia="Malgun Gothic"/>
          <w:noProof/>
        </w:rPr>
        <w:t>Scope and definitions</w:t>
      </w:r>
      <w:r>
        <w:rPr>
          <w:noProof/>
        </w:rPr>
        <w:tab/>
      </w:r>
      <w:r>
        <w:rPr>
          <w:noProof/>
        </w:rPr>
        <w:fldChar w:fldCharType="begin"/>
      </w:r>
      <w:r>
        <w:rPr>
          <w:noProof/>
        </w:rPr>
        <w:instrText xml:space="preserve"> PAGEREF _Toc187261630 \h </w:instrText>
      </w:r>
      <w:r>
        <w:rPr>
          <w:noProof/>
        </w:rPr>
      </w:r>
      <w:r>
        <w:rPr>
          <w:noProof/>
        </w:rPr>
        <w:fldChar w:fldCharType="separate"/>
      </w:r>
      <w:r>
        <w:rPr>
          <w:noProof/>
        </w:rPr>
        <w:t>165</w:t>
      </w:r>
      <w:r>
        <w:rPr>
          <w:noProof/>
        </w:rPr>
        <w:fldChar w:fldCharType="end"/>
      </w:r>
    </w:p>
    <w:p w14:paraId="2C9F511D" w14:textId="4E6E984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Demodulation performance requirements</w:t>
      </w:r>
      <w:r>
        <w:rPr>
          <w:noProof/>
        </w:rPr>
        <w:tab/>
      </w:r>
      <w:r>
        <w:rPr>
          <w:noProof/>
        </w:rPr>
        <w:fldChar w:fldCharType="begin"/>
      </w:r>
      <w:r>
        <w:rPr>
          <w:noProof/>
        </w:rPr>
        <w:instrText xml:space="preserve"> PAGEREF _Toc187261631 \h </w:instrText>
      </w:r>
      <w:r>
        <w:rPr>
          <w:noProof/>
        </w:rPr>
      </w:r>
      <w:r>
        <w:rPr>
          <w:noProof/>
        </w:rPr>
        <w:fldChar w:fldCharType="separate"/>
      </w:r>
      <w:r>
        <w:rPr>
          <w:noProof/>
        </w:rPr>
        <w:t>166</w:t>
      </w:r>
      <w:r>
        <w:rPr>
          <w:noProof/>
        </w:rPr>
        <w:fldChar w:fldCharType="end"/>
      </w:r>
    </w:p>
    <w:p w14:paraId="76F77D5B" w14:textId="62D822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_Toc187261632 \h </w:instrText>
      </w:r>
      <w:r>
        <w:rPr>
          <w:noProof/>
        </w:rPr>
      </w:r>
      <w:r>
        <w:rPr>
          <w:noProof/>
        </w:rPr>
        <w:fldChar w:fldCharType="separate"/>
      </w:r>
      <w:r>
        <w:rPr>
          <w:noProof/>
        </w:rPr>
        <w:t>166</w:t>
      </w:r>
      <w:r>
        <w:rPr>
          <w:noProof/>
        </w:rPr>
        <w:fldChar w:fldCharType="end"/>
      </w:r>
    </w:p>
    <w:p w14:paraId="0F90F244" w14:textId="5DAC8EA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_Toc187261633 \h </w:instrText>
      </w:r>
      <w:r>
        <w:rPr>
          <w:noProof/>
        </w:rPr>
      </w:r>
      <w:r>
        <w:rPr>
          <w:noProof/>
        </w:rPr>
        <w:fldChar w:fldCharType="separate"/>
      </w:r>
      <w:r>
        <w:rPr>
          <w:noProof/>
        </w:rPr>
        <w:t>166</w:t>
      </w:r>
      <w:r>
        <w:rPr>
          <w:noProof/>
        </w:rPr>
        <w:fldChar w:fldCharType="end"/>
      </w:r>
    </w:p>
    <w:p w14:paraId="46AAC4E3" w14:textId="22CBE74C"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PDSCH</w:t>
      </w:r>
      <w:r>
        <w:rPr>
          <w:noProof/>
        </w:rPr>
        <w:tab/>
      </w:r>
      <w:r>
        <w:rPr>
          <w:noProof/>
        </w:rPr>
        <w:fldChar w:fldCharType="begin"/>
      </w:r>
      <w:r>
        <w:rPr>
          <w:noProof/>
        </w:rPr>
        <w:instrText xml:space="preserve"> PAGEREF _Toc187261634 \h </w:instrText>
      </w:r>
      <w:r>
        <w:rPr>
          <w:noProof/>
        </w:rPr>
      </w:r>
      <w:r>
        <w:rPr>
          <w:noProof/>
        </w:rPr>
        <w:fldChar w:fldCharType="separate"/>
      </w:r>
      <w:r>
        <w:rPr>
          <w:noProof/>
        </w:rPr>
        <w:t>167</w:t>
      </w:r>
      <w:r>
        <w:rPr>
          <w:noProof/>
        </w:rPr>
        <w:fldChar w:fldCharType="end"/>
      </w:r>
    </w:p>
    <w:p w14:paraId="20501C6C" w14:textId="4FEEE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_Toc187261635 \h </w:instrText>
      </w:r>
      <w:r>
        <w:rPr>
          <w:noProof/>
        </w:rPr>
      </w:r>
      <w:r>
        <w:rPr>
          <w:noProof/>
        </w:rPr>
        <w:fldChar w:fldCharType="separate"/>
      </w:r>
      <w:r>
        <w:rPr>
          <w:noProof/>
        </w:rPr>
        <w:t>167</w:t>
      </w:r>
      <w:r>
        <w:rPr>
          <w:noProof/>
        </w:rPr>
        <w:fldChar w:fldCharType="end"/>
      </w:r>
    </w:p>
    <w:p w14:paraId="3C5F1A8D" w14:textId="678636C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_Toc187261636 \h </w:instrText>
      </w:r>
      <w:r>
        <w:rPr>
          <w:noProof/>
        </w:rPr>
      </w:r>
      <w:r>
        <w:rPr>
          <w:noProof/>
        </w:rPr>
        <w:fldChar w:fldCharType="separate"/>
      </w:r>
      <w:r>
        <w:rPr>
          <w:noProof/>
        </w:rPr>
        <w:t>167</w:t>
      </w:r>
      <w:r>
        <w:rPr>
          <w:noProof/>
        </w:rPr>
        <w:fldChar w:fldCharType="end"/>
      </w:r>
    </w:p>
    <w:p w14:paraId="278A595B" w14:textId="5BB4C3C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_Toc187261637 \h </w:instrText>
      </w:r>
      <w:r>
        <w:rPr>
          <w:noProof/>
        </w:rPr>
      </w:r>
      <w:r>
        <w:rPr>
          <w:noProof/>
        </w:rPr>
        <w:fldChar w:fldCharType="separate"/>
      </w:r>
      <w:r>
        <w:rPr>
          <w:noProof/>
        </w:rPr>
        <w:t>167</w:t>
      </w:r>
      <w:r>
        <w:rPr>
          <w:noProof/>
        </w:rPr>
        <w:fldChar w:fldCharType="end"/>
      </w:r>
    </w:p>
    <w:p w14:paraId="0192D280" w14:textId="4037A02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_Toc187261638 \h </w:instrText>
      </w:r>
      <w:r>
        <w:rPr>
          <w:noProof/>
        </w:rPr>
      </w:r>
      <w:r>
        <w:rPr>
          <w:noProof/>
        </w:rPr>
        <w:fldChar w:fldCharType="separate"/>
      </w:r>
      <w:r>
        <w:rPr>
          <w:noProof/>
        </w:rPr>
        <w:t>167</w:t>
      </w:r>
      <w:r>
        <w:rPr>
          <w:noProof/>
        </w:rPr>
        <w:fldChar w:fldCharType="end"/>
      </w:r>
    </w:p>
    <w:p w14:paraId="78A23530" w14:textId="4AD7173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_Toc187261639 \h </w:instrText>
      </w:r>
      <w:r>
        <w:rPr>
          <w:noProof/>
        </w:rPr>
      </w:r>
      <w:r>
        <w:rPr>
          <w:noProof/>
        </w:rPr>
        <w:fldChar w:fldCharType="separate"/>
      </w:r>
      <w:r>
        <w:rPr>
          <w:noProof/>
        </w:rPr>
        <w:t>169</w:t>
      </w:r>
      <w:r>
        <w:rPr>
          <w:noProof/>
        </w:rPr>
        <w:fldChar w:fldCharType="end"/>
      </w:r>
    </w:p>
    <w:p w14:paraId="01DF7797" w14:textId="6DD9C2C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PDCCH</w:t>
      </w:r>
      <w:r>
        <w:rPr>
          <w:noProof/>
        </w:rPr>
        <w:tab/>
      </w:r>
      <w:r>
        <w:rPr>
          <w:noProof/>
        </w:rPr>
        <w:fldChar w:fldCharType="begin"/>
      </w:r>
      <w:r>
        <w:rPr>
          <w:noProof/>
        </w:rPr>
        <w:instrText xml:space="preserve"> PAGEREF _Toc187261640 \h </w:instrText>
      </w:r>
      <w:r>
        <w:rPr>
          <w:noProof/>
        </w:rPr>
      </w:r>
      <w:r>
        <w:rPr>
          <w:noProof/>
        </w:rPr>
        <w:fldChar w:fldCharType="separate"/>
      </w:r>
      <w:r>
        <w:rPr>
          <w:noProof/>
        </w:rPr>
        <w:t>169</w:t>
      </w:r>
      <w:r>
        <w:rPr>
          <w:noProof/>
        </w:rPr>
        <w:fldChar w:fldCharType="end"/>
      </w:r>
    </w:p>
    <w:p w14:paraId="74FB9253" w14:textId="572F2BC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Definition and applicability</w:t>
      </w:r>
      <w:r>
        <w:rPr>
          <w:noProof/>
        </w:rPr>
        <w:tab/>
      </w:r>
      <w:r>
        <w:rPr>
          <w:noProof/>
        </w:rPr>
        <w:fldChar w:fldCharType="begin"/>
      </w:r>
      <w:r>
        <w:rPr>
          <w:noProof/>
        </w:rPr>
        <w:instrText xml:space="preserve"> PAGEREF _Toc187261641 \h </w:instrText>
      </w:r>
      <w:r>
        <w:rPr>
          <w:noProof/>
        </w:rPr>
      </w:r>
      <w:r>
        <w:rPr>
          <w:noProof/>
        </w:rPr>
        <w:fldChar w:fldCharType="separate"/>
      </w:r>
      <w:r>
        <w:rPr>
          <w:noProof/>
        </w:rPr>
        <w:t>169</w:t>
      </w:r>
      <w:r>
        <w:rPr>
          <w:noProof/>
        </w:rPr>
        <w:fldChar w:fldCharType="end"/>
      </w:r>
    </w:p>
    <w:p w14:paraId="72297C61" w14:textId="298BF898"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Minimum requirement</w:t>
      </w:r>
      <w:r>
        <w:rPr>
          <w:noProof/>
        </w:rPr>
        <w:tab/>
      </w:r>
      <w:r>
        <w:rPr>
          <w:noProof/>
        </w:rPr>
        <w:fldChar w:fldCharType="begin"/>
      </w:r>
      <w:r>
        <w:rPr>
          <w:noProof/>
        </w:rPr>
        <w:instrText xml:space="preserve"> PAGEREF _Toc187261642 \h </w:instrText>
      </w:r>
      <w:r>
        <w:rPr>
          <w:noProof/>
        </w:rPr>
      </w:r>
      <w:r>
        <w:rPr>
          <w:noProof/>
        </w:rPr>
        <w:fldChar w:fldCharType="separate"/>
      </w:r>
      <w:r>
        <w:rPr>
          <w:noProof/>
        </w:rPr>
        <w:t>169</w:t>
      </w:r>
      <w:r>
        <w:rPr>
          <w:noProof/>
        </w:rPr>
        <w:fldChar w:fldCharType="end"/>
      </w:r>
    </w:p>
    <w:p w14:paraId="3C957A51" w14:textId="3E4343F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purpose</w:t>
      </w:r>
      <w:r>
        <w:rPr>
          <w:noProof/>
        </w:rPr>
        <w:tab/>
      </w:r>
      <w:r>
        <w:rPr>
          <w:noProof/>
        </w:rPr>
        <w:fldChar w:fldCharType="begin"/>
      </w:r>
      <w:r>
        <w:rPr>
          <w:noProof/>
        </w:rPr>
        <w:instrText xml:space="preserve"> PAGEREF _Toc187261643 \h </w:instrText>
      </w:r>
      <w:r>
        <w:rPr>
          <w:noProof/>
        </w:rPr>
      </w:r>
      <w:r>
        <w:rPr>
          <w:noProof/>
        </w:rPr>
        <w:fldChar w:fldCharType="separate"/>
      </w:r>
      <w:r>
        <w:rPr>
          <w:noProof/>
        </w:rPr>
        <w:t>170</w:t>
      </w:r>
      <w:r>
        <w:rPr>
          <w:noProof/>
        </w:rPr>
        <w:fldChar w:fldCharType="end"/>
      </w:r>
    </w:p>
    <w:p w14:paraId="4D82509D" w14:textId="244524C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Method of test</w:t>
      </w:r>
      <w:r>
        <w:rPr>
          <w:noProof/>
        </w:rPr>
        <w:tab/>
      </w:r>
      <w:r>
        <w:rPr>
          <w:noProof/>
        </w:rPr>
        <w:fldChar w:fldCharType="begin"/>
      </w:r>
      <w:r>
        <w:rPr>
          <w:noProof/>
        </w:rPr>
        <w:instrText xml:space="preserve"> PAGEREF _Toc187261644 \h </w:instrText>
      </w:r>
      <w:r>
        <w:rPr>
          <w:noProof/>
        </w:rPr>
      </w:r>
      <w:r>
        <w:rPr>
          <w:noProof/>
        </w:rPr>
        <w:fldChar w:fldCharType="separate"/>
      </w:r>
      <w:r>
        <w:rPr>
          <w:noProof/>
        </w:rPr>
        <w:t>170</w:t>
      </w:r>
      <w:r>
        <w:rPr>
          <w:noProof/>
        </w:rPr>
        <w:fldChar w:fldCharType="end"/>
      </w:r>
    </w:p>
    <w:p w14:paraId="1B5B730D" w14:textId="474DFFF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en-GB"/>
        </w:rPr>
        <w:t>Test requirement</w:t>
      </w:r>
      <w:r>
        <w:rPr>
          <w:noProof/>
        </w:rPr>
        <w:tab/>
      </w:r>
      <w:r>
        <w:rPr>
          <w:noProof/>
        </w:rPr>
        <w:fldChar w:fldCharType="begin"/>
      </w:r>
      <w:r>
        <w:rPr>
          <w:noProof/>
        </w:rPr>
        <w:instrText xml:space="preserve"> PAGEREF _Toc187261645 \h </w:instrText>
      </w:r>
      <w:r>
        <w:rPr>
          <w:noProof/>
        </w:rPr>
      </w:r>
      <w:r>
        <w:rPr>
          <w:noProof/>
        </w:rPr>
        <w:fldChar w:fldCharType="separate"/>
      </w:r>
      <w:r>
        <w:rPr>
          <w:noProof/>
        </w:rPr>
        <w:t>170</w:t>
      </w:r>
      <w:r>
        <w:rPr>
          <w:noProof/>
        </w:rPr>
        <w:fldChar w:fldCharType="end"/>
      </w:r>
    </w:p>
    <w:p w14:paraId="1E596F4C" w14:textId="5C29BCED"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CSI reporting requirements</w:t>
      </w:r>
      <w:r>
        <w:rPr>
          <w:noProof/>
        </w:rPr>
        <w:tab/>
      </w:r>
      <w:r>
        <w:rPr>
          <w:noProof/>
        </w:rPr>
        <w:fldChar w:fldCharType="begin"/>
      </w:r>
      <w:r>
        <w:rPr>
          <w:noProof/>
        </w:rPr>
        <w:instrText xml:space="preserve"> PAGEREF _Toc187261646 \h </w:instrText>
      </w:r>
      <w:r>
        <w:rPr>
          <w:noProof/>
        </w:rPr>
      </w:r>
      <w:r>
        <w:rPr>
          <w:noProof/>
        </w:rPr>
        <w:fldChar w:fldCharType="separate"/>
      </w:r>
      <w:r>
        <w:rPr>
          <w:noProof/>
        </w:rPr>
        <w:t>171</w:t>
      </w:r>
      <w:r>
        <w:rPr>
          <w:noProof/>
        </w:rPr>
        <w:fldChar w:fldCharType="end"/>
      </w:r>
    </w:p>
    <w:p w14:paraId="680F8B93" w14:textId="295C5688"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_Toc187261647 \h </w:instrText>
      </w:r>
      <w:r>
        <w:rPr>
          <w:noProof/>
        </w:rPr>
      </w:r>
      <w:r>
        <w:rPr>
          <w:noProof/>
        </w:rPr>
        <w:fldChar w:fldCharType="separate"/>
      </w:r>
      <w:r>
        <w:rPr>
          <w:noProof/>
        </w:rPr>
        <w:t>171</w:t>
      </w:r>
      <w:r>
        <w:rPr>
          <w:noProof/>
        </w:rPr>
        <w:fldChar w:fldCharType="end"/>
      </w:r>
    </w:p>
    <w:p w14:paraId="376A85DB" w14:textId="5B460261"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rule for IAB-MT</w:t>
      </w:r>
      <w:r>
        <w:rPr>
          <w:noProof/>
        </w:rPr>
        <w:tab/>
      </w:r>
      <w:r>
        <w:rPr>
          <w:noProof/>
        </w:rPr>
        <w:fldChar w:fldCharType="begin"/>
      </w:r>
      <w:r>
        <w:rPr>
          <w:noProof/>
        </w:rPr>
        <w:instrText xml:space="preserve"> PAGEREF _Toc187261648 \h </w:instrText>
      </w:r>
      <w:r>
        <w:rPr>
          <w:noProof/>
        </w:rPr>
      </w:r>
      <w:r>
        <w:rPr>
          <w:noProof/>
        </w:rPr>
        <w:fldChar w:fldCharType="separate"/>
      </w:r>
      <w:r>
        <w:rPr>
          <w:noProof/>
        </w:rPr>
        <w:t>171</w:t>
      </w:r>
      <w:r>
        <w:rPr>
          <w:noProof/>
        </w:rPr>
        <w:fldChar w:fldCharType="end"/>
      </w:r>
    </w:p>
    <w:p w14:paraId="0C9DFB47" w14:textId="3A6F58C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_Toc187261649 \h </w:instrText>
      </w:r>
      <w:r>
        <w:rPr>
          <w:noProof/>
        </w:rPr>
      </w:r>
      <w:r>
        <w:rPr>
          <w:noProof/>
        </w:rPr>
        <w:fldChar w:fldCharType="separate"/>
      </w:r>
      <w:r>
        <w:rPr>
          <w:noProof/>
        </w:rPr>
        <w:t>171</w:t>
      </w:r>
      <w:r>
        <w:rPr>
          <w:noProof/>
        </w:rPr>
        <w:fldChar w:fldCharType="end"/>
      </w:r>
    </w:p>
    <w:p w14:paraId="23BD88AB" w14:textId="451B1067"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w:t>
      </w:r>
      <w:r w:rsidRPr="00342657">
        <w:rPr>
          <w:rFonts w:eastAsiaTheme="minorEastAsia"/>
          <w:noProof/>
          <w:lang w:eastAsia="zh-CN"/>
        </w:rPr>
        <w:t xml:space="preserve"> of </w:t>
      </w:r>
      <w:r w:rsidRPr="00342657">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_Toc187261650 \h </w:instrText>
      </w:r>
      <w:r>
        <w:rPr>
          <w:noProof/>
        </w:rPr>
      </w:r>
      <w:r>
        <w:rPr>
          <w:noProof/>
        </w:rPr>
        <w:fldChar w:fldCharType="separate"/>
      </w:r>
      <w:r>
        <w:rPr>
          <w:noProof/>
        </w:rPr>
        <w:t>171</w:t>
      </w:r>
      <w:r>
        <w:rPr>
          <w:noProof/>
        </w:rPr>
        <w:fldChar w:fldCharType="end"/>
      </w:r>
    </w:p>
    <w:p w14:paraId="3930D29A" w14:textId="38B440E4"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Applicability of requirements for TDD with different UL-DL patterns</w:t>
      </w:r>
      <w:r>
        <w:rPr>
          <w:noProof/>
        </w:rPr>
        <w:tab/>
      </w:r>
      <w:r>
        <w:rPr>
          <w:noProof/>
        </w:rPr>
        <w:fldChar w:fldCharType="begin"/>
      </w:r>
      <w:r>
        <w:rPr>
          <w:noProof/>
        </w:rPr>
        <w:instrText xml:space="preserve"> PAGEREF _Toc187261651 \h </w:instrText>
      </w:r>
      <w:r>
        <w:rPr>
          <w:noProof/>
        </w:rPr>
      </w:r>
      <w:r>
        <w:rPr>
          <w:noProof/>
        </w:rPr>
        <w:fldChar w:fldCharType="separate"/>
      </w:r>
      <w:r>
        <w:rPr>
          <w:noProof/>
        </w:rPr>
        <w:t>171</w:t>
      </w:r>
      <w:r>
        <w:rPr>
          <w:noProof/>
        </w:rPr>
        <w:fldChar w:fldCharType="end"/>
      </w:r>
    </w:p>
    <w:p w14:paraId="210C268E" w14:textId="7A8DC316" w:rsidR="00D4363D" w:rsidRDefault="00D4363D">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_Toc187261652 \h </w:instrText>
      </w:r>
      <w:r>
        <w:rPr>
          <w:noProof/>
        </w:rPr>
      </w:r>
      <w:r>
        <w:rPr>
          <w:noProof/>
        </w:rPr>
        <w:fldChar w:fldCharType="separate"/>
      </w:r>
      <w:r>
        <w:rPr>
          <w:noProof/>
        </w:rPr>
        <w:t>171</w:t>
      </w:r>
      <w:r>
        <w:rPr>
          <w:noProof/>
        </w:rPr>
        <w:fldChar w:fldCharType="end"/>
      </w:r>
    </w:p>
    <w:p w14:paraId="6A2FC96F" w14:textId="3009CC1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_Toc187261653 \h </w:instrText>
      </w:r>
      <w:r>
        <w:rPr>
          <w:noProof/>
        </w:rPr>
      </w:r>
      <w:r>
        <w:rPr>
          <w:noProof/>
        </w:rPr>
        <w:fldChar w:fldCharType="separate"/>
      </w:r>
      <w:r>
        <w:rPr>
          <w:noProof/>
        </w:rPr>
        <w:t>171</w:t>
      </w:r>
      <w:r>
        <w:rPr>
          <w:noProof/>
        </w:rPr>
        <w:fldChar w:fldCharType="end"/>
      </w:r>
    </w:p>
    <w:p w14:paraId="464F9BD6" w14:textId="2997515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Channel Quality Indicator (CQI)</w:t>
      </w:r>
      <w:r>
        <w:rPr>
          <w:noProof/>
        </w:rPr>
        <w:tab/>
      </w:r>
      <w:r>
        <w:rPr>
          <w:noProof/>
        </w:rPr>
        <w:fldChar w:fldCharType="begin"/>
      </w:r>
      <w:r>
        <w:rPr>
          <w:noProof/>
        </w:rPr>
        <w:instrText xml:space="preserve"> PAGEREF _Toc187261654 \h </w:instrText>
      </w:r>
      <w:r>
        <w:rPr>
          <w:noProof/>
        </w:rPr>
      </w:r>
      <w:r>
        <w:rPr>
          <w:noProof/>
        </w:rPr>
        <w:fldChar w:fldCharType="separate"/>
      </w:r>
      <w:r>
        <w:rPr>
          <w:noProof/>
        </w:rPr>
        <w:t>172</w:t>
      </w:r>
      <w:r>
        <w:rPr>
          <w:noProof/>
        </w:rPr>
        <w:fldChar w:fldCharType="end"/>
      </w:r>
    </w:p>
    <w:p w14:paraId="771A4BE3" w14:textId="339ECF9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_Toc187261655 \h </w:instrText>
      </w:r>
      <w:r>
        <w:rPr>
          <w:noProof/>
        </w:rPr>
      </w:r>
      <w:r>
        <w:rPr>
          <w:noProof/>
        </w:rPr>
        <w:fldChar w:fldCharType="separate"/>
      </w:r>
      <w:r>
        <w:rPr>
          <w:noProof/>
        </w:rPr>
        <w:t>172</w:t>
      </w:r>
      <w:r>
        <w:rPr>
          <w:noProof/>
        </w:rPr>
        <w:fldChar w:fldCharType="end"/>
      </w:r>
    </w:p>
    <w:p w14:paraId="46DE39ED" w14:textId="70C6BE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_Toc187261656 \h </w:instrText>
      </w:r>
      <w:r>
        <w:rPr>
          <w:noProof/>
        </w:rPr>
      </w:r>
      <w:r>
        <w:rPr>
          <w:noProof/>
        </w:rPr>
        <w:fldChar w:fldCharType="separate"/>
      </w:r>
      <w:r>
        <w:rPr>
          <w:noProof/>
        </w:rPr>
        <w:t>172</w:t>
      </w:r>
      <w:r>
        <w:rPr>
          <w:noProof/>
        </w:rPr>
        <w:fldChar w:fldCharType="end"/>
      </w:r>
    </w:p>
    <w:p w14:paraId="566119AE" w14:textId="494EAEE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_Toc187261657 \h </w:instrText>
      </w:r>
      <w:r>
        <w:rPr>
          <w:noProof/>
        </w:rPr>
      </w:r>
      <w:r>
        <w:rPr>
          <w:noProof/>
        </w:rPr>
        <w:fldChar w:fldCharType="separate"/>
      </w:r>
      <w:r>
        <w:rPr>
          <w:noProof/>
        </w:rPr>
        <w:t>173</w:t>
      </w:r>
      <w:r>
        <w:rPr>
          <w:noProof/>
        </w:rPr>
        <w:fldChar w:fldCharType="end"/>
      </w:r>
    </w:p>
    <w:p w14:paraId="66230738" w14:textId="0F8B2D6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_Toc187261658 \h </w:instrText>
      </w:r>
      <w:r>
        <w:rPr>
          <w:noProof/>
        </w:rPr>
      </w:r>
      <w:r>
        <w:rPr>
          <w:noProof/>
        </w:rPr>
        <w:fldChar w:fldCharType="separate"/>
      </w:r>
      <w:r>
        <w:rPr>
          <w:noProof/>
        </w:rPr>
        <w:t>173</w:t>
      </w:r>
      <w:r>
        <w:rPr>
          <w:noProof/>
        </w:rPr>
        <w:fldChar w:fldCharType="end"/>
      </w:r>
    </w:p>
    <w:p w14:paraId="68D8D578" w14:textId="4C6D2F8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_Toc187261659 \h </w:instrText>
      </w:r>
      <w:r>
        <w:rPr>
          <w:noProof/>
        </w:rPr>
      </w:r>
      <w:r>
        <w:rPr>
          <w:noProof/>
        </w:rPr>
        <w:fldChar w:fldCharType="separate"/>
      </w:r>
      <w:r>
        <w:rPr>
          <w:noProof/>
        </w:rPr>
        <w:t>174</w:t>
      </w:r>
      <w:r>
        <w:rPr>
          <w:noProof/>
        </w:rPr>
        <w:fldChar w:fldCharType="end"/>
      </w:r>
    </w:p>
    <w:p w14:paraId="61824C89" w14:textId="495241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Precoding Matrix Indicator (PMI)</w:t>
      </w:r>
      <w:r>
        <w:rPr>
          <w:noProof/>
        </w:rPr>
        <w:tab/>
      </w:r>
      <w:r>
        <w:rPr>
          <w:noProof/>
        </w:rPr>
        <w:fldChar w:fldCharType="begin"/>
      </w:r>
      <w:r>
        <w:rPr>
          <w:noProof/>
        </w:rPr>
        <w:instrText xml:space="preserve"> PAGEREF _Toc187261660 \h </w:instrText>
      </w:r>
      <w:r>
        <w:rPr>
          <w:noProof/>
        </w:rPr>
      </w:r>
      <w:r>
        <w:rPr>
          <w:noProof/>
        </w:rPr>
        <w:fldChar w:fldCharType="separate"/>
      </w:r>
      <w:r>
        <w:rPr>
          <w:noProof/>
        </w:rPr>
        <w:t>174</w:t>
      </w:r>
      <w:r>
        <w:rPr>
          <w:noProof/>
        </w:rPr>
        <w:fldChar w:fldCharType="end"/>
      </w:r>
    </w:p>
    <w:p w14:paraId="5EBF0BD8" w14:textId="4BCB5A32"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and applicability</w:t>
      </w:r>
      <w:r>
        <w:rPr>
          <w:noProof/>
        </w:rPr>
        <w:tab/>
      </w:r>
      <w:r>
        <w:rPr>
          <w:noProof/>
        </w:rPr>
        <w:fldChar w:fldCharType="begin"/>
      </w:r>
      <w:r>
        <w:rPr>
          <w:noProof/>
        </w:rPr>
        <w:instrText xml:space="preserve"> PAGEREF _Toc187261661 \h </w:instrText>
      </w:r>
      <w:r>
        <w:rPr>
          <w:noProof/>
        </w:rPr>
      </w:r>
      <w:r>
        <w:rPr>
          <w:noProof/>
        </w:rPr>
        <w:fldChar w:fldCharType="separate"/>
      </w:r>
      <w:r>
        <w:rPr>
          <w:noProof/>
        </w:rPr>
        <w:t>174</w:t>
      </w:r>
      <w:r>
        <w:rPr>
          <w:noProof/>
        </w:rPr>
        <w:fldChar w:fldCharType="end"/>
      </w:r>
    </w:p>
    <w:p w14:paraId="623642C5" w14:textId="3122BF6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w:t>
      </w:r>
      <w:r>
        <w:rPr>
          <w:noProof/>
        </w:rPr>
        <w:tab/>
      </w:r>
      <w:r>
        <w:rPr>
          <w:noProof/>
        </w:rPr>
        <w:fldChar w:fldCharType="begin"/>
      </w:r>
      <w:r>
        <w:rPr>
          <w:noProof/>
        </w:rPr>
        <w:instrText xml:space="preserve"> PAGEREF _Toc187261662 \h </w:instrText>
      </w:r>
      <w:r>
        <w:rPr>
          <w:noProof/>
        </w:rPr>
      </w:r>
      <w:r>
        <w:rPr>
          <w:noProof/>
        </w:rPr>
        <w:fldChar w:fldCharType="separate"/>
      </w:r>
      <w:r>
        <w:rPr>
          <w:noProof/>
        </w:rPr>
        <w:t>174</w:t>
      </w:r>
      <w:r>
        <w:rPr>
          <w:noProof/>
        </w:rPr>
        <w:fldChar w:fldCharType="end"/>
      </w:r>
    </w:p>
    <w:p w14:paraId="56AC6F95" w14:textId="74A0DF4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_Toc187261663 \h </w:instrText>
      </w:r>
      <w:r>
        <w:rPr>
          <w:noProof/>
        </w:rPr>
      </w:r>
      <w:r>
        <w:rPr>
          <w:noProof/>
        </w:rPr>
        <w:fldChar w:fldCharType="separate"/>
      </w:r>
      <w:r>
        <w:rPr>
          <w:noProof/>
        </w:rPr>
        <w:t>174</w:t>
      </w:r>
      <w:r>
        <w:rPr>
          <w:noProof/>
        </w:rPr>
        <w:fldChar w:fldCharType="end"/>
      </w:r>
    </w:p>
    <w:p w14:paraId="3041962D" w14:textId="428B5C3B"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_Toc187261664 \h </w:instrText>
      </w:r>
      <w:r>
        <w:rPr>
          <w:noProof/>
        </w:rPr>
      </w:r>
      <w:r>
        <w:rPr>
          <w:noProof/>
        </w:rPr>
        <w:fldChar w:fldCharType="separate"/>
      </w:r>
      <w:r>
        <w:rPr>
          <w:noProof/>
        </w:rPr>
        <w:t>174</w:t>
      </w:r>
      <w:r>
        <w:rPr>
          <w:noProof/>
        </w:rPr>
        <w:fldChar w:fldCharType="end"/>
      </w:r>
    </w:p>
    <w:p w14:paraId="5F2AF72A" w14:textId="3201C02D"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_Toc187261665 \h </w:instrText>
      </w:r>
      <w:r>
        <w:rPr>
          <w:noProof/>
        </w:rPr>
      </w:r>
      <w:r>
        <w:rPr>
          <w:noProof/>
        </w:rPr>
        <w:fldChar w:fldCharType="separate"/>
      </w:r>
      <w:r>
        <w:rPr>
          <w:noProof/>
        </w:rPr>
        <w:t>176</w:t>
      </w:r>
      <w:r>
        <w:rPr>
          <w:noProof/>
        </w:rPr>
        <w:fldChar w:fldCharType="end"/>
      </w:r>
    </w:p>
    <w:p w14:paraId="0E58F6A7" w14:textId="161AFE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Reporting of Rank Indicator (RI)</w:t>
      </w:r>
      <w:r>
        <w:rPr>
          <w:noProof/>
        </w:rPr>
        <w:tab/>
      </w:r>
      <w:r>
        <w:rPr>
          <w:noProof/>
        </w:rPr>
        <w:fldChar w:fldCharType="begin"/>
      </w:r>
      <w:r>
        <w:rPr>
          <w:noProof/>
        </w:rPr>
        <w:instrText xml:space="preserve"> PAGEREF _Toc187261666 \h </w:instrText>
      </w:r>
      <w:r>
        <w:rPr>
          <w:noProof/>
        </w:rPr>
      </w:r>
      <w:r>
        <w:rPr>
          <w:noProof/>
        </w:rPr>
        <w:fldChar w:fldCharType="separate"/>
      </w:r>
      <w:r>
        <w:rPr>
          <w:noProof/>
        </w:rPr>
        <w:t>176</w:t>
      </w:r>
      <w:r>
        <w:rPr>
          <w:noProof/>
        </w:rPr>
        <w:fldChar w:fldCharType="end"/>
      </w:r>
    </w:p>
    <w:p w14:paraId="05FB29D5" w14:textId="3C64FD05"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_Toc187261667 \h </w:instrText>
      </w:r>
      <w:r>
        <w:rPr>
          <w:noProof/>
        </w:rPr>
      </w:r>
      <w:r>
        <w:rPr>
          <w:noProof/>
        </w:rPr>
        <w:fldChar w:fldCharType="separate"/>
      </w:r>
      <w:r>
        <w:rPr>
          <w:noProof/>
        </w:rPr>
        <w:t>176</w:t>
      </w:r>
      <w:r>
        <w:rPr>
          <w:noProof/>
        </w:rPr>
        <w:fldChar w:fldCharType="end"/>
      </w:r>
    </w:p>
    <w:p w14:paraId="0F807698" w14:textId="6FDE858E"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Minimum requirements</w:t>
      </w:r>
      <w:r>
        <w:rPr>
          <w:noProof/>
        </w:rPr>
        <w:tab/>
      </w:r>
      <w:r>
        <w:rPr>
          <w:noProof/>
        </w:rPr>
        <w:fldChar w:fldCharType="begin"/>
      </w:r>
      <w:r>
        <w:rPr>
          <w:noProof/>
        </w:rPr>
        <w:instrText xml:space="preserve"> PAGEREF _Toc187261668 \h </w:instrText>
      </w:r>
      <w:r>
        <w:rPr>
          <w:noProof/>
        </w:rPr>
      </w:r>
      <w:r>
        <w:rPr>
          <w:noProof/>
        </w:rPr>
        <w:fldChar w:fldCharType="separate"/>
      </w:r>
      <w:r>
        <w:rPr>
          <w:noProof/>
        </w:rPr>
        <w:t>176</w:t>
      </w:r>
      <w:r>
        <w:rPr>
          <w:noProof/>
        </w:rPr>
        <w:fldChar w:fldCharType="end"/>
      </w:r>
    </w:p>
    <w:p w14:paraId="4E52711F" w14:textId="59A8D614"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purpose</w:t>
      </w:r>
      <w:r>
        <w:rPr>
          <w:noProof/>
        </w:rPr>
        <w:tab/>
      </w:r>
      <w:r>
        <w:rPr>
          <w:noProof/>
        </w:rPr>
        <w:fldChar w:fldCharType="begin"/>
      </w:r>
      <w:r>
        <w:rPr>
          <w:noProof/>
        </w:rPr>
        <w:instrText xml:space="preserve"> PAGEREF _Toc187261669 \h </w:instrText>
      </w:r>
      <w:r>
        <w:rPr>
          <w:noProof/>
        </w:rPr>
      </w:r>
      <w:r>
        <w:rPr>
          <w:noProof/>
        </w:rPr>
        <w:fldChar w:fldCharType="separate"/>
      </w:r>
      <w:r>
        <w:rPr>
          <w:noProof/>
        </w:rPr>
        <w:t>176</w:t>
      </w:r>
      <w:r>
        <w:rPr>
          <w:noProof/>
        </w:rPr>
        <w:fldChar w:fldCharType="end"/>
      </w:r>
    </w:p>
    <w:p w14:paraId="4BCA8C2D" w14:textId="67EFB75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Method of test</w:t>
      </w:r>
      <w:r>
        <w:rPr>
          <w:noProof/>
        </w:rPr>
        <w:tab/>
      </w:r>
      <w:r>
        <w:rPr>
          <w:noProof/>
        </w:rPr>
        <w:fldChar w:fldCharType="begin"/>
      </w:r>
      <w:r>
        <w:rPr>
          <w:noProof/>
        </w:rPr>
        <w:instrText xml:space="preserve"> PAGEREF _Toc187261670 \h </w:instrText>
      </w:r>
      <w:r>
        <w:rPr>
          <w:noProof/>
        </w:rPr>
      </w:r>
      <w:r>
        <w:rPr>
          <w:noProof/>
        </w:rPr>
        <w:fldChar w:fldCharType="separate"/>
      </w:r>
      <w:r>
        <w:rPr>
          <w:noProof/>
        </w:rPr>
        <w:t>176</w:t>
      </w:r>
      <w:r>
        <w:rPr>
          <w:noProof/>
        </w:rPr>
        <w:fldChar w:fldCharType="end"/>
      </w:r>
    </w:p>
    <w:p w14:paraId="347072FD" w14:textId="09793FDA"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Test requirement</w:t>
      </w:r>
      <w:r>
        <w:rPr>
          <w:noProof/>
        </w:rPr>
        <w:tab/>
      </w:r>
      <w:r>
        <w:rPr>
          <w:noProof/>
        </w:rPr>
        <w:fldChar w:fldCharType="begin"/>
      </w:r>
      <w:r>
        <w:rPr>
          <w:noProof/>
        </w:rPr>
        <w:instrText xml:space="preserve"> PAGEREF _Toc187261671 \h </w:instrText>
      </w:r>
      <w:r>
        <w:rPr>
          <w:noProof/>
        </w:rPr>
      </w:r>
      <w:r>
        <w:rPr>
          <w:noProof/>
        </w:rPr>
        <w:fldChar w:fldCharType="separate"/>
      </w:r>
      <w:r>
        <w:rPr>
          <w:noProof/>
        </w:rPr>
        <w:t>177</w:t>
      </w:r>
      <w:r>
        <w:rPr>
          <w:noProof/>
        </w:rPr>
        <w:fldChar w:fldCharType="end"/>
      </w:r>
    </w:p>
    <w:p w14:paraId="58F8292D" w14:textId="2C76F3AD"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A (normative): Reference measurement channels</w:t>
      </w:r>
      <w:r>
        <w:rPr>
          <w:noProof/>
        </w:rPr>
        <w:tab/>
      </w:r>
      <w:r>
        <w:rPr>
          <w:noProof/>
        </w:rPr>
        <w:fldChar w:fldCharType="begin"/>
      </w:r>
      <w:r>
        <w:rPr>
          <w:noProof/>
        </w:rPr>
        <w:instrText xml:space="preserve"> PAGEREF _Toc187261672 \h </w:instrText>
      </w:r>
      <w:r>
        <w:rPr>
          <w:noProof/>
        </w:rPr>
      </w:r>
      <w:r>
        <w:rPr>
          <w:noProof/>
        </w:rPr>
        <w:fldChar w:fldCharType="separate"/>
      </w:r>
      <w:r>
        <w:rPr>
          <w:noProof/>
        </w:rPr>
        <w:t>179</w:t>
      </w:r>
      <w:r>
        <w:rPr>
          <w:noProof/>
        </w:rPr>
        <w:fldChar w:fldCharType="end"/>
      </w:r>
    </w:p>
    <w:p w14:paraId="43509850" w14:textId="1AFE9CC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A.1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and IAB-MT Reference measurement channels</w:t>
      </w:r>
      <w:r>
        <w:rPr>
          <w:noProof/>
        </w:rPr>
        <w:tab/>
      </w:r>
      <w:r>
        <w:rPr>
          <w:noProof/>
        </w:rPr>
        <w:fldChar w:fldCharType="begin"/>
      </w:r>
      <w:r>
        <w:rPr>
          <w:noProof/>
        </w:rPr>
        <w:instrText xml:space="preserve"> PAGEREF _Toc187261673 \h </w:instrText>
      </w:r>
      <w:r>
        <w:rPr>
          <w:noProof/>
        </w:rPr>
      </w:r>
      <w:r>
        <w:rPr>
          <w:noProof/>
        </w:rPr>
        <w:fldChar w:fldCharType="separate"/>
      </w:r>
      <w:r>
        <w:rPr>
          <w:noProof/>
        </w:rPr>
        <w:t>179</w:t>
      </w:r>
      <w:r>
        <w:rPr>
          <w:noProof/>
        </w:rPr>
        <w:fldChar w:fldCharType="end"/>
      </w:r>
    </w:p>
    <w:p w14:paraId="05EFFD4C" w14:textId="2F4747E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Reference measurement channels</w:t>
      </w:r>
      <w:r>
        <w:rPr>
          <w:noProof/>
        </w:rPr>
        <w:tab/>
      </w:r>
      <w:r>
        <w:rPr>
          <w:noProof/>
        </w:rPr>
        <w:fldChar w:fldCharType="begin"/>
      </w:r>
      <w:r>
        <w:rPr>
          <w:noProof/>
        </w:rPr>
        <w:instrText xml:space="preserve"> PAGEREF _Toc187261674 \h </w:instrText>
      </w:r>
      <w:r>
        <w:rPr>
          <w:noProof/>
        </w:rPr>
      </w:r>
      <w:r>
        <w:rPr>
          <w:noProof/>
        </w:rPr>
        <w:fldChar w:fldCharType="separate"/>
      </w:r>
      <w:r>
        <w:rPr>
          <w:noProof/>
        </w:rPr>
        <w:t>179</w:t>
      </w:r>
      <w:r>
        <w:rPr>
          <w:noProof/>
        </w:rPr>
        <w:fldChar w:fldCharType="end"/>
      </w:r>
    </w:p>
    <w:p w14:paraId="62D503FB" w14:textId="00AB947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Reference measurement channels</w:t>
      </w:r>
      <w:r>
        <w:rPr>
          <w:noProof/>
        </w:rPr>
        <w:tab/>
      </w:r>
      <w:r>
        <w:rPr>
          <w:noProof/>
        </w:rPr>
        <w:fldChar w:fldCharType="begin"/>
      </w:r>
      <w:r>
        <w:rPr>
          <w:noProof/>
        </w:rPr>
        <w:instrText xml:space="preserve"> PAGEREF _Toc187261675 \h </w:instrText>
      </w:r>
      <w:r>
        <w:rPr>
          <w:noProof/>
        </w:rPr>
      </w:r>
      <w:r>
        <w:rPr>
          <w:noProof/>
        </w:rPr>
        <w:fldChar w:fldCharType="separate"/>
      </w:r>
      <w:r>
        <w:rPr>
          <w:noProof/>
        </w:rPr>
        <w:t>179</w:t>
      </w:r>
      <w:r>
        <w:rPr>
          <w:noProof/>
        </w:rPr>
        <w:fldChar w:fldCharType="end"/>
      </w:r>
    </w:p>
    <w:p w14:paraId="210696F1" w14:textId="6D7F86C7"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_Toc187261676 \h </w:instrText>
      </w:r>
      <w:r>
        <w:rPr>
          <w:noProof/>
        </w:rPr>
      </w:r>
      <w:r>
        <w:rPr>
          <w:noProof/>
        </w:rPr>
        <w:fldChar w:fldCharType="separate"/>
      </w:r>
      <w:r>
        <w:rPr>
          <w:noProof/>
        </w:rPr>
        <w:t>179</w:t>
      </w:r>
      <w:r>
        <w:rPr>
          <w:noProof/>
        </w:rPr>
        <w:fldChar w:fldCharType="end"/>
      </w:r>
    </w:p>
    <w:p w14:paraId="14D95E77" w14:textId="572EC91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IAB-DU Fixed Reference Channels</w:t>
      </w:r>
      <w:r>
        <w:rPr>
          <w:noProof/>
        </w:rPr>
        <w:tab/>
      </w:r>
      <w:r>
        <w:rPr>
          <w:noProof/>
        </w:rPr>
        <w:fldChar w:fldCharType="begin"/>
      </w:r>
      <w:r>
        <w:rPr>
          <w:noProof/>
        </w:rPr>
        <w:instrText xml:space="preserve"> PAGEREF _Toc187261677 \h </w:instrText>
      </w:r>
      <w:r>
        <w:rPr>
          <w:noProof/>
        </w:rPr>
      </w:r>
      <w:r>
        <w:rPr>
          <w:noProof/>
        </w:rPr>
        <w:fldChar w:fldCharType="separate"/>
      </w:r>
      <w:r>
        <w:rPr>
          <w:noProof/>
        </w:rPr>
        <w:t>179</w:t>
      </w:r>
      <w:r>
        <w:rPr>
          <w:noProof/>
        </w:rPr>
        <w:fldChar w:fldCharType="end"/>
      </w:r>
    </w:p>
    <w:p w14:paraId="7209B692" w14:textId="71731E2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_Toc187261678 \h </w:instrText>
      </w:r>
      <w:r>
        <w:rPr>
          <w:noProof/>
        </w:rPr>
      </w:r>
      <w:r>
        <w:rPr>
          <w:noProof/>
        </w:rPr>
        <w:fldChar w:fldCharType="separate"/>
      </w:r>
      <w:r>
        <w:rPr>
          <w:noProof/>
        </w:rPr>
        <w:t>179</w:t>
      </w:r>
      <w:r>
        <w:rPr>
          <w:noProof/>
        </w:rPr>
        <w:fldChar w:fldCharType="end"/>
      </w:r>
    </w:p>
    <w:p w14:paraId="79ADF9D8" w14:textId="33D05E8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w:t>
      </w:r>
      <w:r w:rsidRPr="00342657">
        <w:rPr>
          <w:rFonts w:eastAsiaTheme="minorEastAsia"/>
          <w:noProof/>
          <w:lang w:eastAsia="zh-CN"/>
        </w:rPr>
        <w:t>16QAM, R=434/1024</w:t>
      </w:r>
      <w:r w:rsidRPr="00342657">
        <w:rPr>
          <w:rFonts w:eastAsiaTheme="minorEastAsia"/>
          <w:noProof/>
        </w:rPr>
        <w:t>)</w:t>
      </w:r>
      <w:r>
        <w:rPr>
          <w:noProof/>
        </w:rPr>
        <w:tab/>
      </w:r>
      <w:r>
        <w:rPr>
          <w:noProof/>
        </w:rPr>
        <w:fldChar w:fldCharType="begin"/>
      </w:r>
      <w:r>
        <w:rPr>
          <w:noProof/>
        </w:rPr>
        <w:instrText xml:space="preserve"> PAGEREF _Toc187261679 \h </w:instrText>
      </w:r>
      <w:r>
        <w:rPr>
          <w:noProof/>
        </w:rPr>
      </w:r>
      <w:r>
        <w:rPr>
          <w:noProof/>
        </w:rPr>
        <w:fldChar w:fldCharType="separate"/>
      </w:r>
      <w:r>
        <w:rPr>
          <w:noProof/>
        </w:rPr>
        <w:t>181</w:t>
      </w:r>
      <w:r>
        <w:rPr>
          <w:noProof/>
        </w:rPr>
        <w:fldChar w:fldCharType="end"/>
      </w:r>
    </w:p>
    <w:p w14:paraId="2256C895" w14:textId="2240A55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_Toc187261680 \h </w:instrText>
      </w:r>
      <w:r>
        <w:rPr>
          <w:noProof/>
        </w:rPr>
      </w:r>
      <w:r>
        <w:rPr>
          <w:noProof/>
        </w:rPr>
        <w:fldChar w:fldCharType="separate"/>
      </w:r>
      <w:r>
        <w:rPr>
          <w:noProof/>
        </w:rPr>
        <w:t>181</w:t>
      </w:r>
      <w:r>
        <w:rPr>
          <w:noProof/>
        </w:rPr>
        <w:fldChar w:fldCharType="end"/>
      </w:r>
    </w:p>
    <w:p w14:paraId="7659D25E" w14:textId="05EA4EA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_Toc187261681 \h </w:instrText>
      </w:r>
      <w:r>
        <w:rPr>
          <w:noProof/>
        </w:rPr>
      </w:r>
      <w:r>
        <w:rPr>
          <w:noProof/>
        </w:rPr>
        <w:fldChar w:fldCharType="separate"/>
      </w:r>
      <w:r>
        <w:rPr>
          <w:noProof/>
        </w:rPr>
        <w:t>182</w:t>
      </w:r>
      <w:r>
        <w:rPr>
          <w:noProof/>
        </w:rPr>
        <w:fldChar w:fldCharType="end"/>
      </w:r>
    </w:p>
    <w:p w14:paraId="6EE862F9" w14:textId="5389A20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PRACH test preambles</w:t>
      </w:r>
      <w:r>
        <w:rPr>
          <w:noProof/>
        </w:rPr>
        <w:tab/>
      </w:r>
      <w:r>
        <w:rPr>
          <w:noProof/>
        </w:rPr>
        <w:fldChar w:fldCharType="begin"/>
      </w:r>
      <w:r>
        <w:rPr>
          <w:noProof/>
        </w:rPr>
        <w:instrText xml:space="preserve"> PAGEREF _Toc187261682 \h </w:instrText>
      </w:r>
      <w:r>
        <w:rPr>
          <w:noProof/>
        </w:rPr>
      </w:r>
      <w:r>
        <w:rPr>
          <w:noProof/>
        </w:rPr>
        <w:fldChar w:fldCharType="separate"/>
      </w:r>
      <w:r>
        <w:rPr>
          <w:noProof/>
        </w:rPr>
        <w:t>183</w:t>
      </w:r>
      <w:r>
        <w:rPr>
          <w:noProof/>
        </w:rPr>
        <w:fldChar w:fldCharType="end"/>
      </w:r>
    </w:p>
    <w:p w14:paraId="6429C9FD" w14:textId="4D43E3E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Fixed Reference Channels</w:t>
      </w:r>
      <w:r>
        <w:rPr>
          <w:noProof/>
        </w:rPr>
        <w:tab/>
      </w:r>
      <w:r>
        <w:rPr>
          <w:noProof/>
        </w:rPr>
        <w:fldChar w:fldCharType="begin"/>
      </w:r>
      <w:r>
        <w:rPr>
          <w:noProof/>
        </w:rPr>
        <w:instrText xml:space="preserve"> PAGEREF _Toc187261683 \h </w:instrText>
      </w:r>
      <w:r>
        <w:rPr>
          <w:noProof/>
        </w:rPr>
      </w:r>
      <w:r>
        <w:rPr>
          <w:noProof/>
        </w:rPr>
        <w:fldChar w:fldCharType="separate"/>
      </w:r>
      <w:r>
        <w:rPr>
          <w:noProof/>
        </w:rPr>
        <w:t>183</w:t>
      </w:r>
      <w:r>
        <w:rPr>
          <w:noProof/>
        </w:rPr>
        <w:fldChar w:fldCharType="end"/>
      </w:r>
    </w:p>
    <w:p w14:paraId="3236DF87" w14:textId="069E12E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(16QAM)</w:t>
      </w:r>
      <w:r>
        <w:rPr>
          <w:noProof/>
        </w:rPr>
        <w:tab/>
      </w:r>
      <w:r>
        <w:rPr>
          <w:noProof/>
        </w:rPr>
        <w:fldChar w:fldCharType="begin"/>
      </w:r>
      <w:r>
        <w:rPr>
          <w:noProof/>
        </w:rPr>
        <w:instrText xml:space="preserve"> PAGEREF _Toc187261684 \h </w:instrText>
      </w:r>
      <w:r>
        <w:rPr>
          <w:noProof/>
        </w:rPr>
      </w:r>
      <w:r>
        <w:rPr>
          <w:noProof/>
        </w:rPr>
        <w:fldChar w:fldCharType="separate"/>
      </w:r>
      <w:r>
        <w:rPr>
          <w:noProof/>
        </w:rPr>
        <w:t>183</w:t>
      </w:r>
      <w:r>
        <w:rPr>
          <w:noProof/>
        </w:rPr>
        <w:fldChar w:fldCharType="end"/>
      </w:r>
    </w:p>
    <w:p w14:paraId="7E2A181A" w14:textId="17DACF4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(64QAM)</w:t>
      </w:r>
      <w:r>
        <w:rPr>
          <w:noProof/>
        </w:rPr>
        <w:tab/>
      </w:r>
      <w:r>
        <w:rPr>
          <w:noProof/>
        </w:rPr>
        <w:fldChar w:fldCharType="begin"/>
      </w:r>
      <w:r>
        <w:rPr>
          <w:noProof/>
        </w:rPr>
        <w:instrText xml:space="preserve"> PAGEREF _Toc187261685 \h </w:instrText>
      </w:r>
      <w:r>
        <w:rPr>
          <w:noProof/>
        </w:rPr>
      </w:r>
      <w:r>
        <w:rPr>
          <w:noProof/>
        </w:rPr>
        <w:fldChar w:fldCharType="separate"/>
      </w:r>
      <w:r>
        <w:rPr>
          <w:noProof/>
        </w:rPr>
        <w:t>184</w:t>
      </w:r>
      <w:r>
        <w:rPr>
          <w:noProof/>
        </w:rPr>
        <w:fldChar w:fldCharType="end"/>
      </w:r>
    </w:p>
    <w:p w14:paraId="2FEBAA63" w14:textId="6BF6842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PDSCH performance requirements (256QAM)</w:t>
      </w:r>
      <w:r>
        <w:rPr>
          <w:noProof/>
        </w:rPr>
        <w:tab/>
      </w:r>
      <w:r>
        <w:rPr>
          <w:noProof/>
        </w:rPr>
        <w:fldChar w:fldCharType="begin"/>
      </w:r>
      <w:r>
        <w:rPr>
          <w:noProof/>
        </w:rPr>
        <w:instrText xml:space="preserve"> PAGEREF _Toc187261686 \h </w:instrText>
      </w:r>
      <w:r>
        <w:rPr>
          <w:noProof/>
        </w:rPr>
      </w:r>
      <w:r>
        <w:rPr>
          <w:noProof/>
        </w:rPr>
        <w:fldChar w:fldCharType="separate"/>
      </w:r>
      <w:r>
        <w:rPr>
          <w:noProof/>
        </w:rPr>
        <w:t>184</w:t>
      </w:r>
      <w:r>
        <w:rPr>
          <w:noProof/>
        </w:rPr>
        <w:fldChar w:fldCharType="end"/>
      </w:r>
    </w:p>
    <w:p w14:paraId="7EF46510" w14:textId="612680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PDCCH performance requirements</w:t>
      </w:r>
      <w:r>
        <w:rPr>
          <w:noProof/>
        </w:rPr>
        <w:tab/>
      </w:r>
      <w:r>
        <w:rPr>
          <w:noProof/>
        </w:rPr>
        <w:fldChar w:fldCharType="begin"/>
      </w:r>
      <w:r>
        <w:rPr>
          <w:noProof/>
        </w:rPr>
        <w:instrText xml:space="preserve"> PAGEREF _Toc187261687 \h </w:instrText>
      </w:r>
      <w:r>
        <w:rPr>
          <w:noProof/>
        </w:rPr>
      </w:r>
      <w:r>
        <w:rPr>
          <w:noProof/>
        </w:rPr>
        <w:fldChar w:fldCharType="separate"/>
      </w:r>
      <w:r>
        <w:rPr>
          <w:noProof/>
        </w:rPr>
        <w:t>185</w:t>
      </w:r>
      <w:r>
        <w:rPr>
          <w:noProof/>
        </w:rPr>
        <w:fldChar w:fldCharType="end"/>
      </w:r>
    </w:p>
    <w:p w14:paraId="00D6137F" w14:textId="2BA3561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_Toc187261688 \h </w:instrText>
      </w:r>
      <w:r>
        <w:rPr>
          <w:noProof/>
        </w:rPr>
      </w:r>
      <w:r>
        <w:rPr>
          <w:noProof/>
        </w:rPr>
        <w:fldChar w:fldCharType="separate"/>
      </w:r>
      <w:r>
        <w:rPr>
          <w:noProof/>
        </w:rPr>
        <w:t>185</w:t>
      </w:r>
      <w:r>
        <w:rPr>
          <w:noProof/>
        </w:rPr>
        <w:fldChar w:fldCharType="end"/>
      </w:r>
    </w:p>
    <w:p w14:paraId="2FB6AC34" w14:textId="06C10E8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B (normative): Environmental requirements for the IAB equipment</w:t>
      </w:r>
      <w:r>
        <w:rPr>
          <w:noProof/>
        </w:rPr>
        <w:tab/>
      </w:r>
      <w:r>
        <w:rPr>
          <w:noProof/>
        </w:rPr>
        <w:fldChar w:fldCharType="begin"/>
      </w:r>
      <w:r>
        <w:rPr>
          <w:noProof/>
        </w:rPr>
        <w:instrText xml:space="preserve"> PAGEREF _Toc187261689 \h </w:instrText>
      </w:r>
      <w:r>
        <w:rPr>
          <w:noProof/>
        </w:rPr>
      </w:r>
      <w:r>
        <w:rPr>
          <w:noProof/>
        </w:rPr>
        <w:fldChar w:fldCharType="separate"/>
      </w:r>
      <w:r>
        <w:rPr>
          <w:noProof/>
        </w:rPr>
        <w:t>187</w:t>
      </w:r>
      <w:r>
        <w:rPr>
          <w:noProof/>
        </w:rPr>
        <w:fldChar w:fldCharType="end"/>
      </w:r>
    </w:p>
    <w:p w14:paraId="0DF92228" w14:textId="24437C7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_Toc187261690 \h </w:instrText>
      </w:r>
      <w:r>
        <w:rPr>
          <w:noProof/>
        </w:rPr>
      </w:r>
      <w:r>
        <w:rPr>
          <w:noProof/>
        </w:rPr>
        <w:fldChar w:fldCharType="separate"/>
      </w:r>
      <w:r>
        <w:rPr>
          <w:noProof/>
        </w:rPr>
        <w:t>187</w:t>
      </w:r>
      <w:r>
        <w:rPr>
          <w:noProof/>
        </w:rPr>
        <w:fldChar w:fldCharType="end"/>
      </w:r>
    </w:p>
    <w:p w14:paraId="29A020A7" w14:textId="5527660D"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Normal test environment</w:t>
      </w:r>
      <w:r>
        <w:rPr>
          <w:noProof/>
        </w:rPr>
        <w:tab/>
      </w:r>
      <w:r>
        <w:rPr>
          <w:noProof/>
        </w:rPr>
        <w:fldChar w:fldCharType="begin"/>
      </w:r>
      <w:r>
        <w:rPr>
          <w:noProof/>
        </w:rPr>
        <w:instrText xml:space="preserve"> PAGEREF _Toc187261691 \h </w:instrText>
      </w:r>
      <w:r>
        <w:rPr>
          <w:noProof/>
        </w:rPr>
      </w:r>
      <w:r>
        <w:rPr>
          <w:noProof/>
        </w:rPr>
        <w:fldChar w:fldCharType="separate"/>
      </w:r>
      <w:r>
        <w:rPr>
          <w:noProof/>
        </w:rPr>
        <w:t>187</w:t>
      </w:r>
      <w:r>
        <w:rPr>
          <w:noProof/>
        </w:rPr>
        <w:fldChar w:fldCharType="end"/>
      </w:r>
    </w:p>
    <w:p w14:paraId="7F1166C4" w14:textId="77CEE8B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test environment</w:t>
      </w:r>
      <w:r>
        <w:rPr>
          <w:noProof/>
        </w:rPr>
        <w:tab/>
      </w:r>
      <w:r>
        <w:rPr>
          <w:noProof/>
        </w:rPr>
        <w:fldChar w:fldCharType="begin"/>
      </w:r>
      <w:r>
        <w:rPr>
          <w:noProof/>
        </w:rPr>
        <w:instrText xml:space="preserve"> PAGEREF _Toc187261692 \h </w:instrText>
      </w:r>
      <w:r>
        <w:rPr>
          <w:noProof/>
        </w:rPr>
      </w:r>
      <w:r>
        <w:rPr>
          <w:noProof/>
        </w:rPr>
        <w:fldChar w:fldCharType="separate"/>
      </w:r>
      <w:r>
        <w:rPr>
          <w:noProof/>
        </w:rPr>
        <w:t>187</w:t>
      </w:r>
      <w:r>
        <w:rPr>
          <w:noProof/>
        </w:rPr>
        <w:fldChar w:fldCharType="end"/>
      </w:r>
    </w:p>
    <w:p w14:paraId="59A06952" w14:textId="368CB43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_Toc187261693 \h </w:instrText>
      </w:r>
      <w:r>
        <w:rPr>
          <w:noProof/>
        </w:rPr>
      </w:r>
      <w:r>
        <w:rPr>
          <w:noProof/>
        </w:rPr>
        <w:fldChar w:fldCharType="separate"/>
      </w:r>
      <w:r>
        <w:rPr>
          <w:noProof/>
        </w:rPr>
        <w:t>187</w:t>
      </w:r>
      <w:r>
        <w:rPr>
          <w:noProof/>
        </w:rPr>
        <w:fldChar w:fldCharType="end"/>
      </w:r>
    </w:p>
    <w:p w14:paraId="79F5579C" w14:textId="47543C6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Extreme temperature</w:t>
      </w:r>
      <w:r>
        <w:rPr>
          <w:noProof/>
        </w:rPr>
        <w:tab/>
      </w:r>
      <w:r>
        <w:rPr>
          <w:noProof/>
        </w:rPr>
        <w:fldChar w:fldCharType="begin"/>
      </w:r>
      <w:r>
        <w:rPr>
          <w:noProof/>
        </w:rPr>
        <w:instrText xml:space="preserve"> PAGEREF _Toc187261694 \h </w:instrText>
      </w:r>
      <w:r>
        <w:rPr>
          <w:noProof/>
        </w:rPr>
      </w:r>
      <w:r>
        <w:rPr>
          <w:noProof/>
        </w:rPr>
        <w:fldChar w:fldCharType="separate"/>
      </w:r>
      <w:r>
        <w:rPr>
          <w:noProof/>
        </w:rPr>
        <w:t>187</w:t>
      </w:r>
      <w:r>
        <w:rPr>
          <w:noProof/>
        </w:rPr>
        <w:fldChar w:fldCharType="end"/>
      </w:r>
    </w:p>
    <w:p w14:paraId="542F004B" w14:textId="683A56C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Vibration</w:t>
      </w:r>
      <w:r>
        <w:rPr>
          <w:noProof/>
        </w:rPr>
        <w:tab/>
      </w:r>
      <w:r>
        <w:rPr>
          <w:noProof/>
        </w:rPr>
        <w:fldChar w:fldCharType="begin"/>
      </w:r>
      <w:r>
        <w:rPr>
          <w:noProof/>
        </w:rPr>
        <w:instrText xml:space="preserve"> PAGEREF _Toc187261695 \h </w:instrText>
      </w:r>
      <w:r>
        <w:rPr>
          <w:noProof/>
        </w:rPr>
      </w:r>
      <w:r>
        <w:rPr>
          <w:noProof/>
        </w:rPr>
        <w:fldChar w:fldCharType="separate"/>
      </w:r>
      <w:r>
        <w:rPr>
          <w:noProof/>
        </w:rPr>
        <w:t>188</w:t>
      </w:r>
      <w:r>
        <w:rPr>
          <w:noProof/>
        </w:rPr>
        <w:fldChar w:fldCharType="end"/>
      </w:r>
    </w:p>
    <w:p w14:paraId="2A2B2A91" w14:textId="7372B2CA"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Power supply</w:t>
      </w:r>
      <w:r>
        <w:rPr>
          <w:noProof/>
        </w:rPr>
        <w:tab/>
      </w:r>
      <w:r>
        <w:rPr>
          <w:noProof/>
        </w:rPr>
        <w:fldChar w:fldCharType="begin"/>
      </w:r>
      <w:r>
        <w:rPr>
          <w:noProof/>
        </w:rPr>
        <w:instrText xml:space="preserve"> PAGEREF _Toc187261696 \h </w:instrText>
      </w:r>
      <w:r>
        <w:rPr>
          <w:noProof/>
        </w:rPr>
      </w:r>
      <w:r>
        <w:rPr>
          <w:noProof/>
        </w:rPr>
        <w:fldChar w:fldCharType="separate"/>
      </w:r>
      <w:r>
        <w:rPr>
          <w:noProof/>
        </w:rPr>
        <w:t>188</w:t>
      </w:r>
      <w:r>
        <w:rPr>
          <w:noProof/>
        </w:rPr>
        <w:fldChar w:fldCharType="end"/>
      </w:r>
    </w:p>
    <w:p w14:paraId="550CD70A" w14:textId="6D0D1FF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test environments</w:t>
      </w:r>
      <w:r>
        <w:rPr>
          <w:noProof/>
        </w:rPr>
        <w:tab/>
      </w:r>
      <w:r>
        <w:rPr>
          <w:noProof/>
        </w:rPr>
        <w:fldChar w:fldCharType="begin"/>
      </w:r>
      <w:r>
        <w:rPr>
          <w:noProof/>
        </w:rPr>
        <w:instrText xml:space="preserve"> PAGEREF _Toc187261697 \h </w:instrText>
      </w:r>
      <w:r>
        <w:rPr>
          <w:noProof/>
        </w:rPr>
      </w:r>
      <w:r>
        <w:rPr>
          <w:noProof/>
        </w:rPr>
        <w:fldChar w:fldCharType="separate"/>
      </w:r>
      <w:r>
        <w:rPr>
          <w:noProof/>
        </w:rPr>
        <w:t>188</w:t>
      </w:r>
      <w:r>
        <w:rPr>
          <w:noProof/>
        </w:rPr>
        <w:fldChar w:fldCharType="end"/>
      </w:r>
    </w:p>
    <w:p w14:paraId="68A276B8" w14:textId="6766D6C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_Toc187261698 \h </w:instrText>
      </w:r>
      <w:r>
        <w:rPr>
          <w:noProof/>
        </w:rPr>
      </w:r>
      <w:r>
        <w:rPr>
          <w:noProof/>
        </w:rPr>
        <w:fldChar w:fldCharType="separate"/>
      </w:r>
      <w:r>
        <w:rPr>
          <w:noProof/>
        </w:rPr>
        <w:t>190</w:t>
      </w:r>
      <w:r>
        <w:rPr>
          <w:noProof/>
        </w:rPr>
        <w:fldChar w:fldCharType="end"/>
      </w:r>
    </w:p>
    <w:p w14:paraId="3BB153C0" w14:textId="55AE050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Measurement of t</w:t>
      </w:r>
      <w:r w:rsidRPr="00342657">
        <w:rPr>
          <w:rFonts w:eastAsiaTheme="minorEastAsia"/>
          <w:noProof/>
        </w:rPr>
        <w:t>ransmitter</w:t>
      </w:r>
      <w:r>
        <w:rPr>
          <w:noProof/>
        </w:rPr>
        <w:tab/>
      </w:r>
      <w:r>
        <w:rPr>
          <w:noProof/>
        </w:rPr>
        <w:fldChar w:fldCharType="begin"/>
      </w:r>
      <w:r>
        <w:rPr>
          <w:noProof/>
        </w:rPr>
        <w:instrText xml:space="preserve"> PAGEREF _Toc187261699 \h </w:instrText>
      </w:r>
      <w:r>
        <w:rPr>
          <w:noProof/>
        </w:rPr>
      </w:r>
      <w:r>
        <w:rPr>
          <w:noProof/>
        </w:rPr>
        <w:fldChar w:fldCharType="separate"/>
      </w:r>
      <w:r>
        <w:rPr>
          <w:noProof/>
        </w:rPr>
        <w:t>190</w:t>
      </w:r>
      <w:r>
        <w:rPr>
          <w:noProof/>
        </w:rPr>
        <w:fldChar w:fldCharType="end"/>
      </w:r>
    </w:p>
    <w:p w14:paraId="1CE6BD9A" w14:textId="721AAC0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C.2</w:t>
      </w:r>
      <w:r w:rsidRPr="00342657">
        <w:rPr>
          <w:rFonts w:eastAsiaTheme="minorEastAsia"/>
          <w:noProof/>
        </w:rPr>
        <w:t xml:space="preserve"> </w:t>
      </w:r>
      <w:r w:rsidRPr="00342657">
        <w:rPr>
          <w:rFonts w:eastAsiaTheme="minorEastAsia"/>
          <w:noProof/>
          <w:lang w:eastAsia="sv-SE"/>
        </w:rPr>
        <w:t>Measurement of receiv</w:t>
      </w:r>
      <w:r w:rsidRPr="00342657">
        <w:rPr>
          <w:rFonts w:eastAsiaTheme="minorEastAsia"/>
          <w:noProof/>
          <w:lang w:eastAsia="ja-JP"/>
        </w:rPr>
        <w:t>er</w:t>
      </w:r>
      <w:r>
        <w:rPr>
          <w:noProof/>
        </w:rPr>
        <w:tab/>
      </w:r>
      <w:r>
        <w:rPr>
          <w:noProof/>
        </w:rPr>
        <w:fldChar w:fldCharType="begin"/>
      </w:r>
      <w:r>
        <w:rPr>
          <w:noProof/>
        </w:rPr>
        <w:instrText xml:space="preserve"> PAGEREF _Toc187261700 \h </w:instrText>
      </w:r>
      <w:r>
        <w:rPr>
          <w:noProof/>
        </w:rPr>
      </w:r>
      <w:r>
        <w:rPr>
          <w:noProof/>
        </w:rPr>
        <w:fldChar w:fldCharType="separate"/>
      </w:r>
      <w:r>
        <w:rPr>
          <w:noProof/>
        </w:rPr>
        <w:t>191</w:t>
      </w:r>
      <w:r>
        <w:rPr>
          <w:noProof/>
        </w:rPr>
        <w:fldChar w:fldCharType="end"/>
      </w:r>
    </w:p>
    <w:p w14:paraId="5B04700C" w14:textId="0B07CE6B"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ja-JP"/>
        </w:rPr>
        <w:t>C.</w:t>
      </w:r>
      <w:r w:rsidRPr="00342657">
        <w:rPr>
          <w:rFonts w:eastAsiaTheme="minorEastAsia"/>
          <w:noProof/>
        </w:rPr>
        <w:t xml:space="preserve">3 </w:t>
      </w:r>
      <w:r w:rsidRPr="00342657">
        <w:rPr>
          <w:rFonts w:eastAsiaTheme="minorEastAsia"/>
          <w:noProof/>
          <w:lang w:eastAsia="sv-SE"/>
        </w:rPr>
        <w:t>Measurement of performance requirements</w:t>
      </w:r>
      <w:r>
        <w:rPr>
          <w:noProof/>
        </w:rPr>
        <w:tab/>
      </w:r>
      <w:r>
        <w:rPr>
          <w:noProof/>
        </w:rPr>
        <w:fldChar w:fldCharType="begin"/>
      </w:r>
      <w:r>
        <w:rPr>
          <w:noProof/>
        </w:rPr>
        <w:instrText xml:space="preserve"> PAGEREF _Toc187261701 \h </w:instrText>
      </w:r>
      <w:r>
        <w:rPr>
          <w:noProof/>
        </w:rPr>
      </w:r>
      <w:r>
        <w:rPr>
          <w:noProof/>
        </w:rPr>
        <w:fldChar w:fldCharType="separate"/>
      </w:r>
      <w:r>
        <w:rPr>
          <w:noProof/>
        </w:rPr>
        <w:t>193</w:t>
      </w:r>
      <w:r>
        <w:rPr>
          <w:noProof/>
        </w:rPr>
        <w:fldChar w:fldCharType="end"/>
      </w:r>
    </w:p>
    <w:p w14:paraId="544B518D" w14:textId="41CD6CE3"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IAB-DU TTs</w:t>
      </w:r>
      <w:r>
        <w:rPr>
          <w:noProof/>
        </w:rPr>
        <w:tab/>
      </w:r>
      <w:r>
        <w:rPr>
          <w:noProof/>
        </w:rPr>
        <w:fldChar w:fldCharType="begin"/>
      </w:r>
      <w:r>
        <w:rPr>
          <w:noProof/>
        </w:rPr>
        <w:instrText xml:space="preserve"> PAGEREF _Toc187261702 \h </w:instrText>
      </w:r>
      <w:r>
        <w:rPr>
          <w:noProof/>
        </w:rPr>
      </w:r>
      <w:r>
        <w:rPr>
          <w:noProof/>
        </w:rPr>
        <w:fldChar w:fldCharType="separate"/>
      </w:r>
      <w:r>
        <w:rPr>
          <w:noProof/>
        </w:rPr>
        <w:t>193</w:t>
      </w:r>
      <w:r>
        <w:rPr>
          <w:noProof/>
        </w:rPr>
        <w:fldChar w:fldCharType="end"/>
      </w:r>
    </w:p>
    <w:p w14:paraId="68847C37" w14:textId="22324E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sv-SE"/>
        </w:rPr>
        <w:t>List IAB-MT TTs</w:t>
      </w:r>
      <w:r>
        <w:rPr>
          <w:noProof/>
        </w:rPr>
        <w:tab/>
      </w:r>
      <w:r>
        <w:rPr>
          <w:noProof/>
        </w:rPr>
        <w:fldChar w:fldCharType="begin"/>
      </w:r>
      <w:r>
        <w:rPr>
          <w:noProof/>
        </w:rPr>
        <w:instrText xml:space="preserve"> PAGEREF _Toc187261703 \h </w:instrText>
      </w:r>
      <w:r>
        <w:rPr>
          <w:noProof/>
        </w:rPr>
      </w:r>
      <w:r>
        <w:rPr>
          <w:noProof/>
        </w:rPr>
        <w:fldChar w:fldCharType="separate"/>
      </w:r>
      <w:r>
        <w:rPr>
          <w:noProof/>
        </w:rPr>
        <w:t>193</w:t>
      </w:r>
      <w:r>
        <w:rPr>
          <w:noProof/>
        </w:rPr>
        <w:fldChar w:fldCharType="end"/>
      </w:r>
    </w:p>
    <w:p w14:paraId="3D9E3CB2" w14:textId="3865CE9E"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D (informative): Measurement system set-up</w:t>
      </w:r>
      <w:r>
        <w:rPr>
          <w:noProof/>
        </w:rPr>
        <w:tab/>
      </w:r>
      <w:r>
        <w:rPr>
          <w:noProof/>
        </w:rPr>
        <w:fldChar w:fldCharType="begin"/>
      </w:r>
      <w:r>
        <w:rPr>
          <w:noProof/>
        </w:rPr>
        <w:instrText xml:space="preserve"> PAGEREF _Toc187261704 \h </w:instrText>
      </w:r>
      <w:r>
        <w:rPr>
          <w:noProof/>
        </w:rPr>
      </w:r>
      <w:r>
        <w:rPr>
          <w:noProof/>
        </w:rPr>
        <w:fldChar w:fldCharType="separate"/>
      </w:r>
      <w:r>
        <w:rPr>
          <w:noProof/>
        </w:rPr>
        <w:t>194</w:t>
      </w:r>
      <w:r>
        <w:rPr>
          <w:noProof/>
        </w:rPr>
        <w:fldChar w:fldCharType="end"/>
      </w:r>
    </w:p>
    <w:p w14:paraId="7A8B5605" w14:textId="3400D54E"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i/>
          <w:noProof/>
        </w:rPr>
        <w:t>IAB type 1-H</w:t>
      </w:r>
      <w:r w:rsidRPr="00342657">
        <w:rPr>
          <w:rFonts w:eastAsiaTheme="minorEastAsia"/>
          <w:noProof/>
        </w:rPr>
        <w:t xml:space="preserve"> transmitter</w:t>
      </w:r>
      <w:r>
        <w:rPr>
          <w:noProof/>
        </w:rPr>
        <w:tab/>
      </w:r>
      <w:r>
        <w:rPr>
          <w:noProof/>
        </w:rPr>
        <w:fldChar w:fldCharType="begin"/>
      </w:r>
      <w:r>
        <w:rPr>
          <w:noProof/>
        </w:rPr>
        <w:instrText xml:space="preserve"> PAGEREF _Toc187261705 \h </w:instrText>
      </w:r>
      <w:r>
        <w:rPr>
          <w:noProof/>
        </w:rPr>
      </w:r>
      <w:r>
        <w:rPr>
          <w:noProof/>
        </w:rPr>
        <w:fldChar w:fldCharType="separate"/>
      </w:r>
      <w:r>
        <w:rPr>
          <w:noProof/>
        </w:rPr>
        <w:t>194</w:t>
      </w:r>
      <w:r>
        <w:rPr>
          <w:noProof/>
        </w:rPr>
        <w:fldChar w:fldCharType="end"/>
      </w:r>
    </w:p>
    <w:p w14:paraId="4E700A75" w14:textId="2902DBE6"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_Toc187261706 \h </w:instrText>
      </w:r>
      <w:r>
        <w:rPr>
          <w:noProof/>
        </w:rPr>
      </w:r>
      <w:r>
        <w:rPr>
          <w:noProof/>
        </w:rPr>
        <w:fldChar w:fldCharType="separate"/>
      </w:r>
      <w:r>
        <w:rPr>
          <w:noProof/>
        </w:rPr>
        <w:t>194</w:t>
      </w:r>
      <w:r>
        <w:rPr>
          <w:noProof/>
        </w:rPr>
        <w:fldChar w:fldCharType="end"/>
      </w:r>
    </w:p>
    <w:p w14:paraId="3B4E0218" w14:textId="26EA007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intermodulation for IAB type 1-H</w:t>
      </w:r>
      <w:r>
        <w:rPr>
          <w:noProof/>
        </w:rPr>
        <w:tab/>
      </w:r>
      <w:r>
        <w:rPr>
          <w:noProof/>
        </w:rPr>
        <w:fldChar w:fldCharType="begin"/>
      </w:r>
      <w:r>
        <w:rPr>
          <w:noProof/>
        </w:rPr>
        <w:instrText xml:space="preserve"> PAGEREF _Toc187261707 \h </w:instrText>
      </w:r>
      <w:r>
        <w:rPr>
          <w:noProof/>
        </w:rPr>
      </w:r>
      <w:r>
        <w:rPr>
          <w:noProof/>
        </w:rPr>
        <w:fldChar w:fldCharType="separate"/>
      </w:r>
      <w:r>
        <w:rPr>
          <w:noProof/>
        </w:rPr>
        <w:t>195</w:t>
      </w:r>
      <w:r>
        <w:rPr>
          <w:noProof/>
        </w:rPr>
        <w:fldChar w:fldCharType="end"/>
      </w:r>
    </w:p>
    <w:p w14:paraId="3AB33985" w14:textId="778F1F5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Transmitter spurious emissions for IAB type 1-H</w:t>
      </w:r>
      <w:r>
        <w:rPr>
          <w:noProof/>
        </w:rPr>
        <w:tab/>
      </w:r>
      <w:r>
        <w:rPr>
          <w:noProof/>
        </w:rPr>
        <w:fldChar w:fldCharType="begin"/>
      </w:r>
      <w:r>
        <w:rPr>
          <w:noProof/>
        </w:rPr>
        <w:instrText xml:space="preserve"> PAGEREF _Toc187261708 \h </w:instrText>
      </w:r>
      <w:r>
        <w:rPr>
          <w:noProof/>
        </w:rPr>
      </w:r>
      <w:r>
        <w:rPr>
          <w:noProof/>
        </w:rPr>
        <w:fldChar w:fldCharType="separate"/>
      </w:r>
      <w:r>
        <w:rPr>
          <w:noProof/>
        </w:rPr>
        <w:t>195</w:t>
      </w:r>
      <w:r>
        <w:rPr>
          <w:noProof/>
        </w:rPr>
        <w:fldChar w:fldCharType="end"/>
      </w:r>
    </w:p>
    <w:p w14:paraId="08B28540" w14:textId="2787B1F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 xml:space="preserve">Time alignment error for </w:t>
      </w:r>
      <w:r w:rsidRPr="00342657">
        <w:rPr>
          <w:rFonts w:eastAsiaTheme="minorEastAsia"/>
          <w:i/>
          <w:noProof/>
        </w:rPr>
        <w:t>IAB-DU</w:t>
      </w:r>
      <w:r>
        <w:rPr>
          <w:noProof/>
        </w:rPr>
        <w:tab/>
      </w:r>
      <w:r>
        <w:rPr>
          <w:noProof/>
        </w:rPr>
        <w:fldChar w:fldCharType="begin"/>
      </w:r>
      <w:r>
        <w:rPr>
          <w:noProof/>
        </w:rPr>
        <w:instrText xml:space="preserve"> PAGEREF _Toc187261709 \h </w:instrText>
      </w:r>
      <w:r>
        <w:rPr>
          <w:noProof/>
        </w:rPr>
      </w:r>
      <w:r>
        <w:rPr>
          <w:noProof/>
        </w:rPr>
        <w:fldChar w:fldCharType="separate"/>
      </w:r>
      <w:r>
        <w:rPr>
          <w:noProof/>
        </w:rPr>
        <w:t>197</w:t>
      </w:r>
      <w:r>
        <w:rPr>
          <w:noProof/>
        </w:rPr>
        <w:fldChar w:fldCharType="end"/>
      </w:r>
    </w:p>
    <w:p w14:paraId="43AEAB3C" w14:textId="6871AC25"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1-H receiver</w:t>
      </w:r>
      <w:r>
        <w:rPr>
          <w:noProof/>
        </w:rPr>
        <w:tab/>
      </w:r>
      <w:r>
        <w:rPr>
          <w:noProof/>
        </w:rPr>
        <w:fldChar w:fldCharType="begin"/>
      </w:r>
      <w:r>
        <w:rPr>
          <w:noProof/>
        </w:rPr>
        <w:instrText xml:space="preserve"> PAGEREF _Toc187261710 \h </w:instrText>
      </w:r>
      <w:r>
        <w:rPr>
          <w:noProof/>
        </w:rPr>
      </w:r>
      <w:r>
        <w:rPr>
          <w:noProof/>
        </w:rPr>
        <w:fldChar w:fldCharType="separate"/>
      </w:r>
      <w:r>
        <w:rPr>
          <w:noProof/>
        </w:rPr>
        <w:t>197</w:t>
      </w:r>
      <w:r>
        <w:rPr>
          <w:noProof/>
        </w:rPr>
        <w:fldChar w:fldCharType="end"/>
      </w:r>
    </w:p>
    <w:p w14:paraId="1EEC0579" w14:textId="3557AC90"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Reference sensitivity level for IAB type 1-H</w:t>
      </w:r>
      <w:r>
        <w:rPr>
          <w:noProof/>
        </w:rPr>
        <w:tab/>
      </w:r>
      <w:r>
        <w:rPr>
          <w:noProof/>
        </w:rPr>
        <w:fldChar w:fldCharType="begin"/>
      </w:r>
      <w:r>
        <w:rPr>
          <w:noProof/>
        </w:rPr>
        <w:instrText xml:space="preserve"> PAGEREF _Toc187261711 \h </w:instrText>
      </w:r>
      <w:r>
        <w:rPr>
          <w:noProof/>
        </w:rPr>
      </w:r>
      <w:r>
        <w:rPr>
          <w:noProof/>
        </w:rPr>
        <w:fldChar w:fldCharType="separate"/>
      </w:r>
      <w:r>
        <w:rPr>
          <w:noProof/>
        </w:rPr>
        <w:t>197</w:t>
      </w:r>
      <w:r>
        <w:rPr>
          <w:noProof/>
        </w:rPr>
        <w:fldChar w:fldCharType="end"/>
      </w:r>
    </w:p>
    <w:p w14:paraId="5F9AC347" w14:textId="3EAB9BB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dynamic range for IAB type 1-H</w:t>
      </w:r>
      <w:r>
        <w:rPr>
          <w:noProof/>
        </w:rPr>
        <w:tab/>
      </w:r>
      <w:r>
        <w:rPr>
          <w:noProof/>
        </w:rPr>
        <w:fldChar w:fldCharType="begin"/>
      </w:r>
      <w:r>
        <w:rPr>
          <w:noProof/>
        </w:rPr>
        <w:instrText xml:space="preserve"> PAGEREF _Toc187261712 \h </w:instrText>
      </w:r>
      <w:r>
        <w:rPr>
          <w:noProof/>
        </w:rPr>
      </w:r>
      <w:r>
        <w:rPr>
          <w:noProof/>
        </w:rPr>
        <w:fldChar w:fldCharType="separate"/>
      </w:r>
      <w:r>
        <w:rPr>
          <w:noProof/>
        </w:rPr>
        <w:t>198</w:t>
      </w:r>
      <w:r>
        <w:rPr>
          <w:noProof/>
        </w:rPr>
        <w:fldChar w:fldCharType="end"/>
      </w:r>
    </w:p>
    <w:p w14:paraId="4F427034" w14:textId="76CE266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_Toc187261713 \h </w:instrText>
      </w:r>
      <w:r>
        <w:rPr>
          <w:noProof/>
        </w:rPr>
      </w:r>
      <w:r>
        <w:rPr>
          <w:noProof/>
        </w:rPr>
        <w:fldChar w:fldCharType="separate"/>
      </w:r>
      <w:r>
        <w:rPr>
          <w:noProof/>
        </w:rPr>
        <w:t>198</w:t>
      </w:r>
      <w:r>
        <w:rPr>
          <w:noProof/>
        </w:rPr>
        <w:fldChar w:fldCharType="end"/>
      </w:r>
    </w:p>
    <w:p w14:paraId="42D76CEE" w14:textId="3B4CDCF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spurious emissions</w:t>
      </w:r>
      <w:r>
        <w:rPr>
          <w:noProof/>
        </w:rPr>
        <w:tab/>
      </w:r>
      <w:r>
        <w:rPr>
          <w:noProof/>
        </w:rPr>
        <w:fldChar w:fldCharType="begin"/>
      </w:r>
      <w:r>
        <w:rPr>
          <w:noProof/>
        </w:rPr>
        <w:instrText xml:space="preserve"> PAGEREF _Toc187261714 \h </w:instrText>
      </w:r>
      <w:r>
        <w:rPr>
          <w:noProof/>
        </w:rPr>
      </w:r>
      <w:r>
        <w:rPr>
          <w:noProof/>
        </w:rPr>
        <w:fldChar w:fldCharType="separate"/>
      </w:r>
      <w:r>
        <w:rPr>
          <w:noProof/>
        </w:rPr>
        <w:t>198</w:t>
      </w:r>
      <w:r>
        <w:rPr>
          <w:noProof/>
        </w:rPr>
        <w:fldChar w:fldCharType="end"/>
      </w:r>
    </w:p>
    <w:p w14:paraId="5D7AD1D5" w14:textId="44B74DB9"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In-channel selectivity for IAB type 1-H</w:t>
      </w:r>
      <w:r>
        <w:rPr>
          <w:noProof/>
        </w:rPr>
        <w:tab/>
      </w:r>
      <w:r>
        <w:rPr>
          <w:noProof/>
        </w:rPr>
        <w:fldChar w:fldCharType="begin"/>
      </w:r>
      <w:r>
        <w:rPr>
          <w:noProof/>
        </w:rPr>
        <w:instrText xml:space="preserve"> PAGEREF _Toc187261715 \h </w:instrText>
      </w:r>
      <w:r>
        <w:rPr>
          <w:noProof/>
        </w:rPr>
      </w:r>
      <w:r>
        <w:rPr>
          <w:noProof/>
        </w:rPr>
        <w:fldChar w:fldCharType="separate"/>
      </w:r>
      <w:r>
        <w:rPr>
          <w:noProof/>
        </w:rPr>
        <w:t>200</w:t>
      </w:r>
      <w:r>
        <w:rPr>
          <w:noProof/>
        </w:rPr>
        <w:fldChar w:fldCharType="end"/>
      </w:r>
    </w:p>
    <w:p w14:paraId="4BD0BD62" w14:textId="335D8958"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Receiver intermodulation for IAB type 1-H</w:t>
      </w:r>
      <w:r>
        <w:rPr>
          <w:noProof/>
        </w:rPr>
        <w:tab/>
      </w:r>
      <w:r>
        <w:rPr>
          <w:noProof/>
        </w:rPr>
        <w:fldChar w:fldCharType="begin"/>
      </w:r>
      <w:r>
        <w:rPr>
          <w:noProof/>
        </w:rPr>
        <w:instrText xml:space="preserve"> PAGEREF _Toc187261716 \h </w:instrText>
      </w:r>
      <w:r>
        <w:rPr>
          <w:noProof/>
        </w:rPr>
      </w:r>
      <w:r>
        <w:rPr>
          <w:noProof/>
        </w:rPr>
        <w:fldChar w:fldCharType="separate"/>
      </w:r>
      <w:r>
        <w:rPr>
          <w:noProof/>
        </w:rPr>
        <w:t>200</w:t>
      </w:r>
      <w:r>
        <w:rPr>
          <w:noProof/>
        </w:rPr>
        <w:fldChar w:fldCharType="end"/>
      </w:r>
    </w:p>
    <w:p w14:paraId="21FE2CC0" w14:textId="14507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 type 1-</w:t>
      </w:r>
      <w:r w:rsidRPr="00342657">
        <w:rPr>
          <w:rFonts w:eastAsiaTheme="minorEastAsia"/>
          <w:noProof/>
          <w:lang w:eastAsia="zh-CN"/>
        </w:rPr>
        <w:t>H</w:t>
      </w:r>
      <w:r w:rsidRPr="00342657">
        <w:rPr>
          <w:rFonts w:eastAsiaTheme="minorEastAsia"/>
          <w:noProof/>
        </w:rPr>
        <w:t xml:space="preserve"> </w:t>
      </w:r>
      <w:r w:rsidRPr="00342657">
        <w:rPr>
          <w:rFonts w:eastAsiaTheme="minorEastAsia"/>
          <w:noProof/>
          <w:lang w:eastAsia="zh-CN"/>
        </w:rPr>
        <w:t>p</w:t>
      </w:r>
      <w:r w:rsidRPr="00342657">
        <w:rPr>
          <w:rFonts w:eastAsiaTheme="minorEastAsia"/>
          <w:noProof/>
          <w:lang w:eastAsia="sv-SE"/>
        </w:rPr>
        <w:t xml:space="preserve">erformance </w:t>
      </w:r>
      <w:r w:rsidRPr="00342657">
        <w:rPr>
          <w:rFonts w:eastAsiaTheme="minorEastAsia"/>
          <w:noProof/>
          <w:lang w:eastAsia="zh-CN"/>
        </w:rPr>
        <w:t>r</w:t>
      </w:r>
      <w:r w:rsidRPr="00342657">
        <w:rPr>
          <w:rFonts w:eastAsiaTheme="minorEastAsia"/>
          <w:noProof/>
          <w:lang w:eastAsia="sv-SE"/>
        </w:rPr>
        <w:t>equirements</w:t>
      </w:r>
      <w:r>
        <w:rPr>
          <w:noProof/>
        </w:rPr>
        <w:tab/>
      </w:r>
      <w:r>
        <w:rPr>
          <w:noProof/>
        </w:rPr>
        <w:fldChar w:fldCharType="begin"/>
      </w:r>
      <w:r>
        <w:rPr>
          <w:noProof/>
        </w:rPr>
        <w:instrText xml:space="preserve"> PAGEREF _Toc187261717 \h </w:instrText>
      </w:r>
      <w:r>
        <w:rPr>
          <w:noProof/>
        </w:rPr>
      </w:r>
      <w:r>
        <w:rPr>
          <w:noProof/>
        </w:rPr>
        <w:fldChar w:fldCharType="separate"/>
      </w:r>
      <w:r>
        <w:rPr>
          <w:noProof/>
        </w:rPr>
        <w:t>201</w:t>
      </w:r>
      <w:r>
        <w:rPr>
          <w:noProof/>
        </w:rPr>
        <w:fldChar w:fldCharType="end"/>
      </w:r>
    </w:p>
    <w:p w14:paraId="2F07748E" w14:textId="55D23496"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and PUCCH</w:t>
      </w:r>
      <w:r w:rsidRPr="00342657">
        <w:rPr>
          <w:rFonts w:eastAsiaTheme="minorEastAsia"/>
          <w:noProof/>
          <w:lang w:eastAsia="zh-CN"/>
        </w:rPr>
        <w:t xml:space="preserve"> on single antenna port</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_Toc187261718 \h </w:instrText>
      </w:r>
      <w:r>
        <w:rPr>
          <w:noProof/>
        </w:rPr>
      </w:r>
      <w:r>
        <w:rPr>
          <w:noProof/>
        </w:rPr>
        <w:fldChar w:fldCharType="separate"/>
      </w:r>
      <w:r>
        <w:rPr>
          <w:noProof/>
        </w:rPr>
        <w:t>201</w:t>
      </w:r>
      <w:r>
        <w:rPr>
          <w:noProof/>
        </w:rPr>
        <w:fldChar w:fldCharType="end"/>
      </w:r>
    </w:p>
    <w:p w14:paraId="4C0F24E8" w14:textId="48B6D8EE"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w:t>
      </w:r>
      <w:r w:rsidRPr="00342657">
        <w:rPr>
          <w:rFonts w:eastAsiaTheme="minorEastAsia"/>
          <w:noProof/>
          <w:lang w:eastAsia="zh-CN"/>
        </w:rPr>
        <w:t>S</w:t>
      </w:r>
      <w:r w:rsidRPr="00342657">
        <w:rPr>
          <w:rFonts w:eastAsiaTheme="minorEastAsia"/>
          <w:noProof/>
        </w:rPr>
        <w:t>CH, PDSCH, PDCCH</w:t>
      </w:r>
      <w:r w:rsidRPr="00342657">
        <w:rPr>
          <w:rFonts w:eastAsiaTheme="minorEastAsia"/>
          <w:noProof/>
          <w:lang w:eastAsia="zh-CN"/>
        </w:rPr>
        <w:t xml:space="preserve"> transmission and PMI/RI reporting on two antenna ports</w:t>
      </w:r>
      <w:r w:rsidRPr="00342657">
        <w:rPr>
          <w:rFonts w:eastAsiaTheme="minorEastAsia"/>
          <w:noProof/>
        </w:rPr>
        <w:t xml:space="preserve"> in multipath fading conditions</w:t>
      </w:r>
      <w:r>
        <w:rPr>
          <w:noProof/>
        </w:rPr>
        <w:tab/>
      </w:r>
      <w:r>
        <w:rPr>
          <w:noProof/>
        </w:rPr>
        <w:fldChar w:fldCharType="begin"/>
      </w:r>
      <w:r>
        <w:rPr>
          <w:noProof/>
        </w:rPr>
        <w:instrText xml:space="preserve"> PAGEREF _Toc187261719 \h </w:instrText>
      </w:r>
      <w:r>
        <w:rPr>
          <w:noProof/>
        </w:rPr>
      </w:r>
      <w:r>
        <w:rPr>
          <w:noProof/>
        </w:rPr>
        <w:fldChar w:fldCharType="separate"/>
      </w:r>
      <w:r>
        <w:rPr>
          <w:noProof/>
        </w:rPr>
        <w:t>202</w:t>
      </w:r>
      <w:r>
        <w:rPr>
          <w:noProof/>
        </w:rPr>
        <w:fldChar w:fldCharType="end"/>
      </w:r>
    </w:p>
    <w:p w14:paraId="7C07B065" w14:textId="5056DA4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lastRenderedPageBreak/>
        <w:t>D.</w:t>
      </w:r>
      <w:r w:rsidRPr="00342657">
        <w:rPr>
          <w:rFonts w:eastAsiaTheme="minorEastAsia"/>
          <w:noProof/>
          <w:lang w:eastAsia="zh-CN"/>
        </w:rPr>
        <w:t>3</w:t>
      </w:r>
      <w:r w:rsidRPr="00342657">
        <w:rPr>
          <w:rFonts w:eastAsiaTheme="minorEastAsia"/>
          <w:noProof/>
        </w:rPr>
        <w:t>.</w:t>
      </w:r>
      <w:r w:rsidRPr="00342657">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_Toc187261720 \h </w:instrText>
      </w:r>
      <w:r>
        <w:rPr>
          <w:noProof/>
        </w:rPr>
      </w:r>
      <w:r>
        <w:rPr>
          <w:noProof/>
        </w:rPr>
        <w:fldChar w:fldCharType="separate"/>
      </w:r>
      <w:r>
        <w:rPr>
          <w:noProof/>
        </w:rPr>
        <w:t>203</w:t>
      </w:r>
      <w:r>
        <w:rPr>
          <w:noProof/>
        </w:rPr>
        <w:fldChar w:fldCharType="end"/>
      </w:r>
    </w:p>
    <w:p w14:paraId="4E0703E8" w14:textId="25531F96"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E (normative):  Characteristics of interfering signals</w:t>
      </w:r>
      <w:r>
        <w:rPr>
          <w:noProof/>
        </w:rPr>
        <w:tab/>
      </w:r>
      <w:r>
        <w:rPr>
          <w:noProof/>
        </w:rPr>
        <w:fldChar w:fldCharType="begin"/>
      </w:r>
      <w:r>
        <w:rPr>
          <w:noProof/>
        </w:rPr>
        <w:instrText xml:space="preserve"> PAGEREF _Toc187261721 \h </w:instrText>
      </w:r>
      <w:r>
        <w:rPr>
          <w:noProof/>
        </w:rPr>
      </w:r>
      <w:r>
        <w:rPr>
          <w:noProof/>
        </w:rPr>
        <w:fldChar w:fldCharType="separate"/>
      </w:r>
      <w:r>
        <w:rPr>
          <w:noProof/>
        </w:rPr>
        <w:t>204</w:t>
      </w:r>
      <w:r>
        <w:rPr>
          <w:noProof/>
        </w:rPr>
        <w:fldChar w:fldCharType="end"/>
      </w:r>
    </w:p>
    <w:p w14:paraId="7E2DC6CD" w14:textId="0A423F1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IAB-DU</w:t>
      </w:r>
      <w:r>
        <w:rPr>
          <w:noProof/>
        </w:rPr>
        <w:tab/>
      </w:r>
      <w:r>
        <w:rPr>
          <w:noProof/>
        </w:rPr>
        <w:fldChar w:fldCharType="begin"/>
      </w:r>
      <w:r>
        <w:rPr>
          <w:noProof/>
        </w:rPr>
        <w:instrText xml:space="preserve"> PAGEREF _Toc187261722 \h </w:instrText>
      </w:r>
      <w:r>
        <w:rPr>
          <w:noProof/>
        </w:rPr>
      </w:r>
      <w:r>
        <w:rPr>
          <w:noProof/>
        </w:rPr>
        <w:fldChar w:fldCharType="separate"/>
      </w:r>
      <w:r>
        <w:rPr>
          <w:noProof/>
        </w:rPr>
        <w:t>204</w:t>
      </w:r>
      <w:r>
        <w:rPr>
          <w:noProof/>
        </w:rPr>
        <w:fldChar w:fldCharType="end"/>
      </w:r>
    </w:p>
    <w:p w14:paraId="3D30996A" w14:textId="71B7B718"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Characteristics of the interfering signals for IAB-MT</w:t>
      </w:r>
      <w:r>
        <w:rPr>
          <w:noProof/>
        </w:rPr>
        <w:tab/>
      </w:r>
      <w:r>
        <w:rPr>
          <w:noProof/>
        </w:rPr>
        <w:fldChar w:fldCharType="begin"/>
      </w:r>
      <w:r>
        <w:rPr>
          <w:noProof/>
        </w:rPr>
        <w:instrText xml:space="preserve"> PAGEREF _Toc187261723 \h </w:instrText>
      </w:r>
      <w:r>
        <w:rPr>
          <w:noProof/>
        </w:rPr>
      </w:r>
      <w:r>
        <w:rPr>
          <w:noProof/>
        </w:rPr>
        <w:fldChar w:fldCharType="separate"/>
      </w:r>
      <w:r>
        <w:rPr>
          <w:noProof/>
        </w:rPr>
        <w:t>204</w:t>
      </w:r>
      <w:r>
        <w:rPr>
          <w:noProof/>
        </w:rPr>
        <w:fldChar w:fldCharType="end"/>
      </w:r>
    </w:p>
    <w:p w14:paraId="0C7A4390" w14:textId="662CA880"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F (normative): Propagation conditions</w:t>
      </w:r>
      <w:r>
        <w:rPr>
          <w:noProof/>
        </w:rPr>
        <w:tab/>
      </w:r>
      <w:r>
        <w:rPr>
          <w:noProof/>
        </w:rPr>
        <w:fldChar w:fldCharType="begin"/>
      </w:r>
      <w:r>
        <w:rPr>
          <w:noProof/>
        </w:rPr>
        <w:instrText xml:space="preserve"> PAGEREF _Toc187261724 \h </w:instrText>
      </w:r>
      <w:r>
        <w:rPr>
          <w:noProof/>
        </w:rPr>
      </w:r>
      <w:r>
        <w:rPr>
          <w:noProof/>
        </w:rPr>
        <w:fldChar w:fldCharType="separate"/>
      </w:r>
      <w:r>
        <w:rPr>
          <w:noProof/>
        </w:rPr>
        <w:t>205</w:t>
      </w:r>
      <w:r>
        <w:rPr>
          <w:noProof/>
        </w:rPr>
        <w:fldChar w:fldCharType="end"/>
      </w:r>
    </w:p>
    <w:p w14:paraId="497EACCD" w14:textId="2B6DA7C9"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Static propagation condition</w:t>
      </w:r>
      <w:r>
        <w:rPr>
          <w:noProof/>
        </w:rPr>
        <w:tab/>
      </w:r>
      <w:r>
        <w:rPr>
          <w:noProof/>
        </w:rPr>
        <w:fldChar w:fldCharType="begin"/>
      </w:r>
      <w:r>
        <w:rPr>
          <w:noProof/>
        </w:rPr>
        <w:instrText xml:space="preserve"> PAGEREF _Toc187261725 \h </w:instrText>
      </w:r>
      <w:r>
        <w:rPr>
          <w:noProof/>
        </w:rPr>
      </w:r>
      <w:r>
        <w:rPr>
          <w:noProof/>
        </w:rPr>
        <w:fldChar w:fldCharType="separate"/>
      </w:r>
      <w:r>
        <w:rPr>
          <w:noProof/>
        </w:rPr>
        <w:t>205</w:t>
      </w:r>
      <w:r>
        <w:rPr>
          <w:noProof/>
        </w:rPr>
        <w:fldChar w:fldCharType="end"/>
      </w:r>
    </w:p>
    <w:p w14:paraId="1BB804E0" w14:textId="390D2D84"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IAB-MT receiver with 2RX</w:t>
      </w:r>
      <w:r>
        <w:rPr>
          <w:noProof/>
        </w:rPr>
        <w:tab/>
      </w:r>
      <w:r>
        <w:rPr>
          <w:noProof/>
        </w:rPr>
        <w:fldChar w:fldCharType="begin"/>
      </w:r>
      <w:r>
        <w:rPr>
          <w:noProof/>
        </w:rPr>
        <w:instrText xml:space="preserve"> PAGEREF _Toc187261726 \h </w:instrText>
      </w:r>
      <w:r>
        <w:rPr>
          <w:noProof/>
        </w:rPr>
      </w:r>
      <w:r>
        <w:rPr>
          <w:noProof/>
        </w:rPr>
        <w:fldChar w:fldCharType="separate"/>
      </w:r>
      <w:r>
        <w:rPr>
          <w:noProof/>
        </w:rPr>
        <w:t>205</w:t>
      </w:r>
      <w:r>
        <w:rPr>
          <w:noProof/>
        </w:rPr>
        <w:fldChar w:fldCharType="end"/>
      </w:r>
    </w:p>
    <w:p w14:paraId="7D9FB507" w14:textId="597518D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Multi-path fading propagation conditions</w:t>
      </w:r>
      <w:r>
        <w:rPr>
          <w:noProof/>
        </w:rPr>
        <w:tab/>
      </w:r>
      <w:r>
        <w:rPr>
          <w:noProof/>
        </w:rPr>
        <w:fldChar w:fldCharType="begin"/>
      </w:r>
      <w:r>
        <w:rPr>
          <w:noProof/>
        </w:rPr>
        <w:instrText xml:space="preserve"> PAGEREF _Toc187261727 \h </w:instrText>
      </w:r>
      <w:r>
        <w:rPr>
          <w:noProof/>
        </w:rPr>
      </w:r>
      <w:r>
        <w:rPr>
          <w:noProof/>
        </w:rPr>
        <w:fldChar w:fldCharType="separate"/>
      </w:r>
      <w:r>
        <w:rPr>
          <w:noProof/>
        </w:rPr>
        <w:t>205</w:t>
      </w:r>
      <w:r>
        <w:rPr>
          <w:noProof/>
        </w:rPr>
        <w:fldChar w:fldCharType="end"/>
      </w:r>
    </w:p>
    <w:p w14:paraId="72F0BB76" w14:textId="578C5A97"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_Toc187261728 \h </w:instrText>
      </w:r>
      <w:r>
        <w:rPr>
          <w:noProof/>
        </w:rPr>
      </w:r>
      <w:r>
        <w:rPr>
          <w:noProof/>
        </w:rPr>
        <w:fldChar w:fldCharType="separate"/>
      </w:r>
      <w:r>
        <w:rPr>
          <w:noProof/>
        </w:rPr>
        <w:t>205</w:t>
      </w:r>
      <w:r>
        <w:rPr>
          <w:noProof/>
        </w:rPr>
        <w:fldChar w:fldCharType="end"/>
      </w:r>
    </w:p>
    <w:p w14:paraId="185489B1" w14:textId="3FA7E13E"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w:t>
      </w:r>
      <w:r>
        <w:rPr>
          <w:noProof/>
        </w:rPr>
        <w:tab/>
      </w:r>
      <w:r>
        <w:rPr>
          <w:noProof/>
        </w:rPr>
        <w:fldChar w:fldCharType="begin"/>
      </w:r>
      <w:r>
        <w:rPr>
          <w:noProof/>
        </w:rPr>
        <w:instrText xml:space="preserve"> PAGEREF _Toc187261729 \h </w:instrText>
      </w:r>
      <w:r>
        <w:rPr>
          <w:noProof/>
        </w:rPr>
      </w:r>
      <w:r>
        <w:rPr>
          <w:noProof/>
        </w:rPr>
        <w:fldChar w:fldCharType="separate"/>
      </w:r>
      <w:r>
        <w:rPr>
          <w:noProof/>
        </w:rPr>
        <w:t>205</w:t>
      </w:r>
      <w:r>
        <w:rPr>
          <w:noProof/>
        </w:rPr>
        <w:fldChar w:fldCharType="end"/>
      </w:r>
    </w:p>
    <w:p w14:paraId="7E330D76" w14:textId="3E8227E5"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_Toc187261730 \h </w:instrText>
      </w:r>
      <w:r>
        <w:rPr>
          <w:noProof/>
        </w:rPr>
      </w:r>
      <w:r>
        <w:rPr>
          <w:noProof/>
        </w:rPr>
        <w:fldChar w:fldCharType="separate"/>
      </w:r>
      <w:r>
        <w:rPr>
          <w:noProof/>
        </w:rPr>
        <w:t>205</w:t>
      </w:r>
      <w:r>
        <w:rPr>
          <w:noProof/>
        </w:rPr>
        <w:fldChar w:fldCharType="end"/>
      </w:r>
    </w:p>
    <w:p w14:paraId="0798509F" w14:textId="0AFAE41B"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Delay profiles for FR1</w:t>
      </w:r>
      <w:r>
        <w:rPr>
          <w:noProof/>
        </w:rPr>
        <w:tab/>
      </w:r>
      <w:r>
        <w:rPr>
          <w:noProof/>
        </w:rPr>
        <w:fldChar w:fldCharType="begin"/>
      </w:r>
      <w:r>
        <w:rPr>
          <w:noProof/>
        </w:rPr>
        <w:instrText xml:space="preserve"> PAGEREF _Toc187261731 \h </w:instrText>
      </w:r>
      <w:r>
        <w:rPr>
          <w:noProof/>
        </w:rPr>
      </w:r>
      <w:r>
        <w:rPr>
          <w:noProof/>
        </w:rPr>
        <w:fldChar w:fldCharType="separate"/>
      </w:r>
      <w:r>
        <w:rPr>
          <w:noProof/>
        </w:rPr>
        <w:t>207</w:t>
      </w:r>
      <w:r>
        <w:rPr>
          <w:noProof/>
        </w:rPr>
        <w:fldChar w:fldCharType="end"/>
      </w:r>
    </w:p>
    <w:p w14:paraId="795994D6" w14:textId="3A8BF7EA"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Combinations of channel model parameters</w:t>
      </w:r>
      <w:r>
        <w:rPr>
          <w:noProof/>
        </w:rPr>
        <w:tab/>
      </w:r>
      <w:r>
        <w:rPr>
          <w:noProof/>
        </w:rPr>
        <w:fldChar w:fldCharType="begin"/>
      </w:r>
      <w:r>
        <w:rPr>
          <w:noProof/>
        </w:rPr>
        <w:instrText xml:space="preserve"> PAGEREF _Toc187261732 \h </w:instrText>
      </w:r>
      <w:r>
        <w:rPr>
          <w:noProof/>
        </w:rPr>
      </w:r>
      <w:r>
        <w:rPr>
          <w:noProof/>
        </w:rPr>
        <w:fldChar w:fldCharType="separate"/>
      </w:r>
      <w:r>
        <w:rPr>
          <w:noProof/>
        </w:rPr>
        <w:t>208</w:t>
      </w:r>
      <w:r>
        <w:rPr>
          <w:noProof/>
        </w:rPr>
        <w:fldChar w:fldCharType="end"/>
      </w:r>
    </w:p>
    <w:p w14:paraId="7CAFD4F8" w14:textId="3A417CC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channel correlation matrices</w:t>
      </w:r>
      <w:r>
        <w:rPr>
          <w:noProof/>
        </w:rPr>
        <w:tab/>
      </w:r>
      <w:r>
        <w:rPr>
          <w:noProof/>
        </w:rPr>
        <w:fldChar w:fldCharType="begin"/>
      </w:r>
      <w:r>
        <w:rPr>
          <w:noProof/>
        </w:rPr>
        <w:instrText xml:space="preserve"> PAGEREF _Toc187261733 \h </w:instrText>
      </w:r>
      <w:r>
        <w:rPr>
          <w:noProof/>
        </w:rPr>
      </w:r>
      <w:r>
        <w:rPr>
          <w:noProof/>
        </w:rPr>
        <w:fldChar w:fldCharType="separate"/>
      </w:r>
      <w:r>
        <w:rPr>
          <w:noProof/>
        </w:rPr>
        <w:t>208</w:t>
      </w:r>
      <w:r>
        <w:rPr>
          <w:noProof/>
        </w:rPr>
        <w:fldChar w:fldCharType="end"/>
      </w:r>
    </w:p>
    <w:p w14:paraId="008A186C" w14:textId="7E575E7A"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_Toc187261734 \h </w:instrText>
      </w:r>
      <w:r>
        <w:rPr>
          <w:noProof/>
        </w:rPr>
      </w:r>
      <w:r>
        <w:rPr>
          <w:noProof/>
        </w:rPr>
        <w:fldChar w:fldCharType="separate"/>
      </w:r>
      <w:r>
        <w:rPr>
          <w:noProof/>
        </w:rPr>
        <w:t>208</w:t>
      </w:r>
      <w:r>
        <w:rPr>
          <w:noProof/>
        </w:rPr>
        <w:fldChar w:fldCharType="end"/>
      </w:r>
    </w:p>
    <w:p w14:paraId="4CD7911E" w14:textId="252A3DF8"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MIMO correlation matrices using Uniform Linear Array</w:t>
      </w:r>
      <w:r>
        <w:rPr>
          <w:noProof/>
        </w:rPr>
        <w:tab/>
      </w:r>
      <w:r>
        <w:rPr>
          <w:noProof/>
        </w:rPr>
        <w:fldChar w:fldCharType="begin"/>
      </w:r>
      <w:r>
        <w:rPr>
          <w:noProof/>
        </w:rPr>
        <w:instrText xml:space="preserve"> PAGEREF _Toc187261735 \h </w:instrText>
      </w:r>
      <w:r>
        <w:rPr>
          <w:noProof/>
        </w:rPr>
      </w:r>
      <w:r>
        <w:rPr>
          <w:noProof/>
        </w:rPr>
        <w:fldChar w:fldCharType="separate"/>
      </w:r>
      <w:r>
        <w:rPr>
          <w:noProof/>
        </w:rPr>
        <w:t>208</w:t>
      </w:r>
      <w:r>
        <w:rPr>
          <w:noProof/>
        </w:rPr>
        <w:fldChar w:fldCharType="end"/>
      </w:r>
    </w:p>
    <w:p w14:paraId="04E71A59" w14:textId="3662D7E4"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General</w:t>
      </w:r>
      <w:r>
        <w:rPr>
          <w:noProof/>
        </w:rPr>
        <w:tab/>
      </w:r>
      <w:r>
        <w:rPr>
          <w:noProof/>
        </w:rPr>
        <w:fldChar w:fldCharType="begin"/>
      </w:r>
      <w:r>
        <w:rPr>
          <w:noProof/>
        </w:rPr>
        <w:instrText xml:space="preserve"> PAGEREF _Toc187261736 \h </w:instrText>
      </w:r>
      <w:r>
        <w:rPr>
          <w:noProof/>
        </w:rPr>
      </w:r>
      <w:r>
        <w:rPr>
          <w:noProof/>
        </w:rPr>
        <w:fldChar w:fldCharType="separate"/>
      </w:r>
      <w:r>
        <w:rPr>
          <w:noProof/>
        </w:rPr>
        <w:t>208</w:t>
      </w:r>
      <w:r>
        <w:rPr>
          <w:noProof/>
        </w:rPr>
        <w:fldChar w:fldCharType="end"/>
      </w:r>
    </w:p>
    <w:p w14:paraId="30EA7D3C" w14:textId="0E71B5F7"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Definition of MIMO correlation matrices</w:t>
      </w:r>
      <w:r>
        <w:rPr>
          <w:noProof/>
        </w:rPr>
        <w:tab/>
      </w:r>
      <w:r>
        <w:rPr>
          <w:noProof/>
        </w:rPr>
        <w:fldChar w:fldCharType="begin"/>
      </w:r>
      <w:r>
        <w:rPr>
          <w:noProof/>
        </w:rPr>
        <w:instrText xml:space="preserve"> PAGEREF _Toc187261737 \h </w:instrText>
      </w:r>
      <w:r>
        <w:rPr>
          <w:noProof/>
        </w:rPr>
      </w:r>
      <w:r>
        <w:rPr>
          <w:noProof/>
        </w:rPr>
        <w:fldChar w:fldCharType="separate"/>
      </w:r>
      <w:r>
        <w:rPr>
          <w:noProof/>
        </w:rPr>
        <w:t>208</w:t>
      </w:r>
      <w:r>
        <w:rPr>
          <w:noProof/>
        </w:rPr>
        <w:fldChar w:fldCharType="end"/>
      </w:r>
    </w:p>
    <w:p w14:paraId="2ED3236A" w14:textId="7855FA93"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_Toc187261738 \h </w:instrText>
      </w:r>
      <w:r>
        <w:rPr>
          <w:noProof/>
        </w:rPr>
      </w:r>
      <w:r>
        <w:rPr>
          <w:noProof/>
        </w:rPr>
        <w:fldChar w:fldCharType="separate"/>
      </w:r>
      <w:r>
        <w:rPr>
          <w:noProof/>
        </w:rPr>
        <w:t>210</w:t>
      </w:r>
      <w:r>
        <w:rPr>
          <w:noProof/>
        </w:rPr>
        <w:fldChar w:fldCharType="end"/>
      </w:r>
    </w:p>
    <w:p w14:paraId="75027152" w14:textId="5603D8B9" w:rsidR="00D4363D" w:rsidRDefault="00D4363D">
      <w:pPr>
        <w:pStyle w:val="TOC3"/>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Multi-antenna channel models using cross polarized antennas</w:t>
      </w:r>
      <w:r>
        <w:rPr>
          <w:noProof/>
        </w:rPr>
        <w:tab/>
      </w:r>
      <w:r>
        <w:rPr>
          <w:noProof/>
        </w:rPr>
        <w:fldChar w:fldCharType="begin"/>
      </w:r>
      <w:r>
        <w:rPr>
          <w:noProof/>
        </w:rPr>
        <w:instrText xml:space="preserve"> PAGEREF _Toc187261739 \h </w:instrText>
      </w:r>
      <w:r>
        <w:rPr>
          <w:noProof/>
        </w:rPr>
      </w:r>
      <w:r>
        <w:rPr>
          <w:noProof/>
        </w:rPr>
        <w:fldChar w:fldCharType="separate"/>
      </w:r>
      <w:r>
        <w:rPr>
          <w:noProof/>
        </w:rPr>
        <w:t>212</w:t>
      </w:r>
      <w:r>
        <w:rPr>
          <w:noProof/>
        </w:rPr>
        <w:fldChar w:fldCharType="end"/>
      </w:r>
    </w:p>
    <w:p w14:paraId="79C2527E" w14:textId="1A7BE466"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_Toc187261740 \h </w:instrText>
      </w:r>
      <w:r>
        <w:rPr>
          <w:noProof/>
        </w:rPr>
      </w:r>
      <w:r>
        <w:rPr>
          <w:noProof/>
        </w:rPr>
        <w:fldChar w:fldCharType="separate"/>
      </w:r>
      <w:r>
        <w:rPr>
          <w:noProof/>
        </w:rPr>
        <w:t>212</w:t>
      </w:r>
      <w:r>
        <w:rPr>
          <w:noProof/>
        </w:rPr>
        <w:fldChar w:fldCharType="end"/>
      </w:r>
    </w:p>
    <w:p w14:paraId="2EE3A7C8" w14:textId="6913D612"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_Toc187261741 \h </w:instrText>
      </w:r>
      <w:r>
        <w:rPr>
          <w:noProof/>
        </w:rPr>
      </w:r>
      <w:r>
        <w:rPr>
          <w:noProof/>
        </w:rPr>
        <w:fldChar w:fldCharType="separate"/>
      </w:r>
      <w:r>
        <w:rPr>
          <w:noProof/>
        </w:rPr>
        <w:t>212</w:t>
      </w:r>
      <w:r>
        <w:rPr>
          <w:noProof/>
        </w:rPr>
        <w:fldChar w:fldCharType="end"/>
      </w:r>
    </w:p>
    <w:p w14:paraId="6EA86ECF" w14:textId="1CBFC31E"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_Toc187261742 \h </w:instrText>
      </w:r>
      <w:r>
        <w:rPr>
          <w:noProof/>
        </w:rPr>
      </w:r>
      <w:r>
        <w:rPr>
          <w:noProof/>
        </w:rPr>
        <w:fldChar w:fldCharType="separate"/>
      </w:r>
      <w:r>
        <w:rPr>
          <w:noProof/>
        </w:rPr>
        <w:t>213</w:t>
      </w:r>
      <w:r>
        <w:rPr>
          <w:noProof/>
        </w:rPr>
        <w:fldChar w:fldCharType="end"/>
      </w:r>
    </w:p>
    <w:p w14:paraId="4EAFDC28" w14:textId="50EC8B86"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IAB-MT/UE side</w:t>
      </w:r>
      <w:r>
        <w:rPr>
          <w:noProof/>
        </w:rPr>
        <w:tab/>
      </w:r>
      <w:r>
        <w:rPr>
          <w:noProof/>
        </w:rPr>
        <w:fldChar w:fldCharType="begin"/>
      </w:r>
      <w:r>
        <w:rPr>
          <w:noProof/>
        </w:rPr>
        <w:instrText xml:space="preserve"> PAGEREF _Toc187261743 \h </w:instrText>
      </w:r>
      <w:r>
        <w:rPr>
          <w:noProof/>
        </w:rPr>
      </w:r>
      <w:r>
        <w:rPr>
          <w:noProof/>
        </w:rPr>
        <w:fldChar w:fldCharType="separate"/>
      </w:r>
      <w:r>
        <w:rPr>
          <w:noProof/>
        </w:rPr>
        <w:t>213</w:t>
      </w:r>
      <w:r>
        <w:rPr>
          <w:noProof/>
        </w:rPr>
        <w:fldChar w:fldCharType="end"/>
      </w:r>
    </w:p>
    <w:p w14:paraId="4B9DC62B" w14:textId="755ED993" w:rsidR="00D4363D" w:rsidRDefault="00D4363D">
      <w:pPr>
        <w:pStyle w:val="TOC5"/>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Spatial correlation matrices at IAB-DU/gNB side</w:t>
      </w:r>
      <w:r>
        <w:rPr>
          <w:noProof/>
        </w:rPr>
        <w:tab/>
      </w:r>
      <w:r>
        <w:rPr>
          <w:noProof/>
        </w:rPr>
        <w:fldChar w:fldCharType="begin"/>
      </w:r>
      <w:r>
        <w:rPr>
          <w:noProof/>
        </w:rPr>
        <w:instrText xml:space="preserve"> PAGEREF _Toc187261744 \h </w:instrText>
      </w:r>
      <w:r>
        <w:rPr>
          <w:noProof/>
        </w:rPr>
      </w:r>
      <w:r>
        <w:rPr>
          <w:noProof/>
        </w:rPr>
        <w:fldChar w:fldCharType="separate"/>
      </w:r>
      <w:r>
        <w:rPr>
          <w:noProof/>
        </w:rPr>
        <w:t>213</w:t>
      </w:r>
      <w:r>
        <w:rPr>
          <w:noProof/>
        </w:rPr>
        <w:fldChar w:fldCharType="end"/>
      </w:r>
    </w:p>
    <w:p w14:paraId="7EC83F14" w14:textId="46EB33AB"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_Toc187261745 \h </w:instrText>
      </w:r>
      <w:r>
        <w:rPr>
          <w:noProof/>
        </w:rPr>
      </w:r>
      <w:r>
        <w:rPr>
          <w:noProof/>
        </w:rPr>
        <w:fldChar w:fldCharType="separate"/>
      </w:r>
      <w:r>
        <w:rPr>
          <w:noProof/>
        </w:rPr>
        <w:t>213</w:t>
      </w:r>
      <w:r>
        <w:rPr>
          <w:noProof/>
        </w:rPr>
        <w:fldChar w:fldCharType="end"/>
      </w:r>
    </w:p>
    <w:p w14:paraId="6328CBD6" w14:textId="186B2AD0" w:rsidR="00D4363D" w:rsidRDefault="00D4363D">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_Toc187261746 \h </w:instrText>
      </w:r>
      <w:r>
        <w:rPr>
          <w:noProof/>
        </w:rPr>
      </w:r>
      <w:r>
        <w:rPr>
          <w:noProof/>
        </w:rPr>
        <w:fldChar w:fldCharType="separate"/>
      </w:r>
      <w:r>
        <w:rPr>
          <w:noProof/>
        </w:rPr>
        <w:t>214</w:t>
      </w:r>
      <w:r>
        <w:rPr>
          <w:noProof/>
        </w:rPr>
        <w:fldChar w:fldCharType="end"/>
      </w:r>
    </w:p>
    <w:p w14:paraId="2F20CE66" w14:textId="7FA63498"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G (normative): In-channel TX tests</w:t>
      </w:r>
      <w:r w:rsidRPr="00342657">
        <w:rPr>
          <w:rFonts w:eastAsia="SimSun"/>
          <w:noProof/>
          <w:lang w:eastAsia="zh-CN"/>
        </w:rPr>
        <w:t xml:space="preserve"> for IAB-DU</w:t>
      </w:r>
      <w:r>
        <w:rPr>
          <w:noProof/>
        </w:rPr>
        <w:tab/>
      </w:r>
      <w:r>
        <w:rPr>
          <w:noProof/>
        </w:rPr>
        <w:fldChar w:fldCharType="begin"/>
      </w:r>
      <w:r>
        <w:rPr>
          <w:noProof/>
        </w:rPr>
        <w:instrText xml:space="preserve"> PAGEREF _Toc187261747 \h </w:instrText>
      </w:r>
      <w:r>
        <w:rPr>
          <w:noProof/>
        </w:rPr>
      </w:r>
      <w:r>
        <w:rPr>
          <w:noProof/>
        </w:rPr>
        <w:fldChar w:fldCharType="separate"/>
      </w:r>
      <w:r>
        <w:rPr>
          <w:noProof/>
        </w:rPr>
        <w:t>216</w:t>
      </w:r>
      <w:r>
        <w:rPr>
          <w:noProof/>
        </w:rPr>
        <w:fldChar w:fldCharType="end"/>
      </w:r>
    </w:p>
    <w:p w14:paraId="189AE9FC" w14:textId="5733F3C9"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 xml:space="preserve">Annex </w:t>
      </w:r>
      <w:r w:rsidRPr="00342657">
        <w:rPr>
          <w:rFonts w:eastAsia="SimSun"/>
          <w:noProof/>
          <w:lang w:eastAsia="zh-CN"/>
        </w:rPr>
        <w:t>H</w:t>
      </w:r>
      <w:r w:rsidRPr="00342657">
        <w:rPr>
          <w:rFonts w:eastAsiaTheme="minorEastAsia"/>
          <w:noProof/>
        </w:rPr>
        <w:t xml:space="preserve"> (normative): In-channel TX tests</w:t>
      </w:r>
      <w:r w:rsidRPr="00342657">
        <w:rPr>
          <w:rFonts w:eastAsia="SimSun"/>
          <w:noProof/>
          <w:lang w:eastAsia="zh-CN"/>
        </w:rPr>
        <w:t xml:space="preserve"> for IAB-MT</w:t>
      </w:r>
      <w:r>
        <w:rPr>
          <w:noProof/>
        </w:rPr>
        <w:tab/>
      </w:r>
      <w:r>
        <w:rPr>
          <w:noProof/>
        </w:rPr>
        <w:fldChar w:fldCharType="begin"/>
      </w:r>
      <w:r>
        <w:rPr>
          <w:noProof/>
        </w:rPr>
        <w:instrText xml:space="preserve"> PAGEREF _Toc187261748 \h </w:instrText>
      </w:r>
      <w:r>
        <w:rPr>
          <w:noProof/>
        </w:rPr>
      </w:r>
      <w:r>
        <w:rPr>
          <w:noProof/>
        </w:rPr>
        <w:fldChar w:fldCharType="separate"/>
      </w:r>
      <w:r>
        <w:rPr>
          <w:noProof/>
        </w:rPr>
        <w:t>217</w:t>
      </w:r>
      <w:r>
        <w:rPr>
          <w:noProof/>
        </w:rPr>
        <w:fldChar w:fldCharType="end"/>
      </w:r>
    </w:p>
    <w:p w14:paraId="0A0F349A" w14:textId="5DB1A3C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w:t>
      </w:r>
      <w:r w:rsidRPr="00342657">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lang w:eastAsia="zh-CN"/>
        </w:rPr>
        <w:t>Applicability</w:t>
      </w:r>
      <w:r>
        <w:rPr>
          <w:noProof/>
        </w:rPr>
        <w:tab/>
      </w:r>
      <w:r>
        <w:rPr>
          <w:noProof/>
        </w:rPr>
        <w:fldChar w:fldCharType="begin"/>
      </w:r>
      <w:r>
        <w:rPr>
          <w:noProof/>
        </w:rPr>
        <w:instrText xml:space="preserve"> PAGEREF _Toc187261749 \h </w:instrText>
      </w:r>
      <w:r>
        <w:rPr>
          <w:noProof/>
        </w:rPr>
      </w:r>
      <w:r>
        <w:rPr>
          <w:noProof/>
        </w:rPr>
        <w:fldChar w:fldCharType="separate"/>
      </w:r>
      <w:r>
        <w:rPr>
          <w:noProof/>
        </w:rPr>
        <w:t>217</w:t>
      </w:r>
      <w:r>
        <w:rPr>
          <w:noProof/>
        </w:rPr>
        <w:fldChar w:fldCharType="end"/>
      </w:r>
    </w:p>
    <w:p w14:paraId="0461B970" w14:textId="683EF3F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_Toc187261750 \h </w:instrText>
      </w:r>
      <w:r>
        <w:rPr>
          <w:noProof/>
        </w:rPr>
      </w:r>
      <w:r>
        <w:rPr>
          <w:noProof/>
        </w:rPr>
        <w:fldChar w:fldCharType="separate"/>
      </w:r>
      <w:r>
        <w:rPr>
          <w:noProof/>
        </w:rPr>
        <w:t>217</w:t>
      </w:r>
      <w:r>
        <w:rPr>
          <w:noProof/>
        </w:rPr>
        <w:fldChar w:fldCharType="end"/>
      </w:r>
    </w:p>
    <w:p w14:paraId="3413A7B9" w14:textId="6B0EE9C6"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Basic principles</w:t>
      </w:r>
      <w:r>
        <w:rPr>
          <w:noProof/>
        </w:rPr>
        <w:tab/>
      </w:r>
      <w:r>
        <w:rPr>
          <w:noProof/>
        </w:rPr>
        <w:fldChar w:fldCharType="begin"/>
      </w:r>
      <w:r>
        <w:rPr>
          <w:noProof/>
        </w:rPr>
        <w:instrText xml:space="preserve"> PAGEREF _Toc187261751 \h </w:instrText>
      </w:r>
      <w:r>
        <w:rPr>
          <w:noProof/>
        </w:rPr>
      </w:r>
      <w:r>
        <w:rPr>
          <w:noProof/>
        </w:rPr>
        <w:fldChar w:fldCharType="separate"/>
      </w:r>
      <w:r>
        <w:rPr>
          <w:noProof/>
        </w:rPr>
        <w:t>217</w:t>
      </w:r>
      <w:r>
        <w:rPr>
          <w:noProof/>
        </w:rPr>
        <w:fldChar w:fldCharType="end"/>
      </w:r>
    </w:p>
    <w:p w14:paraId="71163A39" w14:textId="461EC611"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Output signal of the TX under test</w:t>
      </w:r>
      <w:r>
        <w:rPr>
          <w:noProof/>
        </w:rPr>
        <w:tab/>
      </w:r>
      <w:r>
        <w:rPr>
          <w:noProof/>
        </w:rPr>
        <w:fldChar w:fldCharType="begin"/>
      </w:r>
      <w:r>
        <w:rPr>
          <w:noProof/>
        </w:rPr>
        <w:instrText xml:space="preserve"> PAGEREF _Toc187261752 \h </w:instrText>
      </w:r>
      <w:r>
        <w:rPr>
          <w:noProof/>
        </w:rPr>
      </w:r>
      <w:r>
        <w:rPr>
          <w:noProof/>
        </w:rPr>
        <w:fldChar w:fldCharType="separate"/>
      </w:r>
      <w:r>
        <w:rPr>
          <w:noProof/>
        </w:rPr>
        <w:t>217</w:t>
      </w:r>
      <w:r>
        <w:rPr>
          <w:noProof/>
        </w:rPr>
        <w:fldChar w:fldCharType="end"/>
      </w:r>
    </w:p>
    <w:p w14:paraId="7CC48AA0" w14:textId="70C2551B"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Ideal signal</w:t>
      </w:r>
      <w:r>
        <w:rPr>
          <w:noProof/>
        </w:rPr>
        <w:tab/>
      </w:r>
      <w:r>
        <w:rPr>
          <w:noProof/>
        </w:rPr>
        <w:fldChar w:fldCharType="begin"/>
      </w:r>
      <w:r>
        <w:rPr>
          <w:noProof/>
        </w:rPr>
        <w:instrText xml:space="preserve"> PAGEREF _Toc187261753 \h </w:instrText>
      </w:r>
      <w:r>
        <w:rPr>
          <w:noProof/>
        </w:rPr>
      </w:r>
      <w:r>
        <w:rPr>
          <w:noProof/>
        </w:rPr>
        <w:fldChar w:fldCharType="separate"/>
      </w:r>
      <w:r>
        <w:rPr>
          <w:noProof/>
        </w:rPr>
        <w:t>217</w:t>
      </w:r>
      <w:r>
        <w:rPr>
          <w:noProof/>
        </w:rPr>
        <w:fldChar w:fldCharType="end"/>
      </w:r>
    </w:p>
    <w:p w14:paraId="1B0707F3" w14:textId="7828CF62"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results</w:t>
      </w:r>
      <w:r>
        <w:rPr>
          <w:noProof/>
        </w:rPr>
        <w:tab/>
      </w:r>
      <w:r>
        <w:rPr>
          <w:noProof/>
        </w:rPr>
        <w:fldChar w:fldCharType="begin"/>
      </w:r>
      <w:r>
        <w:rPr>
          <w:noProof/>
        </w:rPr>
        <w:instrText xml:space="preserve"> PAGEREF _Toc187261754 \h </w:instrText>
      </w:r>
      <w:r>
        <w:rPr>
          <w:noProof/>
        </w:rPr>
      </w:r>
      <w:r>
        <w:rPr>
          <w:noProof/>
        </w:rPr>
        <w:fldChar w:fldCharType="separate"/>
      </w:r>
      <w:r>
        <w:rPr>
          <w:noProof/>
        </w:rPr>
        <w:t>218</w:t>
      </w:r>
      <w:r>
        <w:rPr>
          <w:noProof/>
        </w:rPr>
        <w:fldChar w:fldCharType="end"/>
      </w:r>
    </w:p>
    <w:p w14:paraId="77C8B770" w14:textId="026B8F93"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Measurement points</w:t>
      </w:r>
      <w:r>
        <w:rPr>
          <w:noProof/>
        </w:rPr>
        <w:tab/>
      </w:r>
      <w:r>
        <w:rPr>
          <w:noProof/>
        </w:rPr>
        <w:fldChar w:fldCharType="begin"/>
      </w:r>
      <w:r>
        <w:rPr>
          <w:noProof/>
        </w:rPr>
        <w:instrText xml:space="preserve"> PAGEREF _Toc187261755 \h </w:instrText>
      </w:r>
      <w:r>
        <w:rPr>
          <w:noProof/>
        </w:rPr>
      </w:r>
      <w:r>
        <w:rPr>
          <w:noProof/>
        </w:rPr>
        <w:fldChar w:fldCharType="separate"/>
      </w:r>
      <w:r>
        <w:rPr>
          <w:noProof/>
        </w:rPr>
        <w:t>218</w:t>
      </w:r>
      <w:r>
        <w:rPr>
          <w:noProof/>
        </w:rPr>
        <w:fldChar w:fldCharType="end"/>
      </w:r>
    </w:p>
    <w:p w14:paraId="6A322C6F" w14:textId="52A89F0C"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Pre-FFT minimization process</w:t>
      </w:r>
      <w:r>
        <w:rPr>
          <w:noProof/>
        </w:rPr>
        <w:tab/>
      </w:r>
      <w:r>
        <w:rPr>
          <w:noProof/>
        </w:rPr>
        <w:fldChar w:fldCharType="begin"/>
      </w:r>
      <w:r>
        <w:rPr>
          <w:noProof/>
        </w:rPr>
        <w:instrText xml:space="preserve"> PAGEREF _Toc187261756 \h </w:instrText>
      </w:r>
      <w:r>
        <w:rPr>
          <w:noProof/>
        </w:rPr>
      </w:r>
      <w:r>
        <w:rPr>
          <w:noProof/>
        </w:rPr>
        <w:fldChar w:fldCharType="separate"/>
      </w:r>
      <w:r>
        <w:rPr>
          <w:noProof/>
        </w:rPr>
        <w:t>219</w:t>
      </w:r>
      <w:r>
        <w:rPr>
          <w:noProof/>
        </w:rPr>
        <w:fldChar w:fldCharType="end"/>
      </w:r>
    </w:p>
    <w:p w14:paraId="21DF9C22" w14:textId="65969D21"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Timing of the FFT window</w:t>
      </w:r>
      <w:r>
        <w:rPr>
          <w:noProof/>
        </w:rPr>
        <w:tab/>
      </w:r>
      <w:r>
        <w:rPr>
          <w:noProof/>
        </w:rPr>
        <w:fldChar w:fldCharType="begin"/>
      </w:r>
      <w:r>
        <w:rPr>
          <w:noProof/>
        </w:rPr>
        <w:instrText xml:space="preserve"> PAGEREF _Toc187261757 \h </w:instrText>
      </w:r>
      <w:r>
        <w:rPr>
          <w:noProof/>
        </w:rPr>
      </w:r>
      <w:r>
        <w:rPr>
          <w:noProof/>
        </w:rPr>
        <w:fldChar w:fldCharType="separate"/>
      </w:r>
      <w:r>
        <w:rPr>
          <w:noProof/>
        </w:rPr>
        <w:t>219</w:t>
      </w:r>
      <w:r>
        <w:rPr>
          <w:noProof/>
        </w:rPr>
        <w:fldChar w:fldCharType="end"/>
      </w:r>
    </w:p>
    <w:p w14:paraId="1A7576DB" w14:textId="27B98F50"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Resource element TX power</w:t>
      </w:r>
      <w:r>
        <w:rPr>
          <w:noProof/>
        </w:rPr>
        <w:tab/>
      </w:r>
      <w:r>
        <w:rPr>
          <w:noProof/>
        </w:rPr>
        <w:fldChar w:fldCharType="begin"/>
      </w:r>
      <w:r>
        <w:rPr>
          <w:noProof/>
        </w:rPr>
        <w:instrText xml:space="preserve"> PAGEREF _Toc187261758 \h </w:instrText>
      </w:r>
      <w:r>
        <w:rPr>
          <w:noProof/>
        </w:rPr>
      </w:r>
      <w:r>
        <w:rPr>
          <w:noProof/>
        </w:rPr>
        <w:fldChar w:fldCharType="separate"/>
      </w:r>
      <w:r>
        <w:rPr>
          <w:noProof/>
        </w:rPr>
        <w:t>220</w:t>
      </w:r>
      <w:r>
        <w:rPr>
          <w:noProof/>
        </w:rPr>
        <w:fldChar w:fldCharType="end"/>
      </w:r>
    </w:p>
    <w:p w14:paraId="275D735F" w14:textId="3B165507"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Post-FFT equalisation</w:t>
      </w:r>
      <w:r>
        <w:rPr>
          <w:noProof/>
        </w:rPr>
        <w:tab/>
      </w:r>
      <w:r>
        <w:rPr>
          <w:noProof/>
        </w:rPr>
        <w:fldChar w:fldCharType="begin"/>
      </w:r>
      <w:r>
        <w:rPr>
          <w:noProof/>
        </w:rPr>
        <w:instrText xml:space="preserve"> PAGEREF _Toc187261759 \h </w:instrText>
      </w:r>
      <w:r>
        <w:rPr>
          <w:noProof/>
        </w:rPr>
      </w:r>
      <w:r>
        <w:rPr>
          <w:noProof/>
        </w:rPr>
        <w:fldChar w:fldCharType="separate"/>
      </w:r>
      <w:r>
        <w:rPr>
          <w:noProof/>
        </w:rPr>
        <w:t>221</w:t>
      </w:r>
      <w:r>
        <w:rPr>
          <w:noProof/>
        </w:rPr>
        <w:fldChar w:fldCharType="end"/>
      </w:r>
    </w:p>
    <w:p w14:paraId="471FC5C0" w14:textId="5C7E07C2" w:rsidR="00D4363D" w:rsidRDefault="00D4363D">
      <w:pPr>
        <w:pStyle w:val="TOC1"/>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EVM</w:t>
      </w:r>
      <w:r>
        <w:rPr>
          <w:noProof/>
        </w:rPr>
        <w:tab/>
      </w:r>
      <w:r>
        <w:rPr>
          <w:noProof/>
        </w:rPr>
        <w:fldChar w:fldCharType="begin"/>
      </w:r>
      <w:r>
        <w:rPr>
          <w:noProof/>
        </w:rPr>
        <w:instrText xml:space="preserve"> PAGEREF _Toc187261760 \h </w:instrText>
      </w:r>
      <w:r>
        <w:rPr>
          <w:noProof/>
        </w:rPr>
      </w:r>
      <w:r>
        <w:rPr>
          <w:noProof/>
        </w:rPr>
        <w:fldChar w:fldCharType="separate"/>
      </w:r>
      <w:r>
        <w:rPr>
          <w:noProof/>
        </w:rPr>
        <w:t>222</w:t>
      </w:r>
      <w:r>
        <w:rPr>
          <w:noProof/>
        </w:rPr>
        <w:fldChar w:fldCharType="end"/>
      </w:r>
    </w:p>
    <w:p w14:paraId="28F2201B" w14:textId="1573D41D"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General</w:t>
      </w:r>
      <w:r>
        <w:rPr>
          <w:noProof/>
        </w:rPr>
        <w:tab/>
      </w:r>
      <w:r>
        <w:rPr>
          <w:noProof/>
        </w:rPr>
        <w:fldChar w:fldCharType="begin"/>
      </w:r>
      <w:r>
        <w:rPr>
          <w:noProof/>
        </w:rPr>
        <w:instrText xml:space="preserve"> PAGEREF _Toc187261761 \h </w:instrText>
      </w:r>
      <w:r>
        <w:rPr>
          <w:noProof/>
        </w:rPr>
      </w:r>
      <w:r>
        <w:rPr>
          <w:noProof/>
        </w:rPr>
        <w:fldChar w:fldCharType="separate"/>
      </w:r>
      <w:r>
        <w:rPr>
          <w:noProof/>
        </w:rPr>
        <w:t>222</w:t>
      </w:r>
      <w:r>
        <w:rPr>
          <w:noProof/>
        </w:rPr>
        <w:fldChar w:fldCharType="end"/>
      </w:r>
    </w:p>
    <w:p w14:paraId="6BC67EFA" w14:textId="4FC5FB65" w:rsidR="00D4363D" w:rsidRDefault="00D4363D">
      <w:pPr>
        <w:pStyle w:val="TOC2"/>
        <w:rPr>
          <w:rFonts w:asciiTheme="minorHAnsi" w:eastAsiaTheme="minorEastAsia" w:hAnsiTheme="minorHAnsi" w:cstheme="minorBidi"/>
          <w:noProof/>
          <w:kern w:val="2"/>
          <w:sz w:val="24"/>
          <w:szCs w:val="24"/>
          <w:lang w:eastAsia="en-GB"/>
          <w14:ligatures w14:val="standardContextual"/>
        </w:rPr>
      </w:pPr>
      <w:r w:rsidRPr="00342657">
        <w:rPr>
          <w:rFonts w:eastAsiaTheme="minorEastAsia"/>
          <w:noProof/>
        </w:rPr>
        <w:t>H.7.</w:t>
      </w:r>
      <w:r w:rsidRPr="0034265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42657">
        <w:rPr>
          <w:rFonts w:eastAsiaTheme="minorEastAsia"/>
          <w:noProof/>
        </w:rPr>
        <w:t>Averaged EVM (TDD)</w:t>
      </w:r>
      <w:r>
        <w:rPr>
          <w:noProof/>
        </w:rPr>
        <w:tab/>
      </w:r>
      <w:r>
        <w:rPr>
          <w:noProof/>
        </w:rPr>
        <w:fldChar w:fldCharType="begin"/>
      </w:r>
      <w:r>
        <w:rPr>
          <w:noProof/>
        </w:rPr>
        <w:instrText xml:space="preserve"> PAGEREF _Toc187261762 \h </w:instrText>
      </w:r>
      <w:r>
        <w:rPr>
          <w:noProof/>
        </w:rPr>
      </w:r>
      <w:r>
        <w:rPr>
          <w:noProof/>
        </w:rPr>
        <w:fldChar w:fldCharType="separate"/>
      </w:r>
      <w:r>
        <w:rPr>
          <w:noProof/>
        </w:rPr>
        <w:t>223</w:t>
      </w:r>
      <w:r>
        <w:rPr>
          <w:noProof/>
        </w:rPr>
        <w:fldChar w:fldCharType="end"/>
      </w:r>
    </w:p>
    <w:p w14:paraId="39022E7D" w14:textId="7AA827B1" w:rsidR="00D4363D" w:rsidRDefault="00D4363D">
      <w:pPr>
        <w:pStyle w:val="TOC8"/>
        <w:rPr>
          <w:rFonts w:asciiTheme="minorHAnsi" w:eastAsiaTheme="minorEastAsia" w:hAnsiTheme="minorHAnsi" w:cstheme="minorBidi"/>
          <w:b w:val="0"/>
          <w:noProof/>
          <w:kern w:val="2"/>
          <w:sz w:val="24"/>
          <w:szCs w:val="24"/>
          <w:lang w:eastAsia="en-GB"/>
          <w14:ligatures w14:val="standardContextual"/>
        </w:rPr>
      </w:pPr>
      <w:r w:rsidRPr="00342657">
        <w:rPr>
          <w:rFonts w:eastAsiaTheme="minorEastAsia"/>
          <w:noProof/>
        </w:rPr>
        <w:t>Annex I (informative): Change history</w:t>
      </w:r>
      <w:r>
        <w:rPr>
          <w:noProof/>
        </w:rPr>
        <w:tab/>
      </w:r>
      <w:r>
        <w:rPr>
          <w:noProof/>
        </w:rPr>
        <w:fldChar w:fldCharType="begin"/>
      </w:r>
      <w:r>
        <w:rPr>
          <w:noProof/>
        </w:rPr>
        <w:instrText xml:space="preserve"> PAGEREF _Toc187261763 \h </w:instrText>
      </w:r>
      <w:r>
        <w:rPr>
          <w:noProof/>
        </w:rPr>
      </w:r>
      <w:r>
        <w:rPr>
          <w:noProof/>
        </w:rPr>
        <w:fldChar w:fldCharType="separate"/>
      </w:r>
      <w:r>
        <w:rPr>
          <w:noProof/>
        </w:rPr>
        <w:t>224</w:t>
      </w:r>
      <w:r>
        <w:rPr>
          <w:noProof/>
        </w:rPr>
        <w:fldChar w:fldCharType="end"/>
      </w:r>
    </w:p>
    <w:p w14:paraId="2EBAC57E" w14:textId="23BE3A05" w:rsidR="00080512" w:rsidRPr="00BE5108" w:rsidRDefault="00D4363D">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63217479"/>
      <w:bookmarkStart w:id="31" w:name="_Toc187261251"/>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2" w:name="spectype3"/>
      <w:r w:rsidRPr="00BE5108">
        <w:rPr>
          <w:rFonts w:eastAsiaTheme="minorEastAsia"/>
        </w:rPr>
        <w:t>Specification</w:t>
      </w:r>
      <w:bookmarkEnd w:id="32"/>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3" w:name="introduction"/>
      <w:bookmarkEnd w:id="33"/>
      <w:r w:rsidRPr="00BE5108">
        <w:rPr>
          <w:rFonts w:eastAsiaTheme="minorEastAsia"/>
        </w:rPr>
        <w:br w:type="page"/>
      </w:r>
      <w:bookmarkStart w:id="34" w:name="scope"/>
      <w:bookmarkStart w:id="35" w:name="_Toc73962747"/>
      <w:bookmarkStart w:id="36" w:name="_Toc75259903"/>
      <w:bookmarkStart w:id="37" w:name="_Toc75275437"/>
      <w:bookmarkStart w:id="38" w:name="_Toc75275948"/>
      <w:bookmarkStart w:id="39" w:name="_Toc76541447"/>
      <w:bookmarkStart w:id="40" w:name="_Toc82437216"/>
      <w:bookmarkStart w:id="41" w:name="_Toc89944581"/>
      <w:bookmarkStart w:id="42" w:name="_Toc98753599"/>
      <w:bookmarkStart w:id="43" w:name="_Toc106179491"/>
      <w:bookmarkStart w:id="44" w:name="_Toc106180002"/>
      <w:bookmarkStart w:id="45" w:name="_Toc130395827"/>
      <w:bookmarkStart w:id="46" w:name="_Toc137555101"/>
      <w:bookmarkStart w:id="47" w:name="_Toc138856628"/>
      <w:bookmarkStart w:id="48" w:name="_Toc138860487"/>
      <w:bookmarkStart w:id="49" w:name="_Toc163217480"/>
      <w:bookmarkStart w:id="50" w:name="_Toc187261252"/>
      <w:bookmarkEnd w:id="34"/>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1" w:name="references"/>
      <w:bookmarkEnd w:id="51"/>
    </w:p>
    <w:p w14:paraId="4BAC394F" w14:textId="5E024D59" w:rsidR="00080512" w:rsidRPr="00BE5108" w:rsidRDefault="00080512" w:rsidP="005219CB">
      <w:pPr>
        <w:pStyle w:val="Heading1"/>
        <w:rPr>
          <w:rFonts w:eastAsiaTheme="minorEastAsia"/>
        </w:rPr>
      </w:pPr>
      <w:bookmarkStart w:id="52" w:name="_Toc73962748"/>
      <w:bookmarkStart w:id="53" w:name="_Toc75259904"/>
      <w:bookmarkStart w:id="54" w:name="_Toc75275438"/>
      <w:bookmarkStart w:id="55" w:name="_Toc75275949"/>
      <w:bookmarkStart w:id="56" w:name="_Toc76541448"/>
      <w:bookmarkStart w:id="57" w:name="_Toc82437217"/>
      <w:bookmarkStart w:id="58" w:name="_Toc89944582"/>
      <w:bookmarkStart w:id="59" w:name="_Toc98753600"/>
      <w:bookmarkStart w:id="60" w:name="_Toc106179492"/>
      <w:bookmarkStart w:id="61" w:name="_Toc106180003"/>
      <w:bookmarkStart w:id="62" w:name="_Toc130395828"/>
      <w:bookmarkStart w:id="63" w:name="_Toc137555102"/>
      <w:bookmarkStart w:id="64" w:name="_Toc138856629"/>
      <w:bookmarkStart w:id="65" w:name="_Toc138860488"/>
      <w:bookmarkStart w:id="66" w:name="_Toc163217481"/>
      <w:bookmarkStart w:id="67" w:name="_Toc187261253"/>
      <w:r w:rsidRPr="00BE5108">
        <w:rPr>
          <w:rFonts w:eastAsiaTheme="minorEastAsia"/>
        </w:rPr>
        <w:t>2</w:t>
      </w:r>
      <w:r w:rsidR="005219CB" w:rsidRPr="00BE5108">
        <w:rPr>
          <w:rFonts w:eastAsiaTheme="minorEastAsia"/>
        </w:rPr>
        <w:tab/>
      </w:r>
      <w:r w:rsidRPr="00BE5108">
        <w:rPr>
          <w:rFonts w:eastAsiaTheme="minorEastAsia"/>
        </w:rPr>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8" w:name="definitions"/>
      <w:bookmarkStart w:id="69" w:name="_Toc73962749"/>
      <w:bookmarkStart w:id="70" w:name="_Toc75259905"/>
      <w:bookmarkStart w:id="71" w:name="_Toc75275439"/>
      <w:bookmarkStart w:id="72" w:name="_Toc75275950"/>
      <w:bookmarkStart w:id="73" w:name="_Toc76541449"/>
      <w:bookmarkStart w:id="74" w:name="_Toc82437218"/>
      <w:bookmarkStart w:id="75" w:name="_Toc89944583"/>
      <w:bookmarkStart w:id="76" w:name="_Toc98753601"/>
      <w:bookmarkStart w:id="77" w:name="_Toc106179493"/>
      <w:bookmarkStart w:id="78" w:name="_Toc106180004"/>
      <w:bookmarkStart w:id="79" w:name="_Toc130395829"/>
      <w:bookmarkStart w:id="80" w:name="_Toc137555103"/>
      <w:bookmarkStart w:id="81" w:name="_Toc138856630"/>
      <w:bookmarkStart w:id="82" w:name="_Toc138860489"/>
      <w:bookmarkStart w:id="83" w:name="_Toc163217482"/>
      <w:bookmarkStart w:id="84" w:name="_Toc187261254"/>
      <w:bookmarkEnd w:id="68"/>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0EF221" w14:textId="77777777" w:rsidR="00080512" w:rsidRPr="00BE5108" w:rsidRDefault="00080512">
      <w:pPr>
        <w:pStyle w:val="Heading2"/>
        <w:rPr>
          <w:rFonts w:eastAsiaTheme="minorEastAsia"/>
        </w:rPr>
      </w:pPr>
      <w:bookmarkStart w:id="85" w:name="_Toc73962750"/>
      <w:bookmarkStart w:id="86" w:name="_Toc75259906"/>
      <w:bookmarkStart w:id="87" w:name="_Toc75275440"/>
      <w:bookmarkStart w:id="88" w:name="_Toc75275951"/>
      <w:bookmarkStart w:id="89" w:name="_Toc76541450"/>
      <w:bookmarkStart w:id="90" w:name="_Toc82437219"/>
      <w:bookmarkStart w:id="91" w:name="_Toc89944584"/>
      <w:bookmarkStart w:id="92" w:name="_Toc98753602"/>
      <w:bookmarkStart w:id="93" w:name="_Toc106179494"/>
      <w:bookmarkStart w:id="94" w:name="_Toc106180005"/>
      <w:bookmarkStart w:id="95" w:name="_Toc130395830"/>
      <w:bookmarkStart w:id="96" w:name="_Toc137555104"/>
      <w:bookmarkStart w:id="97" w:name="_Toc138856631"/>
      <w:bookmarkStart w:id="98" w:name="_Toc138860490"/>
      <w:bookmarkStart w:id="99" w:name="_Toc163217483"/>
      <w:bookmarkStart w:id="100" w:name="_Toc187261255"/>
      <w:r w:rsidRPr="00BE5108">
        <w:rPr>
          <w:rFonts w:eastAsiaTheme="minorEastAsia"/>
        </w:rPr>
        <w:t>3.1</w:t>
      </w:r>
      <w:r w:rsidRPr="00BE5108">
        <w:rPr>
          <w:rFonts w:eastAsiaTheme="minorEastAsia"/>
        </w:rPr>
        <w:tab/>
      </w:r>
      <w:r w:rsidR="002B6339" w:rsidRPr="00BE5108">
        <w:rPr>
          <w:rFonts w:eastAsiaTheme="minorEastAsia"/>
        </w:rP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20974FE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3333F9">
        <w:t xml:space="preserve"> </w:t>
      </w:r>
      <w:r w:rsidR="003333F9" w:rsidRPr="001300D7">
        <w:t>or to the</w:t>
      </w:r>
      <w:r w:rsidR="003333F9" w:rsidRPr="00C45F43">
        <w:rPr>
          <w:i/>
        </w:rPr>
        <w:t xml:space="preserve"> radiated interface boundary </w:t>
      </w:r>
      <w:r w:rsidR="003333F9" w:rsidRPr="001300D7">
        <w:t>for</w:t>
      </w:r>
      <w:r w:rsidR="003333F9"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01" w:name="_Toc73962751"/>
      <w:bookmarkStart w:id="102" w:name="_Toc75259907"/>
      <w:bookmarkStart w:id="103" w:name="_Toc75275441"/>
      <w:bookmarkStart w:id="104" w:name="_Toc75275952"/>
      <w:bookmarkStart w:id="105" w:name="_Toc76541451"/>
      <w:bookmarkStart w:id="106" w:name="_Toc82437220"/>
      <w:bookmarkStart w:id="107" w:name="_Toc89944585"/>
      <w:bookmarkStart w:id="108" w:name="_Toc98753603"/>
      <w:bookmarkStart w:id="109" w:name="_Toc106179495"/>
      <w:bookmarkStart w:id="110" w:name="_Toc106180006"/>
      <w:bookmarkStart w:id="111" w:name="_Toc130395831"/>
      <w:bookmarkStart w:id="112" w:name="_Toc137555105"/>
      <w:bookmarkStart w:id="113" w:name="_Toc138856632"/>
      <w:bookmarkStart w:id="114" w:name="_Toc138860491"/>
      <w:bookmarkStart w:id="115" w:name="_Toc163217484"/>
      <w:bookmarkStart w:id="116" w:name="_Toc187261256"/>
      <w:r w:rsidRPr="00BE5108">
        <w:rPr>
          <w:rFonts w:eastAsiaTheme="minorEastAsia"/>
        </w:rPr>
        <w:lastRenderedPageBreak/>
        <w:t>3.2</w:t>
      </w:r>
      <w:r w:rsidRPr="00BE5108">
        <w:rPr>
          <w:rFonts w:eastAsiaTheme="minorEastAsia"/>
        </w:rPr>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7" w:name="_Hlk500709692"/>
      <w:r w:rsidRPr="008C3753">
        <w:t>P</w:t>
      </w:r>
      <w:r w:rsidRPr="008C3753">
        <w:rPr>
          <w:vertAlign w:val="subscript"/>
        </w:rPr>
        <w:t>max,c,TABC</w:t>
      </w:r>
      <w:bookmarkEnd w:id="11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8" w:name="_Toc73962752"/>
      <w:bookmarkStart w:id="119" w:name="_Toc75259908"/>
      <w:bookmarkStart w:id="120" w:name="_Toc75275442"/>
      <w:bookmarkStart w:id="121" w:name="_Toc75275953"/>
      <w:bookmarkStart w:id="122" w:name="_Toc76541452"/>
      <w:bookmarkStart w:id="123" w:name="_Toc82437221"/>
      <w:bookmarkStart w:id="124" w:name="_Toc89944586"/>
      <w:bookmarkStart w:id="125" w:name="_Toc98753604"/>
      <w:bookmarkStart w:id="126" w:name="_Toc106179496"/>
      <w:bookmarkStart w:id="127" w:name="_Toc106180007"/>
      <w:bookmarkStart w:id="128" w:name="_Toc130395832"/>
      <w:bookmarkStart w:id="129" w:name="_Toc137555106"/>
      <w:bookmarkStart w:id="130" w:name="_Toc138856633"/>
      <w:bookmarkStart w:id="131" w:name="_Toc138860492"/>
      <w:bookmarkStart w:id="132" w:name="_Toc163217485"/>
      <w:bookmarkStart w:id="133" w:name="_Toc187261257"/>
      <w:r w:rsidRPr="00BE5108">
        <w:rPr>
          <w:rFonts w:eastAsiaTheme="minorEastAsia"/>
        </w:rPr>
        <w:lastRenderedPageBreak/>
        <w:t>3.3</w:t>
      </w:r>
      <w:r w:rsidRPr="00BE5108">
        <w:rPr>
          <w:rFonts w:eastAsiaTheme="minorEastAsia"/>
        </w:rPr>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34" w:name="clause4"/>
      <w:bookmarkStart w:id="135" w:name="startOfAnnexes"/>
      <w:bookmarkStart w:id="136" w:name="_Toc73962753"/>
      <w:bookmarkStart w:id="137" w:name="_Toc75259909"/>
      <w:bookmarkStart w:id="138" w:name="_Toc75275443"/>
      <w:bookmarkStart w:id="139" w:name="_Toc75275954"/>
      <w:bookmarkStart w:id="140" w:name="_Toc76541453"/>
      <w:bookmarkStart w:id="141" w:name="_Toc82437222"/>
      <w:bookmarkStart w:id="142" w:name="_Toc89944587"/>
      <w:bookmarkStart w:id="143" w:name="_Toc98753605"/>
      <w:bookmarkStart w:id="144" w:name="_Toc106179497"/>
      <w:bookmarkStart w:id="145" w:name="_Toc106180008"/>
      <w:bookmarkStart w:id="146" w:name="_Toc130395833"/>
      <w:bookmarkStart w:id="147" w:name="_Toc137555107"/>
      <w:bookmarkStart w:id="148" w:name="_Toc138856634"/>
      <w:bookmarkStart w:id="149" w:name="_Toc138860493"/>
      <w:bookmarkStart w:id="150" w:name="_Toc163217486"/>
      <w:bookmarkStart w:id="151" w:name="_Toc187261258"/>
      <w:bookmarkEnd w:id="134"/>
      <w:bookmarkEnd w:id="135"/>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46CBF81" w14:textId="5DA1823C" w:rsidR="00EA6CFC" w:rsidRPr="00BE5108" w:rsidRDefault="00EA6CFC" w:rsidP="006725BC">
      <w:pPr>
        <w:pStyle w:val="Heading2"/>
        <w:rPr>
          <w:rFonts w:eastAsiaTheme="minorEastAsia"/>
        </w:rPr>
      </w:pPr>
      <w:bookmarkStart w:id="152" w:name="_Toc73962754"/>
      <w:bookmarkStart w:id="153" w:name="_Toc75259910"/>
      <w:bookmarkStart w:id="154" w:name="_Toc75275444"/>
      <w:bookmarkStart w:id="155" w:name="_Toc75275955"/>
      <w:bookmarkStart w:id="156" w:name="_Toc76541454"/>
      <w:bookmarkStart w:id="157" w:name="_Toc82437223"/>
      <w:bookmarkStart w:id="158" w:name="_Toc89944588"/>
      <w:bookmarkStart w:id="159" w:name="_Toc98753606"/>
      <w:bookmarkStart w:id="160" w:name="_Toc106179498"/>
      <w:bookmarkStart w:id="161" w:name="_Toc106180009"/>
      <w:bookmarkStart w:id="162" w:name="_Toc130395834"/>
      <w:bookmarkStart w:id="163" w:name="_Toc137555108"/>
      <w:bookmarkStart w:id="164" w:name="_Toc138856635"/>
      <w:bookmarkStart w:id="165" w:name="_Toc138860494"/>
      <w:bookmarkStart w:id="166" w:name="_Toc163217487"/>
      <w:bookmarkStart w:id="167" w:name="_Toc18726125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AFBA615" w14:textId="77777777" w:rsidR="008D3EE5" w:rsidRPr="00BE5108" w:rsidRDefault="008D3EE5" w:rsidP="00F22766">
      <w:pPr>
        <w:pStyle w:val="Heading3"/>
        <w:rPr>
          <w:rFonts w:eastAsiaTheme="minorEastAsia"/>
        </w:rPr>
      </w:pPr>
      <w:bookmarkStart w:id="168" w:name="_Toc73962755"/>
      <w:bookmarkStart w:id="169" w:name="_Toc75259911"/>
      <w:bookmarkStart w:id="170" w:name="_Toc75275445"/>
      <w:bookmarkStart w:id="171" w:name="_Toc75275956"/>
      <w:bookmarkStart w:id="172" w:name="_Toc76541455"/>
      <w:bookmarkStart w:id="173" w:name="_Toc82437224"/>
      <w:bookmarkStart w:id="174" w:name="_Toc89944589"/>
      <w:bookmarkStart w:id="175" w:name="_Toc98753607"/>
      <w:bookmarkStart w:id="176" w:name="_Toc106179499"/>
      <w:bookmarkStart w:id="177" w:name="_Toc106180010"/>
      <w:bookmarkStart w:id="178" w:name="_Toc130395835"/>
      <w:bookmarkStart w:id="179" w:name="_Toc137555109"/>
      <w:bookmarkStart w:id="180" w:name="_Toc138856636"/>
      <w:bookmarkStart w:id="181" w:name="_Toc138860495"/>
      <w:bookmarkStart w:id="182" w:name="_Toc163217488"/>
      <w:bookmarkStart w:id="183" w:name="_Toc187261260"/>
      <w:r w:rsidRPr="00BE5108">
        <w:rPr>
          <w:rFonts w:eastAsiaTheme="minorEastAsia"/>
        </w:rPr>
        <w:t>4.1.1</w:t>
      </w:r>
      <w:r w:rsidRPr="00BE5108">
        <w:rPr>
          <w:rFonts w:eastAsiaTheme="minorEastAsia"/>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84" w:name="_Toc73962756"/>
      <w:bookmarkStart w:id="185" w:name="_Toc75259912"/>
      <w:bookmarkStart w:id="186" w:name="_Toc75275446"/>
      <w:bookmarkStart w:id="187" w:name="_Toc75275957"/>
      <w:bookmarkStart w:id="188" w:name="_Toc76541456"/>
      <w:bookmarkStart w:id="189" w:name="_Toc82437225"/>
      <w:bookmarkStart w:id="190" w:name="_Toc89944590"/>
      <w:bookmarkStart w:id="191" w:name="_Toc98753608"/>
      <w:bookmarkStart w:id="192" w:name="_Toc106179500"/>
      <w:bookmarkStart w:id="193" w:name="_Toc106180011"/>
      <w:bookmarkStart w:id="194" w:name="_Toc130395836"/>
      <w:bookmarkStart w:id="195" w:name="_Toc137555110"/>
      <w:bookmarkStart w:id="196" w:name="_Toc138856637"/>
      <w:bookmarkStart w:id="197" w:name="_Toc138860496"/>
      <w:bookmarkStart w:id="198" w:name="_Toc163217489"/>
      <w:bookmarkStart w:id="199" w:name="_Toc187261261"/>
      <w:r w:rsidRPr="00BE5108">
        <w:rPr>
          <w:rFonts w:eastAsiaTheme="minorEastAsia"/>
        </w:rPr>
        <w:t>4.1.2</w:t>
      </w:r>
      <w:r w:rsidRPr="00BE5108">
        <w:rPr>
          <w:rFonts w:eastAsiaTheme="minorEastAsia"/>
        </w:rPr>
        <w:tab/>
        <w:t>Acceptable uncertainty of Test System</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D56ACFD" w14:textId="77777777" w:rsidR="008D3EE5" w:rsidRPr="00BE5108" w:rsidRDefault="008D3EE5" w:rsidP="008D3EE5">
      <w:pPr>
        <w:pStyle w:val="Heading4"/>
        <w:rPr>
          <w:rFonts w:eastAsiaTheme="minorEastAsia"/>
        </w:rPr>
      </w:pPr>
      <w:bookmarkStart w:id="200" w:name="_Toc73962757"/>
      <w:bookmarkStart w:id="201" w:name="_Toc75259913"/>
      <w:bookmarkStart w:id="202" w:name="_Toc75275447"/>
      <w:bookmarkStart w:id="203" w:name="_Toc75275958"/>
      <w:bookmarkStart w:id="204" w:name="_Toc76541457"/>
      <w:bookmarkStart w:id="205" w:name="_Toc82437226"/>
      <w:bookmarkStart w:id="206" w:name="_Toc89944591"/>
      <w:bookmarkStart w:id="207" w:name="_Toc98753609"/>
      <w:bookmarkStart w:id="208" w:name="_Toc106179501"/>
      <w:bookmarkStart w:id="209" w:name="_Toc106180012"/>
      <w:bookmarkStart w:id="210" w:name="_Toc130395837"/>
      <w:bookmarkStart w:id="211" w:name="_Toc137555111"/>
      <w:bookmarkStart w:id="212" w:name="_Toc138856638"/>
      <w:bookmarkStart w:id="213" w:name="_Toc138860497"/>
      <w:bookmarkStart w:id="214" w:name="_Toc163217490"/>
      <w:bookmarkStart w:id="215" w:name="_Toc187261262"/>
      <w:r w:rsidRPr="00BE5108">
        <w:rPr>
          <w:rFonts w:eastAsiaTheme="minorEastAsia"/>
        </w:rPr>
        <w:t>4.1.2.1</w:t>
      </w:r>
      <w:r w:rsidRPr="00BE5108">
        <w:rPr>
          <w:rFonts w:eastAsiaTheme="minorEastAsia"/>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16" w:name="_Toc73962758"/>
      <w:bookmarkStart w:id="217" w:name="_Toc75259914"/>
      <w:bookmarkStart w:id="218" w:name="_Toc75275448"/>
      <w:bookmarkStart w:id="219" w:name="_Toc75275959"/>
      <w:bookmarkStart w:id="220" w:name="_Toc76541458"/>
      <w:bookmarkStart w:id="221" w:name="_Toc82437227"/>
      <w:bookmarkStart w:id="222" w:name="_Toc89944592"/>
      <w:bookmarkStart w:id="223" w:name="_Toc98753610"/>
      <w:bookmarkStart w:id="224" w:name="_Toc106179502"/>
      <w:bookmarkStart w:id="225" w:name="_Toc106180013"/>
      <w:bookmarkStart w:id="226" w:name="_Toc130395838"/>
      <w:bookmarkStart w:id="227" w:name="_Toc137555112"/>
      <w:bookmarkStart w:id="228" w:name="_Toc138856639"/>
      <w:bookmarkStart w:id="229" w:name="_Toc138860498"/>
      <w:bookmarkStart w:id="230" w:name="_Toc163217491"/>
      <w:bookmarkStart w:id="231" w:name="_Toc187261263"/>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32" w:name="_Toc73962759"/>
    </w:p>
    <w:p w14:paraId="14C8B1B5" w14:textId="7753CB68" w:rsidR="008D3EE5" w:rsidRPr="00BE5108" w:rsidRDefault="008D3EE5" w:rsidP="008D3EE5">
      <w:pPr>
        <w:pStyle w:val="Heading4"/>
        <w:rPr>
          <w:rFonts w:eastAsiaTheme="minorEastAsia"/>
        </w:rPr>
      </w:pPr>
      <w:bookmarkStart w:id="233" w:name="_Toc75259915"/>
      <w:bookmarkStart w:id="234" w:name="_Toc75275449"/>
      <w:bookmarkStart w:id="235" w:name="_Toc75275960"/>
      <w:bookmarkStart w:id="236" w:name="_Toc76541459"/>
      <w:bookmarkStart w:id="237" w:name="_Toc82437228"/>
      <w:bookmarkStart w:id="238" w:name="_Toc89944593"/>
      <w:bookmarkStart w:id="239" w:name="_Toc98753611"/>
      <w:bookmarkStart w:id="240" w:name="_Toc106179503"/>
      <w:bookmarkStart w:id="241" w:name="_Toc106180014"/>
      <w:bookmarkStart w:id="242" w:name="_Toc130395839"/>
      <w:bookmarkStart w:id="243" w:name="_Toc137555113"/>
      <w:bookmarkStart w:id="244" w:name="_Toc138856640"/>
      <w:bookmarkStart w:id="245" w:name="_Toc138860499"/>
      <w:bookmarkStart w:id="246" w:name="_Toc163217492"/>
      <w:bookmarkStart w:id="247" w:name="_Toc187261264"/>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48" w:name="_Toc73962760"/>
    </w:p>
    <w:p w14:paraId="5606AEC8" w14:textId="5E61A932" w:rsidR="008D3EE5" w:rsidRPr="00BE5108" w:rsidRDefault="008D3EE5" w:rsidP="008D3EE5">
      <w:pPr>
        <w:pStyle w:val="Heading4"/>
        <w:rPr>
          <w:rFonts w:eastAsiaTheme="minorEastAsia"/>
          <w:lang w:eastAsia="sv-SE"/>
        </w:rPr>
      </w:pPr>
      <w:bookmarkStart w:id="249" w:name="_Toc75259916"/>
      <w:bookmarkStart w:id="250" w:name="_Toc75275450"/>
      <w:bookmarkStart w:id="251" w:name="_Toc75275961"/>
      <w:bookmarkStart w:id="252" w:name="_Toc76541460"/>
      <w:bookmarkStart w:id="253" w:name="_Toc82437229"/>
      <w:bookmarkStart w:id="254" w:name="_Toc89944594"/>
      <w:bookmarkStart w:id="255" w:name="_Toc98753612"/>
      <w:bookmarkStart w:id="256" w:name="_Toc106179504"/>
      <w:bookmarkStart w:id="257" w:name="_Toc106180015"/>
      <w:bookmarkStart w:id="258" w:name="_Toc130395840"/>
      <w:bookmarkStart w:id="259" w:name="_Toc137555114"/>
      <w:bookmarkStart w:id="260" w:name="_Toc138856641"/>
      <w:bookmarkStart w:id="261" w:name="_Toc138860500"/>
      <w:bookmarkStart w:id="262" w:name="_Toc163217493"/>
      <w:bookmarkStart w:id="263" w:name="_Toc187261265"/>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64" w:name="_Toc73962761"/>
      <w:bookmarkStart w:id="265" w:name="_Toc75259917"/>
      <w:bookmarkStart w:id="266" w:name="_Toc75275451"/>
      <w:bookmarkStart w:id="267" w:name="_Toc75275962"/>
      <w:bookmarkStart w:id="268" w:name="_Toc76541461"/>
      <w:bookmarkStart w:id="269" w:name="_Toc82437230"/>
      <w:bookmarkStart w:id="270" w:name="_Toc89944595"/>
      <w:bookmarkStart w:id="271" w:name="_Toc98753613"/>
      <w:bookmarkStart w:id="272" w:name="_Toc106179505"/>
      <w:bookmarkStart w:id="273" w:name="_Toc106180016"/>
      <w:bookmarkStart w:id="274" w:name="_Toc130395841"/>
      <w:bookmarkStart w:id="275" w:name="_Toc137555115"/>
      <w:bookmarkStart w:id="276" w:name="_Toc138856642"/>
      <w:bookmarkStart w:id="277" w:name="_Toc138860501"/>
      <w:bookmarkStart w:id="278" w:name="_Toc163217494"/>
      <w:bookmarkStart w:id="279" w:name="_Toc18726126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0" w:name="_Toc73962762"/>
      <w:bookmarkStart w:id="281" w:name="_Toc75259918"/>
      <w:bookmarkStart w:id="282" w:name="_Toc75275452"/>
      <w:bookmarkStart w:id="283" w:name="_Toc75275963"/>
      <w:bookmarkStart w:id="284" w:name="_Toc76541462"/>
      <w:bookmarkStart w:id="285" w:name="_Toc82437231"/>
      <w:bookmarkStart w:id="286" w:name="_Toc89944596"/>
      <w:bookmarkStart w:id="287" w:name="_Toc98753614"/>
      <w:bookmarkStart w:id="288" w:name="_Toc106179506"/>
      <w:bookmarkStart w:id="289" w:name="_Toc106180017"/>
      <w:bookmarkStart w:id="290" w:name="_Toc130395842"/>
      <w:bookmarkStart w:id="291" w:name="_Toc137555116"/>
      <w:bookmarkStart w:id="292" w:name="_Toc138856643"/>
      <w:bookmarkStart w:id="293" w:name="_Toc138860502"/>
      <w:bookmarkStart w:id="294" w:name="_Toc163217495"/>
      <w:bookmarkStart w:id="295" w:name="_Toc187261267"/>
      <w:r w:rsidRPr="00BE5108">
        <w:rPr>
          <w:rFonts w:eastAsiaTheme="minorEastAsia"/>
        </w:rPr>
        <w:t>4.2</w:t>
      </w:r>
      <w:r w:rsidRPr="00BE5108">
        <w:rPr>
          <w:rFonts w:eastAsiaTheme="minorEastAsia"/>
        </w:rPr>
        <w:tab/>
        <w:t>Conducted requirement reference points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19D4F336" w14:textId="77777777" w:rsidR="008D3EE5" w:rsidRPr="00BE5108" w:rsidRDefault="008D3EE5" w:rsidP="008D3EE5">
      <w:pPr>
        <w:pStyle w:val="Heading3"/>
        <w:rPr>
          <w:rFonts w:eastAsiaTheme="minorEastAsia"/>
        </w:rPr>
      </w:pPr>
      <w:bookmarkStart w:id="296" w:name="_Toc73962763"/>
      <w:bookmarkStart w:id="297" w:name="_Toc75259919"/>
      <w:bookmarkStart w:id="298" w:name="_Toc75275453"/>
      <w:bookmarkStart w:id="299" w:name="_Toc75275964"/>
      <w:bookmarkStart w:id="300" w:name="_Toc76541463"/>
      <w:bookmarkStart w:id="301" w:name="_Toc82437232"/>
      <w:bookmarkStart w:id="302" w:name="_Toc89944597"/>
      <w:bookmarkStart w:id="303" w:name="_Toc98753615"/>
      <w:bookmarkStart w:id="304" w:name="_Toc106179507"/>
      <w:bookmarkStart w:id="305" w:name="_Toc106180018"/>
      <w:bookmarkStart w:id="306" w:name="_Toc130395843"/>
      <w:bookmarkStart w:id="307" w:name="_Toc137555117"/>
      <w:bookmarkStart w:id="308" w:name="_Toc138856644"/>
      <w:bookmarkStart w:id="309" w:name="_Toc138860503"/>
      <w:bookmarkStart w:id="310" w:name="_Toc163217496"/>
      <w:bookmarkStart w:id="311" w:name="_Toc18726126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195.05pt" o:ole="">
            <v:imagedata r:id="rId10" o:title=""/>
          </v:shape>
          <o:OLEObject Type="Embed" ProgID="Word.Picture.8" ShapeID="_x0000_i1025" DrawAspect="Content" ObjectID="_1812187165"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12" w:name="_Toc73962764"/>
      <w:bookmarkStart w:id="313" w:name="_Toc75259920"/>
      <w:bookmarkStart w:id="314" w:name="_Toc75275454"/>
      <w:bookmarkStart w:id="315" w:name="_Toc75275965"/>
      <w:bookmarkStart w:id="316" w:name="_Toc76541464"/>
      <w:bookmarkStart w:id="317" w:name="_Toc82437233"/>
      <w:bookmarkStart w:id="318" w:name="_Toc89944598"/>
      <w:bookmarkStart w:id="319" w:name="_Toc98753616"/>
      <w:bookmarkStart w:id="320" w:name="_Toc106179508"/>
      <w:bookmarkStart w:id="321" w:name="_Toc106180019"/>
      <w:bookmarkStart w:id="322" w:name="_Toc130395844"/>
      <w:bookmarkStart w:id="323" w:name="_Toc137555118"/>
      <w:bookmarkStart w:id="324" w:name="_Toc138856645"/>
      <w:bookmarkStart w:id="325" w:name="_Toc138860504"/>
      <w:bookmarkStart w:id="326" w:name="_Toc163217497"/>
      <w:bookmarkStart w:id="327" w:name="_Toc187261269"/>
      <w:r w:rsidRPr="00BE5108">
        <w:rPr>
          <w:rFonts w:eastAsiaTheme="minorEastAsia"/>
        </w:rPr>
        <w:t>4.3</w:t>
      </w:r>
      <w:r w:rsidR="00FF7252" w:rsidRPr="00BE5108">
        <w:rPr>
          <w:rFonts w:eastAsiaTheme="minorEastAsia"/>
        </w:rPr>
        <w:tab/>
      </w:r>
      <w:r w:rsidRPr="00BE5108">
        <w:rPr>
          <w:rFonts w:eastAsiaTheme="minorEastAsia"/>
        </w:rPr>
        <w:t>IAB classes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3DF7C8C" w14:textId="77777777" w:rsidR="008D3EE5" w:rsidRPr="00BE5108" w:rsidRDefault="008D3EE5" w:rsidP="008D3EE5">
      <w:pPr>
        <w:pStyle w:val="Heading3"/>
        <w:rPr>
          <w:rFonts w:eastAsiaTheme="minorEastAsia"/>
        </w:rPr>
      </w:pPr>
      <w:bookmarkStart w:id="328" w:name="_Toc73962765"/>
      <w:bookmarkStart w:id="329" w:name="_Toc75259921"/>
      <w:bookmarkStart w:id="330" w:name="_Toc75275455"/>
      <w:bookmarkStart w:id="331" w:name="_Toc75275966"/>
      <w:bookmarkStart w:id="332" w:name="_Toc76541465"/>
      <w:bookmarkStart w:id="333" w:name="_Toc82437234"/>
      <w:bookmarkStart w:id="334" w:name="_Toc89944599"/>
      <w:bookmarkStart w:id="335" w:name="_Toc98753617"/>
      <w:bookmarkStart w:id="336" w:name="_Toc106179509"/>
      <w:bookmarkStart w:id="337" w:name="_Toc106180020"/>
      <w:bookmarkStart w:id="338" w:name="_Toc130395845"/>
      <w:bookmarkStart w:id="339" w:name="_Toc137555119"/>
      <w:bookmarkStart w:id="340" w:name="_Toc138856646"/>
      <w:bookmarkStart w:id="341" w:name="_Toc138860505"/>
      <w:bookmarkStart w:id="342" w:name="_Toc163217498"/>
      <w:bookmarkStart w:id="343" w:name="_Toc18726127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137CDAB2" w14:textId="7D5C6062" w:rsidR="003333F9" w:rsidRPr="00BE5108" w:rsidRDefault="008D3EE5" w:rsidP="003333F9">
      <w:pPr>
        <w:pStyle w:val="B1"/>
      </w:pPr>
      <w:r w:rsidRPr="00BE5108">
        <w:rPr>
          <w:rFonts w:eastAsiaTheme="minorEastAsia"/>
        </w:rPr>
        <w:t>-</w:t>
      </w:r>
      <w:r w:rsidRPr="00BE5108">
        <w:rPr>
          <w:rFonts w:eastAsiaTheme="minorEastAsia"/>
        </w:rPr>
        <w:tab/>
      </w:r>
      <w:r w:rsidR="003333F9" w:rsidRPr="00BE5108">
        <w:t>Wide Area IAB-DU are characterised by requirements derived from Macro Cell scenarios with a</w:t>
      </w:r>
      <w:r w:rsidR="003333F9">
        <w:rPr>
          <w:rFonts w:hint="eastAsia"/>
          <w:lang w:eastAsia="zh-CN"/>
        </w:rPr>
        <w:t>n</w:t>
      </w:r>
      <w:r w:rsidR="003333F9" w:rsidRPr="00BE5108">
        <w:t xml:space="preserve"> </w:t>
      </w:r>
      <w:r w:rsidR="003333F9">
        <w:rPr>
          <w:rFonts w:hint="eastAsia"/>
          <w:lang w:eastAsia="zh-CN"/>
        </w:rPr>
        <w:t>IAB-DU</w:t>
      </w:r>
      <w:r w:rsidR="003333F9" w:rsidRPr="00BE5108">
        <w:t xml:space="preserve"> to UE minimum coupling loss equal to 70 dB.</w:t>
      </w:r>
    </w:p>
    <w:p w14:paraId="37DE96A3" w14:textId="5BEA9114" w:rsidR="003333F9" w:rsidRPr="00BE5108" w:rsidRDefault="003333F9" w:rsidP="003333F9">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50CC814F" w:rsidR="008D3EE5" w:rsidRPr="00BE5108" w:rsidRDefault="003333F9" w:rsidP="003333F9">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r w:rsidR="008D3EE5" w:rsidRPr="00BE5108">
        <w:rPr>
          <w:rFonts w:eastAsiaTheme="minorEastAsia"/>
        </w:rPr>
        <w:t>.</w:t>
      </w:r>
    </w:p>
    <w:p w14:paraId="26197851" w14:textId="77777777" w:rsidR="008D3EE5" w:rsidRPr="00BE5108" w:rsidRDefault="008D3EE5" w:rsidP="008D3EE5">
      <w:pPr>
        <w:pStyle w:val="Heading3"/>
        <w:rPr>
          <w:rFonts w:eastAsiaTheme="minorEastAsia"/>
        </w:rPr>
      </w:pPr>
      <w:bookmarkStart w:id="344" w:name="_Toc73962766"/>
      <w:bookmarkStart w:id="345" w:name="_Toc75259922"/>
      <w:bookmarkStart w:id="346" w:name="_Toc75275456"/>
      <w:bookmarkStart w:id="347" w:name="_Toc75275967"/>
      <w:bookmarkStart w:id="348" w:name="_Toc76541466"/>
      <w:bookmarkStart w:id="349" w:name="_Toc82437235"/>
      <w:bookmarkStart w:id="350" w:name="_Toc89944600"/>
      <w:bookmarkStart w:id="351" w:name="_Toc98753618"/>
      <w:bookmarkStart w:id="352" w:name="_Toc106179510"/>
      <w:bookmarkStart w:id="353" w:name="_Toc106180021"/>
      <w:bookmarkStart w:id="354" w:name="_Toc130395846"/>
      <w:bookmarkStart w:id="355" w:name="_Toc137555120"/>
      <w:bookmarkStart w:id="356" w:name="_Toc138856647"/>
      <w:bookmarkStart w:id="357" w:name="_Toc138860506"/>
      <w:bookmarkStart w:id="358" w:name="_Toc163217499"/>
      <w:bookmarkStart w:id="359" w:name="_Toc187261271"/>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60" w:name="_Toc73962767"/>
      <w:bookmarkStart w:id="361" w:name="_Toc75259923"/>
      <w:bookmarkStart w:id="362" w:name="_Toc75275457"/>
      <w:bookmarkStart w:id="363" w:name="_Toc75275968"/>
      <w:bookmarkStart w:id="364" w:name="_Toc76541467"/>
      <w:bookmarkStart w:id="365" w:name="_Toc82437236"/>
      <w:bookmarkStart w:id="366" w:name="_Toc89944601"/>
      <w:bookmarkStart w:id="367" w:name="_Toc98753619"/>
      <w:bookmarkStart w:id="368" w:name="_Toc106179511"/>
      <w:bookmarkStart w:id="369" w:name="_Toc106180022"/>
      <w:bookmarkStart w:id="370" w:name="_Toc130395847"/>
      <w:bookmarkStart w:id="371" w:name="_Toc137555121"/>
      <w:bookmarkStart w:id="372" w:name="_Toc138856648"/>
      <w:bookmarkStart w:id="373" w:name="_Toc138860507"/>
      <w:bookmarkStart w:id="374" w:name="_Toc163217500"/>
      <w:bookmarkStart w:id="375" w:name="_Toc187261272"/>
      <w:r w:rsidRPr="00BE5108">
        <w:rPr>
          <w:rFonts w:eastAsiaTheme="minorEastAsia"/>
        </w:rPr>
        <w:t>4.4</w:t>
      </w:r>
      <w:r w:rsidR="00FF7252" w:rsidRPr="00BE5108">
        <w:rPr>
          <w:rFonts w:eastAsiaTheme="minorEastAsia"/>
        </w:rPr>
        <w:tab/>
      </w:r>
      <w:r w:rsidRPr="00BE5108">
        <w:rPr>
          <w:rFonts w:eastAsiaTheme="minorEastAsia"/>
        </w:rPr>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76" w:name="_Toc73962768"/>
      <w:bookmarkStart w:id="377" w:name="_Toc75259924"/>
      <w:bookmarkStart w:id="378" w:name="_Toc75275458"/>
      <w:bookmarkStart w:id="379" w:name="_Toc75275969"/>
      <w:bookmarkStart w:id="380" w:name="_Toc76541468"/>
      <w:bookmarkStart w:id="381" w:name="_Toc82437237"/>
      <w:bookmarkStart w:id="382" w:name="_Toc89944602"/>
      <w:bookmarkStart w:id="383" w:name="_Toc98753620"/>
      <w:bookmarkStart w:id="384" w:name="_Toc106179512"/>
      <w:bookmarkStart w:id="385" w:name="_Toc106180023"/>
      <w:bookmarkStart w:id="386" w:name="_Toc130395848"/>
      <w:bookmarkStart w:id="387" w:name="_Toc137555122"/>
      <w:bookmarkStart w:id="388" w:name="_Toc138856649"/>
      <w:bookmarkStart w:id="389" w:name="_Toc138860508"/>
      <w:bookmarkStart w:id="390" w:name="_Toc163217501"/>
      <w:bookmarkStart w:id="391" w:name="_Toc187261273"/>
      <w:r w:rsidRPr="00BE5108">
        <w:rPr>
          <w:rFonts w:eastAsiaTheme="minorEastAsia"/>
        </w:rPr>
        <w:t>4.5</w:t>
      </w:r>
      <w:r w:rsidR="00FF7252" w:rsidRPr="00BE5108">
        <w:rPr>
          <w:rFonts w:eastAsiaTheme="minorEastAsia"/>
        </w:rPr>
        <w:tab/>
      </w:r>
      <w:r w:rsidRPr="00BE5108">
        <w:rPr>
          <w:rFonts w:eastAsiaTheme="minorEastAsia"/>
        </w:rPr>
        <w:t>IAB configurations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1C44F797" w14:textId="77777777" w:rsidR="008D3EE5" w:rsidRPr="00BE5108" w:rsidRDefault="008D3EE5" w:rsidP="008D3EE5">
      <w:pPr>
        <w:pStyle w:val="Heading3"/>
        <w:rPr>
          <w:rFonts w:eastAsiaTheme="minorEastAsia"/>
        </w:rPr>
      </w:pPr>
      <w:bookmarkStart w:id="392" w:name="_Toc73962769"/>
      <w:bookmarkStart w:id="393" w:name="_Toc75259925"/>
      <w:bookmarkStart w:id="394" w:name="_Toc75275459"/>
      <w:bookmarkStart w:id="395" w:name="_Toc75275970"/>
      <w:bookmarkStart w:id="396" w:name="_Toc76541469"/>
      <w:bookmarkStart w:id="397" w:name="_Toc82437238"/>
      <w:bookmarkStart w:id="398" w:name="_Toc89944603"/>
      <w:bookmarkStart w:id="399" w:name="_Toc98753621"/>
      <w:bookmarkStart w:id="400" w:name="_Toc106179513"/>
      <w:bookmarkStart w:id="401" w:name="_Toc106180024"/>
      <w:bookmarkStart w:id="402" w:name="_Toc130395849"/>
      <w:bookmarkStart w:id="403" w:name="_Toc137555123"/>
      <w:bookmarkStart w:id="404" w:name="_Toc138856650"/>
      <w:bookmarkStart w:id="405" w:name="_Toc138860509"/>
      <w:bookmarkStart w:id="406" w:name="_Toc163217502"/>
      <w:bookmarkStart w:id="407" w:name="_Toc18726127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CDB2C42" w14:textId="77777777" w:rsidR="008D3EE5" w:rsidRPr="00BE5108" w:rsidRDefault="008D3EE5" w:rsidP="008D3EE5">
      <w:pPr>
        <w:pStyle w:val="Heading4"/>
        <w:rPr>
          <w:rFonts w:eastAsiaTheme="minorEastAsia"/>
        </w:rPr>
      </w:pPr>
      <w:bookmarkStart w:id="408" w:name="_Toc73962770"/>
      <w:bookmarkStart w:id="409" w:name="_Toc75259926"/>
      <w:bookmarkStart w:id="410" w:name="_Toc75275460"/>
      <w:bookmarkStart w:id="411" w:name="_Toc75275971"/>
      <w:bookmarkStart w:id="412" w:name="_Toc76541470"/>
      <w:bookmarkStart w:id="413" w:name="_Toc82437239"/>
      <w:bookmarkStart w:id="414" w:name="_Toc89944604"/>
      <w:bookmarkStart w:id="415" w:name="_Toc98753622"/>
      <w:bookmarkStart w:id="416" w:name="_Toc106179514"/>
      <w:bookmarkStart w:id="417" w:name="_Toc106180025"/>
      <w:bookmarkStart w:id="418" w:name="_Toc130395850"/>
      <w:bookmarkStart w:id="419" w:name="_Toc137555124"/>
      <w:bookmarkStart w:id="420" w:name="_Toc138856651"/>
      <w:bookmarkStart w:id="421" w:name="_Toc138860510"/>
      <w:bookmarkStart w:id="422" w:name="_Toc163217503"/>
      <w:bookmarkStart w:id="423" w:name="_Toc18726127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4.6pt" o:ole="">
            <v:imagedata r:id="rId12" o:title=""/>
          </v:shape>
          <o:OLEObject Type="Embed" ProgID="Word.Picture.8" ShapeID="_x0000_i1026" DrawAspect="Content" ObjectID="_1812187166"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24" w:name="_Toc73962771"/>
      <w:bookmarkStart w:id="425" w:name="_Toc75259927"/>
      <w:bookmarkStart w:id="426" w:name="_Toc75275461"/>
      <w:bookmarkStart w:id="427" w:name="_Toc75275972"/>
      <w:bookmarkStart w:id="428" w:name="_Toc76541471"/>
      <w:bookmarkStart w:id="429" w:name="_Toc82437240"/>
      <w:bookmarkStart w:id="430" w:name="_Toc89944605"/>
      <w:bookmarkStart w:id="431" w:name="_Toc98753623"/>
      <w:bookmarkStart w:id="432" w:name="_Toc106179515"/>
      <w:bookmarkStart w:id="433" w:name="_Toc106180026"/>
      <w:bookmarkStart w:id="434" w:name="_Toc130395851"/>
      <w:bookmarkStart w:id="435" w:name="_Toc137555125"/>
      <w:bookmarkStart w:id="436" w:name="_Toc138856652"/>
      <w:bookmarkStart w:id="437" w:name="_Toc138860511"/>
      <w:bookmarkStart w:id="438" w:name="_Toc163217504"/>
      <w:bookmarkStart w:id="439" w:name="_Toc18726127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4.6pt" o:ole="">
            <v:imagedata r:id="rId14" o:title=""/>
          </v:shape>
          <o:OLEObject Type="Embed" ProgID="Word.Picture.8" ShapeID="_x0000_i1027" DrawAspect="Content" ObjectID="_1812187167"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40" w:name="_Toc73962772"/>
      <w:bookmarkStart w:id="441" w:name="_Toc75259928"/>
      <w:bookmarkStart w:id="442" w:name="_Toc75275462"/>
      <w:bookmarkStart w:id="443" w:name="_Toc75275973"/>
      <w:bookmarkStart w:id="444" w:name="_Toc76541472"/>
      <w:bookmarkStart w:id="445" w:name="_Toc82437241"/>
      <w:bookmarkStart w:id="446" w:name="_Toc89944606"/>
      <w:bookmarkStart w:id="447" w:name="_Toc98753624"/>
      <w:bookmarkStart w:id="448" w:name="_Toc106179516"/>
      <w:bookmarkStart w:id="449" w:name="_Toc106180027"/>
      <w:bookmarkStart w:id="450" w:name="_Toc130395852"/>
      <w:bookmarkStart w:id="451" w:name="_Toc137555126"/>
      <w:bookmarkStart w:id="452" w:name="_Toc138856653"/>
      <w:bookmarkStart w:id="453" w:name="_Toc138860512"/>
      <w:bookmarkStart w:id="454" w:name="_Toc163217505"/>
      <w:bookmarkStart w:id="455" w:name="_Toc18726127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56" w:name="_Toc73962773"/>
      <w:bookmarkStart w:id="457" w:name="_Toc75259929"/>
      <w:bookmarkStart w:id="458" w:name="_Toc75275463"/>
      <w:bookmarkStart w:id="459" w:name="_Toc75275974"/>
      <w:bookmarkStart w:id="460" w:name="_Toc76541473"/>
      <w:bookmarkStart w:id="461" w:name="_Toc82437242"/>
      <w:bookmarkStart w:id="462" w:name="_Toc89944607"/>
      <w:bookmarkStart w:id="463" w:name="_Toc98753625"/>
      <w:bookmarkStart w:id="464" w:name="_Toc106179517"/>
      <w:bookmarkStart w:id="465" w:name="_Toc106180028"/>
      <w:bookmarkStart w:id="466" w:name="_Toc130395853"/>
      <w:bookmarkStart w:id="467" w:name="_Toc137555127"/>
      <w:bookmarkStart w:id="468" w:name="_Toc138856654"/>
      <w:bookmarkStart w:id="469" w:name="_Toc138860513"/>
      <w:bookmarkStart w:id="470" w:name="_Toc163217506"/>
      <w:bookmarkStart w:id="471" w:name="_Toc187261278"/>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72" w:name="_Toc73962774"/>
      <w:bookmarkStart w:id="473" w:name="_Toc75259930"/>
      <w:bookmarkStart w:id="474" w:name="_Toc75275464"/>
      <w:bookmarkStart w:id="475" w:name="_Toc75275975"/>
      <w:bookmarkStart w:id="476" w:name="_Toc76541474"/>
      <w:bookmarkStart w:id="477" w:name="_Toc82437243"/>
      <w:bookmarkStart w:id="478" w:name="_Toc89944608"/>
      <w:bookmarkStart w:id="479" w:name="_Toc98753626"/>
      <w:bookmarkStart w:id="480" w:name="_Toc106179518"/>
      <w:bookmarkStart w:id="481" w:name="_Toc106180029"/>
      <w:bookmarkStart w:id="482" w:name="_Toc130395854"/>
      <w:bookmarkStart w:id="483" w:name="_Toc137555128"/>
      <w:bookmarkStart w:id="484" w:name="_Toc138856655"/>
      <w:bookmarkStart w:id="485" w:name="_Toc138860514"/>
      <w:bookmarkStart w:id="486" w:name="_Toc163217507"/>
      <w:bookmarkStart w:id="487" w:name="_Toc18726127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88" w:name="_Toc73962775"/>
      <w:bookmarkStart w:id="489" w:name="_Toc75259931"/>
      <w:bookmarkStart w:id="490" w:name="_Toc75275465"/>
      <w:bookmarkStart w:id="491" w:name="_Toc75275976"/>
      <w:bookmarkStart w:id="492" w:name="_Toc76541475"/>
      <w:bookmarkStart w:id="493" w:name="_Toc82437244"/>
      <w:bookmarkStart w:id="494" w:name="_Toc89944609"/>
      <w:bookmarkStart w:id="495" w:name="_Toc98753627"/>
      <w:bookmarkStart w:id="496" w:name="_Toc106179519"/>
      <w:bookmarkStart w:id="497" w:name="_Toc106180030"/>
      <w:bookmarkStart w:id="498" w:name="_Toc130395855"/>
      <w:bookmarkStart w:id="499" w:name="_Toc137555129"/>
      <w:bookmarkStart w:id="500" w:name="_Toc138856656"/>
      <w:bookmarkStart w:id="501" w:name="_Toc138860515"/>
      <w:bookmarkStart w:id="502" w:name="_Toc163217508"/>
      <w:bookmarkStart w:id="503" w:name="_Toc187261280"/>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8401278" w14:textId="77777777" w:rsidR="00AD1976" w:rsidRPr="00BE5108" w:rsidRDefault="00AD1976" w:rsidP="00FF7252">
      <w:pPr>
        <w:pStyle w:val="Heading3"/>
      </w:pPr>
      <w:bookmarkStart w:id="504" w:name="_Toc75259932"/>
      <w:bookmarkStart w:id="505" w:name="_Toc75275466"/>
      <w:bookmarkStart w:id="506" w:name="_Toc75275977"/>
      <w:bookmarkStart w:id="507" w:name="_Toc76541476"/>
      <w:bookmarkStart w:id="508" w:name="_Toc82437245"/>
      <w:bookmarkStart w:id="509" w:name="_Toc89944610"/>
      <w:bookmarkStart w:id="510" w:name="_Toc98753628"/>
      <w:bookmarkStart w:id="511" w:name="_Toc106179520"/>
      <w:bookmarkStart w:id="512" w:name="_Toc106180031"/>
      <w:bookmarkStart w:id="513" w:name="_Toc130395856"/>
      <w:bookmarkStart w:id="514" w:name="_Toc137555130"/>
      <w:bookmarkStart w:id="515" w:name="_Toc138856657"/>
      <w:bookmarkStart w:id="516" w:name="_Toc138860516"/>
      <w:bookmarkStart w:id="517" w:name="_Toc163217509"/>
      <w:bookmarkStart w:id="518" w:name="_Toc187261281"/>
      <w:r w:rsidRPr="00BE5108">
        <w:t>4.7.1</w:t>
      </w:r>
      <w:r w:rsidRPr="00BE5108">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19" w:name="_Toc75259933"/>
      <w:bookmarkStart w:id="520" w:name="_Toc75275467"/>
      <w:bookmarkStart w:id="521" w:name="_Toc75275978"/>
      <w:bookmarkStart w:id="522" w:name="_Toc76541477"/>
      <w:bookmarkStart w:id="523" w:name="_Toc82437246"/>
      <w:bookmarkStart w:id="524" w:name="_Toc89944611"/>
      <w:bookmarkStart w:id="525" w:name="_Toc98753629"/>
      <w:bookmarkStart w:id="526" w:name="_Toc106179521"/>
      <w:bookmarkStart w:id="527" w:name="_Toc106180032"/>
      <w:bookmarkStart w:id="528" w:name="_Toc130395857"/>
      <w:bookmarkStart w:id="529" w:name="_Toc137555131"/>
      <w:bookmarkStart w:id="530" w:name="_Toc138856658"/>
      <w:bookmarkStart w:id="531" w:name="_Toc138860517"/>
      <w:bookmarkStart w:id="532" w:name="_Toc163217510"/>
      <w:bookmarkStart w:id="533" w:name="_Toc187261282"/>
      <w:r w:rsidRPr="00BE5108">
        <w:t>4.7.2</w:t>
      </w:r>
      <w:r w:rsidRPr="00BE5108">
        <w:tab/>
        <w:t>Test signal used to build Test Configurations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34" w:name="_Toc75259934"/>
      <w:bookmarkStart w:id="535" w:name="_Toc75275468"/>
      <w:bookmarkStart w:id="536" w:name="_Toc75275979"/>
      <w:bookmarkStart w:id="537" w:name="_Toc76541478"/>
      <w:bookmarkStart w:id="538" w:name="_Toc82437247"/>
      <w:bookmarkStart w:id="539" w:name="_Toc89944612"/>
      <w:bookmarkStart w:id="540" w:name="_Toc98753630"/>
      <w:bookmarkStart w:id="541" w:name="_Toc106179522"/>
      <w:bookmarkStart w:id="542" w:name="_Toc106180033"/>
      <w:bookmarkStart w:id="543" w:name="_Toc130395858"/>
      <w:bookmarkStart w:id="544" w:name="_Toc137555132"/>
      <w:bookmarkStart w:id="545" w:name="_Toc138856659"/>
      <w:bookmarkStart w:id="546" w:name="_Toc138860518"/>
      <w:bookmarkStart w:id="547" w:name="_Toc163217511"/>
      <w:bookmarkStart w:id="548" w:name="_Toc187261283"/>
      <w:r w:rsidRPr="00BE5108">
        <w:t>4.7.3</w:t>
      </w:r>
      <w:r w:rsidRPr="00BE5108">
        <w:tab/>
        <w:t>IABTC1: Contiguous spectrum operation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0392206" w14:textId="0851BE80" w:rsidR="0018606B" w:rsidRPr="00BE5108" w:rsidRDefault="0018606B" w:rsidP="0018606B">
      <w:pPr>
        <w:pStyle w:val="Heading4"/>
      </w:pPr>
      <w:bookmarkStart w:id="549" w:name="_Toc75275469"/>
      <w:bookmarkStart w:id="550" w:name="_Toc75275980"/>
      <w:bookmarkStart w:id="551" w:name="_Toc76541479"/>
      <w:bookmarkStart w:id="552" w:name="_Toc82437248"/>
      <w:bookmarkStart w:id="553" w:name="_Toc89944613"/>
      <w:bookmarkStart w:id="554" w:name="_Toc98753631"/>
      <w:bookmarkStart w:id="555" w:name="_Toc106179523"/>
      <w:bookmarkStart w:id="556" w:name="_Toc106180034"/>
      <w:bookmarkStart w:id="557" w:name="_Toc130395859"/>
      <w:bookmarkStart w:id="558" w:name="_Toc137555133"/>
      <w:bookmarkStart w:id="559" w:name="_Toc138856660"/>
      <w:bookmarkStart w:id="560" w:name="_Toc138860519"/>
      <w:bookmarkStart w:id="561" w:name="_Toc163217512"/>
      <w:bookmarkStart w:id="562" w:name="_Toc187261284"/>
      <w:r w:rsidRPr="00BE5108">
        <w:t>4.7.3.1</w:t>
      </w:r>
      <w:r w:rsidRPr="00BE5108">
        <w:tab/>
        <w:t>General</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63" w:name="_Toc75259935"/>
      <w:bookmarkStart w:id="564" w:name="_Toc75275470"/>
      <w:bookmarkStart w:id="565" w:name="_Toc75275981"/>
      <w:bookmarkStart w:id="566" w:name="_Toc76541480"/>
      <w:bookmarkStart w:id="567" w:name="_Toc82437249"/>
      <w:bookmarkStart w:id="568" w:name="_Toc89944614"/>
      <w:bookmarkStart w:id="569" w:name="_Toc98753632"/>
      <w:bookmarkStart w:id="570" w:name="_Toc106179524"/>
      <w:bookmarkStart w:id="571" w:name="_Toc106180035"/>
      <w:bookmarkStart w:id="572" w:name="_Toc130395860"/>
      <w:bookmarkStart w:id="573" w:name="_Toc137555134"/>
      <w:bookmarkStart w:id="574" w:name="_Toc138856661"/>
      <w:bookmarkStart w:id="575" w:name="_Toc138860520"/>
      <w:bookmarkStart w:id="576" w:name="_Toc163217513"/>
      <w:bookmarkStart w:id="577" w:name="_Toc187261285"/>
      <w:r w:rsidRPr="00BE5108">
        <w:t>4.7.3.</w:t>
      </w:r>
      <w:r w:rsidR="0018606B" w:rsidRPr="00BE5108">
        <w:t>2</w:t>
      </w:r>
      <w:r w:rsidRPr="00BE5108">
        <w:tab/>
        <w:t>IABTC1 generation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78" w:name="_Toc75259936"/>
      <w:bookmarkStart w:id="579" w:name="_Toc75275471"/>
      <w:bookmarkStart w:id="580" w:name="_Toc75275982"/>
      <w:bookmarkStart w:id="581" w:name="_Toc76541481"/>
      <w:bookmarkStart w:id="582" w:name="_Toc82437250"/>
      <w:bookmarkStart w:id="583" w:name="_Toc89944615"/>
      <w:bookmarkStart w:id="584" w:name="_Toc98753633"/>
      <w:bookmarkStart w:id="585" w:name="_Toc106179525"/>
      <w:bookmarkStart w:id="586" w:name="_Toc106180036"/>
      <w:bookmarkStart w:id="587" w:name="_Toc130395861"/>
      <w:bookmarkStart w:id="588" w:name="_Toc137555135"/>
      <w:bookmarkStart w:id="589" w:name="_Toc138856662"/>
      <w:bookmarkStart w:id="590" w:name="_Toc138860521"/>
      <w:bookmarkStart w:id="591" w:name="_Toc163217514"/>
      <w:bookmarkStart w:id="592" w:name="_Toc187261286"/>
      <w:r w:rsidRPr="00BE5108">
        <w:t>4.7.3.</w:t>
      </w:r>
      <w:r w:rsidR="0018606B" w:rsidRPr="00BE5108">
        <w:t>3</w:t>
      </w:r>
      <w:r w:rsidRPr="00BE5108">
        <w:tab/>
        <w:t>IABTC1 power allocation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93" w:name="_Toc75259937"/>
      <w:bookmarkStart w:id="594" w:name="_Toc75275472"/>
      <w:bookmarkStart w:id="595" w:name="_Toc75275983"/>
      <w:bookmarkStart w:id="596" w:name="_Toc76541482"/>
      <w:bookmarkStart w:id="597" w:name="_Toc82437251"/>
      <w:bookmarkStart w:id="598" w:name="_Toc89944616"/>
      <w:bookmarkStart w:id="599" w:name="_Toc98753634"/>
      <w:bookmarkStart w:id="600" w:name="_Toc106179526"/>
      <w:bookmarkStart w:id="601" w:name="_Toc106180037"/>
      <w:bookmarkStart w:id="602" w:name="_Toc130395862"/>
      <w:bookmarkStart w:id="603" w:name="_Toc137555136"/>
      <w:bookmarkStart w:id="604" w:name="_Toc138856663"/>
      <w:bookmarkStart w:id="605" w:name="_Toc138860522"/>
      <w:bookmarkStart w:id="606" w:name="_Toc163217515"/>
      <w:bookmarkStart w:id="607" w:name="_Toc187261287"/>
      <w:r w:rsidRPr="00BE5108">
        <w:lastRenderedPageBreak/>
        <w:t>4.7.4</w:t>
      </w:r>
      <w:r w:rsidRPr="00BE5108">
        <w:tab/>
        <w:t>IABTC2: Contiguous CA occupied bandwidth</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A3531CB" w14:textId="56680518" w:rsidR="0018606B" w:rsidRPr="00BE5108" w:rsidRDefault="0018606B" w:rsidP="0018606B">
      <w:pPr>
        <w:pStyle w:val="Heading4"/>
      </w:pPr>
      <w:bookmarkStart w:id="608" w:name="_Toc75275473"/>
      <w:bookmarkStart w:id="609" w:name="_Toc75275984"/>
      <w:bookmarkStart w:id="610" w:name="_Toc76541483"/>
      <w:bookmarkStart w:id="611" w:name="_Toc82437252"/>
      <w:bookmarkStart w:id="612" w:name="_Toc89944617"/>
      <w:bookmarkStart w:id="613" w:name="_Toc98753635"/>
      <w:bookmarkStart w:id="614" w:name="_Toc106179527"/>
      <w:bookmarkStart w:id="615" w:name="_Toc106180038"/>
      <w:bookmarkStart w:id="616" w:name="_Toc130395863"/>
      <w:bookmarkStart w:id="617" w:name="_Toc137555137"/>
      <w:bookmarkStart w:id="618" w:name="_Toc138856664"/>
      <w:bookmarkStart w:id="619" w:name="_Toc138860523"/>
      <w:bookmarkStart w:id="620" w:name="_Toc163217516"/>
      <w:bookmarkStart w:id="621" w:name="_Toc187261288"/>
      <w:r w:rsidRPr="00BE5108">
        <w:t>4.7.4.1</w:t>
      </w:r>
      <w:r w:rsidRPr="00BE5108">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22" w:name="_Toc75259938"/>
      <w:bookmarkStart w:id="623" w:name="_Toc75275474"/>
      <w:bookmarkStart w:id="624" w:name="_Toc75275985"/>
      <w:bookmarkStart w:id="625" w:name="_Toc76541484"/>
      <w:bookmarkStart w:id="626" w:name="_Toc82437253"/>
      <w:bookmarkStart w:id="627" w:name="_Toc89944618"/>
      <w:bookmarkStart w:id="628" w:name="_Toc98753636"/>
      <w:bookmarkStart w:id="629" w:name="_Toc106179528"/>
      <w:bookmarkStart w:id="630" w:name="_Toc106180039"/>
      <w:bookmarkStart w:id="631" w:name="_Toc130395864"/>
      <w:bookmarkStart w:id="632" w:name="_Toc137555138"/>
      <w:bookmarkStart w:id="633" w:name="_Toc138856665"/>
      <w:bookmarkStart w:id="634" w:name="_Toc138860524"/>
      <w:bookmarkStart w:id="635" w:name="_Toc163217517"/>
      <w:bookmarkStart w:id="636" w:name="_Toc187261289"/>
      <w:r w:rsidRPr="00BE5108">
        <w:t>4.7.4.</w:t>
      </w:r>
      <w:r w:rsidR="0018606B" w:rsidRPr="00BE5108">
        <w:t>2</w:t>
      </w:r>
      <w:r w:rsidRPr="00BE5108">
        <w:tab/>
        <w:t>IABTC2 generation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637" w:name="_Toc75259939"/>
      <w:bookmarkStart w:id="638" w:name="_Toc75275475"/>
      <w:bookmarkStart w:id="639" w:name="_Toc75275986"/>
      <w:bookmarkStart w:id="640" w:name="_Toc76541485"/>
      <w:bookmarkStart w:id="641" w:name="_Toc82437254"/>
      <w:bookmarkStart w:id="642" w:name="_Toc89944619"/>
      <w:bookmarkStart w:id="643" w:name="_Toc98753637"/>
      <w:bookmarkStart w:id="644" w:name="_Toc106179529"/>
      <w:bookmarkStart w:id="645" w:name="_Toc106180040"/>
      <w:bookmarkStart w:id="646" w:name="_Toc130395865"/>
      <w:bookmarkStart w:id="647" w:name="_Toc137555139"/>
      <w:bookmarkStart w:id="648" w:name="_Toc138856666"/>
      <w:bookmarkStart w:id="649" w:name="_Toc138860525"/>
      <w:bookmarkStart w:id="650" w:name="_Toc163217518"/>
      <w:bookmarkStart w:id="651" w:name="_Toc187261290"/>
      <w:r w:rsidRPr="00BE5108">
        <w:t>4.7.4.</w:t>
      </w:r>
      <w:r w:rsidR="0018606B" w:rsidRPr="00BE5108">
        <w:t>3</w:t>
      </w:r>
      <w:r w:rsidRPr="00BE5108">
        <w:tab/>
        <w:t>IABTC2 power allocation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52" w:name="_Toc75259940"/>
      <w:bookmarkStart w:id="653" w:name="_Toc75275476"/>
      <w:bookmarkStart w:id="654" w:name="_Toc75275987"/>
      <w:bookmarkStart w:id="655" w:name="_Toc76541486"/>
      <w:bookmarkStart w:id="656" w:name="_Toc82437255"/>
      <w:bookmarkStart w:id="657" w:name="_Toc89944620"/>
      <w:bookmarkStart w:id="658" w:name="_Toc98753638"/>
      <w:bookmarkStart w:id="659" w:name="_Toc106179530"/>
      <w:bookmarkStart w:id="660" w:name="_Toc106180041"/>
      <w:bookmarkStart w:id="661" w:name="_Toc130395866"/>
      <w:bookmarkStart w:id="662" w:name="_Toc137555140"/>
      <w:bookmarkStart w:id="663" w:name="_Toc138856667"/>
      <w:bookmarkStart w:id="664" w:name="_Toc138860526"/>
      <w:bookmarkStart w:id="665" w:name="_Toc163217519"/>
      <w:bookmarkStart w:id="666" w:name="_Toc187261291"/>
      <w:r w:rsidRPr="00BE5108">
        <w:t>4.7.5</w:t>
      </w:r>
      <w:r w:rsidRPr="00BE5108">
        <w:tab/>
        <w:t>IABTC3: Non-contiguous spectrum operation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53BCC10" w14:textId="17C350E7" w:rsidR="0018606B" w:rsidRPr="00BE5108" w:rsidRDefault="0018606B" w:rsidP="0018606B">
      <w:pPr>
        <w:pStyle w:val="Heading4"/>
      </w:pPr>
      <w:bookmarkStart w:id="667" w:name="_Toc75275477"/>
      <w:bookmarkStart w:id="668" w:name="_Toc75275988"/>
      <w:bookmarkStart w:id="669" w:name="_Toc76541487"/>
      <w:bookmarkStart w:id="670" w:name="_Toc82437256"/>
      <w:bookmarkStart w:id="671" w:name="_Toc89944621"/>
      <w:bookmarkStart w:id="672" w:name="_Toc98753639"/>
      <w:bookmarkStart w:id="673" w:name="_Toc106179531"/>
      <w:bookmarkStart w:id="674" w:name="_Toc106180042"/>
      <w:bookmarkStart w:id="675" w:name="_Toc130395867"/>
      <w:bookmarkStart w:id="676" w:name="_Toc137555141"/>
      <w:bookmarkStart w:id="677" w:name="_Toc138856668"/>
      <w:bookmarkStart w:id="678" w:name="_Toc138860527"/>
      <w:bookmarkStart w:id="679" w:name="_Toc163217520"/>
      <w:bookmarkStart w:id="680" w:name="_Toc187261292"/>
      <w:r w:rsidRPr="00BE5108">
        <w:t>4.7.5.1</w:t>
      </w:r>
      <w:r w:rsidRPr="00BE5108">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81" w:name="_Toc75259941"/>
      <w:bookmarkStart w:id="682" w:name="_Toc75275478"/>
      <w:bookmarkStart w:id="683" w:name="_Toc75275989"/>
      <w:bookmarkStart w:id="684" w:name="_Toc76541488"/>
      <w:bookmarkStart w:id="685" w:name="_Toc82437257"/>
      <w:bookmarkStart w:id="686" w:name="_Toc89944622"/>
      <w:bookmarkStart w:id="687" w:name="_Toc98753640"/>
      <w:bookmarkStart w:id="688" w:name="_Toc106179532"/>
      <w:bookmarkStart w:id="689" w:name="_Toc106180043"/>
      <w:bookmarkStart w:id="690" w:name="_Toc130395868"/>
      <w:bookmarkStart w:id="691" w:name="_Toc137555142"/>
      <w:bookmarkStart w:id="692" w:name="_Toc138856669"/>
      <w:bookmarkStart w:id="693" w:name="_Toc138860528"/>
      <w:bookmarkStart w:id="694" w:name="_Toc163217521"/>
      <w:bookmarkStart w:id="695" w:name="_Toc187261293"/>
      <w:r w:rsidRPr="00BE5108">
        <w:t>4.7.5.</w:t>
      </w:r>
      <w:r w:rsidR="0018606B" w:rsidRPr="00BE5108">
        <w:t>2</w:t>
      </w:r>
      <w:r w:rsidRPr="00BE5108">
        <w:tab/>
        <w:t>IABTC3 generation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96" w:name="_Toc75259942"/>
      <w:bookmarkStart w:id="697" w:name="_Toc75275479"/>
      <w:bookmarkStart w:id="698" w:name="_Toc75275990"/>
      <w:bookmarkStart w:id="699" w:name="_Toc76541489"/>
      <w:bookmarkStart w:id="700" w:name="_Toc82437258"/>
      <w:bookmarkStart w:id="701" w:name="_Toc89944623"/>
      <w:bookmarkStart w:id="702" w:name="_Toc98753641"/>
      <w:bookmarkStart w:id="703" w:name="_Toc106179533"/>
      <w:bookmarkStart w:id="704" w:name="_Toc106180044"/>
      <w:bookmarkStart w:id="705" w:name="_Toc130395869"/>
      <w:bookmarkStart w:id="706" w:name="_Toc137555143"/>
      <w:bookmarkStart w:id="707" w:name="_Toc138856670"/>
      <w:bookmarkStart w:id="708" w:name="_Toc138860529"/>
      <w:bookmarkStart w:id="709" w:name="_Toc163217522"/>
      <w:bookmarkStart w:id="710" w:name="_Toc187261294"/>
      <w:r w:rsidRPr="00BE5108">
        <w:t>4.7.5.</w:t>
      </w:r>
      <w:r w:rsidR="0018606B" w:rsidRPr="00BE5108">
        <w:t>3</w:t>
      </w:r>
      <w:r w:rsidRPr="00BE5108">
        <w:tab/>
        <w:t>IABTC3 power allocation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11" w:name="_Toc75259943"/>
      <w:bookmarkStart w:id="712" w:name="_Toc75275480"/>
      <w:bookmarkStart w:id="713" w:name="_Toc75275991"/>
      <w:bookmarkStart w:id="714" w:name="_Toc76541490"/>
      <w:bookmarkStart w:id="715" w:name="_Toc82437259"/>
      <w:bookmarkStart w:id="716" w:name="_Toc89944624"/>
      <w:bookmarkStart w:id="717" w:name="_Toc98753642"/>
      <w:bookmarkStart w:id="718" w:name="_Toc106179534"/>
      <w:bookmarkStart w:id="719" w:name="_Toc106180045"/>
      <w:bookmarkStart w:id="720" w:name="_Toc130395870"/>
      <w:bookmarkStart w:id="721" w:name="_Toc137555144"/>
      <w:bookmarkStart w:id="722" w:name="_Toc138856671"/>
      <w:bookmarkStart w:id="723" w:name="_Toc138860530"/>
      <w:bookmarkStart w:id="724" w:name="_Toc163217523"/>
      <w:bookmarkStart w:id="725" w:name="_Toc187261295"/>
      <w:r w:rsidRPr="00BE5108">
        <w:t>4.7.6</w:t>
      </w:r>
      <w:r w:rsidRPr="00BE5108">
        <w:tab/>
        <w:t>IABTC4: Multi-band test configuration for full carrier allocation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71BF8AA" w14:textId="25FBC58B" w:rsidR="0018606B" w:rsidRPr="00BE5108" w:rsidRDefault="0018606B" w:rsidP="0018606B">
      <w:pPr>
        <w:pStyle w:val="Heading4"/>
        <w:rPr>
          <w:sz w:val="22"/>
        </w:rPr>
      </w:pPr>
      <w:bookmarkStart w:id="726" w:name="_Toc75275481"/>
      <w:bookmarkStart w:id="727" w:name="_Toc75275992"/>
      <w:bookmarkStart w:id="728" w:name="_Toc76541491"/>
      <w:bookmarkStart w:id="729" w:name="_Toc82437260"/>
      <w:bookmarkStart w:id="730" w:name="_Toc89944625"/>
      <w:bookmarkStart w:id="731" w:name="_Toc98753643"/>
      <w:bookmarkStart w:id="732" w:name="_Toc106179535"/>
      <w:bookmarkStart w:id="733" w:name="_Toc106180046"/>
      <w:bookmarkStart w:id="734" w:name="_Toc130395871"/>
      <w:bookmarkStart w:id="735" w:name="_Toc137555145"/>
      <w:bookmarkStart w:id="736" w:name="_Toc138856672"/>
      <w:bookmarkStart w:id="737" w:name="_Toc138860531"/>
      <w:bookmarkStart w:id="738" w:name="_Toc163217524"/>
      <w:bookmarkStart w:id="739" w:name="_Toc187261296"/>
      <w:r w:rsidRPr="00BE5108">
        <w:t>4.7.6.1</w:t>
      </w:r>
      <w:r w:rsidRPr="00BE5108">
        <w:tab/>
        <w:t>General</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740" w:name="_Toc75259944"/>
      <w:bookmarkStart w:id="741" w:name="_Toc75275482"/>
      <w:bookmarkStart w:id="742" w:name="_Toc75275993"/>
      <w:bookmarkStart w:id="743" w:name="_Toc76541492"/>
      <w:bookmarkStart w:id="744" w:name="_Toc82437261"/>
      <w:bookmarkStart w:id="745" w:name="_Toc89944626"/>
      <w:bookmarkStart w:id="746" w:name="_Toc98753644"/>
      <w:bookmarkStart w:id="747" w:name="_Toc106179536"/>
      <w:bookmarkStart w:id="748" w:name="_Toc106180047"/>
      <w:bookmarkStart w:id="749" w:name="_Toc130395872"/>
      <w:bookmarkStart w:id="750" w:name="_Toc137555146"/>
      <w:bookmarkStart w:id="751" w:name="_Toc138856673"/>
      <w:bookmarkStart w:id="752" w:name="_Toc138860532"/>
      <w:bookmarkStart w:id="753" w:name="_Toc163217525"/>
      <w:bookmarkStart w:id="754" w:name="_Toc187261297"/>
      <w:r w:rsidRPr="00BE5108">
        <w:t>4.7.6.</w:t>
      </w:r>
      <w:r w:rsidR="0018606B" w:rsidRPr="00BE5108">
        <w:t>2</w:t>
      </w:r>
      <w:r w:rsidRPr="00BE5108">
        <w:tab/>
        <w:t>IABTC4 generation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55" w:name="_Toc75259945"/>
      <w:bookmarkStart w:id="756" w:name="_Toc75275483"/>
      <w:bookmarkStart w:id="757" w:name="_Toc75275994"/>
      <w:bookmarkStart w:id="758" w:name="_Toc76541493"/>
      <w:bookmarkStart w:id="759" w:name="_Toc82437262"/>
      <w:bookmarkStart w:id="760" w:name="_Toc89944627"/>
      <w:bookmarkStart w:id="761" w:name="_Toc98753645"/>
      <w:bookmarkStart w:id="762" w:name="_Toc106179537"/>
      <w:bookmarkStart w:id="763" w:name="_Toc106180048"/>
      <w:bookmarkStart w:id="764" w:name="_Toc130395873"/>
      <w:bookmarkStart w:id="765" w:name="_Toc137555147"/>
      <w:bookmarkStart w:id="766" w:name="_Toc138856674"/>
      <w:bookmarkStart w:id="767" w:name="_Toc138860533"/>
      <w:bookmarkStart w:id="768" w:name="_Toc163217526"/>
      <w:bookmarkStart w:id="769" w:name="_Toc187261298"/>
      <w:r w:rsidRPr="00BE5108">
        <w:t>4.7.6.</w:t>
      </w:r>
      <w:r w:rsidR="0018606B" w:rsidRPr="00BE5108">
        <w:t>3</w:t>
      </w:r>
      <w:r w:rsidRPr="00BE5108">
        <w:tab/>
        <w:t>IABTC4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70" w:name="_Toc75259946"/>
      <w:bookmarkStart w:id="771" w:name="_Toc75275484"/>
      <w:bookmarkStart w:id="772" w:name="_Toc75275995"/>
      <w:bookmarkStart w:id="773" w:name="_Toc76541494"/>
      <w:bookmarkStart w:id="774" w:name="_Toc82437263"/>
      <w:bookmarkStart w:id="775" w:name="_Toc89944628"/>
      <w:bookmarkStart w:id="776" w:name="_Toc98753646"/>
      <w:bookmarkStart w:id="777" w:name="_Toc106179538"/>
      <w:bookmarkStart w:id="778" w:name="_Toc106180049"/>
      <w:bookmarkStart w:id="779" w:name="_Toc130395874"/>
      <w:bookmarkStart w:id="780" w:name="_Toc137555148"/>
      <w:bookmarkStart w:id="781" w:name="_Toc138856675"/>
      <w:bookmarkStart w:id="782" w:name="_Toc138860534"/>
      <w:bookmarkStart w:id="783" w:name="_Toc163217527"/>
      <w:bookmarkStart w:id="784" w:name="_Toc187261299"/>
      <w:r w:rsidRPr="00BE5108">
        <w:t>4.7.7</w:t>
      </w:r>
      <w:r w:rsidRPr="00BE5108">
        <w:tab/>
        <w:t>IABTC5: Multi-band test configuration with high PSD per carrier</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92D1A7D" w14:textId="4FFB1DDB" w:rsidR="0018606B" w:rsidRPr="00BE5108" w:rsidRDefault="0018606B" w:rsidP="0018606B">
      <w:pPr>
        <w:pStyle w:val="Heading4"/>
      </w:pPr>
      <w:bookmarkStart w:id="785" w:name="_Toc75275485"/>
      <w:bookmarkStart w:id="786" w:name="_Toc75275996"/>
      <w:bookmarkStart w:id="787" w:name="_Toc76541495"/>
      <w:bookmarkStart w:id="788" w:name="_Toc82437264"/>
      <w:bookmarkStart w:id="789" w:name="_Toc89944629"/>
      <w:bookmarkStart w:id="790" w:name="_Toc98753647"/>
      <w:bookmarkStart w:id="791" w:name="_Toc106179539"/>
      <w:bookmarkStart w:id="792" w:name="_Toc106180050"/>
      <w:bookmarkStart w:id="793" w:name="_Toc130395875"/>
      <w:bookmarkStart w:id="794" w:name="_Toc137555149"/>
      <w:bookmarkStart w:id="795" w:name="_Toc138856676"/>
      <w:bookmarkStart w:id="796" w:name="_Toc138860535"/>
      <w:bookmarkStart w:id="797" w:name="_Toc163217528"/>
      <w:bookmarkStart w:id="798" w:name="_Toc187261300"/>
      <w:r w:rsidRPr="00BE5108">
        <w:t>4.7.7.1</w:t>
      </w:r>
      <w:r w:rsidRPr="00BE5108">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99" w:name="_Toc75259947"/>
      <w:bookmarkStart w:id="800" w:name="_Toc75275486"/>
      <w:bookmarkStart w:id="801" w:name="_Toc75275997"/>
      <w:bookmarkStart w:id="802" w:name="_Toc76541496"/>
      <w:bookmarkStart w:id="803" w:name="_Toc82437265"/>
      <w:bookmarkStart w:id="804" w:name="_Toc89944630"/>
      <w:bookmarkStart w:id="805" w:name="_Toc98753648"/>
      <w:bookmarkStart w:id="806" w:name="_Toc106179540"/>
      <w:bookmarkStart w:id="807" w:name="_Toc106180051"/>
      <w:bookmarkStart w:id="808" w:name="_Toc130395876"/>
      <w:bookmarkStart w:id="809" w:name="_Toc137555150"/>
      <w:bookmarkStart w:id="810" w:name="_Toc138856677"/>
      <w:bookmarkStart w:id="811" w:name="_Toc138860536"/>
      <w:bookmarkStart w:id="812" w:name="_Toc163217529"/>
      <w:bookmarkStart w:id="813" w:name="_Toc187261301"/>
      <w:r w:rsidRPr="00BE5108">
        <w:t>4.7.7.</w:t>
      </w:r>
      <w:r w:rsidR="0018606B" w:rsidRPr="00BE5108">
        <w:t>2</w:t>
      </w:r>
      <w:r w:rsidRPr="00BE5108">
        <w:tab/>
        <w:t>IABTC5 generation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814" w:name="_Toc75259948"/>
      <w:bookmarkStart w:id="815" w:name="_Toc75275487"/>
      <w:bookmarkStart w:id="816" w:name="_Toc75275998"/>
      <w:bookmarkStart w:id="817" w:name="_Toc76541497"/>
      <w:bookmarkStart w:id="818" w:name="_Toc82437266"/>
      <w:bookmarkStart w:id="819" w:name="_Toc89944631"/>
      <w:bookmarkStart w:id="820" w:name="_Toc98753649"/>
      <w:bookmarkStart w:id="821" w:name="_Toc106179541"/>
      <w:bookmarkStart w:id="822" w:name="_Toc106180052"/>
      <w:bookmarkStart w:id="823" w:name="_Toc130395877"/>
      <w:bookmarkStart w:id="824" w:name="_Toc137555151"/>
      <w:bookmarkStart w:id="825" w:name="_Toc138856678"/>
      <w:bookmarkStart w:id="826" w:name="_Toc138860537"/>
      <w:bookmarkStart w:id="827" w:name="_Toc163217530"/>
      <w:bookmarkStart w:id="828" w:name="_Toc187261302"/>
      <w:r w:rsidRPr="00BE5108">
        <w:t>4.7.7.</w:t>
      </w:r>
      <w:r w:rsidR="0018606B" w:rsidRPr="00BE5108">
        <w:t>3</w:t>
      </w:r>
      <w:r w:rsidRPr="00BE5108">
        <w:tab/>
        <w:t>IABTC5 power allocation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829" w:name="_Toc73962776"/>
      <w:bookmarkStart w:id="830" w:name="_Toc75259949"/>
      <w:bookmarkStart w:id="831" w:name="_Toc75275488"/>
      <w:bookmarkStart w:id="832" w:name="_Toc75275999"/>
      <w:bookmarkStart w:id="833" w:name="_Toc76541498"/>
      <w:bookmarkStart w:id="834" w:name="_Toc82437267"/>
      <w:bookmarkStart w:id="835" w:name="_Toc89944632"/>
      <w:bookmarkStart w:id="836" w:name="_Toc98753650"/>
      <w:bookmarkStart w:id="837" w:name="_Toc106179542"/>
      <w:bookmarkStart w:id="838" w:name="_Toc106180053"/>
      <w:bookmarkStart w:id="839" w:name="_Toc130395878"/>
      <w:bookmarkStart w:id="840" w:name="_Toc137555152"/>
      <w:bookmarkStart w:id="841" w:name="_Toc138856679"/>
      <w:bookmarkStart w:id="842" w:name="_Toc138860538"/>
      <w:bookmarkStart w:id="843" w:name="_Toc163217531"/>
      <w:bookmarkStart w:id="844" w:name="_Toc18726130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5F6A3BE" w14:textId="77777777" w:rsidR="00AD1976" w:rsidRPr="00BE5108" w:rsidRDefault="00AD1976" w:rsidP="00FF7252">
      <w:pPr>
        <w:pStyle w:val="Heading3"/>
        <w:rPr>
          <w:rFonts w:eastAsiaTheme="minorEastAsia"/>
        </w:rPr>
      </w:pPr>
      <w:bookmarkStart w:id="845" w:name="_Toc75259950"/>
      <w:bookmarkStart w:id="846" w:name="_Toc75275489"/>
      <w:bookmarkStart w:id="847" w:name="_Toc75276000"/>
      <w:bookmarkStart w:id="848" w:name="_Toc76541499"/>
      <w:bookmarkStart w:id="849" w:name="_Toc82437268"/>
      <w:bookmarkStart w:id="850" w:name="_Toc89944633"/>
      <w:bookmarkStart w:id="851" w:name="_Toc98753651"/>
      <w:bookmarkStart w:id="852" w:name="_Toc106179543"/>
      <w:bookmarkStart w:id="853" w:name="_Toc106180054"/>
      <w:bookmarkStart w:id="854" w:name="_Toc130395879"/>
      <w:bookmarkStart w:id="855" w:name="_Toc137555153"/>
      <w:bookmarkStart w:id="856" w:name="_Toc138856680"/>
      <w:bookmarkStart w:id="857" w:name="_Toc138860539"/>
      <w:bookmarkStart w:id="858" w:name="_Toc163217532"/>
      <w:bookmarkStart w:id="859" w:name="_Toc187261304"/>
      <w:r w:rsidRPr="00BE5108">
        <w:t>4.8.1</w:t>
      </w:r>
      <w:r w:rsidRPr="00BE5108">
        <w:tab/>
      </w:r>
      <w:r w:rsidRPr="00BE5108">
        <w:rPr>
          <w:rFonts w:eastAsiaTheme="minorEastAsia"/>
        </w:rPr>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1F486A5" w14:textId="77777777" w:rsidR="00AD1976" w:rsidRPr="00BE5108" w:rsidRDefault="00AD1976" w:rsidP="00FF7252">
      <w:pPr>
        <w:pStyle w:val="Heading3"/>
        <w:rPr>
          <w:rFonts w:eastAsiaTheme="minorEastAsia"/>
        </w:rPr>
      </w:pPr>
      <w:bookmarkStart w:id="860" w:name="_Toc75259951"/>
      <w:bookmarkStart w:id="861" w:name="_Toc75275490"/>
      <w:bookmarkStart w:id="862" w:name="_Toc75276001"/>
      <w:bookmarkStart w:id="863" w:name="_Toc76541500"/>
      <w:bookmarkStart w:id="864" w:name="_Toc82437269"/>
      <w:bookmarkStart w:id="865" w:name="_Toc89944634"/>
      <w:bookmarkStart w:id="866" w:name="_Toc98753652"/>
      <w:bookmarkStart w:id="867" w:name="_Toc106179544"/>
      <w:bookmarkStart w:id="868" w:name="_Toc106180055"/>
      <w:bookmarkStart w:id="869" w:name="_Toc130395880"/>
      <w:bookmarkStart w:id="870" w:name="_Toc137555154"/>
      <w:bookmarkStart w:id="871" w:name="_Toc138856681"/>
      <w:bookmarkStart w:id="872" w:name="_Toc138860540"/>
      <w:bookmarkStart w:id="873" w:name="_Toc163217533"/>
      <w:bookmarkStart w:id="874" w:name="_Toc187261305"/>
      <w:r w:rsidRPr="00BE5108">
        <w:t>4.8.2</w:t>
      </w:r>
      <w:r w:rsidRPr="00BE5108">
        <w:tab/>
      </w:r>
      <w:r w:rsidRPr="00BE5108">
        <w:rPr>
          <w:rFonts w:eastAsiaTheme="minorEastAsia"/>
        </w:rPr>
        <w:t>Requirement set applicability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75" w:name="_Toc75259952"/>
      <w:bookmarkStart w:id="876" w:name="_Toc75275491"/>
      <w:bookmarkStart w:id="877" w:name="_Toc75276002"/>
      <w:bookmarkStart w:id="878" w:name="_Toc76541501"/>
      <w:bookmarkStart w:id="879" w:name="_Toc82437270"/>
      <w:bookmarkStart w:id="880" w:name="_Toc89944635"/>
      <w:bookmarkStart w:id="881" w:name="_Toc98753653"/>
      <w:bookmarkStart w:id="882" w:name="_Toc106179545"/>
      <w:bookmarkStart w:id="883" w:name="_Toc106180056"/>
      <w:bookmarkStart w:id="884" w:name="_Toc130395881"/>
      <w:bookmarkStart w:id="885" w:name="_Toc137555155"/>
      <w:bookmarkStart w:id="886" w:name="_Toc138856682"/>
      <w:bookmarkStart w:id="887" w:name="_Toc138860541"/>
      <w:bookmarkStart w:id="888" w:name="_Toc163217534"/>
      <w:bookmarkStart w:id="889" w:name="_Toc18726130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90" w:name="_Toc75259953"/>
      <w:bookmarkStart w:id="891" w:name="_Toc75275492"/>
      <w:bookmarkStart w:id="892" w:name="_Toc75276003"/>
      <w:bookmarkStart w:id="893" w:name="_Toc76541502"/>
      <w:bookmarkStart w:id="894" w:name="_Toc82437271"/>
      <w:bookmarkStart w:id="895" w:name="_Toc89944636"/>
      <w:bookmarkStart w:id="896" w:name="_Toc98753654"/>
      <w:bookmarkStart w:id="897" w:name="_Toc106179546"/>
      <w:bookmarkStart w:id="898" w:name="_Toc106180057"/>
      <w:bookmarkStart w:id="899" w:name="_Toc130395882"/>
      <w:bookmarkStart w:id="900" w:name="_Toc137555156"/>
      <w:bookmarkStart w:id="901" w:name="_Toc138856683"/>
      <w:bookmarkStart w:id="902" w:name="_Toc138860542"/>
      <w:bookmarkStart w:id="903" w:name="_Toc163217535"/>
      <w:bookmarkStart w:id="904" w:name="_Toc18726130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905" w:name="_Toc73962777"/>
      <w:bookmarkStart w:id="906" w:name="_Toc75259954"/>
      <w:bookmarkStart w:id="907" w:name="_Toc75275493"/>
      <w:bookmarkStart w:id="908" w:name="_Toc75276004"/>
      <w:bookmarkStart w:id="909" w:name="_Toc76541503"/>
      <w:bookmarkStart w:id="910" w:name="_Toc82437272"/>
      <w:bookmarkStart w:id="911" w:name="_Toc89944637"/>
      <w:bookmarkStart w:id="912" w:name="_Toc98753655"/>
      <w:bookmarkStart w:id="913" w:name="_Toc106179547"/>
      <w:bookmarkStart w:id="914" w:name="_Toc106180058"/>
      <w:bookmarkStart w:id="915" w:name="_Toc130395883"/>
      <w:bookmarkStart w:id="916" w:name="_Toc137555157"/>
      <w:bookmarkStart w:id="917" w:name="_Toc138856684"/>
      <w:bookmarkStart w:id="918" w:name="_Toc138860543"/>
      <w:bookmarkStart w:id="919" w:name="_Toc163217536"/>
      <w:bookmarkStart w:id="920" w:name="_Toc18726130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3568DF4" w14:textId="77777777" w:rsidR="00AD1976" w:rsidRPr="00BE5108" w:rsidRDefault="00AD1976" w:rsidP="00F22766">
      <w:pPr>
        <w:pStyle w:val="Heading3"/>
        <w:rPr>
          <w:rFonts w:eastAsiaTheme="minorEastAsia"/>
          <w:lang w:eastAsia="zh-CN"/>
        </w:rPr>
      </w:pPr>
      <w:bookmarkStart w:id="921" w:name="_Toc73962778"/>
      <w:bookmarkStart w:id="922" w:name="_Toc75259955"/>
      <w:bookmarkStart w:id="923" w:name="_Toc75275494"/>
      <w:bookmarkStart w:id="924" w:name="_Toc75276005"/>
      <w:bookmarkStart w:id="925" w:name="_Toc76541504"/>
      <w:bookmarkStart w:id="926" w:name="_Toc82437273"/>
      <w:bookmarkStart w:id="927" w:name="_Toc89944638"/>
      <w:bookmarkStart w:id="928" w:name="_Toc98753656"/>
      <w:bookmarkStart w:id="929" w:name="_Toc106179548"/>
      <w:bookmarkStart w:id="930" w:name="_Toc106180059"/>
      <w:bookmarkStart w:id="931" w:name="_Toc130395884"/>
      <w:bookmarkStart w:id="932" w:name="_Toc137555158"/>
      <w:bookmarkStart w:id="933" w:name="_Toc138856685"/>
      <w:bookmarkStart w:id="934" w:name="_Toc138860544"/>
      <w:bookmarkStart w:id="935" w:name="_Toc163217537"/>
      <w:bookmarkStart w:id="936" w:name="_Toc187261309"/>
      <w:r w:rsidRPr="00BE5108">
        <w:rPr>
          <w:rFonts w:eastAsiaTheme="minorEastAsia"/>
          <w:lang w:eastAsia="zh-CN"/>
        </w:rPr>
        <w:t>4.9.1</w:t>
      </w:r>
      <w:r w:rsidRPr="00BE5108">
        <w:rPr>
          <w:rFonts w:eastAsiaTheme="minorEastAsia"/>
          <w:lang w:eastAsia="zh-CN"/>
        </w:rPr>
        <w:tab/>
        <w:t>RF channels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937" w:name="_Toc73962779"/>
      <w:bookmarkStart w:id="938" w:name="_Toc75259956"/>
      <w:bookmarkStart w:id="939" w:name="_Toc75275495"/>
      <w:bookmarkStart w:id="940" w:name="_Toc75276006"/>
      <w:bookmarkStart w:id="941" w:name="_Toc76541505"/>
      <w:bookmarkStart w:id="942" w:name="_Toc82437274"/>
      <w:bookmarkStart w:id="943" w:name="_Toc89944639"/>
      <w:bookmarkStart w:id="944" w:name="_Toc98753657"/>
      <w:bookmarkStart w:id="945" w:name="_Toc106179549"/>
      <w:bookmarkStart w:id="946" w:name="_Toc106180060"/>
      <w:bookmarkStart w:id="947" w:name="_Toc130395885"/>
      <w:bookmarkStart w:id="948" w:name="_Toc137555159"/>
      <w:bookmarkStart w:id="949" w:name="_Toc138856686"/>
      <w:bookmarkStart w:id="950" w:name="_Toc138860545"/>
      <w:bookmarkStart w:id="951" w:name="_Toc163217538"/>
      <w:bookmarkStart w:id="952" w:name="_Toc187261310"/>
      <w:r w:rsidRPr="00BE5108">
        <w:rPr>
          <w:rFonts w:eastAsiaTheme="minorEastAsia"/>
        </w:rPr>
        <w:t>4.9.2</w:t>
      </w:r>
      <w:r w:rsidRPr="00BE5108">
        <w:rPr>
          <w:rFonts w:eastAsiaTheme="minorEastAsia"/>
        </w:rPr>
        <w:tab/>
        <w:t>Test models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BC9E037" w14:textId="77777777" w:rsidR="00AD1976" w:rsidRPr="00BE5108" w:rsidRDefault="00AD1976" w:rsidP="00F22766">
      <w:pPr>
        <w:pStyle w:val="Heading4"/>
        <w:rPr>
          <w:rFonts w:eastAsiaTheme="minorEastAsia"/>
        </w:rPr>
      </w:pPr>
      <w:bookmarkStart w:id="953" w:name="_Toc73962780"/>
      <w:bookmarkStart w:id="954" w:name="_Toc75259957"/>
      <w:bookmarkStart w:id="955" w:name="_Toc75275496"/>
      <w:bookmarkStart w:id="956" w:name="_Toc75276007"/>
      <w:bookmarkStart w:id="957" w:name="_Toc76541506"/>
      <w:bookmarkStart w:id="958" w:name="_Toc82437275"/>
      <w:bookmarkStart w:id="959" w:name="_Toc89944640"/>
      <w:bookmarkStart w:id="960" w:name="_Toc98753658"/>
      <w:bookmarkStart w:id="961" w:name="_Toc106179550"/>
      <w:bookmarkStart w:id="962" w:name="_Toc106180061"/>
      <w:bookmarkStart w:id="963" w:name="_Toc130395886"/>
      <w:bookmarkStart w:id="964" w:name="_Toc137555160"/>
      <w:bookmarkStart w:id="965" w:name="_Toc138856687"/>
      <w:bookmarkStart w:id="966" w:name="_Toc138860546"/>
      <w:bookmarkStart w:id="967" w:name="_Toc163217539"/>
      <w:bookmarkStart w:id="968" w:name="_Toc187261311"/>
      <w:r w:rsidRPr="00BE5108">
        <w:rPr>
          <w:rFonts w:eastAsiaTheme="minorEastAsia"/>
        </w:rPr>
        <w:t>4.9.2.1</w:t>
      </w:r>
      <w:r w:rsidRPr="00BE5108">
        <w:rPr>
          <w:rFonts w:eastAsiaTheme="minorEastAsia"/>
        </w:rPr>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69" w:name="_Toc73962781"/>
      <w:bookmarkStart w:id="970" w:name="_Toc75259958"/>
      <w:bookmarkStart w:id="971" w:name="_Toc75275497"/>
      <w:bookmarkStart w:id="972" w:name="_Toc75276008"/>
      <w:bookmarkStart w:id="973" w:name="_Toc76541507"/>
      <w:bookmarkStart w:id="974" w:name="_Toc82437276"/>
      <w:bookmarkStart w:id="975" w:name="_Toc89944641"/>
      <w:bookmarkStart w:id="976" w:name="_Toc98753659"/>
      <w:bookmarkStart w:id="977" w:name="_Toc106179551"/>
      <w:bookmarkStart w:id="978" w:name="_Toc106180062"/>
      <w:bookmarkStart w:id="979" w:name="_Toc130395887"/>
      <w:bookmarkStart w:id="980" w:name="_Toc137555161"/>
      <w:bookmarkStart w:id="981" w:name="_Toc138856688"/>
      <w:bookmarkStart w:id="982" w:name="_Toc138860547"/>
      <w:bookmarkStart w:id="983" w:name="_Toc163217540"/>
      <w:bookmarkStart w:id="984" w:name="_Toc187261312"/>
      <w:r w:rsidRPr="00BE5108">
        <w:rPr>
          <w:rFonts w:eastAsiaTheme="minorEastAsia"/>
        </w:rPr>
        <w:t>4.9.2.2</w:t>
      </w:r>
      <w:r w:rsidRPr="00BE5108">
        <w:rPr>
          <w:rFonts w:eastAsiaTheme="minorEastAsia"/>
        </w:rPr>
        <w:tab/>
        <w:t>FR1 test models for IAB-DU</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85" w:name="_Toc73962782"/>
      <w:bookmarkStart w:id="986" w:name="_Toc75259959"/>
      <w:bookmarkStart w:id="987" w:name="_Toc75275498"/>
      <w:bookmarkStart w:id="988" w:name="_Toc75276009"/>
      <w:bookmarkStart w:id="989" w:name="_Toc76541508"/>
      <w:bookmarkStart w:id="990" w:name="_Toc82437277"/>
      <w:bookmarkStart w:id="991" w:name="_Toc89944642"/>
      <w:bookmarkStart w:id="992" w:name="_Toc98753660"/>
      <w:bookmarkStart w:id="993" w:name="_Toc106179552"/>
      <w:bookmarkStart w:id="994" w:name="_Toc106180063"/>
      <w:bookmarkStart w:id="995" w:name="_Toc130395888"/>
      <w:bookmarkStart w:id="996" w:name="_Toc137555162"/>
      <w:bookmarkStart w:id="997" w:name="_Toc138856689"/>
      <w:bookmarkStart w:id="998" w:name="_Toc138860548"/>
      <w:bookmarkStart w:id="999" w:name="_Toc163217541"/>
      <w:bookmarkStart w:id="1000" w:name="_Toc187261313"/>
      <w:r w:rsidRPr="00BE5108">
        <w:rPr>
          <w:rFonts w:eastAsiaTheme="minorEastAsia"/>
        </w:rPr>
        <w:t>4.9.2.3</w:t>
      </w:r>
      <w:r w:rsidRPr="00BE5108">
        <w:rPr>
          <w:rFonts w:eastAsiaTheme="minorEastAsia"/>
        </w:rPr>
        <w:tab/>
        <w:t>FR1 test models for IAB-MT</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5A73DE75" w14:textId="43AC0CA6" w:rsidR="0018606B" w:rsidRPr="00BE5108" w:rsidRDefault="0018606B" w:rsidP="00F22766">
      <w:pPr>
        <w:pStyle w:val="Heading5"/>
        <w:rPr>
          <w:rFonts w:eastAsiaTheme="minorEastAsia"/>
        </w:rPr>
      </w:pPr>
      <w:bookmarkStart w:id="1001" w:name="_Toc75275499"/>
      <w:bookmarkStart w:id="1002" w:name="_Toc75276010"/>
      <w:bookmarkStart w:id="1003" w:name="_Toc76541509"/>
      <w:bookmarkStart w:id="1004" w:name="_Toc82437278"/>
      <w:bookmarkStart w:id="1005" w:name="_Toc89944643"/>
      <w:bookmarkStart w:id="1006" w:name="_Toc98753661"/>
      <w:bookmarkStart w:id="1007" w:name="_Toc106179553"/>
      <w:bookmarkStart w:id="1008" w:name="_Toc106180064"/>
      <w:bookmarkStart w:id="1009" w:name="_Toc130395889"/>
      <w:bookmarkStart w:id="1010" w:name="_Toc137555163"/>
      <w:bookmarkStart w:id="1011" w:name="_Toc138856690"/>
      <w:bookmarkStart w:id="1012" w:name="_Toc138860549"/>
      <w:bookmarkStart w:id="1013" w:name="_Toc163217542"/>
      <w:bookmarkStart w:id="1014" w:name="_Toc187261314"/>
      <w:r w:rsidRPr="00BE5108">
        <w:rPr>
          <w:rFonts w:eastAsiaTheme="minorEastAsia"/>
        </w:rPr>
        <w:t>4.9.2.3.1</w:t>
      </w:r>
      <w:r w:rsidRPr="00BE5108">
        <w:rPr>
          <w:rFonts w:eastAsiaTheme="minorEastAsia"/>
        </w:rPr>
        <w:tab/>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015" w:name="_Toc73962783"/>
      <w:bookmarkStart w:id="1016" w:name="_Toc75259960"/>
      <w:bookmarkStart w:id="1017" w:name="_Toc75275500"/>
      <w:bookmarkStart w:id="1018" w:name="_Toc75276011"/>
      <w:bookmarkStart w:id="1019" w:name="_Toc76541510"/>
      <w:bookmarkStart w:id="1020" w:name="_Toc82437279"/>
      <w:bookmarkStart w:id="1021" w:name="_Toc89944644"/>
      <w:bookmarkStart w:id="1022" w:name="_Toc98753662"/>
      <w:bookmarkStart w:id="1023" w:name="_Toc106179554"/>
      <w:bookmarkStart w:id="1024" w:name="_Toc106180065"/>
      <w:bookmarkStart w:id="1025" w:name="_Toc130395890"/>
      <w:bookmarkStart w:id="1026" w:name="_Toc137555164"/>
      <w:bookmarkStart w:id="1027" w:name="_Toc138856691"/>
      <w:bookmarkStart w:id="1028" w:name="_Toc138860550"/>
      <w:bookmarkStart w:id="1029" w:name="_Toc163217543"/>
      <w:bookmarkStart w:id="1030" w:name="_Toc187261315"/>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031" w:name="_Toc73962784"/>
      <w:bookmarkStart w:id="1032" w:name="_Toc75259961"/>
      <w:bookmarkStart w:id="1033" w:name="_Toc75275501"/>
      <w:bookmarkStart w:id="1034" w:name="_Toc75276012"/>
      <w:bookmarkStart w:id="1035" w:name="_Toc76541511"/>
      <w:bookmarkStart w:id="1036" w:name="_Toc82437280"/>
      <w:bookmarkStart w:id="1037" w:name="_Toc89944645"/>
      <w:bookmarkStart w:id="1038" w:name="_Toc98753663"/>
      <w:bookmarkStart w:id="1039" w:name="_Toc106179555"/>
      <w:bookmarkStart w:id="1040" w:name="_Toc106180066"/>
      <w:bookmarkStart w:id="1041" w:name="_Toc130395891"/>
      <w:bookmarkStart w:id="1042" w:name="_Toc137555165"/>
      <w:bookmarkStart w:id="1043" w:name="_Toc138856692"/>
      <w:bookmarkStart w:id="1044" w:name="_Toc138860551"/>
      <w:bookmarkStart w:id="1045" w:name="_Toc163217544"/>
      <w:bookmarkStart w:id="1046" w:name="_Toc18726131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000000"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047" w:name="_Toc89944646"/>
      <w:bookmarkStart w:id="1048" w:name="_Toc98753664"/>
      <w:bookmarkStart w:id="1049" w:name="_Toc106179556"/>
      <w:bookmarkStart w:id="1050" w:name="_Toc106180067"/>
      <w:bookmarkStart w:id="1051" w:name="_Toc130395892"/>
      <w:bookmarkStart w:id="1052" w:name="_Toc137555166"/>
      <w:bookmarkStart w:id="1053" w:name="_Toc138856693"/>
      <w:bookmarkStart w:id="1054" w:name="_Toc138860552"/>
      <w:bookmarkStart w:id="1055" w:name="_Toc163217545"/>
      <w:bookmarkStart w:id="1056" w:name="_Toc187261317"/>
      <w:r w:rsidRPr="00BE5108">
        <w:t>4.9.2.3.3</w:t>
      </w:r>
      <w:r>
        <w:t>a</w:t>
      </w:r>
      <w:r w:rsidRPr="00BE5108">
        <w:tab/>
        <w:t>FR1 test model 2</w:t>
      </w:r>
      <w:r>
        <w:t>a</w:t>
      </w:r>
      <w:r w:rsidRPr="00BE5108">
        <w:t xml:space="preserve"> (IAB-MT-FR1-TM2</w:t>
      </w:r>
      <w:r>
        <w:t>a</w:t>
      </w:r>
      <w:r w:rsidRPr="00BE5108">
        <w:t>)</w:t>
      </w:r>
      <w:bookmarkEnd w:id="1047"/>
      <w:bookmarkEnd w:id="1048"/>
      <w:bookmarkEnd w:id="1049"/>
      <w:bookmarkEnd w:id="1050"/>
      <w:bookmarkEnd w:id="1051"/>
      <w:bookmarkEnd w:id="1052"/>
      <w:bookmarkEnd w:id="1053"/>
      <w:bookmarkEnd w:id="1054"/>
      <w:bookmarkEnd w:id="1055"/>
      <w:bookmarkEnd w:id="1056"/>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057" w:name="_Toc73962785"/>
      <w:bookmarkStart w:id="1058" w:name="_Toc75259962"/>
      <w:bookmarkStart w:id="1059" w:name="_Toc75275502"/>
      <w:bookmarkStart w:id="1060" w:name="_Toc75276013"/>
      <w:bookmarkStart w:id="1061" w:name="_Toc76541512"/>
      <w:bookmarkStart w:id="1062" w:name="_Toc82437281"/>
      <w:bookmarkStart w:id="1063" w:name="_Toc89944647"/>
      <w:bookmarkStart w:id="1064" w:name="_Toc98753665"/>
      <w:bookmarkStart w:id="1065" w:name="_Toc106179557"/>
      <w:bookmarkStart w:id="1066" w:name="_Toc106180068"/>
      <w:bookmarkStart w:id="1067" w:name="_Toc130395893"/>
      <w:bookmarkStart w:id="1068" w:name="_Toc137555167"/>
      <w:bookmarkStart w:id="1069" w:name="_Toc138856694"/>
      <w:bookmarkStart w:id="1070" w:name="_Toc138860553"/>
      <w:bookmarkStart w:id="1071" w:name="_Toc163217546"/>
      <w:bookmarkStart w:id="1072" w:name="_Toc18726131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73" w:name="_Toc73962786"/>
      <w:bookmarkStart w:id="1074" w:name="_Toc75259963"/>
      <w:bookmarkStart w:id="1075" w:name="_Toc75275503"/>
      <w:bookmarkStart w:id="1076" w:name="_Toc75276014"/>
      <w:bookmarkStart w:id="1077" w:name="_Toc76541513"/>
      <w:bookmarkStart w:id="107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79" w:name="_Toc89944648"/>
      <w:bookmarkStart w:id="1080" w:name="_Toc98753666"/>
      <w:bookmarkStart w:id="1081" w:name="_Toc106179558"/>
      <w:bookmarkStart w:id="1082" w:name="_Toc106180069"/>
      <w:bookmarkStart w:id="1083" w:name="_Toc130395894"/>
      <w:bookmarkStart w:id="1084" w:name="_Toc137555168"/>
      <w:bookmarkStart w:id="1085" w:name="_Toc138856695"/>
      <w:bookmarkStart w:id="1086" w:name="_Toc138860554"/>
      <w:bookmarkStart w:id="1087" w:name="_Toc163217547"/>
      <w:bookmarkStart w:id="1088" w:name="_Toc18726131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89" w:name="_Toc73962787"/>
      <w:bookmarkStart w:id="1090" w:name="_Toc75259964"/>
      <w:bookmarkStart w:id="1091" w:name="_Toc75275504"/>
      <w:bookmarkStart w:id="1092" w:name="_Toc75276015"/>
      <w:bookmarkStart w:id="1093" w:name="_Toc76541514"/>
      <w:bookmarkStart w:id="1094" w:name="_Toc82437283"/>
      <w:bookmarkStart w:id="1095" w:name="_Toc89944649"/>
      <w:bookmarkStart w:id="1096" w:name="_Toc98753667"/>
      <w:bookmarkStart w:id="1097" w:name="_Toc106179559"/>
      <w:bookmarkStart w:id="1098" w:name="_Toc106180070"/>
      <w:bookmarkStart w:id="1099" w:name="_Toc130395895"/>
      <w:bookmarkStart w:id="1100" w:name="_Toc137555169"/>
      <w:bookmarkStart w:id="1101" w:name="_Toc138856696"/>
      <w:bookmarkStart w:id="1102" w:name="_Toc138860555"/>
      <w:bookmarkStart w:id="1103" w:name="_Toc163217548"/>
      <w:bookmarkStart w:id="1104" w:name="_Toc18726132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2E809BD" w14:textId="720F82C9" w:rsidR="000D1938" w:rsidRPr="00BE5108" w:rsidRDefault="000D1938" w:rsidP="00F22766">
      <w:pPr>
        <w:pStyle w:val="Heading5"/>
        <w:rPr>
          <w:rFonts w:eastAsiaTheme="minorEastAsia"/>
        </w:rPr>
      </w:pPr>
      <w:bookmarkStart w:id="1105" w:name="_Toc75275505"/>
      <w:bookmarkStart w:id="1106" w:name="_Toc75276016"/>
      <w:bookmarkStart w:id="1107" w:name="_Toc76541515"/>
      <w:bookmarkStart w:id="1108" w:name="_Toc82437284"/>
      <w:bookmarkStart w:id="1109" w:name="_Toc89944650"/>
      <w:bookmarkStart w:id="1110" w:name="_Toc98753668"/>
      <w:bookmarkStart w:id="1111" w:name="_Toc106179560"/>
      <w:bookmarkStart w:id="1112" w:name="_Toc106180071"/>
      <w:bookmarkStart w:id="1113" w:name="_Toc130395896"/>
      <w:bookmarkStart w:id="1114" w:name="_Toc137555170"/>
      <w:bookmarkStart w:id="1115" w:name="_Toc138856697"/>
      <w:bookmarkStart w:id="1116" w:name="_Toc138860556"/>
      <w:bookmarkStart w:id="1117" w:name="_Toc163217549"/>
      <w:bookmarkStart w:id="1118" w:name="_Toc187261321"/>
      <w:r w:rsidRPr="00BE5108">
        <w:rPr>
          <w:rFonts w:eastAsiaTheme="minorEastAsia"/>
        </w:rPr>
        <w:t>4.9.2.4.1</w:t>
      </w:r>
      <w:r w:rsidRPr="00BE5108">
        <w:rPr>
          <w:rFonts w:eastAsiaTheme="minorEastAsia"/>
        </w:rPr>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95pt;height:15.05pt" o:ole="">
            <v:imagedata r:id="rId16" o:title=""/>
          </v:shape>
          <o:OLEObject Type="Embed" ProgID="Equation.3" ShapeID="_x0000_i1028" DrawAspect="Content" ObjectID="_1812187168"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119" w:name="_Toc73962788"/>
      <w:bookmarkStart w:id="1120" w:name="_Toc75259965"/>
      <w:bookmarkStart w:id="1121" w:name="_Toc75275506"/>
      <w:bookmarkStart w:id="1122" w:name="_Toc75276017"/>
      <w:bookmarkStart w:id="1123" w:name="_Toc76541516"/>
      <w:bookmarkStart w:id="1124" w:name="_Toc82437285"/>
      <w:bookmarkStart w:id="1125" w:name="_Toc89944651"/>
      <w:bookmarkStart w:id="1126" w:name="_Toc98753669"/>
      <w:bookmarkStart w:id="1127" w:name="_Toc106179561"/>
      <w:bookmarkStart w:id="1128" w:name="_Toc106180072"/>
      <w:bookmarkStart w:id="1129" w:name="_Toc130395897"/>
      <w:bookmarkStart w:id="1130" w:name="_Toc137555171"/>
      <w:bookmarkStart w:id="1131" w:name="_Toc138856698"/>
      <w:bookmarkStart w:id="1132" w:name="_Toc138860557"/>
      <w:bookmarkStart w:id="1133" w:name="_Toc163217550"/>
      <w:bookmarkStart w:id="1134" w:name="_Toc187261322"/>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135" w:name="_Toc73962789"/>
      <w:bookmarkStart w:id="1136" w:name="_Toc75259966"/>
      <w:bookmarkStart w:id="1137" w:name="_Toc75275507"/>
      <w:bookmarkStart w:id="1138" w:name="_Toc75276018"/>
      <w:bookmarkStart w:id="1139" w:name="_Toc76541517"/>
      <w:bookmarkStart w:id="1140" w:name="_Toc82437286"/>
      <w:bookmarkStart w:id="1141" w:name="_Toc89944652"/>
      <w:bookmarkStart w:id="1142" w:name="_Toc98753670"/>
      <w:bookmarkStart w:id="1143" w:name="_Toc106179562"/>
      <w:bookmarkStart w:id="1144" w:name="_Toc106180073"/>
      <w:bookmarkStart w:id="1145" w:name="_Toc130395898"/>
      <w:bookmarkStart w:id="1146" w:name="_Toc137555172"/>
      <w:bookmarkStart w:id="1147" w:name="_Toc138856699"/>
      <w:bookmarkStart w:id="1148" w:name="_Toc138860558"/>
      <w:bookmarkStart w:id="1149" w:name="_Toc163217551"/>
      <w:bookmarkStart w:id="1150" w:name="_Toc187261323"/>
      <w:r w:rsidRPr="00BE5108">
        <w:rPr>
          <w:rFonts w:eastAsiaTheme="minorEastAsia"/>
        </w:rPr>
        <w:t>4.10</w:t>
      </w:r>
      <w:r w:rsidRPr="00BE5108">
        <w:rPr>
          <w:rFonts w:eastAsiaTheme="minorEastAsia"/>
        </w:rPr>
        <w:tab/>
        <w:t>Requirements for contiguous and non-contiguous spectrum</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151" w:name="_Toc73962790"/>
      <w:bookmarkStart w:id="1152" w:name="_Toc75259967"/>
      <w:bookmarkStart w:id="1153" w:name="_Toc75275508"/>
      <w:bookmarkStart w:id="1154" w:name="_Toc75276019"/>
      <w:bookmarkStart w:id="1155" w:name="_Toc76541518"/>
      <w:bookmarkStart w:id="1156" w:name="_Toc82437287"/>
      <w:bookmarkStart w:id="1157" w:name="_Toc89944653"/>
      <w:bookmarkStart w:id="1158" w:name="_Toc98753671"/>
      <w:bookmarkStart w:id="1159" w:name="_Toc106179563"/>
      <w:bookmarkStart w:id="1160" w:name="_Toc106180074"/>
      <w:bookmarkStart w:id="1161" w:name="_Toc130395899"/>
      <w:bookmarkStart w:id="1162" w:name="_Toc137555173"/>
      <w:bookmarkStart w:id="1163" w:name="_Toc138856700"/>
      <w:bookmarkStart w:id="1164" w:name="_Toc138860559"/>
      <w:bookmarkStart w:id="1165" w:name="_Toc163217552"/>
      <w:bookmarkStart w:id="1166" w:name="_Toc18726132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167" w:name="_Toc73962791"/>
      <w:bookmarkStart w:id="1168" w:name="_Toc75259968"/>
      <w:bookmarkStart w:id="1169" w:name="_Toc75275509"/>
      <w:bookmarkStart w:id="1170" w:name="_Toc75276020"/>
      <w:bookmarkStart w:id="1171" w:name="_Toc76541519"/>
      <w:bookmarkStart w:id="1172" w:name="_Toc82437288"/>
      <w:bookmarkStart w:id="1173" w:name="_Toc89944654"/>
      <w:bookmarkStart w:id="1174" w:name="_Toc98753672"/>
      <w:bookmarkStart w:id="1175" w:name="_Toc106179564"/>
      <w:bookmarkStart w:id="1176" w:name="_Toc106180075"/>
      <w:bookmarkStart w:id="1177" w:name="_Toc130395900"/>
      <w:bookmarkStart w:id="1178" w:name="_Toc137555174"/>
      <w:bookmarkStart w:id="1179" w:name="_Toc138856701"/>
      <w:bookmarkStart w:id="1180" w:name="_Toc138860560"/>
      <w:bookmarkStart w:id="1181" w:name="_Toc163217553"/>
      <w:bookmarkStart w:id="1182" w:name="_Toc18726132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83" w:name="_Toc73962792"/>
      <w:bookmarkStart w:id="1184" w:name="_Toc75259969"/>
      <w:bookmarkStart w:id="1185" w:name="_Toc75275510"/>
      <w:bookmarkStart w:id="1186" w:name="_Toc75276021"/>
      <w:bookmarkStart w:id="1187" w:name="_Toc76541520"/>
      <w:bookmarkStart w:id="1188" w:name="_Toc82437289"/>
      <w:bookmarkStart w:id="1189" w:name="_Toc89944655"/>
      <w:bookmarkStart w:id="1190" w:name="_Toc98753673"/>
      <w:bookmarkStart w:id="1191" w:name="_Toc106179565"/>
      <w:bookmarkStart w:id="1192" w:name="_Toc106180076"/>
      <w:bookmarkStart w:id="1193" w:name="_Toc130395901"/>
      <w:bookmarkStart w:id="1194" w:name="_Toc137555175"/>
      <w:bookmarkStart w:id="1195" w:name="_Toc138856702"/>
      <w:bookmarkStart w:id="1196" w:name="_Toc138860561"/>
      <w:bookmarkStart w:id="1197" w:name="_Toc163217554"/>
      <w:bookmarkStart w:id="1198" w:name="_Toc18726132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99" w:name="_Toc73962793"/>
      <w:bookmarkStart w:id="1200" w:name="_Toc75259970"/>
      <w:bookmarkStart w:id="1201" w:name="_Toc75275511"/>
      <w:bookmarkStart w:id="1202" w:name="_Toc75276022"/>
      <w:bookmarkStart w:id="1203" w:name="_Toc76541521"/>
      <w:bookmarkStart w:id="1204" w:name="_Toc82437290"/>
      <w:bookmarkStart w:id="1205" w:name="_Toc89944656"/>
      <w:bookmarkStart w:id="1206" w:name="_Toc98753674"/>
      <w:bookmarkStart w:id="1207" w:name="_Toc106179566"/>
      <w:bookmarkStart w:id="1208" w:name="_Toc106180077"/>
      <w:bookmarkStart w:id="1209" w:name="_Toc130395902"/>
      <w:bookmarkStart w:id="1210" w:name="_Toc137555176"/>
      <w:bookmarkStart w:id="1211" w:name="_Toc138856703"/>
      <w:bookmarkStart w:id="1212" w:name="_Toc138860562"/>
      <w:bookmarkStart w:id="1213" w:name="_Toc163217555"/>
      <w:bookmarkStart w:id="1214" w:name="_Toc187261327"/>
      <w:r w:rsidRPr="00BE5108">
        <w:rPr>
          <w:rFonts w:eastAsiaTheme="minorEastAsia"/>
        </w:rPr>
        <w:t>5</w:t>
      </w:r>
      <w:r w:rsidRPr="00BE5108">
        <w:rPr>
          <w:rFonts w:eastAsiaTheme="minorEastAsia"/>
        </w:rPr>
        <w:tab/>
        <w:t>Operating bands and channel arrangement</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FDA0789" w14:textId="1C3E70A5" w:rsidR="00F5197F" w:rsidRPr="00BE5108" w:rsidRDefault="00F5197F" w:rsidP="00F5197F">
      <w:pPr>
        <w:pStyle w:val="NO"/>
        <w:rPr>
          <w:rFonts w:eastAsiaTheme="minorEastAsia"/>
        </w:rPr>
      </w:pPr>
      <w:r>
        <w:rPr>
          <w:rFonts w:eastAsia="DengXian"/>
        </w:rPr>
        <w:t>Note:</w:t>
      </w:r>
      <w:r w:rsidR="00E22E07">
        <w:rPr>
          <w:rFonts w:eastAsia="DengXian"/>
        </w:rPr>
        <w:tab/>
      </w:r>
      <w:r w:rsidRPr="005E7A59">
        <w:rPr>
          <w:rFonts w:eastAsia="DengXian"/>
        </w:rPr>
        <w:t>Channel bandwidths below 10 MHz are not supported in the present version of the specification.</w:t>
      </w:r>
    </w:p>
    <w:p w14:paraId="0321BE68" w14:textId="77777777" w:rsidR="00EA6CFC" w:rsidRPr="00BE5108" w:rsidRDefault="00EA6CFC" w:rsidP="00F22766">
      <w:pPr>
        <w:pStyle w:val="Heading1"/>
        <w:rPr>
          <w:rFonts w:eastAsiaTheme="minorEastAsia"/>
        </w:rPr>
      </w:pPr>
      <w:bookmarkStart w:id="1215" w:name="_Toc73962794"/>
      <w:bookmarkStart w:id="1216" w:name="_Toc75259971"/>
      <w:bookmarkStart w:id="1217" w:name="_Toc75275512"/>
      <w:bookmarkStart w:id="1218" w:name="_Toc75276023"/>
      <w:bookmarkStart w:id="1219" w:name="_Toc76541522"/>
      <w:bookmarkStart w:id="1220" w:name="_Toc82437291"/>
      <w:bookmarkStart w:id="1221" w:name="_Toc89944657"/>
      <w:bookmarkStart w:id="1222" w:name="_Toc98753675"/>
      <w:bookmarkStart w:id="1223" w:name="_Toc106179567"/>
      <w:bookmarkStart w:id="1224" w:name="_Toc106180078"/>
      <w:bookmarkStart w:id="1225" w:name="_Toc130395903"/>
      <w:bookmarkStart w:id="1226" w:name="_Toc137555177"/>
      <w:bookmarkStart w:id="1227" w:name="_Toc138856704"/>
      <w:bookmarkStart w:id="1228" w:name="_Toc138860563"/>
      <w:bookmarkStart w:id="1229" w:name="_Toc163217556"/>
      <w:bookmarkStart w:id="1230" w:name="_Toc187261328"/>
      <w:r w:rsidRPr="00BE5108">
        <w:rPr>
          <w:rFonts w:eastAsiaTheme="minorEastAsia"/>
        </w:rPr>
        <w:lastRenderedPageBreak/>
        <w:t>6</w:t>
      </w:r>
      <w:r w:rsidRPr="00BE5108">
        <w:rPr>
          <w:rFonts w:eastAsiaTheme="minorEastAsia"/>
        </w:rPr>
        <w:tab/>
        <w:t>Conducted transmitter characteristics (IAB-DU and IAB-MT)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09248F7" w14:textId="77777777" w:rsidR="006725BC" w:rsidRPr="00BE5108" w:rsidRDefault="006725BC" w:rsidP="006725BC">
      <w:pPr>
        <w:pStyle w:val="Heading2"/>
        <w:rPr>
          <w:rFonts w:eastAsiaTheme="minorEastAsia"/>
        </w:rPr>
      </w:pPr>
      <w:bookmarkStart w:id="1231" w:name="_Toc73962795"/>
      <w:bookmarkStart w:id="1232" w:name="_Toc75259972"/>
      <w:bookmarkStart w:id="1233" w:name="_Toc75275513"/>
      <w:bookmarkStart w:id="1234" w:name="_Toc75276024"/>
      <w:bookmarkStart w:id="1235" w:name="_Toc76541523"/>
      <w:bookmarkStart w:id="1236" w:name="_Toc82437292"/>
      <w:bookmarkStart w:id="1237" w:name="_Toc89944658"/>
      <w:bookmarkStart w:id="1238" w:name="_Toc98753676"/>
      <w:bookmarkStart w:id="1239" w:name="_Toc106179568"/>
      <w:bookmarkStart w:id="1240" w:name="_Toc106180079"/>
      <w:bookmarkStart w:id="1241" w:name="_Toc130395904"/>
      <w:bookmarkStart w:id="1242" w:name="_Toc137555178"/>
      <w:bookmarkStart w:id="1243" w:name="_Toc138856705"/>
      <w:bookmarkStart w:id="1244" w:name="_Toc138860564"/>
      <w:bookmarkStart w:id="1245" w:name="_Toc163217557"/>
      <w:bookmarkStart w:id="1246" w:name="_Toc187261329"/>
      <w:r w:rsidRPr="00BE5108">
        <w:rPr>
          <w:rFonts w:eastAsiaTheme="minorEastAsia"/>
        </w:rPr>
        <w:t>6.1</w:t>
      </w:r>
      <w:r w:rsidRPr="00BE5108">
        <w:rPr>
          <w:rFonts w:eastAsiaTheme="minorEastAsia"/>
        </w:rPr>
        <w:tab/>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247" w:name="_Toc73962796"/>
      <w:bookmarkStart w:id="1248" w:name="_Toc75259973"/>
      <w:bookmarkStart w:id="1249" w:name="_Toc75275514"/>
      <w:bookmarkStart w:id="1250" w:name="_Toc75276025"/>
      <w:bookmarkStart w:id="1251" w:name="_Toc76541524"/>
      <w:bookmarkStart w:id="1252" w:name="_Toc82437293"/>
      <w:bookmarkStart w:id="1253" w:name="_Toc89944659"/>
      <w:bookmarkStart w:id="1254" w:name="_Toc98753677"/>
      <w:bookmarkStart w:id="1255" w:name="_Toc106179569"/>
      <w:bookmarkStart w:id="1256" w:name="_Toc106180080"/>
      <w:bookmarkStart w:id="1257" w:name="_Toc130395905"/>
      <w:bookmarkStart w:id="1258" w:name="_Toc137555179"/>
      <w:bookmarkStart w:id="1259" w:name="_Toc138856706"/>
      <w:bookmarkStart w:id="1260" w:name="_Toc138860565"/>
      <w:bookmarkStart w:id="1261" w:name="_Toc163217558"/>
      <w:bookmarkStart w:id="1262" w:name="_Toc18726133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8162403" w14:textId="77777777" w:rsidR="008D3EE5" w:rsidRPr="00BE5108" w:rsidRDefault="008D3EE5" w:rsidP="008D3EE5">
      <w:pPr>
        <w:pStyle w:val="Heading3"/>
        <w:rPr>
          <w:rFonts w:eastAsiaTheme="minorEastAsia"/>
        </w:rPr>
      </w:pPr>
      <w:bookmarkStart w:id="1263" w:name="_Toc73962797"/>
      <w:bookmarkStart w:id="1264" w:name="_Toc75259974"/>
      <w:bookmarkStart w:id="1265" w:name="_Toc75275515"/>
      <w:bookmarkStart w:id="1266" w:name="_Toc75276026"/>
      <w:bookmarkStart w:id="1267" w:name="_Toc76541525"/>
      <w:bookmarkStart w:id="1268" w:name="_Toc82437294"/>
      <w:bookmarkStart w:id="1269" w:name="_Toc89944660"/>
      <w:bookmarkStart w:id="1270" w:name="_Toc98753678"/>
      <w:bookmarkStart w:id="1271" w:name="_Toc106179570"/>
      <w:bookmarkStart w:id="1272" w:name="_Toc106180081"/>
      <w:bookmarkStart w:id="1273" w:name="_Toc130395906"/>
      <w:bookmarkStart w:id="1274" w:name="_Toc137555180"/>
      <w:bookmarkStart w:id="1275" w:name="_Toc138856707"/>
      <w:bookmarkStart w:id="1276" w:name="_Toc138860566"/>
      <w:bookmarkStart w:id="1277" w:name="_Toc163217559"/>
      <w:bookmarkStart w:id="1278" w:name="_Toc187261331"/>
      <w:r w:rsidRPr="00BE5108">
        <w:rPr>
          <w:rFonts w:eastAsiaTheme="minorEastAsia"/>
        </w:rPr>
        <w:t>6.2.1</w:t>
      </w:r>
      <w:r w:rsidRPr="00BE5108">
        <w:rPr>
          <w:rFonts w:eastAsiaTheme="minorEastAsia"/>
        </w:rPr>
        <w:tab/>
        <w:t>General</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279" w:name="_Toc73962798"/>
      <w:bookmarkStart w:id="1280" w:name="_Toc75259975"/>
      <w:bookmarkStart w:id="1281" w:name="_Toc75275516"/>
      <w:bookmarkStart w:id="1282" w:name="_Toc75276027"/>
      <w:bookmarkStart w:id="1283" w:name="_Toc76541526"/>
      <w:bookmarkStart w:id="1284" w:name="_Toc82437295"/>
      <w:bookmarkStart w:id="1285" w:name="_Toc89944661"/>
      <w:bookmarkStart w:id="1286" w:name="_Toc98753679"/>
      <w:bookmarkStart w:id="1287" w:name="_Toc106179571"/>
      <w:bookmarkStart w:id="1288" w:name="_Toc106180082"/>
      <w:bookmarkStart w:id="1289" w:name="_Toc130395907"/>
      <w:bookmarkStart w:id="1290" w:name="_Toc137555181"/>
      <w:bookmarkStart w:id="1291" w:name="_Toc138856708"/>
      <w:bookmarkStart w:id="1292" w:name="_Toc138860567"/>
      <w:bookmarkStart w:id="1293" w:name="_Toc163217560"/>
      <w:bookmarkStart w:id="1294" w:name="_Toc187261332"/>
      <w:r w:rsidRPr="00BE5108">
        <w:rPr>
          <w:rFonts w:eastAsiaTheme="minorEastAsia"/>
        </w:rPr>
        <w:lastRenderedPageBreak/>
        <w:t>6.2.2</w:t>
      </w:r>
      <w:r w:rsidRPr="00BE5108">
        <w:rPr>
          <w:rFonts w:eastAsiaTheme="minorEastAsia"/>
        </w:rPr>
        <w:tab/>
        <w:t>Minimum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95" w:name="_Toc73962799"/>
      <w:bookmarkStart w:id="1296" w:name="_Toc75259976"/>
      <w:bookmarkStart w:id="1297" w:name="_Toc75275517"/>
      <w:bookmarkStart w:id="1298" w:name="_Toc75276028"/>
      <w:bookmarkStart w:id="1299" w:name="_Toc76541527"/>
      <w:bookmarkStart w:id="1300" w:name="_Toc82437296"/>
      <w:bookmarkStart w:id="1301" w:name="_Toc89944662"/>
      <w:bookmarkStart w:id="1302" w:name="_Toc98753680"/>
      <w:bookmarkStart w:id="1303" w:name="_Toc106179572"/>
      <w:bookmarkStart w:id="1304" w:name="_Toc106180083"/>
      <w:bookmarkStart w:id="1305" w:name="_Toc130395908"/>
      <w:bookmarkStart w:id="1306" w:name="_Toc137555182"/>
      <w:bookmarkStart w:id="1307" w:name="_Toc138856709"/>
      <w:bookmarkStart w:id="1308" w:name="_Toc138860568"/>
      <w:bookmarkStart w:id="1309" w:name="_Toc163217561"/>
      <w:bookmarkStart w:id="1310" w:name="_Toc187261333"/>
      <w:r w:rsidRPr="00BE5108">
        <w:rPr>
          <w:rFonts w:eastAsiaTheme="minorEastAsia"/>
        </w:rPr>
        <w:t>6.2.3</w:t>
      </w:r>
      <w:r w:rsidRPr="00BE5108">
        <w:rPr>
          <w:rFonts w:eastAsiaTheme="minorEastAsia"/>
        </w:rPr>
        <w:tab/>
        <w:t>Test purpose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311" w:name="_Toc73962800"/>
      <w:bookmarkStart w:id="1312" w:name="_Toc75259977"/>
      <w:bookmarkStart w:id="1313" w:name="_Toc75275518"/>
      <w:bookmarkStart w:id="1314" w:name="_Toc75276029"/>
      <w:bookmarkStart w:id="1315" w:name="_Toc76541528"/>
      <w:bookmarkStart w:id="1316" w:name="_Toc82437297"/>
      <w:bookmarkStart w:id="1317" w:name="_Toc89944663"/>
      <w:bookmarkStart w:id="1318" w:name="_Toc98753681"/>
      <w:bookmarkStart w:id="1319" w:name="_Toc106179573"/>
      <w:bookmarkStart w:id="1320" w:name="_Toc106180084"/>
      <w:bookmarkStart w:id="1321" w:name="_Toc130395909"/>
      <w:bookmarkStart w:id="1322" w:name="_Toc137555183"/>
      <w:bookmarkStart w:id="1323" w:name="_Toc138856710"/>
      <w:bookmarkStart w:id="1324" w:name="_Toc138860569"/>
      <w:bookmarkStart w:id="1325" w:name="_Toc163217562"/>
      <w:bookmarkStart w:id="1326" w:name="_Toc187261334"/>
      <w:r w:rsidRPr="00BE5108">
        <w:rPr>
          <w:rFonts w:eastAsiaTheme="minorEastAsia"/>
        </w:rPr>
        <w:t>6.2.4</w:t>
      </w:r>
      <w:r w:rsidRPr="00BE5108">
        <w:rPr>
          <w:rFonts w:eastAsiaTheme="minorEastAsia"/>
        </w:rPr>
        <w:tab/>
        <w:t>Method of test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B729579" w14:textId="77777777" w:rsidR="008D3EE5" w:rsidRPr="00BE5108" w:rsidRDefault="008D3EE5" w:rsidP="008D3EE5">
      <w:pPr>
        <w:pStyle w:val="Heading4"/>
        <w:rPr>
          <w:rFonts w:eastAsiaTheme="minorEastAsia"/>
        </w:rPr>
      </w:pPr>
      <w:bookmarkStart w:id="1327" w:name="_Toc73962801"/>
      <w:bookmarkStart w:id="1328" w:name="_Toc75259978"/>
      <w:bookmarkStart w:id="1329" w:name="_Toc75275519"/>
      <w:bookmarkStart w:id="1330" w:name="_Toc75276030"/>
      <w:bookmarkStart w:id="1331" w:name="_Toc76541529"/>
      <w:bookmarkStart w:id="1332" w:name="_Toc82437298"/>
      <w:bookmarkStart w:id="1333" w:name="_Toc89944664"/>
      <w:bookmarkStart w:id="1334" w:name="_Toc98753682"/>
      <w:bookmarkStart w:id="1335" w:name="_Toc106179574"/>
      <w:bookmarkStart w:id="1336" w:name="_Toc106180085"/>
      <w:bookmarkStart w:id="1337" w:name="_Toc130395910"/>
      <w:bookmarkStart w:id="1338" w:name="_Toc137555184"/>
      <w:bookmarkStart w:id="1339" w:name="_Toc138856711"/>
      <w:bookmarkStart w:id="1340" w:name="_Toc138860570"/>
      <w:bookmarkStart w:id="1341" w:name="_Toc163217563"/>
      <w:bookmarkStart w:id="1342" w:name="_Toc187261335"/>
      <w:r w:rsidRPr="00BE5108">
        <w:rPr>
          <w:rFonts w:eastAsiaTheme="minorEastAsia"/>
        </w:rPr>
        <w:t>6.2.4.1</w:t>
      </w:r>
      <w:r w:rsidRPr="00BE5108">
        <w:rPr>
          <w:rFonts w:eastAsiaTheme="minorEastAsia"/>
        </w:rPr>
        <w:tab/>
        <w:t>Initial conditions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343" w:name="_Toc73962802"/>
      <w:bookmarkStart w:id="1344" w:name="_Toc75259979"/>
      <w:bookmarkStart w:id="1345" w:name="_Toc75275520"/>
      <w:bookmarkStart w:id="1346" w:name="_Toc75276031"/>
      <w:bookmarkStart w:id="1347" w:name="_Toc76541530"/>
      <w:bookmarkStart w:id="1348" w:name="_Toc82437299"/>
      <w:bookmarkStart w:id="1349" w:name="_Toc89944665"/>
      <w:bookmarkStart w:id="1350" w:name="_Toc98753683"/>
      <w:bookmarkStart w:id="1351" w:name="_Toc106179575"/>
      <w:bookmarkStart w:id="1352" w:name="_Toc106180086"/>
      <w:bookmarkStart w:id="1353" w:name="_Toc130395911"/>
      <w:bookmarkStart w:id="1354" w:name="_Toc137555185"/>
      <w:bookmarkStart w:id="1355" w:name="_Toc138856712"/>
      <w:bookmarkStart w:id="1356" w:name="_Toc138860571"/>
      <w:bookmarkStart w:id="1357" w:name="_Toc163217564"/>
      <w:bookmarkStart w:id="1358" w:name="_Toc187261336"/>
      <w:r w:rsidRPr="00BE5108">
        <w:rPr>
          <w:rFonts w:eastAsiaTheme="minorEastAsia"/>
        </w:rPr>
        <w:t>6.2.4.2</w:t>
      </w:r>
      <w:r w:rsidRPr="00BE5108">
        <w:rPr>
          <w:rFonts w:eastAsiaTheme="minorEastAsia"/>
        </w:rPr>
        <w:tab/>
        <w:t>Procedure</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359" w:name="_Toc73962803"/>
      <w:bookmarkStart w:id="1360" w:name="_Toc75259980"/>
      <w:bookmarkStart w:id="1361" w:name="_Toc75275521"/>
      <w:bookmarkStart w:id="1362" w:name="_Toc75276032"/>
      <w:bookmarkStart w:id="1363" w:name="_Toc76541531"/>
      <w:bookmarkStart w:id="1364" w:name="_Toc82437300"/>
      <w:bookmarkStart w:id="1365" w:name="_Toc89944666"/>
      <w:bookmarkStart w:id="1366" w:name="_Toc98753684"/>
      <w:bookmarkStart w:id="1367" w:name="_Toc106179576"/>
      <w:bookmarkStart w:id="1368" w:name="_Toc106180087"/>
      <w:bookmarkStart w:id="1369" w:name="_Toc130395912"/>
      <w:bookmarkStart w:id="1370" w:name="_Toc137555186"/>
      <w:bookmarkStart w:id="1371" w:name="_Toc138856713"/>
      <w:bookmarkStart w:id="1372" w:name="_Toc138860572"/>
      <w:bookmarkStart w:id="1373" w:name="_Toc163217565"/>
      <w:bookmarkStart w:id="1374" w:name="_Toc187261337"/>
      <w:r w:rsidRPr="00BE5108">
        <w:rPr>
          <w:rFonts w:eastAsiaTheme="minorEastAsia"/>
        </w:rPr>
        <w:lastRenderedPageBreak/>
        <w:t>6.2.5</w:t>
      </w:r>
      <w:r w:rsidRPr="00BE5108">
        <w:rPr>
          <w:rFonts w:eastAsiaTheme="minorEastAsia"/>
        </w:rPr>
        <w:tab/>
        <w:t>Test requirement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375" w:name="_Toc73962804"/>
      <w:bookmarkStart w:id="1376" w:name="_Toc75259981"/>
      <w:bookmarkStart w:id="1377" w:name="_Toc75275522"/>
      <w:bookmarkStart w:id="1378" w:name="_Toc75276033"/>
      <w:bookmarkStart w:id="1379" w:name="_Toc76541532"/>
      <w:bookmarkStart w:id="1380" w:name="_Toc82437301"/>
      <w:bookmarkStart w:id="1381" w:name="_Toc89944667"/>
      <w:bookmarkStart w:id="1382" w:name="_Toc98753685"/>
      <w:bookmarkStart w:id="1383" w:name="_Toc106179577"/>
      <w:bookmarkStart w:id="1384" w:name="_Toc106180088"/>
      <w:bookmarkStart w:id="1385" w:name="_Toc130395913"/>
      <w:bookmarkStart w:id="1386" w:name="_Toc137555187"/>
      <w:bookmarkStart w:id="1387" w:name="_Toc138856714"/>
      <w:bookmarkStart w:id="1388" w:name="_Toc138860573"/>
      <w:bookmarkStart w:id="1389" w:name="_Toc163217566"/>
      <w:bookmarkStart w:id="1390" w:name="_Toc187261338"/>
      <w:r w:rsidRPr="00BE5108">
        <w:rPr>
          <w:rFonts w:eastAsiaTheme="minorEastAsia"/>
        </w:rPr>
        <w:t>6.3</w:t>
      </w:r>
      <w:r w:rsidRPr="00BE5108">
        <w:rPr>
          <w:rFonts w:eastAsiaTheme="minorEastAsia"/>
        </w:rPr>
        <w:tab/>
        <w:t>Output power dynamics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F959E3" w14:textId="77777777" w:rsidR="00AD1976" w:rsidRPr="00BE5108" w:rsidRDefault="00AD1976" w:rsidP="00AD1976">
      <w:pPr>
        <w:pStyle w:val="Heading3"/>
        <w:rPr>
          <w:rFonts w:eastAsiaTheme="minorEastAsia"/>
        </w:rPr>
      </w:pPr>
      <w:bookmarkStart w:id="1391" w:name="_Toc73962805"/>
      <w:bookmarkStart w:id="1392" w:name="_Toc75259982"/>
      <w:bookmarkStart w:id="1393" w:name="_Toc75275523"/>
      <w:bookmarkStart w:id="1394" w:name="_Toc75276034"/>
      <w:bookmarkStart w:id="1395" w:name="_Toc76541533"/>
      <w:bookmarkStart w:id="1396" w:name="_Toc82437302"/>
      <w:bookmarkStart w:id="1397" w:name="_Toc89944668"/>
      <w:bookmarkStart w:id="1398" w:name="_Toc98753686"/>
      <w:bookmarkStart w:id="1399" w:name="_Toc106179578"/>
      <w:bookmarkStart w:id="1400" w:name="_Toc106180089"/>
      <w:bookmarkStart w:id="1401" w:name="_Toc130395914"/>
      <w:bookmarkStart w:id="1402" w:name="_Toc137555188"/>
      <w:bookmarkStart w:id="1403" w:name="_Toc138856715"/>
      <w:bookmarkStart w:id="1404" w:name="_Toc138860574"/>
      <w:bookmarkStart w:id="1405" w:name="_Toc163217567"/>
      <w:bookmarkStart w:id="1406" w:name="_Toc18726133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FA5DCA" w14:textId="77777777" w:rsidR="00AD1976" w:rsidRPr="00BE5108" w:rsidRDefault="00AD1976" w:rsidP="00AD1976">
      <w:pPr>
        <w:pStyle w:val="Heading4"/>
        <w:rPr>
          <w:rFonts w:eastAsiaTheme="minorEastAsia"/>
        </w:rPr>
      </w:pPr>
      <w:bookmarkStart w:id="1407" w:name="_Toc73962806"/>
      <w:bookmarkStart w:id="1408" w:name="_Toc75259983"/>
      <w:bookmarkStart w:id="1409" w:name="_Toc75275524"/>
      <w:bookmarkStart w:id="1410" w:name="_Toc75276035"/>
      <w:bookmarkStart w:id="1411" w:name="_Toc76541534"/>
      <w:bookmarkStart w:id="1412" w:name="_Toc82437303"/>
      <w:bookmarkStart w:id="1413" w:name="_Toc89944669"/>
      <w:bookmarkStart w:id="1414" w:name="_Toc98753687"/>
      <w:bookmarkStart w:id="1415" w:name="_Toc106179579"/>
      <w:bookmarkStart w:id="1416" w:name="_Toc106180090"/>
      <w:bookmarkStart w:id="1417" w:name="_Toc130395915"/>
      <w:bookmarkStart w:id="1418" w:name="_Toc137555189"/>
      <w:bookmarkStart w:id="1419" w:name="_Toc138856716"/>
      <w:bookmarkStart w:id="1420" w:name="_Toc138860575"/>
      <w:bookmarkStart w:id="1421" w:name="_Toc163217568"/>
      <w:bookmarkStart w:id="1422" w:name="_Toc187261340"/>
      <w:r w:rsidRPr="00BE5108">
        <w:rPr>
          <w:rFonts w:eastAsiaTheme="minorEastAsia"/>
        </w:rPr>
        <w:t>6.3.1.1</w:t>
      </w:r>
      <w:r w:rsidRPr="00BE5108">
        <w:rPr>
          <w:rFonts w:eastAsiaTheme="minorEastAsia"/>
        </w:rPr>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423" w:name="_Toc73962807"/>
      <w:bookmarkStart w:id="1424" w:name="_Toc75259984"/>
      <w:bookmarkStart w:id="1425" w:name="_Toc75275525"/>
      <w:bookmarkStart w:id="1426" w:name="_Toc75276036"/>
      <w:bookmarkStart w:id="1427" w:name="_Toc76541535"/>
      <w:bookmarkStart w:id="1428" w:name="_Toc82437304"/>
      <w:bookmarkStart w:id="1429" w:name="_Toc89944670"/>
      <w:bookmarkStart w:id="1430" w:name="_Toc98753688"/>
      <w:bookmarkStart w:id="1431" w:name="_Toc106179580"/>
      <w:bookmarkStart w:id="1432" w:name="_Toc106180091"/>
      <w:bookmarkStart w:id="1433" w:name="_Toc130395916"/>
      <w:bookmarkStart w:id="1434" w:name="_Toc137555190"/>
      <w:bookmarkStart w:id="1435" w:name="_Toc138856717"/>
      <w:bookmarkStart w:id="1436" w:name="_Toc138860576"/>
      <w:bookmarkStart w:id="1437" w:name="_Toc163217569"/>
      <w:bookmarkStart w:id="1438" w:name="_Toc18726134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501A2E0" w14:textId="77777777" w:rsidR="00AD1976" w:rsidRPr="00BE5108" w:rsidRDefault="00AD1976" w:rsidP="00AD1976">
      <w:pPr>
        <w:pStyle w:val="Heading5"/>
        <w:rPr>
          <w:rFonts w:eastAsiaTheme="minorEastAsia"/>
        </w:rPr>
      </w:pPr>
      <w:bookmarkStart w:id="1439" w:name="_Toc73962808"/>
      <w:bookmarkStart w:id="1440" w:name="_Toc75259985"/>
      <w:bookmarkStart w:id="1441" w:name="_Toc75275526"/>
      <w:bookmarkStart w:id="1442" w:name="_Toc75276037"/>
      <w:bookmarkStart w:id="1443" w:name="_Toc76541536"/>
      <w:bookmarkStart w:id="1444" w:name="_Toc82437305"/>
      <w:bookmarkStart w:id="1445" w:name="_Toc89944671"/>
      <w:bookmarkStart w:id="1446" w:name="_Toc98753689"/>
      <w:bookmarkStart w:id="1447" w:name="_Toc106179581"/>
      <w:bookmarkStart w:id="1448" w:name="_Toc106180092"/>
      <w:bookmarkStart w:id="1449" w:name="_Toc130395917"/>
      <w:bookmarkStart w:id="1450" w:name="_Toc137555191"/>
      <w:bookmarkStart w:id="1451" w:name="_Toc138856718"/>
      <w:bookmarkStart w:id="1452" w:name="_Toc138860577"/>
      <w:bookmarkStart w:id="1453" w:name="_Toc163217570"/>
      <w:bookmarkStart w:id="1454" w:name="_Toc187261342"/>
      <w:r w:rsidRPr="00BE5108">
        <w:rPr>
          <w:rFonts w:eastAsiaTheme="minorEastAsia"/>
        </w:rPr>
        <w:t>6.3.1.2.1</w:t>
      </w:r>
      <w:r w:rsidRPr="00BE5108">
        <w:rPr>
          <w:rFonts w:eastAsiaTheme="minorEastAsia"/>
        </w:rPr>
        <w:tab/>
        <w:t>Definition and applicability</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455" w:name="_Toc73962809"/>
      <w:bookmarkStart w:id="1456" w:name="_Toc75259986"/>
      <w:bookmarkStart w:id="1457" w:name="_Toc75275527"/>
      <w:bookmarkStart w:id="1458" w:name="_Toc75276038"/>
      <w:bookmarkStart w:id="1459" w:name="_Toc76541537"/>
      <w:bookmarkStart w:id="1460" w:name="_Toc82437306"/>
      <w:bookmarkStart w:id="1461" w:name="_Toc89944672"/>
      <w:bookmarkStart w:id="1462" w:name="_Toc98753690"/>
      <w:bookmarkStart w:id="1463" w:name="_Toc106179582"/>
      <w:bookmarkStart w:id="1464" w:name="_Toc106180093"/>
      <w:bookmarkStart w:id="1465" w:name="_Toc130395918"/>
      <w:bookmarkStart w:id="1466" w:name="_Toc137555192"/>
      <w:bookmarkStart w:id="1467" w:name="_Toc138856719"/>
      <w:bookmarkStart w:id="1468" w:name="_Toc138860578"/>
      <w:bookmarkStart w:id="1469" w:name="_Toc163217571"/>
      <w:bookmarkStart w:id="1470" w:name="_Toc187261343"/>
      <w:r w:rsidRPr="00BE5108">
        <w:rPr>
          <w:rFonts w:eastAsiaTheme="minorEastAsia"/>
        </w:rPr>
        <w:t>6.3.1.2.2</w:t>
      </w:r>
      <w:r w:rsidRPr="00BE5108">
        <w:rPr>
          <w:rFonts w:eastAsiaTheme="minorEastAsia"/>
        </w:rPr>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471" w:name="_Toc73962810"/>
      <w:bookmarkStart w:id="1472" w:name="_Toc75259987"/>
      <w:bookmarkStart w:id="1473" w:name="_Toc75275528"/>
      <w:bookmarkStart w:id="1474" w:name="_Toc75276039"/>
      <w:bookmarkStart w:id="1475" w:name="_Toc76541538"/>
      <w:bookmarkStart w:id="1476" w:name="_Toc82437307"/>
      <w:bookmarkStart w:id="1477" w:name="_Toc89944673"/>
      <w:bookmarkStart w:id="1478" w:name="_Toc98753691"/>
      <w:bookmarkStart w:id="1479" w:name="_Toc106179583"/>
      <w:bookmarkStart w:id="1480" w:name="_Toc106180094"/>
      <w:bookmarkStart w:id="1481" w:name="_Toc130395919"/>
      <w:bookmarkStart w:id="1482" w:name="_Toc137555193"/>
      <w:bookmarkStart w:id="1483" w:name="_Toc138856720"/>
      <w:bookmarkStart w:id="1484" w:name="_Toc138860579"/>
      <w:bookmarkStart w:id="1485" w:name="_Toc163217572"/>
      <w:bookmarkStart w:id="1486" w:name="_Toc187261344"/>
      <w:r w:rsidRPr="00BE5108">
        <w:rPr>
          <w:rFonts w:eastAsiaTheme="minorEastAsia"/>
        </w:rPr>
        <w:t>6.3.1.2.3</w:t>
      </w:r>
      <w:r w:rsidRPr="00BE5108">
        <w:rPr>
          <w:rFonts w:eastAsiaTheme="minorEastAsia"/>
        </w:rPr>
        <w:tab/>
        <w:t>Test purpose</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487" w:name="_Toc73962811"/>
      <w:bookmarkStart w:id="1488" w:name="_Toc75259988"/>
      <w:bookmarkStart w:id="1489" w:name="_Toc75275529"/>
      <w:bookmarkStart w:id="1490" w:name="_Toc75276040"/>
      <w:bookmarkStart w:id="1491" w:name="_Toc76541539"/>
      <w:bookmarkStart w:id="1492" w:name="_Toc82437308"/>
      <w:bookmarkStart w:id="1493" w:name="_Toc89944674"/>
      <w:bookmarkStart w:id="1494" w:name="_Toc98753692"/>
      <w:bookmarkStart w:id="1495" w:name="_Toc106179584"/>
      <w:bookmarkStart w:id="1496" w:name="_Toc106180095"/>
      <w:bookmarkStart w:id="1497" w:name="_Toc130395920"/>
      <w:bookmarkStart w:id="1498" w:name="_Toc137555194"/>
      <w:bookmarkStart w:id="1499" w:name="_Toc138856721"/>
      <w:bookmarkStart w:id="1500" w:name="_Toc138860580"/>
      <w:bookmarkStart w:id="1501" w:name="_Toc163217573"/>
      <w:bookmarkStart w:id="1502" w:name="_Toc18726134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4D3681C0" w14:textId="77777777" w:rsidR="00AD1976" w:rsidRPr="00BE5108" w:rsidRDefault="00AD1976" w:rsidP="00AD1976">
      <w:pPr>
        <w:pStyle w:val="Heading5"/>
        <w:rPr>
          <w:rFonts w:eastAsiaTheme="minorEastAsia"/>
        </w:rPr>
      </w:pPr>
      <w:bookmarkStart w:id="1503" w:name="_Toc73962812"/>
      <w:bookmarkStart w:id="1504" w:name="_Toc75259989"/>
      <w:bookmarkStart w:id="1505" w:name="_Toc75275530"/>
      <w:bookmarkStart w:id="1506" w:name="_Toc75276041"/>
      <w:bookmarkStart w:id="1507" w:name="_Toc76541540"/>
      <w:bookmarkStart w:id="1508" w:name="_Toc82437309"/>
      <w:bookmarkStart w:id="1509" w:name="_Toc89944675"/>
      <w:bookmarkStart w:id="1510" w:name="_Toc98753693"/>
      <w:bookmarkStart w:id="1511" w:name="_Toc106179585"/>
      <w:bookmarkStart w:id="1512" w:name="_Toc106180096"/>
      <w:bookmarkStart w:id="1513" w:name="_Toc130395921"/>
      <w:bookmarkStart w:id="1514" w:name="_Toc137555195"/>
      <w:bookmarkStart w:id="1515" w:name="_Toc138856722"/>
      <w:bookmarkStart w:id="1516" w:name="_Toc138860581"/>
      <w:bookmarkStart w:id="1517" w:name="_Toc163217574"/>
      <w:bookmarkStart w:id="1518" w:name="_Toc187261346"/>
      <w:r w:rsidRPr="00BE5108">
        <w:rPr>
          <w:rFonts w:eastAsiaTheme="minorEastAsia"/>
        </w:rPr>
        <w:t>6.3.1.3.1</w:t>
      </w:r>
      <w:r w:rsidRPr="00BE5108">
        <w:rPr>
          <w:rFonts w:eastAsiaTheme="minorEastAsia"/>
        </w:rPr>
        <w:tab/>
        <w:t>Definition and applicability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519" w:name="_Toc73962813"/>
      <w:bookmarkStart w:id="1520" w:name="_Toc75259990"/>
      <w:bookmarkStart w:id="1521" w:name="_Toc75275531"/>
      <w:bookmarkStart w:id="1522" w:name="_Toc75276042"/>
      <w:bookmarkStart w:id="1523" w:name="_Toc76541541"/>
      <w:bookmarkStart w:id="1524" w:name="_Toc82437310"/>
      <w:bookmarkStart w:id="1525" w:name="_Toc89944676"/>
      <w:bookmarkStart w:id="1526" w:name="_Toc98753694"/>
      <w:bookmarkStart w:id="1527" w:name="_Toc106179586"/>
      <w:bookmarkStart w:id="1528" w:name="_Toc106180097"/>
      <w:bookmarkStart w:id="1529" w:name="_Toc130395922"/>
      <w:bookmarkStart w:id="1530" w:name="_Toc137555196"/>
      <w:bookmarkStart w:id="1531" w:name="_Toc138856723"/>
      <w:bookmarkStart w:id="1532" w:name="_Toc138860582"/>
      <w:bookmarkStart w:id="1533" w:name="_Toc163217575"/>
      <w:bookmarkStart w:id="1534" w:name="_Toc187261347"/>
      <w:r w:rsidRPr="00BE5108">
        <w:rPr>
          <w:rFonts w:eastAsiaTheme="minorEastAsia"/>
        </w:rPr>
        <w:t>6.3.1.3.2</w:t>
      </w:r>
      <w:r w:rsidRPr="00BE5108">
        <w:rPr>
          <w:rFonts w:eastAsiaTheme="minorEastAsia"/>
        </w:rPr>
        <w:tab/>
        <w:t>Minimum requirement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535" w:name="_Toc73962814"/>
      <w:bookmarkStart w:id="1536" w:name="_Toc75259991"/>
      <w:bookmarkStart w:id="1537" w:name="_Toc75275532"/>
      <w:bookmarkStart w:id="1538" w:name="_Toc75276043"/>
      <w:bookmarkStart w:id="1539" w:name="_Toc76541542"/>
      <w:bookmarkStart w:id="1540" w:name="_Toc82437311"/>
      <w:bookmarkStart w:id="1541" w:name="_Toc89944677"/>
      <w:bookmarkStart w:id="1542" w:name="_Toc98753695"/>
      <w:bookmarkStart w:id="1543" w:name="_Toc106179587"/>
      <w:bookmarkStart w:id="1544" w:name="_Toc106180098"/>
      <w:bookmarkStart w:id="1545" w:name="_Toc130395923"/>
      <w:bookmarkStart w:id="1546" w:name="_Toc137555197"/>
      <w:bookmarkStart w:id="1547" w:name="_Toc138856724"/>
      <w:bookmarkStart w:id="1548" w:name="_Toc138860583"/>
      <w:bookmarkStart w:id="1549" w:name="_Toc163217576"/>
      <w:bookmarkStart w:id="1550" w:name="_Toc187261348"/>
      <w:r w:rsidRPr="00BE5108">
        <w:rPr>
          <w:rFonts w:eastAsiaTheme="minorEastAsia"/>
        </w:rPr>
        <w:t>6.3.1.3.3</w:t>
      </w:r>
      <w:r w:rsidRPr="00BE5108">
        <w:rPr>
          <w:rFonts w:eastAsiaTheme="minorEastAsia"/>
        </w:rPr>
        <w:tab/>
        <w:t>Test purpose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551" w:name="_Toc73962815"/>
      <w:bookmarkStart w:id="1552" w:name="_Toc75259992"/>
      <w:bookmarkStart w:id="1553" w:name="_Toc75275533"/>
      <w:bookmarkStart w:id="1554" w:name="_Toc75276044"/>
      <w:bookmarkStart w:id="1555" w:name="_Toc76541543"/>
      <w:bookmarkStart w:id="1556" w:name="_Toc82437312"/>
      <w:bookmarkStart w:id="1557" w:name="_Toc89944678"/>
      <w:bookmarkStart w:id="1558" w:name="_Toc98753696"/>
      <w:bookmarkStart w:id="1559" w:name="_Toc106179588"/>
      <w:bookmarkStart w:id="1560" w:name="_Toc106180099"/>
      <w:bookmarkStart w:id="1561" w:name="_Toc130395924"/>
      <w:bookmarkStart w:id="1562" w:name="_Toc137555198"/>
      <w:bookmarkStart w:id="1563" w:name="_Toc138856725"/>
      <w:bookmarkStart w:id="1564" w:name="_Toc138860584"/>
      <w:bookmarkStart w:id="1565" w:name="_Toc163217577"/>
      <w:bookmarkStart w:id="1566" w:name="_Toc187261349"/>
      <w:r w:rsidRPr="00BE5108">
        <w:rPr>
          <w:rFonts w:eastAsiaTheme="minorEastAsia"/>
        </w:rPr>
        <w:t>6.3.1.3.4</w:t>
      </w:r>
      <w:r w:rsidRPr="00BE5108">
        <w:rPr>
          <w:rFonts w:eastAsiaTheme="minorEastAsia"/>
        </w:rPr>
        <w:tab/>
        <w:t>Method of test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58F7AD8" w14:textId="77777777" w:rsidR="00AD1976" w:rsidRPr="00BE5108" w:rsidRDefault="00AD1976" w:rsidP="00AD1976">
      <w:pPr>
        <w:pStyle w:val="Heading6"/>
        <w:rPr>
          <w:rFonts w:eastAsiaTheme="minorEastAsia"/>
        </w:rPr>
      </w:pPr>
      <w:bookmarkStart w:id="1567" w:name="_Toc73962816"/>
      <w:bookmarkStart w:id="1568" w:name="_Toc75259993"/>
      <w:bookmarkStart w:id="1569" w:name="_Toc75275534"/>
      <w:bookmarkStart w:id="1570" w:name="_Toc75276045"/>
      <w:bookmarkStart w:id="1571" w:name="_Toc76541544"/>
      <w:bookmarkStart w:id="1572" w:name="_Toc82437313"/>
      <w:bookmarkStart w:id="1573" w:name="_Toc89944679"/>
      <w:bookmarkStart w:id="1574" w:name="_Toc98753697"/>
      <w:bookmarkStart w:id="1575" w:name="_Toc106179589"/>
      <w:bookmarkStart w:id="1576" w:name="_Toc106180100"/>
      <w:bookmarkStart w:id="1577" w:name="_Toc130395925"/>
      <w:bookmarkStart w:id="1578" w:name="_Toc137555199"/>
      <w:bookmarkStart w:id="1579" w:name="_Toc138856726"/>
      <w:bookmarkStart w:id="1580" w:name="_Toc138860585"/>
      <w:bookmarkStart w:id="1581" w:name="_Toc163217578"/>
      <w:bookmarkStart w:id="1582" w:name="_Toc187261350"/>
      <w:r w:rsidRPr="00BE5108">
        <w:rPr>
          <w:rFonts w:eastAsiaTheme="minorEastAsia"/>
        </w:rPr>
        <w:t>6.3.1.3.4.1</w:t>
      </w:r>
      <w:r w:rsidRPr="00BE5108">
        <w:rPr>
          <w:rFonts w:eastAsiaTheme="minorEastAsia"/>
        </w:rPr>
        <w:tab/>
        <w:t>Initial conditions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583" w:name="_Toc73962817"/>
      <w:bookmarkStart w:id="1584" w:name="_Toc75259994"/>
      <w:bookmarkStart w:id="1585" w:name="_Toc75275535"/>
      <w:bookmarkStart w:id="1586" w:name="_Toc75276046"/>
      <w:bookmarkStart w:id="1587" w:name="_Toc76541545"/>
      <w:bookmarkStart w:id="1588" w:name="_Toc82437314"/>
      <w:bookmarkStart w:id="1589" w:name="_Toc89944680"/>
      <w:bookmarkStart w:id="1590" w:name="_Toc98753698"/>
      <w:bookmarkStart w:id="1591" w:name="_Toc106179590"/>
      <w:bookmarkStart w:id="1592" w:name="_Toc106180101"/>
      <w:bookmarkStart w:id="1593" w:name="_Toc130395926"/>
      <w:bookmarkStart w:id="1594" w:name="_Toc137555200"/>
      <w:bookmarkStart w:id="1595" w:name="_Toc138856727"/>
      <w:bookmarkStart w:id="1596" w:name="_Toc138860586"/>
      <w:bookmarkStart w:id="1597" w:name="_Toc163217579"/>
      <w:bookmarkStart w:id="1598" w:name="_Toc187261351"/>
      <w:r w:rsidRPr="00BE5108">
        <w:rPr>
          <w:rFonts w:eastAsiaTheme="minorEastAsia"/>
        </w:rPr>
        <w:t>6.3.1.3.4.2</w:t>
      </w:r>
      <w:r w:rsidRPr="00BE5108">
        <w:rPr>
          <w:rFonts w:eastAsiaTheme="minorEastAsia"/>
        </w:rPr>
        <w:tab/>
        <w:t>Procedure</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599" w:name="_Toc73962818"/>
      <w:bookmarkStart w:id="1600" w:name="_Toc75259995"/>
      <w:bookmarkStart w:id="1601" w:name="_Toc75275536"/>
      <w:bookmarkStart w:id="1602" w:name="_Toc75276047"/>
      <w:bookmarkStart w:id="1603" w:name="_Toc76541546"/>
      <w:bookmarkStart w:id="1604" w:name="_Toc82437315"/>
      <w:bookmarkStart w:id="1605" w:name="_Toc89944681"/>
      <w:bookmarkStart w:id="1606" w:name="_Toc98753699"/>
      <w:bookmarkStart w:id="1607" w:name="_Toc106179591"/>
      <w:bookmarkStart w:id="1608" w:name="_Toc106180102"/>
      <w:bookmarkStart w:id="1609" w:name="_Toc130395927"/>
      <w:bookmarkStart w:id="1610" w:name="_Toc137555201"/>
      <w:bookmarkStart w:id="1611" w:name="_Toc138856728"/>
      <w:bookmarkStart w:id="1612" w:name="_Toc138860587"/>
      <w:bookmarkStart w:id="1613" w:name="_Toc163217580"/>
      <w:bookmarkStart w:id="1614" w:name="_Toc187261352"/>
      <w:r w:rsidRPr="00BE5108">
        <w:rPr>
          <w:rFonts w:eastAsiaTheme="minorEastAsia"/>
        </w:rPr>
        <w:t>6.3.1.3.5</w:t>
      </w:r>
      <w:r w:rsidRPr="00BE5108">
        <w:rPr>
          <w:rFonts w:eastAsiaTheme="minorEastAsia"/>
        </w:rPr>
        <w:tab/>
        <w:t>Test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615" w:name="_Toc73962819"/>
      <w:bookmarkStart w:id="1616" w:name="_Toc75259996"/>
      <w:bookmarkStart w:id="1617" w:name="_Toc75275537"/>
      <w:bookmarkStart w:id="1618" w:name="_Toc75276048"/>
      <w:bookmarkStart w:id="1619" w:name="_Toc76541547"/>
      <w:bookmarkStart w:id="1620" w:name="_Toc82437316"/>
      <w:bookmarkStart w:id="1621" w:name="_Toc89944682"/>
      <w:bookmarkStart w:id="1622" w:name="_Toc98753700"/>
      <w:bookmarkStart w:id="1623" w:name="_Toc106179592"/>
      <w:bookmarkStart w:id="1624" w:name="_Toc106180103"/>
      <w:bookmarkStart w:id="1625" w:name="_Toc130395928"/>
      <w:bookmarkStart w:id="1626" w:name="_Toc137555202"/>
      <w:bookmarkStart w:id="1627" w:name="_Toc138856729"/>
      <w:bookmarkStart w:id="1628" w:name="_Toc138860588"/>
      <w:bookmarkStart w:id="1629" w:name="_Toc163217581"/>
      <w:bookmarkStart w:id="1630" w:name="_Toc18726135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99C90BE" w14:textId="77777777" w:rsidR="00AD1976" w:rsidRPr="00BE5108" w:rsidRDefault="00AD1976" w:rsidP="00AD1976">
      <w:pPr>
        <w:pStyle w:val="Heading4"/>
        <w:rPr>
          <w:rFonts w:eastAsiaTheme="minorEastAsia"/>
          <w:lang w:eastAsia="zh-CN"/>
        </w:rPr>
      </w:pPr>
      <w:bookmarkStart w:id="1631" w:name="_Toc73962820"/>
      <w:bookmarkStart w:id="1632" w:name="_Toc75259997"/>
      <w:bookmarkStart w:id="1633" w:name="_Toc75275538"/>
      <w:bookmarkStart w:id="1634" w:name="_Toc75276049"/>
      <w:bookmarkStart w:id="1635" w:name="_Toc76541548"/>
      <w:bookmarkStart w:id="1636" w:name="_Toc82437317"/>
      <w:bookmarkStart w:id="1637" w:name="_Toc89944683"/>
      <w:bookmarkStart w:id="1638" w:name="_Toc98753701"/>
      <w:bookmarkStart w:id="1639" w:name="_Toc106179593"/>
      <w:bookmarkStart w:id="1640" w:name="_Toc106180104"/>
      <w:bookmarkStart w:id="1641" w:name="_Toc130395929"/>
      <w:bookmarkStart w:id="1642" w:name="_Toc137555203"/>
      <w:bookmarkStart w:id="1643" w:name="_Toc138856730"/>
      <w:bookmarkStart w:id="1644" w:name="_Toc138860589"/>
      <w:bookmarkStart w:id="1645" w:name="_Toc163217582"/>
      <w:bookmarkStart w:id="1646" w:name="_Toc187261354"/>
      <w:r w:rsidRPr="00BE5108">
        <w:rPr>
          <w:rFonts w:eastAsiaTheme="minorEastAsia"/>
        </w:rPr>
        <w:t>6.3.2.1</w:t>
      </w:r>
      <w:r w:rsidRPr="00BE5108">
        <w:rPr>
          <w:rFonts w:eastAsiaTheme="minorEastAsia"/>
        </w:rPr>
        <w:tab/>
        <w:t>Total power dynamic range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669B78A" w14:textId="77777777" w:rsidR="00AD1976" w:rsidRPr="00BE5108" w:rsidRDefault="00AD1976" w:rsidP="00AD1976">
      <w:pPr>
        <w:pStyle w:val="Heading5"/>
        <w:rPr>
          <w:rFonts w:eastAsiaTheme="minorEastAsia"/>
        </w:rPr>
      </w:pPr>
      <w:bookmarkStart w:id="1647" w:name="_Toc73962821"/>
      <w:bookmarkStart w:id="1648" w:name="_Toc75259998"/>
      <w:bookmarkStart w:id="1649" w:name="_Toc75275539"/>
      <w:bookmarkStart w:id="1650" w:name="_Toc75276050"/>
      <w:bookmarkStart w:id="1651" w:name="_Toc76541549"/>
      <w:bookmarkStart w:id="1652" w:name="_Toc82437318"/>
      <w:bookmarkStart w:id="1653" w:name="_Toc89944684"/>
      <w:bookmarkStart w:id="1654" w:name="_Toc98753702"/>
      <w:bookmarkStart w:id="1655" w:name="_Toc106179594"/>
      <w:bookmarkStart w:id="1656" w:name="_Toc106180105"/>
      <w:bookmarkStart w:id="1657" w:name="_Toc130395930"/>
      <w:bookmarkStart w:id="1658" w:name="_Toc137555204"/>
      <w:bookmarkStart w:id="1659" w:name="_Toc138856731"/>
      <w:bookmarkStart w:id="1660" w:name="_Toc138860590"/>
      <w:bookmarkStart w:id="1661" w:name="_Toc163217583"/>
      <w:bookmarkStart w:id="1662" w:name="_Toc187261355"/>
      <w:r w:rsidRPr="00BE5108">
        <w:rPr>
          <w:rFonts w:eastAsiaTheme="minorEastAsia"/>
        </w:rPr>
        <w:t>6.3.2.1.1</w:t>
      </w:r>
      <w:r w:rsidRPr="00BE5108">
        <w:rPr>
          <w:rFonts w:eastAsiaTheme="minorEastAsia"/>
        </w:rPr>
        <w:tab/>
        <w:t>Definition and applicability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663" w:name="_Toc73962822"/>
      <w:bookmarkStart w:id="1664" w:name="_Toc75259999"/>
      <w:bookmarkStart w:id="1665" w:name="_Toc75275540"/>
      <w:bookmarkStart w:id="1666" w:name="_Toc75276051"/>
      <w:bookmarkStart w:id="1667" w:name="_Toc76541550"/>
      <w:bookmarkStart w:id="1668" w:name="_Toc82437319"/>
      <w:bookmarkStart w:id="1669" w:name="_Toc89944685"/>
      <w:bookmarkStart w:id="1670" w:name="_Toc98753703"/>
      <w:bookmarkStart w:id="1671" w:name="_Toc106179595"/>
      <w:bookmarkStart w:id="1672" w:name="_Toc106180106"/>
      <w:bookmarkStart w:id="1673" w:name="_Toc130395931"/>
      <w:bookmarkStart w:id="1674" w:name="_Toc137555205"/>
      <w:bookmarkStart w:id="1675" w:name="_Toc138856732"/>
      <w:bookmarkStart w:id="1676" w:name="_Toc138860591"/>
      <w:bookmarkStart w:id="1677" w:name="_Toc163217584"/>
      <w:bookmarkStart w:id="1678" w:name="_Toc187261356"/>
      <w:r w:rsidRPr="00BE5108">
        <w:rPr>
          <w:rFonts w:eastAsiaTheme="minorEastAsia"/>
        </w:rPr>
        <w:t>6.3.2.1.2</w:t>
      </w:r>
      <w:r w:rsidRPr="00BE5108">
        <w:rPr>
          <w:rFonts w:eastAsiaTheme="minorEastAsia"/>
        </w:rPr>
        <w:tab/>
        <w:t>Minimum requirement</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679" w:name="_Toc73962823"/>
      <w:bookmarkStart w:id="1680" w:name="_Toc75260000"/>
      <w:bookmarkStart w:id="1681" w:name="_Toc75275541"/>
      <w:bookmarkStart w:id="1682" w:name="_Toc75276052"/>
      <w:bookmarkStart w:id="1683" w:name="_Toc76541551"/>
      <w:bookmarkStart w:id="1684" w:name="_Toc82437320"/>
      <w:bookmarkStart w:id="1685" w:name="_Toc89944686"/>
      <w:bookmarkStart w:id="1686" w:name="_Toc98753704"/>
      <w:bookmarkStart w:id="1687" w:name="_Toc106179596"/>
      <w:bookmarkStart w:id="1688" w:name="_Toc106180107"/>
      <w:bookmarkStart w:id="1689" w:name="_Toc130395932"/>
      <w:bookmarkStart w:id="1690" w:name="_Toc137555206"/>
      <w:bookmarkStart w:id="1691" w:name="_Toc138856733"/>
      <w:bookmarkStart w:id="1692" w:name="_Toc138860592"/>
      <w:bookmarkStart w:id="1693" w:name="_Toc163217585"/>
      <w:bookmarkStart w:id="1694" w:name="_Toc187261357"/>
      <w:r w:rsidRPr="00BE5108">
        <w:rPr>
          <w:rFonts w:eastAsiaTheme="minorEastAsia"/>
        </w:rPr>
        <w:t>6.3.2.1.3</w:t>
      </w:r>
      <w:r w:rsidRPr="00BE5108">
        <w:rPr>
          <w:rFonts w:eastAsiaTheme="minorEastAsia"/>
        </w:rPr>
        <w:tab/>
        <w:t>Test purpose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695" w:name="_Toc73962824"/>
      <w:bookmarkStart w:id="1696" w:name="_Toc75260001"/>
      <w:bookmarkStart w:id="1697" w:name="_Toc75275542"/>
      <w:bookmarkStart w:id="1698" w:name="_Toc75276053"/>
      <w:bookmarkStart w:id="1699" w:name="_Toc76541552"/>
      <w:bookmarkStart w:id="1700" w:name="_Toc82437321"/>
      <w:bookmarkStart w:id="1701" w:name="_Toc89944687"/>
      <w:bookmarkStart w:id="1702" w:name="_Toc98753705"/>
      <w:bookmarkStart w:id="1703" w:name="_Toc106179597"/>
      <w:bookmarkStart w:id="1704" w:name="_Toc106180108"/>
      <w:bookmarkStart w:id="1705" w:name="_Toc130395933"/>
      <w:bookmarkStart w:id="1706" w:name="_Toc137555207"/>
      <w:bookmarkStart w:id="1707" w:name="_Toc138856734"/>
      <w:bookmarkStart w:id="1708" w:name="_Toc138860593"/>
      <w:bookmarkStart w:id="1709" w:name="_Toc163217586"/>
      <w:bookmarkStart w:id="1710" w:name="_Toc187261358"/>
      <w:r w:rsidRPr="00BE5108">
        <w:rPr>
          <w:rFonts w:eastAsiaTheme="minorEastAsia"/>
        </w:rPr>
        <w:t>6.3.2.1.4</w:t>
      </w:r>
      <w:r w:rsidRPr="00BE5108">
        <w:rPr>
          <w:rFonts w:eastAsiaTheme="minorEastAsia"/>
        </w:rPr>
        <w:tab/>
        <w:t>Method of test</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AA2F871" w14:textId="77777777" w:rsidR="00AD1976" w:rsidRPr="00BE5108" w:rsidRDefault="00AD1976" w:rsidP="00AD1976">
      <w:pPr>
        <w:pStyle w:val="Heading6"/>
        <w:rPr>
          <w:rFonts w:eastAsiaTheme="minorEastAsia"/>
        </w:rPr>
      </w:pPr>
      <w:bookmarkStart w:id="1711" w:name="_Toc73962825"/>
      <w:bookmarkStart w:id="1712" w:name="_Toc75260002"/>
      <w:bookmarkStart w:id="1713" w:name="_Toc75275543"/>
      <w:bookmarkStart w:id="1714" w:name="_Toc75276054"/>
      <w:bookmarkStart w:id="1715" w:name="_Toc76541553"/>
      <w:bookmarkStart w:id="1716" w:name="_Toc82437322"/>
      <w:bookmarkStart w:id="1717" w:name="_Toc89944688"/>
      <w:bookmarkStart w:id="1718" w:name="_Toc98753706"/>
      <w:bookmarkStart w:id="1719" w:name="_Toc106179598"/>
      <w:bookmarkStart w:id="1720" w:name="_Toc106180109"/>
      <w:bookmarkStart w:id="1721" w:name="_Toc130395934"/>
      <w:bookmarkStart w:id="1722" w:name="_Toc137555208"/>
      <w:bookmarkStart w:id="1723" w:name="_Toc138856735"/>
      <w:bookmarkStart w:id="1724" w:name="_Toc138860594"/>
      <w:bookmarkStart w:id="1725" w:name="_Toc163217587"/>
      <w:bookmarkStart w:id="1726" w:name="_Toc187261359"/>
      <w:r w:rsidRPr="00BE5108">
        <w:rPr>
          <w:rFonts w:eastAsiaTheme="minorEastAsia"/>
        </w:rPr>
        <w:t>6.3.2.1.4.1</w:t>
      </w:r>
      <w:r w:rsidRPr="00BE5108">
        <w:rPr>
          <w:rFonts w:eastAsiaTheme="minorEastAsia"/>
        </w:rPr>
        <w:tab/>
        <w:t>Initial conditions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727" w:name="_Toc73962826"/>
      <w:bookmarkStart w:id="1728" w:name="_Toc75260003"/>
      <w:bookmarkStart w:id="1729" w:name="_Toc75275544"/>
      <w:bookmarkStart w:id="1730" w:name="_Toc75276055"/>
      <w:bookmarkStart w:id="1731" w:name="_Toc76541554"/>
      <w:bookmarkStart w:id="1732" w:name="_Toc82437323"/>
      <w:bookmarkStart w:id="1733" w:name="_Toc89944689"/>
      <w:bookmarkStart w:id="1734" w:name="_Toc98753707"/>
      <w:bookmarkStart w:id="1735" w:name="_Toc106179599"/>
      <w:bookmarkStart w:id="1736" w:name="_Toc106180110"/>
      <w:bookmarkStart w:id="1737" w:name="_Toc130395935"/>
      <w:bookmarkStart w:id="1738" w:name="_Toc137555209"/>
      <w:bookmarkStart w:id="1739" w:name="_Toc138856736"/>
      <w:bookmarkStart w:id="1740" w:name="_Toc138860595"/>
      <w:bookmarkStart w:id="1741" w:name="_Toc163217588"/>
      <w:bookmarkStart w:id="1742" w:name="_Toc187261360"/>
      <w:r w:rsidRPr="00BE5108">
        <w:rPr>
          <w:rFonts w:eastAsiaTheme="minorEastAsia"/>
        </w:rPr>
        <w:t>6.3.2.1.4.2</w:t>
      </w:r>
      <w:r w:rsidRPr="00BE5108">
        <w:rPr>
          <w:rFonts w:eastAsiaTheme="minorEastAsia"/>
        </w:rPr>
        <w:tab/>
        <w:t>Procedure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743" w:name="_Toc73962827"/>
      <w:bookmarkStart w:id="1744" w:name="_Toc75260004"/>
      <w:bookmarkStart w:id="1745" w:name="_Toc75275545"/>
      <w:bookmarkStart w:id="1746" w:name="_Toc75276056"/>
      <w:bookmarkStart w:id="1747" w:name="_Toc76541555"/>
      <w:bookmarkStart w:id="1748" w:name="_Toc82437324"/>
      <w:bookmarkStart w:id="1749" w:name="_Toc89944690"/>
      <w:bookmarkStart w:id="1750" w:name="_Toc98753708"/>
      <w:bookmarkStart w:id="1751" w:name="_Toc106179600"/>
      <w:bookmarkStart w:id="1752" w:name="_Toc106180111"/>
      <w:bookmarkStart w:id="1753" w:name="_Toc130395936"/>
      <w:bookmarkStart w:id="1754" w:name="_Toc137555210"/>
      <w:bookmarkStart w:id="1755" w:name="_Toc138856737"/>
      <w:bookmarkStart w:id="1756" w:name="_Toc138860596"/>
      <w:bookmarkStart w:id="1757" w:name="_Toc163217589"/>
      <w:bookmarkStart w:id="1758" w:name="_Toc187261361"/>
      <w:r w:rsidRPr="00BE5108">
        <w:rPr>
          <w:rFonts w:eastAsiaTheme="minorEastAsia"/>
        </w:rPr>
        <w:t>6.3.2.1.5</w:t>
      </w:r>
      <w:r w:rsidRPr="00BE5108">
        <w:rPr>
          <w:rFonts w:eastAsiaTheme="minorEastAsia"/>
        </w:rPr>
        <w:tab/>
        <w:t>Test requirements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508993C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3333F9">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759" w:name="_Toc73962828"/>
      <w:bookmarkStart w:id="1760" w:name="_Toc75260005"/>
      <w:bookmarkStart w:id="1761" w:name="_Toc75275546"/>
      <w:bookmarkStart w:id="1762" w:name="_Toc75276057"/>
      <w:bookmarkStart w:id="1763" w:name="_Toc76541556"/>
      <w:bookmarkStart w:id="1764" w:name="_Toc82437325"/>
      <w:bookmarkStart w:id="1765" w:name="_Toc89944691"/>
      <w:bookmarkStart w:id="1766" w:name="_Toc98753709"/>
      <w:bookmarkStart w:id="1767" w:name="_Toc106179601"/>
      <w:bookmarkStart w:id="1768" w:name="_Toc106180112"/>
      <w:bookmarkStart w:id="1769" w:name="_Toc130395937"/>
      <w:bookmarkStart w:id="1770" w:name="_Toc137555211"/>
      <w:bookmarkStart w:id="1771" w:name="_Toc138856738"/>
      <w:bookmarkStart w:id="1772" w:name="_Toc138860597"/>
      <w:bookmarkStart w:id="1773" w:name="_Toc163217590"/>
      <w:bookmarkStart w:id="1774" w:name="_Toc187261362"/>
      <w:r w:rsidRPr="00BE5108">
        <w:rPr>
          <w:rFonts w:eastAsia="MS Mincho"/>
        </w:rPr>
        <w:t>6.3.2.2</w:t>
      </w:r>
      <w:r w:rsidRPr="00BE5108">
        <w:rPr>
          <w:rFonts w:eastAsia="MS Mincho"/>
        </w:rPr>
        <w:tab/>
        <w:t>Relative power tolerance for local area IAB-MT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775" w:name="_Toc75260006"/>
      <w:bookmarkStart w:id="1776" w:name="_Toc75275547"/>
      <w:bookmarkStart w:id="1777" w:name="_Toc75276058"/>
      <w:bookmarkStart w:id="1778" w:name="_Toc76541557"/>
      <w:bookmarkStart w:id="1779" w:name="_Toc82437326"/>
      <w:bookmarkStart w:id="1780" w:name="_Toc89944692"/>
      <w:bookmarkStart w:id="1781" w:name="_Toc73962829"/>
      <w:bookmarkStart w:id="1782" w:name="_Toc98753710"/>
      <w:bookmarkStart w:id="1783" w:name="_Toc106179602"/>
      <w:bookmarkStart w:id="1784" w:name="_Toc106180113"/>
      <w:bookmarkStart w:id="1785" w:name="_Toc130395938"/>
      <w:bookmarkStart w:id="1786" w:name="_Toc137555212"/>
      <w:bookmarkStart w:id="1787" w:name="_Toc138856739"/>
      <w:bookmarkStart w:id="1788" w:name="_Toc138860598"/>
      <w:bookmarkStart w:id="1789" w:name="_Toc163217591"/>
      <w:bookmarkStart w:id="1790" w:name="_Toc187261363"/>
      <w:r w:rsidRPr="00BE5108">
        <w:rPr>
          <w:rFonts w:eastAsiaTheme="minorEastAsia"/>
        </w:rPr>
        <w:t>6.3.2.2.1</w:t>
      </w:r>
      <w:r w:rsidRPr="00BE5108">
        <w:rPr>
          <w:rFonts w:eastAsiaTheme="minorEastAsia"/>
        </w:rPr>
        <w:tab/>
        <w:t>Definition and applicability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791" w:name="_Toc73962830"/>
      <w:bookmarkStart w:id="1792" w:name="_Toc75260007"/>
      <w:bookmarkStart w:id="1793" w:name="_Toc75275548"/>
      <w:bookmarkStart w:id="1794" w:name="_Toc75276059"/>
      <w:bookmarkStart w:id="1795" w:name="_Toc76541558"/>
      <w:bookmarkStart w:id="1796" w:name="_Toc82437327"/>
      <w:bookmarkStart w:id="1797" w:name="_Toc89944693"/>
      <w:bookmarkStart w:id="1798" w:name="_Toc98753711"/>
      <w:bookmarkStart w:id="1799" w:name="_Toc106179603"/>
      <w:bookmarkStart w:id="1800" w:name="_Toc106180114"/>
      <w:bookmarkStart w:id="1801" w:name="_Toc130395939"/>
      <w:bookmarkStart w:id="1802" w:name="_Toc137555213"/>
      <w:bookmarkStart w:id="1803" w:name="_Toc138856740"/>
      <w:bookmarkStart w:id="1804" w:name="_Toc138860599"/>
      <w:bookmarkStart w:id="1805" w:name="_Toc163217592"/>
      <w:bookmarkStart w:id="1806" w:name="_Toc187261364"/>
      <w:r w:rsidRPr="00BE5108">
        <w:rPr>
          <w:rFonts w:eastAsiaTheme="minorEastAsia"/>
        </w:rPr>
        <w:t>6.3.2.2.2</w:t>
      </w:r>
      <w:r w:rsidRPr="00BE5108">
        <w:rPr>
          <w:rFonts w:eastAsiaTheme="minorEastAsia"/>
        </w:rPr>
        <w:tab/>
        <w:t>Minimum requirement</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807" w:name="_Toc73962831"/>
      <w:bookmarkStart w:id="1808" w:name="_Toc75260008"/>
      <w:bookmarkStart w:id="1809" w:name="_Toc75275549"/>
      <w:bookmarkStart w:id="1810" w:name="_Toc75276060"/>
      <w:bookmarkStart w:id="1811" w:name="_Toc76541559"/>
      <w:bookmarkStart w:id="1812" w:name="_Toc82437328"/>
      <w:bookmarkStart w:id="1813" w:name="_Toc89944694"/>
      <w:bookmarkStart w:id="1814" w:name="_Toc98753712"/>
      <w:bookmarkStart w:id="1815" w:name="_Toc106179604"/>
      <w:bookmarkStart w:id="1816" w:name="_Toc106180115"/>
      <w:bookmarkStart w:id="1817" w:name="_Toc130395940"/>
      <w:bookmarkStart w:id="1818" w:name="_Toc137555214"/>
      <w:bookmarkStart w:id="1819" w:name="_Toc138856741"/>
      <w:bookmarkStart w:id="1820" w:name="_Toc138860600"/>
      <w:bookmarkStart w:id="1821" w:name="_Toc163217593"/>
      <w:bookmarkStart w:id="1822" w:name="_Toc187261365"/>
      <w:r w:rsidRPr="00BE5108">
        <w:rPr>
          <w:rFonts w:eastAsiaTheme="minorEastAsia"/>
        </w:rPr>
        <w:t>6.3.2.2.3</w:t>
      </w:r>
      <w:r w:rsidRPr="00BE5108">
        <w:rPr>
          <w:rFonts w:eastAsiaTheme="minorEastAsia"/>
        </w:rPr>
        <w:tab/>
        <w:t>Test purpose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823" w:name="_Toc73962832"/>
      <w:bookmarkStart w:id="1824" w:name="_Toc75260009"/>
      <w:bookmarkStart w:id="1825" w:name="_Toc75275550"/>
      <w:bookmarkStart w:id="1826" w:name="_Toc75276061"/>
      <w:bookmarkStart w:id="1827" w:name="_Toc76541560"/>
      <w:bookmarkStart w:id="1828" w:name="_Toc82437329"/>
      <w:bookmarkStart w:id="1829" w:name="_Toc89944695"/>
      <w:bookmarkStart w:id="1830" w:name="_Toc98753713"/>
      <w:bookmarkStart w:id="1831" w:name="_Toc106179605"/>
      <w:bookmarkStart w:id="1832" w:name="_Toc106180116"/>
      <w:bookmarkStart w:id="1833" w:name="_Toc130395941"/>
      <w:bookmarkStart w:id="1834" w:name="_Toc137555215"/>
      <w:bookmarkStart w:id="1835" w:name="_Toc138856742"/>
      <w:bookmarkStart w:id="1836" w:name="_Toc138860601"/>
      <w:bookmarkStart w:id="1837" w:name="_Toc163217594"/>
      <w:bookmarkStart w:id="1838" w:name="_Toc187261366"/>
      <w:r w:rsidRPr="00BE5108">
        <w:rPr>
          <w:rFonts w:eastAsia="MS Mincho"/>
        </w:rPr>
        <w:t>6.3.2.3</w:t>
      </w:r>
      <w:r w:rsidRPr="00BE5108">
        <w:rPr>
          <w:rFonts w:eastAsia="MS Mincho"/>
        </w:rPr>
        <w:tab/>
        <w:t>Aggregate power tolerance for local area IAB-MT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53D573F" w14:textId="77777777" w:rsidR="00AD1976" w:rsidRPr="00BE5108" w:rsidRDefault="00AD1976" w:rsidP="00AD1976">
      <w:pPr>
        <w:pStyle w:val="Heading5"/>
        <w:rPr>
          <w:rFonts w:eastAsiaTheme="minorEastAsia"/>
        </w:rPr>
      </w:pPr>
      <w:bookmarkStart w:id="1839" w:name="_Toc73962833"/>
      <w:bookmarkStart w:id="1840" w:name="_Toc75260010"/>
      <w:bookmarkStart w:id="1841" w:name="_Toc75275551"/>
      <w:bookmarkStart w:id="1842" w:name="_Toc75276062"/>
      <w:bookmarkStart w:id="1843" w:name="_Toc76541561"/>
      <w:bookmarkStart w:id="1844" w:name="_Toc82437330"/>
      <w:bookmarkStart w:id="1845" w:name="_Toc89944696"/>
      <w:bookmarkStart w:id="1846" w:name="_Toc98753714"/>
      <w:bookmarkStart w:id="1847" w:name="_Toc106179606"/>
      <w:bookmarkStart w:id="1848" w:name="_Toc106180117"/>
      <w:bookmarkStart w:id="1849" w:name="_Toc130395942"/>
      <w:bookmarkStart w:id="1850" w:name="_Toc137555216"/>
      <w:bookmarkStart w:id="1851" w:name="_Toc138856743"/>
      <w:bookmarkStart w:id="1852" w:name="_Toc138860602"/>
      <w:bookmarkStart w:id="1853" w:name="_Toc163217595"/>
      <w:bookmarkStart w:id="1854" w:name="_Toc187261367"/>
      <w:r w:rsidRPr="00BE5108">
        <w:rPr>
          <w:rFonts w:eastAsiaTheme="minorEastAsia"/>
        </w:rPr>
        <w:t>6.3.2.3.1</w:t>
      </w:r>
      <w:r w:rsidRPr="00BE5108">
        <w:rPr>
          <w:rFonts w:eastAsiaTheme="minorEastAsia"/>
        </w:rPr>
        <w:tab/>
        <w:t>Definition and applicability</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855" w:name="_Toc73962834"/>
      <w:bookmarkStart w:id="1856" w:name="_Toc75260011"/>
      <w:bookmarkStart w:id="1857" w:name="_Toc75275552"/>
      <w:bookmarkStart w:id="1858" w:name="_Toc75276063"/>
      <w:bookmarkStart w:id="1859" w:name="_Toc76541562"/>
      <w:bookmarkStart w:id="1860" w:name="_Toc82437331"/>
      <w:bookmarkStart w:id="1861" w:name="_Toc89944697"/>
      <w:bookmarkStart w:id="1862" w:name="_Toc98753715"/>
      <w:bookmarkStart w:id="1863" w:name="_Toc106179607"/>
      <w:bookmarkStart w:id="1864" w:name="_Toc106180118"/>
      <w:bookmarkStart w:id="1865" w:name="_Toc130395943"/>
      <w:bookmarkStart w:id="1866" w:name="_Toc137555217"/>
      <w:bookmarkStart w:id="1867" w:name="_Toc138856744"/>
      <w:bookmarkStart w:id="1868" w:name="_Toc138860603"/>
      <w:bookmarkStart w:id="1869" w:name="_Toc163217596"/>
      <w:bookmarkStart w:id="1870" w:name="_Toc187261368"/>
      <w:r w:rsidRPr="00BE5108">
        <w:rPr>
          <w:rFonts w:eastAsiaTheme="minorEastAsia"/>
        </w:rPr>
        <w:lastRenderedPageBreak/>
        <w:t>6.3.2.3.2</w:t>
      </w:r>
      <w:r w:rsidRPr="00BE5108">
        <w:rPr>
          <w:rFonts w:eastAsiaTheme="minorEastAsia"/>
        </w:rP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871" w:name="_Toc73962835"/>
      <w:bookmarkStart w:id="1872" w:name="_Toc75260012"/>
      <w:bookmarkStart w:id="1873" w:name="_Toc75275553"/>
      <w:bookmarkStart w:id="1874" w:name="_Toc75276064"/>
      <w:bookmarkStart w:id="1875" w:name="_Toc76541563"/>
      <w:bookmarkStart w:id="1876" w:name="_Toc82437332"/>
      <w:bookmarkStart w:id="1877" w:name="_Toc89944698"/>
      <w:bookmarkStart w:id="1878" w:name="_Toc98753716"/>
      <w:bookmarkStart w:id="1879" w:name="_Toc106179608"/>
      <w:bookmarkStart w:id="1880" w:name="_Toc106180119"/>
      <w:bookmarkStart w:id="1881" w:name="_Toc130395944"/>
      <w:bookmarkStart w:id="1882" w:name="_Toc137555218"/>
      <w:bookmarkStart w:id="1883" w:name="_Toc138856745"/>
      <w:bookmarkStart w:id="1884" w:name="_Toc138860604"/>
      <w:bookmarkStart w:id="1885" w:name="_Toc163217597"/>
      <w:bookmarkStart w:id="1886" w:name="_Toc187261369"/>
      <w:r w:rsidRPr="00BE5108">
        <w:rPr>
          <w:rFonts w:eastAsiaTheme="minorEastAsia"/>
        </w:rPr>
        <w:t>6.3.2.3.3</w:t>
      </w:r>
      <w:r w:rsidRPr="00BE5108">
        <w:rPr>
          <w:rFonts w:eastAsiaTheme="minorEastAsia"/>
        </w:rPr>
        <w:tab/>
        <w:t>Test purpose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887" w:name="_Toc73962836"/>
      <w:bookmarkStart w:id="1888" w:name="_Toc75260013"/>
      <w:bookmarkStart w:id="1889" w:name="_Toc75275554"/>
      <w:bookmarkStart w:id="1890" w:name="_Toc75276065"/>
      <w:bookmarkStart w:id="1891" w:name="_Toc76541564"/>
      <w:bookmarkStart w:id="1892" w:name="_Toc82437333"/>
      <w:bookmarkStart w:id="1893" w:name="_Toc89944699"/>
      <w:bookmarkStart w:id="1894" w:name="_Toc98753717"/>
      <w:bookmarkStart w:id="1895" w:name="_Toc106179609"/>
      <w:bookmarkStart w:id="1896" w:name="_Toc106180120"/>
      <w:bookmarkStart w:id="1897" w:name="_Toc130395945"/>
      <w:bookmarkStart w:id="1898" w:name="_Toc137555219"/>
      <w:bookmarkStart w:id="1899" w:name="_Toc138856746"/>
      <w:bookmarkStart w:id="1900" w:name="_Toc138860605"/>
      <w:bookmarkStart w:id="1901" w:name="_Toc163217598"/>
      <w:bookmarkStart w:id="1902" w:name="_Toc187261370"/>
      <w:r w:rsidRPr="00BE5108">
        <w:rPr>
          <w:rFonts w:eastAsiaTheme="minorEastAsia"/>
        </w:rPr>
        <w:t>6.4</w:t>
      </w:r>
      <w:r w:rsidRPr="00BE5108">
        <w:rPr>
          <w:rFonts w:eastAsiaTheme="minorEastAsia"/>
        </w:rPr>
        <w:tab/>
        <w:t>Transmit ON/OFF power</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380D8BB" w14:textId="77777777" w:rsidR="008D3EE5" w:rsidRPr="00BE5108" w:rsidRDefault="008D3EE5" w:rsidP="00EF3135">
      <w:pPr>
        <w:pStyle w:val="Heading3"/>
        <w:rPr>
          <w:rFonts w:eastAsiaTheme="minorEastAsia"/>
        </w:rPr>
      </w:pPr>
      <w:bookmarkStart w:id="1903" w:name="_Toc73962837"/>
      <w:bookmarkStart w:id="1904" w:name="_Toc75260014"/>
      <w:bookmarkStart w:id="1905" w:name="_Toc75275555"/>
      <w:bookmarkStart w:id="1906" w:name="_Toc75276066"/>
      <w:bookmarkStart w:id="1907" w:name="_Toc76541565"/>
      <w:bookmarkStart w:id="1908" w:name="_Toc82437334"/>
      <w:bookmarkStart w:id="1909" w:name="_Toc89944700"/>
      <w:bookmarkStart w:id="1910" w:name="_Toc98753718"/>
      <w:bookmarkStart w:id="1911" w:name="_Toc106179610"/>
      <w:bookmarkStart w:id="1912" w:name="_Toc106180121"/>
      <w:bookmarkStart w:id="1913" w:name="_Toc130395946"/>
      <w:bookmarkStart w:id="1914" w:name="_Toc137555220"/>
      <w:bookmarkStart w:id="1915" w:name="_Toc138856747"/>
      <w:bookmarkStart w:id="1916" w:name="_Toc138860606"/>
      <w:bookmarkStart w:id="1917" w:name="_Toc163217599"/>
      <w:bookmarkStart w:id="1918" w:name="_Toc187261371"/>
      <w:r w:rsidRPr="00BE5108">
        <w:rPr>
          <w:rFonts w:eastAsiaTheme="minorEastAsia"/>
        </w:rPr>
        <w:t>6.4.1</w:t>
      </w:r>
      <w:r w:rsidRPr="00BE5108">
        <w:rPr>
          <w:rFonts w:eastAsiaTheme="minorEastAsia"/>
        </w:rPr>
        <w:tab/>
        <w:t>Transmitter OFF power</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10778F7" w14:textId="77777777" w:rsidR="008D3EE5" w:rsidRPr="00BE5108" w:rsidRDefault="008D3EE5" w:rsidP="00EF3135">
      <w:pPr>
        <w:pStyle w:val="Heading4"/>
        <w:rPr>
          <w:rFonts w:eastAsiaTheme="minorEastAsia"/>
        </w:rPr>
      </w:pPr>
      <w:bookmarkStart w:id="1919" w:name="_Toc73962838"/>
      <w:bookmarkStart w:id="1920" w:name="_Toc75260015"/>
      <w:bookmarkStart w:id="1921" w:name="_Toc75275556"/>
      <w:bookmarkStart w:id="1922" w:name="_Toc75276067"/>
      <w:bookmarkStart w:id="1923" w:name="_Toc76541566"/>
      <w:bookmarkStart w:id="1924" w:name="_Toc82437335"/>
      <w:bookmarkStart w:id="1925" w:name="_Toc89944701"/>
      <w:bookmarkStart w:id="1926" w:name="_Toc98753719"/>
      <w:bookmarkStart w:id="1927" w:name="_Toc106179611"/>
      <w:bookmarkStart w:id="1928" w:name="_Toc106180122"/>
      <w:bookmarkStart w:id="1929" w:name="_Toc130395947"/>
      <w:bookmarkStart w:id="1930" w:name="_Toc137555221"/>
      <w:bookmarkStart w:id="1931" w:name="_Toc138856748"/>
      <w:bookmarkStart w:id="1932" w:name="_Toc138860607"/>
      <w:bookmarkStart w:id="1933" w:name="_Toc163217600"/>
      <w:bookmarkStart w:id="1934" w:name="_Toc187261372"/>
      <w:r w:rsidRPr="00BE5108">
        <w:rPr>
          <w:rFonts w:eastAsiaTheme="minorEastAsia"/>
        </w:rPr>
        <w:t>6.4.1.1</w:t>
      </w:r>
      <w:r w:rsidRPr="00BE5108">
        <w:rPr>
          <w:rFonts w:eastAsiaTheme="minorEastAsia"/>
        </w:rPr>
        <w:tab/>
        <w:t>Definition and applicability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935" w:name="_Toc73962839"/>
      <w:bookmarkStart w:id="1936" w:name="_Toc75260016"/>
      <w:bookmarkStart w:id="1937" w:name="_Toc75275557"/>
      <w:bookmarkStart w:id="1938" w:name="_Toc75276068"/>
      <w:bookmarkStart w:id="1939" w:name="_Toc76541567"/>
      <w:bookmarkStart w:id="1940" w:name="_Toc82437336"/>
      <w:bookmarkStart w:id="1941" w:name="_Toc89944702"/>
      <w:bookmarkStart w:id="1942" w:name="_Toc98753720"/>
      <w:bookmarkStart w:id="1943" w:name="_Toc106179612"/>
      <w:bookmarkStart w:id="1944" w:name="_Toc106180123"/>
      <w:bookmarkStart w:id="1945" w:name="_Toc130395948"/>
      <w:bookmarkStart w:id="1946" w:name="_Toc137555222"/>
      <w:bookmarkStart w:id="1947" w:name="_Toc138856749"/>
      <w:bookmarkStart w:id="1948" w:name="_Toc138860608"/>
      <w:bookmarkStart w:id="1949" w:name="_Toc163217601"/>
      <w:bookmarkStart w:id="1950" w:name="_Toc187261373"/>
      <w:r w:rsidRPr="00BE5108">
        <w:rPr>
          <w:rFonts w:eastAsiaTheme="minorEastAsia"/>
        </w:rPr>
        <w:t>6.4.1.2</w:t>
      </w:r>
      <w:r w:rsidRPr="00BE5108">
        <w:rPr>
          <w:rFonts w:eastAsiaTheme="minorEastAsia"/>
        </w:rPr>
        <w:tab/>
        <w:t>Minimum requirement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951" w:name="_Toc73962840"/>
      <w:bookmarkStart w:id="1952" w:name="_Toc75260017"/>
      <w:bookmarkStart w:id="1953" w:name="_Toc75275558"/>
      <w:bookmarkStart w:id="1954" w:name="_Toc75276069"/>
      <w:bookmarkStart w:id="1955" w:name="_Toc76541568"/>
      <w:bookmarkStart w:id="1956" w:name="_Toc82437337"/>
      <w:bookmarkStart w:id="1957" w:name="_Toc89944703"/>
      <w:bookmarkStart w:id="1958" w:name="_Toc98753721"/>
      <w:bookmarkStart w:id="1959" w:name="_Toc106179613"/>
      <w:bookmarkStart w:id="1960" w:name="_Toc106180124"/>
      <w:bookmarkStart w:id="1961" w:name="_Toc130395949"/>
      <w:bookmarkStart w:id="1962" w:name="_Toc137555223"/>
      <w:bookmarkStart w:id="1963" w:name="_Toc138856750"/>
      <w:bookmarkStart w:id="1964" w:name="_Toc138860609"/>
      <w:bookmarkStart w:id="1965" w:name="_Toc163217602"/>
      <w:bookmarkStart w:id="1966" w:name="_Toc187261374"/>
      <w:r w:rsidRPr="00BE5108">
        <w:rPr>
          <w:rFonts w:eastAsiaTheme="minorEastAsia"/>
        </w:rPr>
        <w:t>6.4.1.3</w:t>
      </w:r>
      <w:r w:rsidRPr="00BE5108">
        <w:rPr>
          <w:rFonts w:eastAsiaTheme="minorEastAsia"/>
        </w:rPr>
        <w:tab/>
        <w:t>Test purpose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967" w:name="_Toc73962841"/>
      <w:bookmarkStart w:id="1968" w:name="_Toc75260018"/>
      <w:bookmarkStart w:id="1969" w:name="_Toc75275559"/>
      <w:bookmarkStart w:id="1970" w:name="_Toc75276070"/>
      <w:bookmarkStart w:id="1971" w:name="_Toc76541569"/>
      <w:bookmarkStart w:id="1972" w:name="_Toc82437338"/>
      <w:bookmarkStart w:id="1973" w:name="_Toc89944704"/>
      <w:bookmarkStart w:id="1974" w:name="_Toc98753722"/>
      <w:bookmarkStart w:id="1975" w:name="_Toc106179614"/>
      <w:bookmarkStart w:id="1976" w:name="_Toc106180125"/>
      <w:bookmarkStart w:id="1977" w:name="_Toc130395950"/>
      <w:bookmarkStart w:id="1978" w:name="_Toc137555224"/>
      <w:bookmarkStart w:id="1979" w:name="_Toc138856751"/>
      <w:bookmarkStart w:id="1980" w:name="_Toc138860610"/>
      <w:bookmarkStart w:id="1981" w:name="_Toc163217603"/>
      <w:bookmarkStart w:id="1982" w:name="_Toc187261375"/>
      <w:r w:rsidRPr="00BE5108">
        <w:rPr>
          <w:rFonts w:eastAsiaTheme="minorEastAsia"/>
        </w:rPr>
        <w:t>6.4.1.4</w:t>
      </w:r>
      <w:r w:rsidRPr="00BE5108">
        <w:rPr>
          <w:rFonts w:eastAsiaTheme="minorEastAsia"/>
        </w:rPr>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983" w:name="_Toc73962842"/>
      <w:bookmarkStart w:id="1984" w:name="_Toc75260019"/>
      <w:bookmarkStart w:id="1985" w:name="_Toc75275560"/>
      <w:bookmarkStart w:id="1986" w:name="_Toc75276071"/>
      <w:bookmarkStart w:id="1987" w:name="_Toc76541570"/>
      <w:bookmarkStart w:id="1988" w:name="_Toc82437339"/>
      <w:bookmarkStart w:id="1989" w:name="_Toc89944705"/>
      <w:bookmarkStart w:id="1990" w:name="_Toc98753723"/>
      <w:bookmarkStart w:id="1991" w:name="_Toc106179615"/>
      <w:bookmarkStart w:id="1992" w:name="_Toc106180126"/>
      <w:bookmarkStart w:id="1993" w:name="_Toc130395951"/>
      <w:bookmarkStart w:id="1994" w:name="_Toc137555225"/>
      <w:bookmarkStart w:id="1995" w:name="_Toc138856752"/>
      <w:bookmarkStart w:id="1996" w:name="_Toc138860611"/>
      <w:bookmarkStart w:id="1997" w:name="_Toc163217604"/>
      <w:bookmarkStart w:id="1998" w:name="_Toc187261376"/>
      <w:r w:rsidRPr="00BE5108">
        <w:rPr>
          <w:rFonts w:eastAsiaTheme="minorEastAsia"/>
        </w:rPr>
        <w:t>6.4.1.5</w:t>
      </w:r>
      <w:r w:rsidRPr="00BE5108">
        <w:rPr>
          <w:rFonts w:eastAsiaTheme="minorEastAsia"/>
        </w:rPr>
        <w:tab/>
        <w:t>Test requirements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999" w:name="_Toc73962843"/>
      <w:bookmarkStart w:id="2000" w:name="_Toc75260020"/>
      <w:bookmarkStart w:id="2001" w:name="_Toc75275561"/>
      <w:bookmarkStart w:id="2002" w:name="_Toc75276072"/>
      <w:bookmarkStart w:id="2003" w:name="_Toc76541571"/>
      <w:bookmarkStart w:id="2004" w:name="_Toc82437340"/>
      <w:bookmarkStart w:id="2005" w:name="_Toc89944706"/>
      <w:bookmarkStart w:id="2006" w:name="_Toc98753724"/>
      <w:bookmarkStart w:id="2007" w:name="_Toc106179616"/>
      <w:bookmarkStart w:id="2008" w:name="_Toc106180127"/>
      <w:bookmarkStart w:id="2009" w:name="_Toc130395952"/>
      <w:bookmarkStart w:id="2010" w:name="_Toc137555226"/>
      <w:bookmarkStart w:id="2011" w:name="_Toc138856753"/>
      <w:bookmarkStart w:id="2012" w:name="_Toc138860612"/>
      <w:bookmarkStart w:id="2013" w:name="_Toc163217605"/>
      <w:bookmarkStart w:id="2014" w:name="_Toc187261377"/>
      <w:r w:rsidRPr="00BE5108">
        <w:rPr>
          <w:rFonts w:eastAsiaTheme="minorEastAsia"/>
        </w:rPr>
        <w:t>6.4.2</w:t>
      </w:r>
      <w:r w:rsidRPr="00BE5108">
        <w:rPr>
          <w:rFonts w:eastAsiaTheme="minorEastAsia"/>
        </w:rPr>
        <w:tab/>
        <w:t>Transmitter transient period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9C3DFF5" w14:textId="77777777" w:rsidR="008D3EE5" w:rsidRPr="00BE5108" w:rsidRDefault="008D3EE5" w:rsidP="00EF3135">
      <w:pPr>
        <w:pStyle w:val="Heading4"/>
        <w:rPr>
          <w:rFonts w:eastAsiaTheme="minorEastAsia"/>
        </w:rPr>
      </w:pPr>
      <w:bookmarkStart w:id="2015" w:name="_Toc73962844"/>
      <w:bookmarkStart w:id="2016" w:name="_Toc75260021"/>
      <w:bookmarkStart w:id="2017" w:name="_Toc75275562"/>
      <w:bookmarkStart w:id="2018" w:name="_Toc75276073"/>
      <w:bookmarkStart w:id="2019" w:name="_Toc76541572"/>
      <w:bookmarkStart w:id="2020" w:name="_Toc82437341"/>
      <w:bookmarkStart w:id="2021" w:name="_Toc89944707"/>
      <w:bookmarkStart w:id="2022" w:name="_Toc98753725"/>
      <w:bookmarkStart w:id="2023" w:name="_Toc106179617"/>
      <w:bookmarkStart w:id="2024" w:name="_Toc106180128"/>
      <w:bookmarkStart w:id="2025" w:name="_Toc130395953"/>
      <w:bookmarkStart w:id="2026" w:name="_Toc137555227"/>
      <w:bookmarkStart w:id="2027" w:name="_Toc138856754"/>
      <w:bookmarkStart w:id="2028" w:name="_Toc138860613"/>
      <w:bookmarkStart w:id="2029" w:name="_Toc163217606"/>
      <w:bookmarkStart w:id="2030" w:name="_Toc187261378"/>
      <w:r w:rsidRPr="00BE5108">
        <w:rPr>
          <w:rFonts w:eastAsiaTheme="minorEastAsia"/>
        </w:rPr>
        <w:t>6.4.2.1</w:t>
      </w:r>
      <w:r w:rsidRPr="00BE5108">
        <w:rPr>
          <w:rFonts w:eastAsiaTheme="minorEastAsia"/>
        </w:rPr>
        <w:tab/>
        <w:t>Definition and applicability</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031" w:name="_Toc73962845"/>
      <w:bookmarkStart w:id="2032" w:name="_Toc75260022"/>
      <w:bookmarkStart w:id="2033" w:name="_Toc75275563"/>
      <w:bookmarkStart w:id="2034" w:name="_Toc75276074"/>
      <w:bookmarkStart w:id="2035" w:name="_Toc76541573"/>
      <w:bookmarkStart w:id="2036" w:name="_Toc82437342"/>
      <w:bookmarkStart w:id="2037" w:name="_Toc89944708"/>
      <w:bookmarkStart w:id="2038" w:name="_Toc98753726"/>
      <w:bookmarkStart w:id="2039" w:name="_Toc106179618"/>
      <w:bookmarkStart w:id="2040" w:name="_Toc106180129"/>
      <w:bookmarkStart w:id="2041" w:name="_Toc130395954"/>
      <w:bookmarkStart w:id="2042" w:name="_Toc137555228"/>
      <w:bookmarkStart w:id="2043" w:name="_Toc138856755"/>
      <w:bookmarkStart w:id="2044" w:name="_Toc138860614"/>
      <w:bookmarkStart w:id="2045" w:name="_Toc163217607"/>
      <w:bookmarkStart w:id="2046" w:name="_Toc187261379"/>
      <w:r w:rsidRPr="00BE5108">
        <w:rPr>
          <w:rFonts w:eastAsiaTheme="minorEastAsia"/>
        </w:rPr>
        <w:t>6.4.2.2</w:t>
      </w:r>
      <w:r w:rsidRPr="00BE5108">
        <w:rPr>
          <w:rFonts w:eastAsiaTheme="minorEastAsia"/>
        </w:rPr>
        <w:tab/>
        <w:t>Minimum requirement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047" w:name="_Toc73962846"/>
      <w:bookmarkStart w:id="2048" w:name="_Toc75260023"/>
      <w:bookmarkStart w:id="2049" w:name="_Toc75275564"/>
      <w:bookmarkStart w:id="2050" w:name="_Toc75276075"/>
      <w:bookmarkStart w:id="2051" w:name="_Toc76541574"/>
      <w:bookmarkStart w:id="2052" w:name="_Toc82437343"/>
      <w:bookmarkStart w:id="2053" w:name="_Toc89944709"/>
      <w:bookmarkStart w:id="2054" w:name="_Toc98753727"/>
      <w:bookmarkStart w:id="2055" w:name="_Toc106179619"/>
      <w:bookmarkStart w:id="2056" w:name="_Toc106180130"/>
      <w:bookmarkStart w:id="2057" w:name="_Toc130395955"/>
      <w:bookmarkStart w:id="2058" w:name="_Toc137555229"/>
      <w:bookmarkStart w:id="2059" w:name="_Toc138856756"/>
      <w:bookmarkStart w:id="2060" w:name="_Toc138860615"/>
      <w:bookmarkStart w:id="2061" w:name="_Toc163217608"/>
      <w:bookmarkStart w:id="2062" w:name="_Toc187261380"/>
      <w:r w:rsidRPr="00BE5108">
        <w:rPr>
          <w:rFonts w:eastAsiaTheme="minorEastAsia"/>
        </w:rPr>
        <w:t>6.4.2.3</w:t>
      </w:r>
      <w:r w:rsidRPr="00BE5108">
        <w:rPr>
          <w:rFonts w:eastAsiaTheme="minorEastAsia"/>
        </w:rPr>
        <w:tab/>
        <w:t>Test purpose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063" w:name="_Toc73962847"/>
      <w:bookmarkStart w:id="2064" w:name="_Toc75260024"/>
      <w:bookmarkStart w:id="2065" w:name="_Toc75275565"/>
      <w:bookmarkStart w:id="2066" w:name="_Toc75276076"/>
      <w:bookmarkStart w:id="2067" w:name="_Toc76541575"/>
      <w:bookmarkStart w:id="2068" w:name="_Toc82437344"/>
      <w:bookmarkStart w:id="2069" w:name="_Toc89944710"/>
      <w:bookmarkStart w:id="2070" w:name="_Toc98753728"/>
      <w:bookmarkStart w:id="2071" w:name="_Toc106179620"/>
      <w:bookmarkStart w:id="2072" w:name="_Toc106180131"/>
      <w:bookmarkStart w:id="2073" w:name="_Toc130395956"/>
      <w:bookmarkStart w:id="2074" w:name="_Toc137555230"/>
      <w:bookmarkStart w:id="2075" w:name="_Toc138856757"/>
      <w:bookmarkStart w:id="2076" w:name="_Toc138860616"/>
      <w:bookmarkStart w:id="2077" w:name="_Toc163217609"/>
      <w:bookmarkStart w:id="2078" w:name="_Toc187261381"/>
      <w:r w:rsidRPr="00BE5108">
        <w:rPr>
          <w:rFonts w:eastAsiaTheme="minorEastAsia"/>
        </w:rPr>
        <w:t>6.4.2.4</w:t>
      </w:r>
      <w:r w:rsidRPr="00BE5108">
        <w:rPr>
          <w:rFonts w:eastAsiaTheme="minorEastAsia"/>
        </w:rPr>
        <w:tab/>
        <w:t>Method of test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0A0D6E83" w14:textId="77777777" w:rsidR="008D3EE5" w:rsidRPr="00BE5108" w:rsidRDefault="008D3EE5" w:rsidP="00EF3135">
      <w:pPr>
        <w:pStyle w:val="Heading5"/>
        <w:rPr>
          <w:rFonts w:eastAsiaTheme="minorEastAsia"/>
        </w:rPr>
      </w:pPr>
      <w:bookmarkStart w:id="2079" w:name="_Toc73962848"/>
      <w:bookmarkStart w:id="2080" w:name="_Toc75260025"/>
      <w:bookmarkStart w:id="2081" w:name="_Toc75275566"/>
      <w:bookmarkStart w:id="2082" w:name="_Toc75276077"/>
      <w:bookmarkStart w:id="2083" w:name="_Toc76541576"/>
      <w:bookmarkStart w:id="2084" w:name="_Toc82437345"/>
      <w:bookmarkStart w:id="2085" w:name="_Toc89944711"/>
      <w:bookmarkStart w:id="2086" w:name="_Toc98753729"/>
      <w:bookmarkStart w:id="2087" w:name="_Toc106179621"/>
      <w:bookmarkStart w:id="2088" w:name="_Toc106180132"/>
      <w:bookmarkStart w:id="2089" w:name="_Toc130395957"/>
      <w:bookmarkStart w:id="2090" w:name="_Toc137555231"/>
      <w:bookmarkStart w:id="2091" w:name="_Toc138856758"/>
      <w:bookmarkStart w:id="2092" w:name="_Toc138860617"/>
      <w:bookmarkStart w:id="2093" w:name="_Toc163217610"/>
      <w:bookmarkStart w:id="2094" w:name="_Toc187261382"/>
      <w:r w:rsidRPr="00BE5108">
        <w:rPr>
          <w:rFonts w:eastAsiaTheme="minorEastAsia"/>
        </w:rPr>
        <w:t>6.4.2.4.1</w:t>
      </w:r>
      <w:r w:rsidRPr="00BE5108">
        <w:rPr>
          <w:rFonts w:eastAsiaTheme="minorEastAsia"/>
        </w:rPr>
        <w:tab/>
        <w:t>Initial conditions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095" w:name="_Toc73962849"/>
      <w:bookmarkStart w:id="2096" w:name="_Toc75260026"/>
      <w:bookmarkStart w:id="2097" w:name="_Toc75275567"/>
      <w:bookmarkStart w:id="2098" w:name="_Toc75276078"/>
      <w:bookmarkStart w:id="2099" w:name="_Toc76541577"/>
      <w:bookmarkStart w:id="2100" w:name="_Toc82437346"/>
      <w:bookmarkStart w:id="2101" w:name="_Toc89944712"/>
      <w:bookmarkStart w:id="2102" w:name="_Toc98753730"/>
      <w:bookmarkStart w:id="2103" w:name="_Toc106179622"/>
      <w:bookmarkStart w:id="2104" w:name="_Toc106180133"/>
      <w:bookmarkStart w:id="2105" w:name="_Toc130395958"/>
      <w:bookmarkStart w:id="2106" w:name="_Toc137555232"/>
      <w:bookmarkStart w:id="2107" w:name="_Toc138856759"/>
      <w:bookmarkStart w:id="2108" w:name="_Toc138860618"/>
      <w:bookmarkStart w:id="2109" w:name="_Toc163217611"/>
      <w:bookmarkStart w:id="2110" w:name="_Toc187261383"/>
      <w:r w:rsidRPr="00BE5108">
        <w:rPr>
          <w:rFonts w:eastAsiaTheme="minorEastAsia"/>
        </w:rPr>
        <w:lastRenderedPageBreak/>
        <w:t>6.4.2.4.2</w:t>
      </w:r>
      <w:r w:rsidRPr="00BE5108">
        <w:rPr>
          <w:rFonts w:eastAsiaTheme="minorEastAsia"/>
        </w:rPr>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111" w:name="_Toc73962850"/>
      <w:bookmarkStart w:id="2112" w:name="_Toc75260027"/>
      <w:bookmarkStart w:id="2113" w:name="_Toc75275568"/>
      <w:bookmarkStart w:id="2114" w:name="_Toc75276079"/>
      <w:bookmarkStart w:id="2115" w:name="_Toc76541578"/>
      <w:bookmarkStart w:id="2116" w:name="_Toc82437347"/>
      <w:bookmarkStart w:id="2117" w:name="_Toc89944713"/>
      <w:bookmarkStart w:id="2118" w:name="_Toc98753731"/>
      <w:bookmarkStart w:id="2119" w:name="_Toc106179623"/>
      <w:bookmarkStart w:id="2120" w:name="_Toc106180134"/>
      <w:bookmarkStart w:id="2121" w:name="_Toc130395959"/>
      <w:bookmarkStart w:id="2122" w:name="_Toc137555233"/>
      <w:bookmarkStart w:id="2123" w:name="_Toc138856760"/>
      <w:bookmarkStart w:id="2124" w:name="_Toc138860619"/>
      <w:bookmarkStart w:id="2125" w:name="_Toc163217612"/>
      <w:bookmarkStart w:id="2126" w:name="_Toc187261384"/>
      <w:r w:rsidRPr="00BE5108">
        <w:rPr>
          <w:rFonts w:eastAsiaTheme="minorEastAsia"/>
        </w:rPr>
        <w:t>6.4.2.5</w:t>
      </w:r>
      <w:r w:rsidRPr="00BE5108">
        <w:rPr>
          <w:rFonts w:eastAsiaTheme="minorEastAsia"/>
        </w:rPr>
        <w:tab/>
        <w:t>Test requirements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2127" w:name="_Toc73962851"/>
      <w:bookmarkStart w:id="2128" w:name="_Toc75260028"/>
      <w:bookmarkStart w:id="2129" w:name="_Toc75275569"/>
      <w:bookmarkStart w:id="2130" w:name="_Toc75276080"/>
      <w:bookmarkStart w:id="2131" w:name="_Toc76541579"/>
      <w:bookmarkStart w:id="2132" w:name="_Toc82437348"/>
      <w:bookmarkStart w:id="2133" w:name="_Toc89944714"/>
      <w:bookmarkStart w:id="2134" w:name="_Toc98753732"/>
      <w:bookmarkStart w:id="2135" w:name="_Toc106179624"/>
      <w:bookmarkStart w:id="2136" w:name="_Toc106180135"/>
      <w:bookmarkStart w:id="2137" w:name="_Toc130395960"/>
      <w:bookmarkStart w:id="2138" w:name="_Toc137555234"/>
      <w:bookmarkStart w:id="2139" w:name="_Toc138856761"/>
      <w:bookmarkStart w:id="2140" w:name="_Toc138860620"/>
      <w:bookmarkStart w:id="2141" w:name="_Toc163217613"/>
      <w:bookmarkStart w:id="2142" w:name="_Toc187261385"/>
      <w:r w:rsidRPr="00BE5108">
        <w:rPr>
          <w:rFonts w:eastAsiaTheme="minorEastAsia"/>
        </w:rPr>
        <w:t>6.5</w:t>
      </w:r>
      <w:r w:rsidRPr="00BE5108">
        <w:rPr>
          <w:rFonts w:eastAsiaTheme="minorEastAsia"/>
        </w:rPr>
        <w:tab/>
        <w:t>Transmitted signal quality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1B147E21" w14:textId="77777777" w:rsidR="00AD1976" w:rsidRPr="00BE5108" w:rsidRDefault="00AD1976" w:rsidP="00EF3135">
      <w:pPr>
        <w:pStyle w:val="Heading3"/>
        <w:rPr>
          <w:rFonts w:eastAsiaTheme="minorEastAsia"/>
        </w:rPr>
      </w:pPr>
      <w:bookmarkStart w:id="2143" w:name="_Toc73962852"/>
      <w:bookmarkStart w:id="2144" w:name="_Toc75260029"/>
      <w:bookmarkStart w:id="2145" w:name="_Toc75275570"/>
      <w:bookmarkStart w:id="2146" w:name="_Toc75276081"/>
      <w:bookmarkStart w:id="2147" w:name="_Toc76541580"/>
      <w:bookmarkStart w:id="2148" w:name="_Toc82437349"/>
      <w:bookmarkStart w:id="2149" w:name="_Toc89944715"/>
      <w:bookmarkStart w:id="2150" w:name="_Toc98753733"/>
      <w:bookmarkStart w:id="2151" w:name="_Toc106179625"/>
      <w:bookmarkStart w:id="2152" w:name="_Toc106180136"/>
      <w:bookmarkStart w:id="2153" w:name="_Toc130395961"/>
      <w:bookmarkStart w:id="2154" w:name="_Toc137555235"/>
      <w:bookmarkStart w:id="2155" w:name="_Toc138856762"/>
      <w:bookmarkStart w:id="2156" w:name="_Toc138860621"/>
      <w:bookmarkStart w:id="2157" w:name="_Toc163217614"/>
      <w:bookmarkStart w:id="2158" w:name="_Toc187261386"/>
      <w:r w:rsidRPr="00BE5108">
        <w:rPr>
          <w:rFonts w:eastAsiaTheme="minorEastAsia"/>
        </w:rPr>
        <w:t>6.5.1</w:t>
      </w:r>
      <w:r w:rsidRPr="00BE5108">
        <w:rPr>
          <w:rFonts w:eastAsiaTheme="minorEastAsia"/>
        </w:rPr>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159" w:name="_Toc73962853"/>
      <w:bookmarkStart w:id="2160" w:name="_Toc75260030"/>
      <w:bookmarkStart w:id="2161" w:name="_Toc75275571"/>
      <w:bookmarkStart w:id="2162" w:name="_Toc75276082"/>
      <w:bookmarkStart w:id="2163" w:name="_Toc76541581"/>
      <w:bookmarkStart w:id="2164" w:name="_Toc82437350"/>
      <w:bookmarkStart w:id="2165" w:name="_Toc89944716"/>
      <w:bookmarkStart w:id="2166" w:name="_Toc98753734"/>
      <w:bookmarkStart w:id="2167" w:name="_Toc106179626"/>
      <w:bookmarkStart w:id="2168" w:name="_Toc106180137"/>
      <w:bookmarkStart w:id="2169" w:name="_Toc130395962"/>
      <w:bookmarkStart w:id="2170" w:name="_Toc137555236"/>
      <w:bookmarkStart w:id="2171" w:name="_Toc138856763"/>
      <w:bookmarkStart w:id="2172" w:name="_Toc138860622"/>
      <w:bookmarkStart w:id="2173" w:name="_Toc163217615"/>
      <w:bookmarkStart w:id="2174" w:name="_Toc187261387"/>
      <w:r w:rsidRPr="00BE5108">
        <w:rPr>
          <w:rFonts w:eastAsiaTheme="minorEastAsia"/>
        </w:rPr>
        <w:lastRenderedPageBreak/>
        <w:t>6.5.2</w:t>
      </w:r>
      <w:r w:rsidRPr="00BE5108">
        <w:rPr>
          <w:rFonts w:eastAsiaTheme="minorEastAsia"/>
        </w:rPr>
        <w:tab/>
        <w:t>Frequency error</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EA62D97" w14:textId="77777777" w:rsidR="00AD1976" w:rsidRPr="00BE5108" w:rsidRDefault="00AD1976" w:rsidP="00EF3135">
      <w:pPr>
        <w:pStyle w:val="Heading4"/>
        <w:rPr>
          <w:rFonts w:eastAsiaTheme="minorEastAsia"/>
        </w:rPr>
      </w:pPr>
      <w:bookmarkStart w:id="2175" w:name="_Toc73962854"/>
      <w:bookmarkStart w:id="2176" w:name="_Toc75260031"/>
      <w:bookmarkStart w:id="2177" w:name="_Toc75275572"/>
      <w:bookmarkStart w:id="2178" w:name="_Toc75276083"/>
      <w:bookmarkStart w:id="2179" w:name="_Toc76541582"/>
      <w:bookmarkStart w:id="2180" w:name="_Toc82437351"/>
      <w:bookmarkStart w:id="2181" w:name="_Toc89944717"/>
      <w:bookmarkStart w:id="2182" w:name="_Toc98753735"/>
      <w:bookmarkStart w:id="2183" w:name="_Toc106179627"/>
      <w:bookmarkStart w:id="2184" w:name="_Toc106180138"/>
      <w:bookmarkStart w:id="2185" w:name="_Toc130395963"/>
      <w:bookmarkStart w:id="2186" w:name="_Toc137555237"/>
      <w:bookmarkStart w:id="2187" w:name="_Toc138856764"/>
      <w:bookmarkStart w:id="2188" w:name="_Toc138860623"/>
      <w:bookmarkStart w:id="2189" w:name="_Toc163217616"/>
      <w:bookmarkStart w:id="2190" w:name="_Toc187261388"/>
      <w:r w:rsidRPr="00BE5108">
        <w:t>6.5.2.1</w:t>
      </w:r>
      <w:r w:rsidRPr="00BE5108">
        <w:tab/>
      </w:r>
      <w:r w:rsidRPr="00BE5108">
        <w:rPr>
          <w:rFonts w:eastAsiaTheme="minorEastAsia" w:hint="eastAsia"/>
        </w:rPr>
        <w:t>IAB-DU frequency error</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82FD498" w14:textId="218C48F0" w:rsidR="00AD1976" w:rsidRPr="00BE5108" w:rsidRDefault="00AD1976" w:rsidP="00EF3135">
      <w:pPr>
        <w:pStyle w:val="Heading5"/>
        <w:rPr>
          <w:rFonts w:eastAsiaTheme="minorEastAsia"/>
        </w:rPr>
      </w:pPr>
      <w:bookmarkStart w:id="2191" w:name="_Toc73962855"/>
      <w:bookmarkStart w:id="2192" w:name="_Toc75260032"/>
      <w:bookmarkStart w:id="2193" w:name="_Toc75275573"/>
      <w:bookmarkStart w:id="2194" w:name="_Toc75276084"/>
      <w:bookmarkStart w:id="2195" w:name="_Toc76541583"/>
      <w:bookmarkStart w:id="2196" w:name="_Toc82437352"/>
      <w:bookmarkStart w:id="2197" w:name="_Toc89944718"/>
      <w:bookmarkStart w:id="2198" w:name="_Toc98753736"/>
      <w:bookmarkStart w:id="2199" w:name="_Toc106179628"/>
      <w:bookmarkStart w:id="2200" w:name="_Toc106180139"/>
      <w:bookmarkStart w:id="2201" w:name="_Toc130395964"/>
      <w:bookmarkStart w:id="2202" w:name="_Toc137555238"/>
      <w:bookmarkStart w:id="2203" w:name="_Toc138856765"/>
      <w:bookmarkStart w:id="2204" w:name="_Toc138860624"/>
      <w:bookmarkStart w:id="2205" w:name="_Toc163217617"/>
      <w:bookmarkStart w:id="2206" w:name="_Toc18726138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207" w:name="_Toc73962856"/>
      <w:bookmarkStart w:id="2208" w:name="_Toc75260033"/>
      <w:bookmarkStart w:id="2209" w:name="_Toc75275574"/>
      <w:bookmarkStart w:id="2210" w:name="_Toc75276085"/>
      <w:bookmarkStart w:id="2211" w:name="_Toc76541584"/>
      <w:bookmarkStart w:id="2212" w:name="_Toc82437353"/>
      <w:bookmarkStart w:id="2213" w:name="_Toc89944719"/>
      <w:bookmarkStart w:id="2214" w:name="_Toc98753737"/>
      <w:bookmarkStart w:id="2215" w:name="_Toc106179629"/>
      <w:bookmarkStart w:id="2216" w:name="_Toc106180140"/>
      <w:bookmarkStart w:id="2217" w:name="_Toc130395965"/>
      <w:bookmarkStart w:id="2218" w:name="_Toc137555239"/>
      <w:bookmarkStart w:id="2219" w:name="_Toc138856766"/>
      <w:bookmarkStart w:id="2220" w:name="_Toc138860625"/>
      <w:bookmarkStart w:id="2221" w:name="_Toc163217618"/>
      <w:bookmarkStart w:id="2222" w:name="_Toc18726139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223" w:name="_Toc73962857"/>
      <w:bookmarkStart w:id="2224" w:name="_Toc75260034"/>
      <w:bookmarkStart w:id="2225" w:name="_Toc75275575"/>
      <w:bookmarkStart w:id="2226" w:name="_Toc75276086"/>
      <w:bookmarkStart w:id="2227" w:name="_Toc76541585"/>
      <w:bookmarkStart w:id="2228" w:name="_Toc82437354"/>
      <w:bookmarkStart w:id="2229" w:name="_Toc89944720"/>
      <w:bookmarkStart w:id="2230" w:name="_Toc98753738"/>
      <w:bookmarkStart w:id="2231" w:name="_Toc106179630"/>
      <w:bookmarkStart w:id="2232" w:name="_Toc106180141"/>
      <w:bookmarkStart w:id="2233" w:name="_Toc130395966"/>
      <w:bookmarkStart w:id="2234" w:name="_Toc137555240"/>
      <w:bookmarkStart w:id="2235" w:name="_Toc138856767"/>
      <w:bookmarkStart w:id="2236" w:name="_Toc138860626"/>
      <w:bookmarkStart w:id="2237" w:name="_Toc163217619"/>
      <w:bookmarkStart w:id="2238" w:name="_Toc18726139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239" w:name="_Toc73962858"/>
      <w:bookmarkStart w:id="2240" w:name="_Toc75260035"/>
      <w:bookmarkStart w:id="2241" w:name="_Toc75275576"/>
      <w:bookmarkStart w:id="2242" w:name="_Toc75276087"/>
      <w:bookmarkStart w:id="2243" w:name="_Toc76541586"/>
      <w:bookmarkStart w:id="2244" w:name="_Toc82437355"/>
      <w:bookmarkStart w:id="2245" w:name="_Toc89944721"/>
      <w:bookmarkStart w:id="2246" w:name="_Toc98753739"/>
      <w:bookmarkStart w:id="2247" w:name="_Toc106179631"/>
      <w:bookmarkStart w:id="2248" w:name="_Toc106180142"/>
      <w:bookmarkStart w:id="2249" w:name="_Toc130395967"/>
      <w:bookmarkStart w:id="2250" w:name="_Toc137555241"/>
      <w:bookmarkStart w:id="2251" w:name="_Toc138856768"/>
      <w:bookmarkStart w:id="2252" w:name="_Toc138860627"/>
      <w:bookmarkStart w:id="2253" w:name="_Toc163217620"/>
      <w:bookmarkStart w:id="2254" w:name="_Toc18726139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255" w:name="_Toc73962859"/>
      <w:bookmarkStart w:id="2256" w:name="_Toc75260036"/>
      <w:bookmarkStart w:id="2257" w:name="_Toc75275577"/>
      <w:bookmarkStart w:id="2258" w:name="_Toc75276088"/>
      <w:bookmarkStart w:id="2259" w:name="_Toc76541587"/>
      <w:bookmarkStart w:id="2260" w:name="_Toc82437356"/>
      <w:bookmarkStart w:id="2261" w:name="_Toc89944722"/>
      <w:bookmarkStart w:id="2262" w:name="_Toc98753740"/>
      <w:bookmarkStart w:id="2263" w:name="_Toc106179632"/>
      <w:bookmarkStart w:id="2264" w:name="_Toc106180143"/>
      <w:bookmarkStart w:id="2265" w:name="_Toc130395968"/>
      <w:bookmarkStart w:id="2266" w:name="_Toc137555242"/>
      <w:bookmarkStart w:id="2267" w:name="_Toc138856769"/>
      <w:bookmarkStart w:id="2268" w:name="_Toc138860628"/>
      <w:bookmarkStart w:id="2269" w:name="_Toc163217621"/>
      <w:bookmarkStart w:id="2270" w:name="_Toc18726139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271" w:name="_Toc73962860"/>
      <w:bookmarkStart w:id="2272" w:name="_Toc75260037"/>
      <w:bookmarkStart w:id="2273" w:name="_Toc75275578"/>
      <w:bookmarkStart w:id="2274" w:name="_Toc75276089"/>
      <w:bookmarkStart w:id="2275" w:name="_Toc76541588"/>
      <w:bookmarkStart w:id="2276" w:name="_Toc82437357"/>
      <w:bookmarkStart w:id="2277" w:name="_Toc89944723"/>
      <w:bookmarkStart w:id="2278" w:name="_Toc98753741"/>
      <w:bookmarkStart w:id="2279" w:name="_Toc106179633"/>
      <w:bookmarkStart w:id="2280" w:name="_Toc106180144"/>
      <w:bookmarkStart w:id="2281" w:name="_Toc130395969"/>
      <w:bookmarkStart w:id="2282" w:name="_Toc137555243"/>
      <w:bookmarkStart w:id="2283" w:name="_Toc138856770"/>
      <w:bookmarkStart w:id="2284" w:name="_Toc138860629"/>
      <w:bookmarkStart w:id="2285" w:name="_Toc163217622"/>
      <w:bookmarkStart w:id="2286" w:name="_Toc187261394"/>
      <w:r w:rsidRPr="00BE5108">
        <w:t>6.5.2.</w:t>
      </w:r>
      <w:r w:rsidRPr="00BE5108">
        <w:rPr>
          <w:rFonts w:eastAsiaTheme="minorEastAsia" w:hint="eastAsia"/>
        </w:rPr>
        <w:t>2</w:t>
      </w:r>
      <w:r w:rsidRPr="00BE5108">
        <w:tab/>
      </w:r>
      <w:r w:rsidRPr="00BE5108">
        <w:rPr>
          <w:rFonts w:eastAsiaTheme="minorEastAsia" w:hint="eastAsia"/>
        </w:rPr>
        <w:t>IAB-MT frequency error</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D25EC8A" w14:textId="77777777" w:rsidR="00AD1976" w:rsidRPr="00BE5108" w:rsidRDefault="00AD1976" w:rsidP="00EF3135">
      <w:pPr>
        <w:pStyle w:val="Heading5"/>
        <w:rPr>
          <w:rFonts w:eastAsiaTheme="minorEastAsia"/>
        </w:rPr>
      </w:pPr>
      <w:bookmarkStart w:id="2287" w:name="_Toc73962861"/>
      <w:bookmarkStart w:id="2288" w:name="_Toc75260038"/>
      <w:bookmarkStart w:id="2289" w:name="_Toc75275579"/>
      <w:bookmarkStart w:id="2290" w:name="_Toc75276090"/>
      <w:bookmarkStart w:id="2291" w:name="_Toc76541589"/>
      <w:bookmarkStart w:id="2292" w:name="_Toc82437358"/>
      <w:bookmarkStart w:id="2293" w:name="_Toc89944724"/>
      <w:bookmarkStart w:id="2294" w:name="_Toc98753742"/>
      <w:bookmarkStart w:id="2295" w:name="_Toc106179634"/>
      <w:bookmarkStart w:id="2296" w:name="_Toc106180145"/>
      <w:bookmarkStart w:id="2297" w:name="_Toc130395970"/>
      <w:bookmarkStart w:id="2298" w:name="_Toc137555244"/>
      <w:bookmarkStart w:id="2299" w:name="_Toc138856771"/>
      <w:bookmarkStart w:id="2300" w:name="_Toc138860630"/>
      <w:bookmarkStart w:id="2301" w:name="_Toc163217623"/>
      <w:bookmarkStart w:id="2302" w:name="_Toc18726139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303" w:name="_Toc73962862"/>
      <w:bookmarkStart w:id="2304" w:name="_Toc75260039"/>
      <w:bookmarkStart w:id="2305" w:name="_Toc75275580"/>
      <w:bookmarkStart w:id="2306" w:name="_Toc75276091"/>
      <w:bookmarkStart w:id="2307" w:name="_Toc76541590"/>
      <w:bookmarkStart w:id="2308" w:name="_Toc82437359"/>
      <w:bookmarkStart w:id="2309" w:name="_Toc89944725"/>
      <w:bookmarkStart w:id="2310" w:name="_Toc98753743"/>
      <w:bookmarkStart w:id="2311" w:name="_Toc106179635"/>
      <w:bookmarkStart w:id="2312" w:name="_Toc106180146"/>
      <w:bookmarkStart w:id="2313" w:name="_Toc130395971"/>
      <w:bookmarkStart w:id="2314" w:name="_Toc137555245"/>
      <w:bookmarkStart w:id="2315" w:name="_Toc138856772"/>
      <w:bookmarkStart w:id="2316" w:name="_Toc138860631"/>
      <w:bookmarkStart w:id="2317" w:name="_Toc163217624"/>
      <w:bookmarkStart w:id="2318" w:name="_Toc18726139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319" w:name="_Toc73962863"/>
      <w:bookmarkStart w:id="2320" w:name="_Toc75260040"/>
      <w:bookmarkStart w:id="2321" w:name="_Toc75275581"/>
      <w:bookmarkStart w:id="2322" w:name="_Toc75276092"/>
      <w:bookmarkStart w:id="2323" w:name="_Toc76541591"/>
      <w:bookmarkStart w:id="2324" w:name="_Toc82437360"/>
      <w:bookmarkStart w:id="2325" w:name="_Toc89944726"/>
      <w:bookmarkStart w:id="2326" w:name="_Toc98753744"/>
      <w:bookmarkStart w:id="2327" w:name="_Toc106179636"/>
      <w:bookmarkStart w:id="2328" w:name="_Toc106180147"/>
      <w:bookmarkStart w:id="2329" w:name="_Toc130395972"/>
      <w:bookmarkStart w:id="2330" w:name="_Toc137555246"/>
      <w:bookmarkStart w:id="2331" w:name="_Toc138856773"/>
      <w:bookmarkStart w:id="2332" w:name="_Toc138860632"/>
      <w:bookmarkStart w:id="2333" w:name="_Toc163217625"/>
      <w:bookmarkStart w:id="2334" w:name="_Toc18726139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335" w:name="_Toc73962864"/>
      <w:bookmarkStart w:id="2336" w:name="_Toc75260041"/>
      <w:bookmarkStart w:id="2337" w:name="_Toc75275582"/>
      <w:bookmarkStart w:id="2338" w:name="_Toc75276093"/>
      <w:bookmarkStart w:id="2339" w:name="_Toc76541592"/>
      <w:bookmarkStart w:id="2340" w:name="_Toc82437361"/>
      <w:bookmarkStart w:id="2341" w:name="_Toc89944727"/>
      <w:bookmarkStart w:id="2342" w:name="_Toc98753745"/>
      <w:bookmarkStart w:id="2343" w:name="_Toc106179637"/>
      <w:bookmarkStart w:id="2344" w:name="_Toc106180148"/>
      <w:bookmarkStart w:id="2345" w:name="_Toc130395973"/>
      <w:bookmarkStart w:id="2346" w:name="_Toc137555247"/>
      <w:bookmarkStart w:id="2347" w:name="_Toc138856774"/>
      <w:bookmarkStart w:id="2348" w:name="_Toc138860633"/>
      <w:bookmarkStart w:id="2349" w:name="_Toc163217626"/>
      <w:bookmarkStart w:id="2350" w:name="_Toc187261398"/>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351" w:name="_Toc73962865"/>
      <w:bookmarkStart w:id="2352" w:name="_Toc75260042"/>
      <w:bookmarkStart w:id="2353" w:name="_Toc75275583"/>
      <w:bookmarkStart w:id="2354" w:name="_Toc75276094"/>
      <w:bookmarkStart w:id="2355" w:name="_Toc76541593"/>
      <w:bookmarkStart w:id="2356" w:name="_Toc82437362"/>
      <w:bookmarkStart w:id="2357" w:name="_Toc89944728"/>
      <w:bookmarkStart w:id="2358" w:name="_Toc98753746"/>
      <w:bookmarkStart w:id="2359" w:name="_Toc106179638"/>
      <w:bookmarkStart w:id="2360" w:name="_Toc106180149"/>
      <w:bookmarkStart w:id="2361" w:name="_Toc130395974"/>
      <w:bookmarkStart w:id="2362" w:name="_Toc137555248"/>
      <w:bookmarkStart w:id="2363" w:name="_Toc138856775"/>
      <w:bookmarkStart w:id="2364" w:name="_Toc138860634"/>
      <w:bookmarkStart w:id="2365" w:name="_Toc163217627"/>
      <w:bookmarkStart w:id="2366" w:name="_Toc18726139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367" w:name="_Toc73962866"/>
      <w:bookmarkStart w:id="2368" w:name="_Toc75260043"/>
      <w:bookmarkStart w:id="2369" w:name="_Toc75275584"/>
      <w:bookmarkStart w:id="2370" w:name="_Toc75276095"/>
      <w:bookmarkStart w:id="2371" w:name="_Toc76541594"/>
      <w:bookmarkStart w:id="2372" w:name="_Toc82437363"/>
      <w:bookmarkStart w:id="2373" w:name="_Toc89944729"/>
      <w:bookmarkStart w:id="2374" w:name="_Toc98753747"/>
      <w:bookmarkStart w:id="2375" w:name="_Toc106179639"/>
      <w:bookmarkStart w:id="2376" w:name="_Toc106180150"/>
      <w:bookmarkStart w:id="2377" w:name="_Toc130395975"/>
      <w:bookmarkStart w:id="2378" w:name="_Toc137555249"/>
      <w:bookmarkStart w:id="2379" w:name="_Toc138856776"/>
      <w:bookmarkStart w:id="2380" w:name="_Toc138860635"/>
      <w:bookmarkStart w:id="2381" w:name="_Toc163217628"/>
      <w:bookmarkStart w:id="2382" w:name="_Toc187261400"/>
      <w:r w:rsidRPr="00BE5108">
        <w:rPr>
          <w:rFonts w:eastAsiaTheme="minorEastAsia"/>
        </w:rPr>
        <w:t>6.5.3</w:t>
      </w:r>
      <w:r w:rsidRPr="00BE5108">
        <w:rPr>
          <w:rFonts w:eastAsiaTheme="minorEastAsia"/>
        </w:rPr>
        <w:tab/>
        <w:t>Modulation quality</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D398AA6" w14:textId="77777777" w:rsidR="00AD1976" w:rsidRPr="00BE5108" w:rsidRDefault="00AD1976" w:rsidP="00EF3135">
      <w:pPr>
        <w:pStyle w:val="Heading4"/>
        <w:rPr>
          <w:rFonts w:eastAsiaTheme="minorEastAsia"/>
          <w:lang w:eastAsia="ja-JP"/>
        </w:rPr>
      </w:pPr>
      <w:bookmarkStart w:id="2383" w:name="_Toc73962867"/>
      <w:bookmarkStart w:id="2384" w:name="_Toc75260044"/>
      <w:bookmarkStart w:id="2385" w:name="_Toc75275585"/>
      <w:bookmarkStart w:id="2386" w:name="_Toc75276096"/>
      <w:bookmarkStart w:id="2387" w:name="_Toc76541595"/>
      <w:bookmarkStart w:id="2388" w:name="_Toc82437364"/>
      <w:bookmarkStart w:id="2389" w:name="_Toc89944730"/>
      <w:bookmarkStart w:id="2390" w:name="_Toc98753748"/>
      <w:bookmarkStart w:id="2391" w:name="_Toc106179640"/>
      <w:bookmarkStart w:id="2392" w:name="_Toc106180151"/>
      <w:bookmarkStart w:id="2393" w:name="_Toc130395976"/>
      <w:bookmarkStart w:id="2394" w:name="_Toc137555250"/>
      <w:bookmarkStart w:id="2395" w:name="_Toc138856777"/>
      <w:bookmarkStart w:id="2396" w:name="_Toc138860636"/>
      <w:bookmarkStart w:id="2397" w:name="_Toc163217629"/>
      <w:bookmarkStart w:id="2398" w:name="_Toc187261401"/>
      <w:r w:rsidRPr="00BE5108">
        <w:rPr>
          <w:rFonts w:eastAsiaTheme="minorEastAsia"/>
        </w:rPr>
        <w:t>6.5.3.1</w:t>
      </w:r>
      <w:r w:rsidRPr="00BE5108">
        <w:rPr>
          <w:rFonts w:eastAsiaTheme="minorEastAsia"/>
        </w:rPr>
        <w:tab/>
        <w:t>Definition and applicability</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399" w:name="_Toc73962868"/>
      <w:bookmarkStart w:id="2400" w:name="_Toc75260045"/>
      <w:bookmarkStart w:id="2401" w:name="_Toc75275586"/>
      <w:bookmarkStart w:id="2402" w:name="_Toc75276097"/>
      <w:bookmarkStart w:id="2403" w:name="_Toc76541596"/>
      <w:bookmarkStart w:id="2404" w:name="_Toc82437365"/>
      <w:bookmarkStart w:id="2405" w:name="_Toc89944731"/>
      <w:bookmarkStart w:id="2406" w:name="_Toc98753749"/>
      <w:bookmarkStart w:id="2407" w:name="_Toc106179641"/>
      <w:bookmarkStart w:id="2408" w:name="_Toc106180152"/>
      <w:bookmarkStart w:id="2409" w:name="_Toc130395977"/>
      <w:bookmarkStart w:id="2410" w:name="_Toc137555251"/>
      <w:bookmarkStart w:id="2411" w:name="_Toc138856778"/>
      <w:bookmarkStart w:id="2412" w:name="_Toc138860637"/>
      <w:bookmarkStart w:id="2413" w:name="_Toc163217630"/>
      <w:bookmarkStart w:id="2414" w:name="_Toc187261402"/>
      <w:r w:rsidRPr="00BE5108">
        <w:rPr>
          <w:rFonts w:eastAsiaTheme="minorEastAsia"/>
        </w:rPr>
        <w:t>6.5.3.2</w:t>
      </w:r>
      <w:r w:rsidRPr="00BE5108">
        <w:rPr>
          <w:rFonts w:eastAsiaTheme="minorEastAsia"/>
        </w:rPr>
        <w:tab/>
        <w:t>Minimum Requirement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415" w:name="_Toc73962869"/>
      <w:bookmarkStart w:id="2416" w:name="_Toc75260046"/>
      <w:bookmarkStart w:id="2417" w:name="_Toc75275587"/>
      <w:bookmarkStart w:id="2418" w:name="_Toc75276098"/>
      <w:bookmarkStart w:id="2419" w:name="_Toc76541597"/>
      <w:bookmarkStart w:id="2420" w:name="_Toc82437366"/>
      <w:bookmarkStart w:id="2421" w:name="_Toc89944732"/>
      <w:bookmarkStart w:id="2422" w:name="_Toc98753750"/>
      <w:bookmarkStart w:id="2423" w:name="_Toc106179642"/>
      <w:bookmarkStart w:id="2424" w:name="_Toc106180153"/>
      <w:bookmarkStart w:id="2425" w:name="_Toc130395978"/>
      <w:bookmarkStart w:id="2426" w:name="_Toc137555252"/>
      <w:bookmarkStart w:id="2427" w:name="_Toc138856779"/>
      <w:bookmarkStart w:id="2428" w:name="_Toc138860638"/>
      <w:bookmarkStart w:id="2429" w:name="_Toc163217631"/>
      <w:bookmarkStart w:id="2430" w:name="_Toc187261403"/>
      <w:r w:rsidRPr="00BE5108">
        <w:rPr>
          <w:rFonts w:eastAsiaTheme="minorEastAsia"/>
        </w:rPr>
        <w:t>6.5.3.3</w:t>
      </w:r>
      <w:r w:rsidRPr="00BE5108">
        <w:rPr>
          <w:rFonts w:eastAsiaTheme="minorEastAsia"/>
        </w:rPr>
        <w:tab/>
        <w:t>Test purpose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431" w:name="_Toc73962870"/>
      <w:bookmarkStart w:id="2432" w:name="_Toc75260047"/>
      <w:bookmarkStart w:id="2433" w:name="_Toc75275588"/>
      <w:bookmarkStart w:id="2434" w:name="_Toc75276099"/>
      <w:bookmarkStart w:id="2435" w:name="_Toc76541598"/>
      <w:bookmarkStart w:id="2436" w:name="_Toc82437367"/>
      <w:bookmarkStart w:id="2437" w:name="_Toc89944733"/>
      <w:bookmarkStart w:id="2438" w:name="_Toc98753751"/>
      <w:bookmarkStart w:id="2439" w:name="_Toc106179643"/>
      <w:bookmarkStart w:id="2440" w:name="_Toc106180154"/>
      <w:bookmarkStart w:id="2441" w:name="_Toc130395979"/>
      <w:bookmarkStart w:id="2442" w:name="_Toc137555253"/>
      <w:bookmarkStart w:id="2443" w:name="_Toc138856780"/>
      <w:bookmarkStart w:id="2444" w:name="_Toc138860639"/>
      <w:bookmarkStart w:id="2445" w:name="_Toc163217632"/>
      <w:bookmarkStart w:id="2446" w:name="_Toc187261404"/>
      <w:r w:rsidRPr="00BE5108">
        <w:rPr>
          <w:rFonts w:eastAsiaTheme="minorEastAsia"/>
        </w:rPr>
        <w:t>6.5.3.4</w:t>
      </w:r>
      <w:r w:rsidRPr="00BE5108">
        <w:rPr>
          <w:rFonts w:eastAsiaTheme="minorEastAsia"/>
        </w:rPr>
        <w:tab/>
        <w:t>Method of test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8903429" w14:textId="77777777" w:rsidR="00AD1976" w:rsidRPr="00BE5108" w:rsidRDefault="00AD1976" w:rsidP="00EF3135">
      <w:pPr>
        <w:pStyle w:val="Heading5"/>
        <w:rPr>
          <w:rFonts w:eastAsiaTheme="minorEastAsia"/>
        </w:rPr>
      </w:pPr>
      <w:bookmarkStart w:id="2447" w:name="_Toc73962871"/>
      <w:bookmarkStart w:id="2448" w:name="_Toc75260048"/>
      <w:bookmarkStart w:id="2449" w:name="_Toc75275589"/>
      <w:bookmarkStart w:id="2450" w:name="_Toc75276100"/>
      <w:bookmarkStart w:id="2451" w:name="_Toc76541599"/>
      <w:bookmarkStart w:id="2452" w:name="_Toc82437368"/>
      <w:bookmarkStart w:id="2453" w:name="_Toc89944734"/>
      <w:bookmarkStart w:id="2454" w:name="_Toc98753752"/>
      <w:bookmarkStart w:id="2455" w:name="_Toc106179644"/>
      <w:bookmarkStart w:id="2456" w:name="_Toc106180155"/>
      <w:bookmarkStart w:id="2457" w:name="_Toc130395980"/>
      <w:bookmarkStart w:id="2458" w:name="_Toc137555254"/>
      <w:bookmarkStart w:id="2459" w:name="_Toc138856781"/>
      <w:bookmarkStart w:id="2460" w:name="_Toc138860640"/>
      <w:bookmarkStart w:id="2461" w:name="_Toc163217633"/>
      <w:bookmarkStart w:id="2462" w:name="_Toc187261405"/>
      <w:r w:rsidRPr="00BE5108">
        <w:rPr>
          <w:rFonts w:eastAsiaTheme="minorEastAsia"/>
        </w:rPr>
        <w:t>6.5.3.4.1</w:t>
      </w:r>
      <w:r w:rsidRPr="00BE5108">
        <w:rPr>
          <w:rFonts w:eastAsiaTheme="minorEastAsia"/>
        </w:rPr>
        <w:tab/>
        <w:t>Initial conditions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463" w:name="_Toc73962872"/>
      <w:bookmarkStart w:id="2464" w:name="_Toc75260049"/>
      <w:bookmarkStart w:id="2465" w:name="_Toc75275590"/>
      <w:bookmarkStart w:id="2466" w:name="_Toc75276101"/>
      <w:bookmarkStart w:id="2467" w:name="_Toc76541600"/>
      <w:bookmarkStart w:id="2468" w:name="_Toc82437369"/>
      <w:bookmarkStart w:id="2469" w:name="_Toc89944735"/>
      <w:bookmarkStart w:id="2470" w:name="_Toc98753753"/>
      <w:bookmarkStart w:id="2471" w:name="_Toc106179645"/>
      <w:bookmarkStart w:id="2472" w:name="_Toc106180156"/>
      <w:bookmarkStart w:id="2473" w:name="_Toc130395981"/>
      <w:bookmarkStart w:id="2474" w:name="_Toc137555255"/>
      <w:bookmarkStart w:id="2475" w:name="_Toc138856782"/>
      <w:bookmarkStart w:id="2476" w:name="_Toc138860641"/>
      <w:bookmarkStart w:id="2477" w:name="_Toc163217634"/>
      <w:bookmarkStart w:id="2478" w:name="_Toc18726140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479" w:name="_Toc73962873"/>
      <w:bookmarkStart w:id="2480" w:name="_Toc75260050"/>
      <w:bookmarkStart w:id="2481" w:name="_Toc75275591"/>
      <w:bookmarkStart w:id="2482" w:name="_Toc75276102"/>
      <w:bookmarkStart w:id="2483" w:name="_Toc76541601"/>
      <w:bookmarkStart w:id="2484" w:name="_Toc82437370"/>
      <w:bookmarkStart w:id="2485" w:name="_Toc89944736"/>
      <w:bookmarkStart w:id="2486" w:name="_Toc98753754"/>
      <w:bookmarkStart w:id="2487" w:name="_Toc106179646"/>
      <w:bookmarkStart w:id="2488" w:name="_Toc106180157"/>
      <w:bookmarkStart w:id="2489" w:name="_Toc130395982"/>
      <w:bookmarkStart w:id="2490" w:name="_Toc137555256"/>
      <w:bookmarkStart w:id="2491" w:name="_Toc138856783"/>
      <w:bookmarkStart w:id="2492" w:name="_Toc138860642"/>
      <w:bookmarkStart w:id="2493" w:name="_Toc163217635"/>
      <w:bookmarkStart w:id="2494" w:name="_Toc18726140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495" w:name="_Toc73962874"/>
      <w:bookmarkStart w:id="2496" w:name="_Toc75260051"/>
      <w:bookmarkStart w:id="2497" w:name="_Toc75275592"/>
      <w:bookmarkStart w:id="2498" w:name="_Toc75276103"/>
      <w:bookmarkStart w:id="2499" w:name="_Toc76541602"/>
      <w:bookmarkStart w:id="2500" w:name="_Toc82437371"/>
      <w:bookmarkStart w:id="2501" w:name="_Toc89944737"/>
      <w:bookmarkStart w:id="2502" w:name="_Toc98753755"/>
      <w:bookmarkStart w:id="2503" w:name="_Toc106179647"/>
      <w:bookmarkStart w:id="2504" w:name="_Toc106180158"/>
      <w:bookmarkStart w:id="2505" w:name="_Toc130395983"/>
      <w:bookmarkStart w:id="2506" w:name="_Toc137555257"/>
      <w:bookmarkStart w:id="2507" w:name="_Toc138856784"/>
      <w:bookmarkStart w:id="2508" w:name="_Toc138860643"/>
      <w:bookmarkStart w:id="2509" w:name="_Toc163217636"/>
      <w:bookmarkStart w:id="2510" w:name="_Toc187261408"/>
      <w:r w:rsidRPr="00BE5108">
        <w:rPr>
          <w:rFonts w:eastAsiaTheme="minorEastAsia"/>
        </w:rPr>
        <w:t>6.5.3.5</w:t>
      </w:r>
      <w:r w:rsidRPr="00BE5108">
        <w:rPr>
          <w:rFonts w:eastAsiaTheme="minorEastAsia"/>
        </w:rPr>
        <w:tab/>
        <w:t>Test requirements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lastRenderedPageBreak/>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511" w:name="_Toc73962875"/>
      <w:bookmarkStart w:id="2512" w:name="_Toc75260052"/>
      <w:bookmarkStart w:id="2513" w:name="_Toc75275593"/>
      <w:bookmarkStart w:id="2514" w:name="_Toc75276104"/>
      <w:bookmarkStart w:id="2515" w:name="_Toc76541603"/>
      <w:bookmarkStart w:id="2516" w:name="_Toc82437372"/>
      <w:bookmarkStart w:id="2517" w:name="_Toc89944738"/>
      <w:bookmarkStart w:id="2518" w:name="_Toc98753756"/>
      <w:bookmarkStart w:id="2519" w:name="_Toc106179648"/>
      <w:bookmarkStart w:id="2520" w:name="_Toc106180159"/>
      <w:bookmarkStart w:id="2521" w:name="_Toc130395984"/>
      <w:bookmarkStart w:id="2522" w:name="_Toc137555258"/>
      <w:bookmarkStart w:id="2523" w:name="_Toc138856785"/>
      <w:bookmarkStart w:id="2524" w:name="_Toc138860644"/>
      <w:bookmarkStart w:id="2525" w:name="_Toc163217637"/>
      <w:bookmarkStart w:id="2526" w:name="_Toc187261409"/>
      <w:r w:rsidRPr="00BE5108">
        <w:rPr>
          <w:rFonts w:eastAsiaTheme="minorEastAsia"/>
        </w:rPr>
        <w:t>6.5.4</w:t>
      </w:r>
      <w:r w:rsidRPr="00BE5108">
        <w:rPr>
          <w:rFonts w:eastAsiaTheme="minorEastAsia"/>
        </w:rPr>
        <w:tab/>
        <w:t>Time alignment error</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2A477E0" w14:textId="77777777" w:rsidR="00AD1976" w:rsidRPr="00BE5108" w:rsidRDefault="00AD1976" w:rsidP="00EF3135">
      <w:pPr>
        <w:pStyle w:val="Heading4"/>
        <w:rPr>
          <w:rFonts w:eastAsiaTheme="minorEastAsia"/>
        </w:rPr>
      </w:pPr>
      <w:bookmarkStart w:id="2527" w:name="_Toc73962876"/>
      <w:bookmarkStart w:id="2528" w:name="_Toc75260053"/>
      <w:bookmarkStart w:id="2529" w:name="_Toc75275594"/>
      <w:bookmarkStart w:id="2530" w:name="_Toc75276105"/>
      <w:bookmarkStart w:id="2531" w:name="_Toc76541604"/>
      <w:bookmarkStart w:id="2532" w:name="_Toc82437373"/>
      <w:bookmarkStart w:id="2533" w:name="_Toc89944739"/>
      <w:bookmarkStart w:id="2534" w:name="_Toc98753757"/>
      <w:bookmarkStart w:id="2535" w:name="_Toc106179649"/>
      <w:bookmarkStart w:id="2536" w:name="_Toc106180160"/>
      <w:bookmarkStart w:id="2537" w:name="_Toc130395985"/>
      <w:bookmarkStart w:id="2538" w:name="_Toc137555259"/>
      <w:bookmarkStart w:id="2539" w:name="_Toc138856786"/>
      <w:bookmarkStart w:id="2540" w:name="_Toc138860645"/>
      <w:bookmarkStart w:id="2541" w:name="_Toc163217638"/>
      <w:bookmarkStart w:id="2542" w:name="_Toc187261410"/>
      <w:r w:rsidRPr="00BE5108">
        <w:rPr>
          <w:rFonts w:eastAsiaTheme="minorEastAsia"/>
        </w:rPr>
        <w:t>6.5.4.1</w:t>
      </w:r>
      <w:r w:rsidRPr="00BE5108">
        <w:rPr>
          <w:rFonts w:eastAsiaTheme="minorEastAsia"/>
        </w:rPr>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543" w:name="_Toc73962877"/>
      <w:bookmarkStart w:id="2544" w:name="_Toc75260054"/>
      <w:bookmarkStart w:id="2545" w:name="_Toc75275595"/>
      <w:bookmarkStart w:id="2546" w:name="_Toc75276106"/>
      <w:bookmarkStart w:id="2547" w:name="_Toc76541605"/>
      <w:bookmarkStart w:id="2548" w:name="_Toc82437374"/>
      <w:bookmarkStart w:id="2549" w:name="_Toc89944740"/>
      <w:bookmarkStart w:id="2550" w:name="_Toc98753758"/>
      <w:bookmarkStart w:id="2551" w:name="_Toc106179650"/>
      <w:bookmarkStart w:id="2552" w:name="_Toc106180161"/>
      <w:bookmarkStart w:id="2553" w:name="_Toc130395986"/>
      <w:bookmarkStart w:id="2554" w:name="_Toc137555260"/>
      <w:bookmarkStart w:id="2555" w:name="_Toc138856787"/>
      <w:bookmarkStart w:id="2556" w:name="_Toc138860646"/>
      <w:bookmarkStart w:id="2557" w:name="_Toc163217639"/>
      <w:bookmarkStart w:id="2558" w:name="_Toc187261411"/>
      <w:r w:rsidRPr="00BE5108">
        <w:rPr>
          <w:rFonts w:eastAsiaTheme="minorEastAsia"/>
        </w:rPr>
        <w:t>6.5.4.2</w:t>
      </w:r>
      <w:r w:rsidRPr="00BE5108">
        <w:rPr>
          <w:rFonts w:eastAsiaTheme="minorEastAsia"/>
        </w:rPr>
        <w:tab/>
        <w:t>Minimum requirement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559" w:name="_Toc73962878"/>
      <w:bookmarkStart w:id="2560" w:name="_Toc75260055"/>
      <w:bookmarkStart w:id="2561" w:name="_Toc75275596"/>
      <w:bookmarkStart w:id="2562" w:name="_Toc75276107"/>
      <w:bookmarkStart w:id="2563" w:name="_Toc76541606"/>
      <w:bookmarkStart w:id="2564" w:name="_Toc82437375"/>
      <w:bookmarkStart w:id="2565" w:name="_Toc89944741"/>
      <w:bookmarkStart w:id="2566" w:name="_Toc98753759"/>
      <w:bookmarkStart w:id="2567" w:name="_Toc106179651"/>
      <w:bookmarkStart w:id="2568" w:name="_Toc106180162"/>
      <w:bookmarkStart w:id="2569" w:name="_Toc130395987"/>
      <w:bookmarkStart w:id="2570" w:name="_Toc137555261"/>
      <w:bookmarkStart w:id="2571" w:name="_Toc138856788"/>
      <w:bookmarkStart w:id="2572" w:name="_Toc138860647"/>
      <w:bookmarkStart w:id="2573" w:name="_Toc163217640"/>
      <w:bookmarkStart w:id="2574" w:name="_Toc187261412"/>
      <w:r w:rsidRPr="00BE5108">
        <w:rPr>
          <w:rFonts w:eastAsiaTheme="minorEastAsia"/>
        </w:rPr>
        <w:lastRenderedPageBreak/>
        <w:t>6.5.4.3</w:t>
      </w:r>
      <w:r w:rsidRPr="00BE5108">
        <w:rPr>
          <w:rFonts w:eastAsiaTheme="minorEastAsia"/>
        </w:rPr>
        <w:tab/>
        <w:t>Test purpose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575" w:name="_Toc73962879"/>
      <w:bookmarkStart w:id="2576" w:name="_Toc75260056"/>
      <w:bookmarkStart w:id="2577" w:name="_Toc75275597"/>
      <w:bookmarkStart w:id="2578" w:name="_Toc75276108"/>
      <w:bookmarkStart w:id="2579" w:name="_Toc76541607"/>
      <w:bookmarkStart w:id="2580" w:name="_Toc82437376"/>
      <w:bookmarkStart w:id="2581" w:name="_Toc89944742"/>
      <w:bookmarkStart w:id="2582" w:name="_Toc98753760"/>
      <w:bookmarkStart w:id="2583" w:name="_Toc106179652"/>
      <w:bookmarkStart w:id="2584" w:name="_Toc106180163"/>
      <w:bookmarkStart w:id="2585" w:name="_Toc130395988"/>
      <w:bookmarkStart w:id="2586" w:name="_Toc137555262"/>
      <w:bookmarkStart w:id="2587" w:name="_Toc138856789"/>
      <w:bookmarkStart w:id="2588" w:name="_Toc138860648"/>
      <w:bookmarkStart w:id="2589" w:name="_Toc163217641"/>
      <w:bookmarkStart w:id="2590" w:name="_Toc187261413"/>
      <w:r w:rsidRPr="00BE5108">
        <w:rPr>
          <w:rFonts w:eastAsiaTheme="minorEastAsia"/>
        </w:rPr>
        <w:t>6.5.4.4</w:t>
      </w:r>
      <w:r w:rsidRPr="00BE5108">
        <w:rPr>
          <w:rFonts w:eastAsiaTheme="minorEastAsia"/>
        </w:rPr>
        <w:tab/>
        <w:t>Method of test</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7CB8E09C" w14:textId="77777777" w:rsidR="00AD1976" w:rsidRPr="00BE5108" w:rsidRDefault="00AD1976" w:rsidP="00EF3135">
      <w:pPr>
        <w:pStyle w:val="Heading5"/>
        <w:rPr>
          <w:rFonts w:eastAsiaTheme="minorEastAsia"/>
        </w:rPr>
      </w:pPr>
      <w:bookmarkStart w:id="2591" w:name="_Toc73962880"/>
      <w:bookmarkStart w:id="2592" w:name="_Toc75260057"/>
      <w:bookmarkStart w:id="2593" w:name="_Toc75275598"/>
      <w:bookmarkStart w:id="2594" w:name="_Toc75276109"/>
      <w:bookmarkStart w:id="2595" w:name="_Toc76541608"/>
      <w:bookmarkStart w:id="2596" w:name="_Toc82437377"/>
      <w:bookmarkStart w:id="2597" w:name="_Toc89944743"/>
      <w:bookmarkStart w:id="2598" w:name="_Toc98753761"/>
      <w:bookmarkStart w:id="2599" w:name="_Toc106179653"/>
      <w:bookmarkStart w:id="2600" w:name="_Toc106180164"/>
      <w:bookmarkStart w:id="2601" w:name="_Toc130395989"/>
      <w:bookmarkStart w:id="2602" w:name="_Toc137555263"/>
      <w:bookmarkStart w:id="2603" w:name="_Toc138856790"/>
      <w:bookmarkStart w:id="2604" w:name="_Toc138860649"/>
      <w:bookmarkStart w:id="2605" w:name="_Toc163217642"/>
      <w:bookmarkStart w:id="2606" w:name="_Toc187261414"/>
      <w:r w:rsidRPr="00BE5108">
        <w:rPr>
          <w:rFonts w:eastAsiaTheme="minorEastAsia"/>
        </w:rPr>
        <w:t>6.5.4.4.1</w:t>
      </w:r>
      <w:r w:rsidRPr="00BE5108">
        <w:rPr>
          <w:rFonts w:eastAsiaTheme="minorEastAsia"/>
        </w:rPr>
        <w:tab/>
        <w:t>Initial conditions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607" w:name="_Toc73962881"/>
      <w:bookmarkStart w:id="2608" w:name="_Toc75260058"/>
      <w:bookmarkStart w:id="2609" w:name="_Toc75275599"/>
      <w:bookmarkStart w:id="2610" w:name="_Toc75276110"/>
      <w:bookmarkStart w:id="2611" w:name="_Toc76541609"/>
      <w:bookmarkStart w:id="2612" w:name="_Toc82437378"/>
      <w:bookmarkStart w:id="2613" w:name="_Toc89944744"/>
      <w:bookmarkStart w:id="2614" w:name="_Toc98753762"/>
      <w:bookmarkStart w:id="2615" w:name="_Toc106179654"/>
      <w:bookmarkStart w:id="2616" w:name="_Toc106180165"/>
      <w:bookmarkStart w:id="2617" w:name="_Toc130395990"/>
      <w:bookmarkStart w:id="2618" w:name="_Toc137555264"/>
      <w:bookmarkStart w:id="2619" w:name="_Toc138856791"/>
      <w:bookmarkStart w:id="2620" w:name="_Toc138860650"/>
      <w:bookmarkStart w:id="2621" w:name="_Toc163217643"/>
      <w:bookmarkStart w:id="2622" w:name="_Toc187261415"/>
      <w:r w:rsidRPr="00BE5108">
        <w:rPr>
          <w:rFonts w:eastAsiaTheme="minorEastAsia"/>
        </w:rPr>
        <w:t>6.5.4.4.2</w:t>
      </w:r>
      <w:r w:rsidRPr="00BE5108">
        <w:rPr>
          <w:rFonts w:eastAsiaTheme="minorEastAsia"/>
        </w:rPr>
        <w:tab/>
        <w:t>Procedure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623" w:name="_Toc73962882"/>
      <w:bookmarkStart w:id="2624" w:name="_Toc75260059"/>
      <w:bookmarkStart w:id="2625" w:name="_Toc75275600"/>
      <w:bookmarkStart w:id="2626" w:name="_Toc75276111"/>
      <w:bookmarkStart w:id="2627" w:name="_Toc76541610"/>
      <w:bookmarkStart w:id="2628" w:name="_Toc82437379"/>
      <w:bookmarkStart w:id="2629" w:name="_Toc89944745"/>
      <w:bookmarkStart w:id="2630" w:name="_Toc98753763"/>
      <w:bookmarkStart w:id="2631" w:name="_Toc106179655"/>
      <w:bookmarkStart w:id="2632" w:name="_Toc106180166"/>
      <w:bookmarkStart w:id="2633" w:name="_Toc130395991"/>
      <w:bookmarkStart w:id="2634" w:name="_Toc137555265"/>
      <w:bookmarkStart w:id="2635" w:name="_Toc138856792"/>
      <w:bookmarkStart w:id="2636" w:name="_Toc138860651"/>
      <w:bookmarkStart w:id="2637" w:name="_Toc163217644"/>
      <w:bookmarkStart w:id="2638" w:name="_Toc187261416"/>
      <w:r w:rsidRPr="00BE5108">
        <w:rPr>
          <w:rFonts w:eastAsiaTheme="minorEastAsia"/>
        </w:rPr>
        <w:lastRenderedPageBreak/>
        <w:t>6.5.4.5</w:t>
      </w:r>
      <w:r w:rsidRPr="00BE5108">
        <w:rPr>
          <w:rFonts w:eastAsiaTheme="minorEastAsia"/>
        </w:rPr>
        <w:tab/>
        <w:t>Test requirement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639" w:name="_Toc73962883"/>
      <w:bookmarkStart w:id="2640" w:name="_Toc75260060"/>
      <w:bookmarkStart w:id="2641" w:name="_Toc75275601"/>
      <w:bookmarkStart w:id="2642" w:name="_Toc75276112"/>
      <w:bookmarkStart w:id="2643" w:name="_Toc76541611"/>
      <w:bookmarkStart w:id="2644" w:name="_Toc82437380"/>
      <w:bookmarkStart w:id="2645" w:name="_Toc89944746"/>
      <w:bookmarkStart w:id="2646" w:name="_Toc98753764"/>
      <w:bookmarkStart w:id="2647" w:name="_Toc106179656"/>
      <w:bookmarkStart w:id="2648" w:name="_Toc106180167"/>
      <w:bookmarkStart w:id="2649" w:name="_Toc130395992"/>
      <w:bookmarkStart w:id="2650" w:name="_Toc137555266"/>
      <w:bookmarkStart w:id="2651" w:name="_Toc138856793"/>
      <w:bookmarkStart w:id="2652" w:name="_Toc138860652"/>
      <w:bookmarkStart w:id="2653" w:name="_Toc163217645"/>
      <w:bookmarkStart w:id="2654" w:name="_Toc187261417"/>
      <w:r w:rsidRPr="00BE5108">
        <w:rPr>
          <w:rFonts w:eastAsiaTheme="minorEastAsia"/>
        </w:rPr>
        <w:t>6.6</w:t>
      </w:r>
      <w:r w:rsidRPr="00BE5108">
        <w:rPr>
          <w:rFonts w:eastAsiaTheme="minorEastAsia"/>
        </w:rPr>
        <w:tab/>
        <w:t>Unwanted emissions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C66B71E" w14:textId="77777777" w:rsidR="008D3EE5" w:rsidRPr="00BE5108" w:rsidRDefault="008D3EE5" w:rsidP="008D3EE5">
      <w:pPr>
        <w:pStyle w:val="Heading3"/>
        <w:rPr>
          <w:rFonts w:eastAsiaTheme="minorEastAsia"/>
        </w:rPr>
      </w:pPr>
      <w:bookmarkStart w:id="2655" w:name="_Toc73962884"/>
      <w:bookmarkStart w:id="2656" w:name="_Toc75260061"/>
      <w:bookmarkStart w:id="2657" w:name="_Toc75275602"/>
      <w:bookmarkStart w:id="2658" w:name="_Toc75276113"/>
      <w:bookmarkStart w:id="2659" w:name="_Toc76541612"/>
      <w:bookmarkStart w:id="2660" w:name="_Toc82437381"/>
      <w:bookmarkStart w:id="2661" w:name="_Toc89944747"/>
      <w:bookmarkStart w:id="2662" w:name="_Toc98753765"/>
      <w:bookmarkStart w:id="2663" w:name="_Toc106179657"/>
      <w:bookmarkStart w:id="2664" w:name="_Toc106180168"/>
      <w:bookmarkStart w:id="2665" w:name="_Toc130395993"/>
      <w:bookmarkStart w:id="2666" w:name="_Toc137555267"/>
      <w:bookmarkStart w:id="2667" w:name="_Toc138856794"/>
      <w:bookmarkStart w:id="2668" w:name="_Toc138860653"/>
      <w:bookmarkStart w:id="2669" w:name="_Toc163217646"/>
      <w:bookmarkStart w:id="2670" w:name="_Toc187261418"/>
      <w:r w:rsidRPr="00BE5108">
        <w:rPr>
          <w:rFonts w:eastAsiaTheme="minorEastAsia"/>
        </w:rPr>
        <w:t>6.6.1</w:t>
      </w:r>
      <w:r w:rsidRPr="00BE5108">
        <w:rPr>
          <w:rFonts w:eastAsiaTheme="minorEastAsia"/>
        </w:rPr>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671" w:name="OLE_LINK95"/>
            <w:bookmarkStart w:id="267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673" w:name="OLE_LINK66"/>
            <w:bookmarkStart w:id="267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675" w:name="OLE_LINK21"/>
            <w:r w:rsidRPr="00BE5108">
              <w:rPr>
                <w:rFonts w:eastAsiaTheme="minorEastAsia"/>
              </w:rPr>
              <w:t>&lt;</w:t>
            </w:r>
            <w:r w:rsidR="00847BC2" w:rsidRPr="00BE5108">
              <w:rPr>
                <w:rFonts w:eastAsiaTheme="minorEastAsia"/>
              </w:rPr>
              <w:t xml:space="preserve"> </w:t>
            </w:r>
            <w:bookmarkEnd w:id="267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673"/>
            <w:bookmarkEnd w:id="267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676" w:name="OLE_LINK64"/>
            <w:bookmarkStart w:id="2677" w:name="OLE_LINK65"/>
            <w:r w:rsidRPr="00BE5108">
              <w:rPr>
                <w:rFonts w:eastAsiaTheme="minorEastAsia"/>
              </w:rPr>
              <w:t>10</w:t>
            </w:r>
            <w:r w:rsidR="00847BC2" w:rsidRPr="00BE5108">
              <w:rPr>
                <w:rFonts w:eastAsiaTheme="minorEastAsia"/>
              </w:rPr>
              <w:t xml:space="preserve"> </w:t>
            </w:r>
            <w:bookmarkEnd w:id="2676"/>
            <w:bookmarkEnd w:id="267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671"/>
      <w:bookmarkEnd w:id="267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678" w:name="_Toc73962885"/>
      <w:bookmarkStart w:id="2679" w:name="_Toc75260062"/>
      <w:bookmarkStart w:id="2680" w:name="_Toc75275603"/>
      <w:bookmarkStart w:id="2681" w:name="_Toc75276114"/>
      <w:bookmarkStart w:id="2682" w:name="_Toc76541613"/>
      <w:bookmarkStart w:id="2683" w:name="_Toc82437382"/>
      <w:bookmarkStart w:id="2684" w:name="_Toc89944748"/>
      <w:bookmarkStart w:id="2685" w:name="_Toc98753766"/>
      <w:bookmarkStart w:id="2686" w:name="_Toc106179658"/>
      <w:bookmarkStart w:id="2687" w:name="_Toc106180169"/>
      <w:bookmarkStart w:id="2688" w:name="_Toc130395994"/>
      <w:bookmarkStart w:id="2689" w:name="_Toc137555268"/>
      <w:bookmarkStart w:id="2690" w:name="_Toc138856795"/>
      <w:bookmarkStart w:id="2691" w:name="_Toc138860654"/>
      <w:bookmarkStart w:id="2692" w:name="_Toc163217647"/>
      <w:bookmarkStart w:id="2693" w:name="_Toc187261419"/>
      <w:r w:rsidRPr="00BE5108">
        <w:rPr>
          <w:rFonts w:eastAsiaTheme="minorEastAsia"/>
        </w:rPr>
        <w:t>6.6.2</w:t>
      </w:r>
      <w:r w:rsidRPr="00BE5108">
        <w:rPr>
          <w:rFonts w:eastAsiaTheme="minorEastAsia"/>
        </w:rPr>
        <w:tab/>
        <w:t>Occupied bandwidth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566C4B9" w14:textId="77777777" w:rsidR="008D3EE5" w:rsidRPr="00BE5108" w:rsidRDefault="008D3EE5" w:rsidP="008D3EE5">
      <w:pPr>
        <w:pStyle w:val="Heading4"/>
        <w:rPr>
          <w:rFonts w:eastAsiaTheme="minorEastAsia"/>
        </w:rPr>
      </w:pPr>
      <w:bookmarkStart w:id="2694" w:name="_Toc73962886"/>
      <w:bookmarkStart w:id="2695" w:name="_Toc75260063"/>
      <w:bookmarkStart w:id="2696" w:name="_Toc75275604"/>
      <w:bookmarkStart w:id="2697" w:name="_Toc75276115"/>
      <w:bookmarkStart w:id="2698" w:name="_Toc76541614"/>
      <w:bookmarkStart w:id="2699" w:name="_Toc82437383"/>
      <w:bookmarkStart w:id="2700" w:name="_Toc89944749"/>
      <w:bookmarkStart w:id="2701" w:name="_Toc98753767"/>
      <w:bookmarkStart w:id="2702" w:name="_Toc106179659"/>
      <w:bookmarkStart w:id="2703" w:name="_Toc106180170"/>
      <w:bookmarkStart w:id="2704" w:name="_Toc130395995"/>
      <w:bookmarkStart w:id="2705" w:name="_Toc137555269"/>
      <w:bookmarkStart w:id="2706" w:name="_Toc138856796"/>
      <w:bookmarkStart w:id="2707" w:name="_Toc138860655"/>
      <w:bookmarkStart w:id="2708" w:name="_Toc163217648"/>
      <w:bookmarkStart w:id="2709" w:name="_Toc187261420"/>
      <w:r w:rsidRPr="00BE5108">
        <w:rPr>
          <w:rFonts w:eastAsiaTheme="minorEastAsia"/>
        </w:rPr>
        <w:t>6.6.2.1</w:t>
      </w:r>
      <w:r w:rsidRPr="00BE5108">
        <w:rPr>
          <w:rFonts w:eastAsiaTheme="minorEastAsia"/>
        </w:rP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710" w:name="_Toc73962887"/>
      <w:bookmarkStart w:id="2711" w:name="_Toc75260064"/>
      <w:bookmarkStart w:id="2712" w:name="_Toc75275605"/>
      <w:bookmarkStart w:id="2713" w:name="_Toc75276116"/>
      <w:bookmarkStart w:id="2714" w:name="_Toc76541615"/>
      <w:bookmarkStart w:id="2715" w:name="_Toc82437384"/>
      <w:bookmarkStart w:id="2716" w:name="_Toc89944750"/>
      <w:bookmarkStart w:id="2717" w:name="_Toc98753768"/>
      <w:bookmarkStart w:id="2718" w:name="_Toc106179660"/>
      <w:bookmarkStart w:id="2719" w:name="_Toc106180171"/>
      <w:bookmarkStart w:id="2720" w:name="_Toc130395996"/>
      <w:bookmarkStart w:id="2721" w:name="_Toc137555270"/>
      <w:bookmarkStart w:id="2722" w:name="_Toc138856797"/>
      <w:bookmarkStart w:id="2723" w:name="_Toc138860656"/>
      <w:bookmarkStart w:id="2724" w:name="_Toc163217649"/>
      <w:bookmarkStart w:id="2725" w:name="_Toc187261421"/>
      <w:r w:rsidRPr="00BE5108">
        <w:rPr>
          <w:rFonts w:eastAsia="MS Gothic"/>
          <w:lang w:eastAsia="zh-CN"/>
        </w:rPr>
        <w:t>6.6.2.2</w:t>
      </w:r>
      <w:r w:rsidRPr="00BE5108">
        <w:rPr>
          <w:rFonts w:eastAsia="MS Gothic"/>
          <w:lang w:eastAsia="zh-CN"/>
        </w:rPr>
        <w:tab/>
        <w:t>Minimum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726" w:name="_Toc73962888"/>
      <w:bookmarkStart w:id="2727" w:name="_Toc75260065"/>
      <w:bookmarkStart w:id="2728" w:name="_Toc75275606"/>
      <w:bookmarkStart w:id="2729" w:name="_Toc75276117"/>
      <w:bookmarkStart w:id="2730" w:name="_Toc76541616"/>
      <w:bookmarkStart w:id="2731" w:name="_Toc82437385"/>
      <w:bookmarkStart w:id="2732" w:name="_Toc89944751"/>
      <w:bookmarkStart w:id="2733" w:name="_Toc98753769"/>
      <w:bookmarkStart w:id="2734" w:name="_Toc106179661"/>
      <w:bookmarkStart w:id="2735" w:name="_Toc106180172"/>
      <w:bookmarkStart w:id="2736" w:name="_Toc130395997"/>
      <w:bookmarkStart w:id="2737" w:name="_Toc137555271"/>
      <w:bookmarkStart w:id="2738" w:name="_Toc138856798"/>
      <w:bookmarkStart w:id="2739" w:name="_Toc138860657"/>
      <w:bookmarkStart w:id="2740" w:name="_Toc163217650"/>
      <w:bookmarkStart w:id="2741" w:name="_Toc187261422"/>
      <w:r w:rsidRPr="00BE5108">
        <w:rPr>
          <w:rFonts w:eastAsiaTheme="minorEastAsia"/>
          <w:lang w:eastAsia="zh-CN"/>
        </w:rPr>
        <w:t>6.6.2.3</w:t>
      </w:r>
      <w:r w:rsidRPr="00BE5108">
        <w:rPr>
          <w:rFonts w:eastAsiaTheme="minorEastAsia"/>
          <w:lang w:eastAsia="zh-CN"/>
        </w:rPr>
        <w:tab/>
        <w:t>Test purpose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742" w:name="_Toc73962889"/>
      <w:bookmarkStart w:id="2743" w:name="_Toc75260066"/>
      <w:bookmarkStart w:id="2744" w:name="_Toc75275607"/>
      <w:bookmarkStart w:id="2745" w:name="_Toc75276118"/>
      <w:bookmarkStart w:id="2746" w:name="_Toc76541617"/>
      <w:bookmarkStart w:id="2747" w:name="_Toc82437386"/>
      <w:bookmarkStart w:id="2748" w:name="_Toc89944752"/>
      <w:bookmarkStart w:id="2749" w:name="_Toc98753770"/>
      <w:bookmarkStart w:id="2750" w:name="_Toc106179662"/>
      <w:bookmarkStart w:id="2751" w:name="_Toc106180173"/>
      <w:bookmarkStart w:id="2752" w:name="_Toc130395998"/>
      <w:bookmarkStart w:id="2753" w:name="_Toc137555272"/>
      <w:bookmarkStart w:id="2754" w:name="_Toc138856799"/>
      <w:bookmarkStart w:id="2755" w:name="_Toc138860658"/>
      <w:bookmarkStart w:id="2756" w:name="_Toc163217651"/>
      <w:bookmarkStart w:id="2757" w:name="_Toc187261423"/>
      <w:r w:rsidRPr="00BE5108">
        <w:rPr>
          <w:rFonts w:eastAsia="MS Gothic"/>
          <w:lang w:eastAsia="zh-CN"/>
        </w:rPr>
        <w:t>6.6.2.4</w:t>
      </w:r>
      <w:r w:rsidRPr="00BE5108">
        <w:rPr>
          <w:rFonts w:eastAsia="MS Gothic"/>
          <w:lang w:eastAsia="zh-CN"/>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A00FCFA" w14:textId="77777777" w:rsidR="008D3EE5" w:rsidRPr="00BE5108" w:rsidRDefault="008D3EE5" w:rsidP="008D3EE5">
      <w:pPr>
        <w:pStyle w:val="Heading5"/>
        <w:rPr>
          <w:rFonts w:eastAsiaTheme="minorEastAsia"/>
          <w:lang w:eastAsia="zh-CN"/>
        </w:rPr>
      </w:pPr>
      <w:bookmarkStart w:id="2758" w:name="_Toc73962890"/>
      <w:bookmarkStart w:id="2759" w:name="_Toc75260067"/>
      <w:bookmarkStart w:id="2760" w:name="_Toc75275608"/>
      <w:bookmarkStart w:id="2761" w:name="_Toc75276119"/>
      <w:bookmarkStart w:id="2762" w:name="_Toc76541618"/>
      <w:bookmarkStart w:id="2763" w:name="_Toc82437387"/>
      <w:bookmarkStart w:id="2764" w:name="_Toc89944753"/>
      <w:bookmarkStart w:id="2765" w:name="_Toc98753771"/>
      <w:bookmarkStart w:id="2766" w:name="_Toc106179663"/>
      <w:bookmarkStart w:id="2767" w:name="_Toc106180174"/>
      <w:bookmarkStart w:id="2768" w:name="_Toc130395999"/>
      <w:bookmarkStart w:id="2769" w:name="_Toc137555273"/>
      <w:bookmarkStart w:id="2770" w:name="_Toc138856800"/>
      <w:bookmarkStart w:id="2771" w:name="_Toc138860659"/>
      <w:bookmarkStart w:id="2772" w:name="_Toc163217652"/>
      <w:bookmarkStart w:id="2773" w:name="_Toc187261424"/>
      <w:r w:rsidRPr="00BE5108">
        <w:rPr>
          <w:rFonts w:eastAsiaTheme="minorEastAsia"/>
          <w:lang w:eastAsia="zh-CN"/>
        </w:rPr>
        <w:t>6.6.2.4.1</w:t>
      </w:r>
      <w:r w:rsidRPr="00BE5108">
        <w:rPr>
          <w:rFonts w:eastAsiaTheme="minorEastAsia"/>
          <w:lang w:eastAsia="zh-CN"/>
        </w:rPr>
        <w:tab/>
        <w:t>Initial conditions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774" w:name="_Toc73962891"/>
      <w:bookmarkStart w:id="2775" w:name="_Toc75260068"/>
      <w:bookmarkStart w:id="2776" w:name="_Toc75275609"/>
      <w:bookmarkStart w:id="2777" w:name="_Toc75276120"/>
      <w:bookmarkStart w:id="277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779" w:name="_Toc82437388"/>
      <w:bookmarkStart w:id="2780" w:name="_Toc89944754"/>
      <w:bookmarkStart w:id="2781" w:name="_Toc98753772"/>
      <w:bookmarkStart w:id="2782" w:name="_Toc106179664"/>
      <w:bookmarkStart w:id="2783" w:name="_Toc106180175"/>
      <w:bookmarkStart w:id="2784" w:name="_Toc130396000"/>
      <w:bookmarkStart w:id="2785" w:name="_Toc137555274"/>
      <w:bookmarkStart w:id="2786" w:name="_Toc138856801"/>
      <w:bookmarkStart w:id="2787" w:name="_Toc138860660"/>
      <w:bookmarkStart w:id="2788" w:name="_Toc163217653"/>
      <w:bookmarkStart w:id="2789" w:name="_Toc187261425"/>
      <w:r w:rsidRPr="00BE5108">
        <w:rPr>
          <w:rFonts w:eastAsiaTheme="minorEastAsia"/>
          <w:lang w:eastAsia="zh-CN"/>
        </w:rPr>
        <w:t>6.6.2.4.2</w:t>
      </w:r>
      <w:r w:rsidRPr="00BE5108">
        <w:rPr>
          <w:rFonts w:eastAsiaTheme="minorEastAsia"/>
          <w:lang w:eastAsia="zh-CN"/>
        </w:rPr>
        <w:tab/>
        <w:t>Procedure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5415A6" w:rsidP="00DF3C12">
            <w:pPr>
              <w:pStyle w:val="TAC"/>
              <w:rPr>
                <w:rFonts w:eastAsiaTheme="minorEastAsia"/>
              </w:rPr>
            </w:pPr>
            <w:r>
              <w:rPr>
                <w:rFonts w:eastAsiaTheme="minorEastAsia"/>
                <w:lang w:eastAsia="ja-JP"/>
              </w:rPr>
              <w:pict w14:anchorId="7AEF090D">
                <v:shape id="_x0000_i1029"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aO^&quot;/&gt;&lt;m:endChr m:val=&quot;aO‰&quot;/&gt;&lt;m:ctrlPr&gt;&lt;aml:annotation aml:id=&quot;0&quot; w:type=&quot;Word.Insertion&quot; aml:author=&quot;Naoto Iizasa(NTT DOCOMO)&quot; aml:createdate=&quot;2018-08-6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6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11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 w:val=&quot;80&quot;/&gt;&lt;w:asiaen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ao?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ao? w:h-ansi=&quot;Cambria Ma&gt;: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790" w:name="_Toc73962892"/>
      <w:bookmarkStart w:id="2791" w:name="_Toc75260069"/>
      <w:bookmarkStart w:id="2792" w:name="_Toc75275610"/>
      <w:bookmarkStart w:id="2793" w:name="_Toc75276121"/>
      <w:bookmarkStart w:id="2794" w:name="_Toc76541620"/>
      <w:bookmarkStart w:id="2795" w:name="_Toc82437389"/>
      <w:bookmarkStart w:id="2796" w:name="_Toc89944755"/>
      <w:bookmarkStart w:id="2797" w:name="_Toc98753773"/>
      <w:bookmarkStart w:id="2798" w:name="_Toc106179665"/>
      <w:bookmarkStart w:id="2799" w:name="_Toc106180176"/>
      <w:bookmarkStart w:id="2800" w:name="_Toc130396001"/>
      <w:bookmarkStart w:id="2801" w:name="_Toc137555275"/>
      <w:bookmarkStart w:id="2802" w:name="_Toc138856802"/>
      <w:bookmarkStart w:id="2803" w:name="_Toc138860661"/>
      <w:bookmarkStart w:id="2804" w:name="_Toc163217654"/>
      <w:bookmarkStart w:id="2805" w:name="_Toc187261426"/>
      <w:r w:rsidRPr="00BE5108">
        <w:rPr>
          <w:rFonts w:eastAsia="MS Gothic"/>
          <w:lang w:eastAsia="zh-CN"/>
        </w:rPr>
        <w:t>6.6.2.5</w:t>
      </w:r>
      <w:r w:rsidRPr="00BE5108">
        <w:rPr>
          <w:rFonts w:eastAsia="MS Gothic"/>
          <w:lang w:eastAsia="zh-CN"/>
        </w:rPr>
        <w:tab/>
        <w:t>Test requirements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806" w:name="_Toc73962893"/>
      <w:bookmarkStart w:id="2807" w:name="_Toc75260070"/>
      <w:bookmarkStart w:id="2808" w:name="_Toc75275611"/>
      <w:bookmarkStart w:id="2809" w:name="_Toc75276122"/>
      <w:bookmarkStart w:id="2810" w:name="_Toc76541621"/>
      <w:bookmarkStart w:id="2811" w:name="_Toc82437390"/>
      <w:bookmarkStart w:id="2812" w:name="_Toc89944756"/>
      <w:bookmarkStart w:id="2813" w:name="_Toc98753774"/>
      <w:bookmarkStart w:id="2814" w:name="_Toc106179666"/>
      <w:bookmarkStart w:id="2815" w:name="_Toc106180177"/>
      <w:bookmarkStart w:id="2816" w:name="_Toc130396002"/>
      <w:bookmarkStart w:id="2817" w:name="_Toc137555276"/>
      <w:bookmarkStart w:id="2818" w:name="_Toc138856803"/>
      <w:bookmarkStart w:id="2819" w:name="_Toc138860662"/>
      <w:bookmarkStart w:id="2820" w:name="_Toc163217655"/>
      <w:bookmarkStart w:id="2821" w:name="_Toc187261427"/>
      <w:r w:rsidRPr="00BE5108">
        <w:rPr>
          <w:rFonts w:eastAsiaTheme="minorEastAsia"/>
        </w:rPr>
        <w:t>6.6.3</w:t>
      </w:r>
      <w:r w:rsidRPr="00BE5108">
        <w:rPr>
          <w:rFonts w:eastAsiaTheme="minorEastAsia"/>
        </w:rPr>
        <w:tab/>
        <w:t>Adjacent Channel Leakage Power Ratio</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EDBE6E0" w14:textId="77777777" w:rsidR="008D3EE5" w:rsidRPr="00BE5108" w:rsidRDefault="008D3EE5" w:rsidP="008D3EE5">
      <w:pPr>
        <w:pStyle w:val="Heading4"/>
        <w:rPr>
          <w:rFonts w:eastAsiaTheme="minorEastAsia"/>
        </w:rPr>
      </w:pPr>
      <w:bookmarkStart w:id="2822" w:name="_Toc73962894"/>
      <w:bookmarkStart w:id="2823" w:name="_Toc75260071"/>
      <w:bookmarkStart w:id="2824" w:name="_Toc75275612"/>
      <w:bookmarkStart w:id="2825" w:name="_Toc75276123"/>
      <w:bookmarkStart w:id="2826" w:name="_Toc76541622"/>
      <w:bookmarkStart w:id="2827" w:name="_Toc82437391"/>
      <w:bookmarkStart w:id="2828" w:name="_Toc89944757"/>
      <w:bookmarkStart w:id="2829" w:name="_Toc98753775"/>
      <w:bookmarkStart w:id="2830" w:name="_Toc106179667"/>
      <w:bookmarkStart w:id="2831" w:name="_Toc106180178"/>
      <w:bookmarkStart w:id="2832" w:name="_Toc130396003"/>
      <w:bookmarkStart w:id="2833" w:name="_Toc137555277"/>
      <w:bookmarkStart w:id="2834" w:name="_Toc138856804"/>
      <w:bookmarkStart w:id="2835" w:name="_Toc138860663"/>
      <w:bookmarkStart w:id="2836" w:name="_Toc163217656"/>
      <w:bookmarkStart w:id="2837" w:name="_Toc187261428"/>
      <w:r w:rsidRPr="00BE5108">
        <w:rPr>
          <w:rFonts w:eastAsiaTheme="minorEastAsia"/>
        </w:rPr>
        <w:t>6.6.3.1</w:t>
      </w:r>
      <w:r w:rsidRPr="00BE5108">
        <w:rPr>
          <w:rFonts w:eastAsiaTheme="minorEastAsia"/>
        </w:rPr>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838" w:name="_Toc73962895"/>
      <w:bookmarkStart w:id="2839" w:name="_Toc75260072"/>
      <w:bookmarkStart w:id="2840" w:name="_Toc75275613"/>
      <w:bookmarkStart w:id="2841" w:name="_Toc75276124"/>
      <w:bookmarkStart w:id="2842" w:name="_Toc76541623"/>
      <w:bookmarkStart w:id="2843" w:name="_Toc82437392"/>
      <w:bookmarkStart w:id="2844" w:name="_Toc89944758"/>
      <w:bookmarkStart w:id="2845" w:name="_Toc98753776"/>
      <w:bookmarkStart w:id="2846" w:name="_Toc106179668"/>
      <w:bookmarkStart w:id="2847" w:name="_Toc106180179"/>
      <w:bookmarkStart w:id="2848" w:name="_Toc130396004"/>
      <w:bookmarkStart w:id="2849" w:name="_Toc137555278"/>
      <w:bookmarkStart w:id="2850" w:name="_Toc138856805"/>
      <w:bookmarkStart w:id="2851" w:name="_Toc138860664"/>
      <w:bookmarkStart w:id="2852" w:name="_Toc163217657"/>
      <w:bookmarkStart w:id="2853" w:name="_Toc187261429"/>
      <w:r w:rsidRPr="00BE5108">
        <w:rPr>
          <w:rFonts w:eastAsiaTheme="minorEastAsia"/>
        </w:rPr>
        <w:t>6.6.3.2</w:t>
      </w:r>
      <w:r w:rsidRPr="00BE5108">
        <w:rPr>
          <w:rFonts w:eastAsiaTheme="minorEastAsia"/>
        </w:rPr>
        <w:tab/>
        <w:t>Minimum requirement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854" w:name="_Toc73962896"/>
      <w:bookmarkStart w:id="2855" w:name="_Toc75260073"/>
      <w:bookmarkStart w:id="2856" w:name="_Toc75275614"/>
      <w:bookmarkStart w:id="2857" w:name="_Toc75276125"/>
      <w:bookmarkStart w:id="2858" w:name="_Toc76541624"/>
      <w:bookmarkStart w:id="2859" w:name="_Toc82437393"/>
      <w:bookmarkStart w:id="2860" w:name="_Toc89944759"/>
      <w:bookmarkStart w:id="2861" w:name="_Toc98753777"/>
      <w:bookmarkStart w:id="2862" w:name="_Toc106179669"/>
      <w:bookmarkStart w:id="2863" w:name="_Toc106180180"/>
      <w:bookmarkStart w:id="2864" w:name="_Toc130396005"/>
      <w:bookmarkStart w:id="2865" w:name="_Toc137555279"/>
      <w:bookmarkStart w:id="2866" w:name="_Toc138856806"/>
      <w:bookmarkStart w:id="2867" w:name="_Toc138860665"/>
      <w:bookmarkStart w:id="2868" w:name="_Toc163217658"/>
      <w:bookmarkStart w:id="2869" w:name="_Toc187261430"/>
      <w:r w:rsidRPr="00BE5108">
        <w:rPr>
          <w:rFonts w:eastAsiaTheme="minorEastAsia"/>
        </w:rPr>
        <w:t>6.6.3.3</w:t>
      </w:r>
      <w:r w:rsidRPr="00BE5108">
        <w:rPr>
          <w:rFonts w:eastAsiaTheme="minorEastAsia"/>
        </w:rPr>
        <w:tab/>
        <w:t>Test purpose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870" w:name="_Toc73962897"/>
      <w:bookmarkStart w:id="2871" w:name="_Toc75260074"/>
      <w:bookmarkStart w:id="2872" w:name="_Toc75275615"/>
      <w:bookmarkStart w:id="2873" w:name="_Toc75276126"/>
      <w:bookmarkStart w:id="2874" w:name="_Toc76541625"/>
      <w:bookmarkStart w:id="2875" w:name="_Toc82437394"/>
      <w:bookmarkStart w:id="2876" w:name="_Toc89944760"/>
      <w:bookmarkStart w:id="2877" w:name="_Toc98753778"/>
      <w:bookmarkStart w:id="2878" w:name="_Toc106179670"/>
      <w:bookmarkStart w:id="2879" w:name="_Toc106180181"/>
      <w:bookmarkStart w:id="2880" w:name="_Toc130396006"/>
      <w:bookmarkStart w:id="2881" w:name="_Toc137555280"/>
      <w:bookmarkStart w:id="2882" w:name="_Toc138856807"/>
      <w:bookmarkStart w:id="2883" w:name="_Toc138860666"/>
      <w:bookmarkStart w:id="2884" w:name="_Toc163217659"/>
      <w:bookmarkStart w:id="2885" w:name="_Toc187261431"/>
      <w:r w:rsidRPr="00BE5108">
        <w:rPr>
          <w:rFonts w:eastAsiaTheme="minorEastAsia"/>
        </w:rPr>
        <w:lastRenderedPageBreak/>
        <w:t>6.6.3.4</w:t>
      </w:r>
      <w:r w:rsidRPr="00BE5108">
        <w:rPr>
          <w:rFonts w:eastAsiaTheme="minorEastAsia"/>
        </w:rPr>
        <w:tab/>
        <w:t>Method of test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36A7EFD" w14:textId="77777777" w:rsidR="008D3EE5" w:rsidRPr="00BE5108" w:rsidRDefault="008D3EE5" w:rsidP="008D3EE5">
      <w:pPr>
        <w:pStyle w:val="Heading5"/>
        <w:rPr>
          <w:rFonts w:eastAsiaTheme="minorEastAsia"/>
        </w:rPr>
      </w:pPr>
      <w:bookmarkStart w:id="2886" w:name="_Toc73962898"/>
      <w:bookmarkStart w:id="2887" w:name="_Toc75260075"/>
      <w:bookmarkStart w:id="2888" w:name="_Toc75275616"/>
      <w:bookmarkStart w:id="2889" w:name="_Toc75276127"/>
      <w:bookmarkStart w:id="2890" w:name="_Toc76541626"/>
      <w:bookmarkStart w:id="2891" w:name="_Toc82437395"/>
      <w:bookmarkStart w:id="2892" w:name="_Toc89944761"/>
      <w:bookmarkStart w:id="2893" w:name="_Toc98753779"/>
      <w:bookmarkStart w:id="2894" w:name="_Toc106179671"/>
      <w:bookmarkStart w:id="2895" w:name="_Toc106180182"/>
      <w:bookmarkStart w:id="2896" w:name="_Toc130396007"/>
      <w:bookmarkStart w:id="2897" w:name="_Toc137555281"/>
      <w:bookmarkStart w:id="2898" w:name="_Toc138856808"/>
      <w:bookmarkStart w:id="2899" w:name="_Toc138860667"/>
      <w:bookmarkStart w:id="2900" w:name="_Toc163217660"/>
      <w:bookmarkStart w:id="2901" w:name="_Toc187261432"/>
      <w:r w:rsidRPr="00BE5108">
        <w:rPr>
          <w:rFonts w:eastAsiaTheme="minorEastAsia"/>
        </w:rPr>
        <w:t>6.6.3.4.1</w:t>
      </w:r>
      <w:r w:rsidRPr="00BE5108">
        <w:rPr>
          <w:rFonts w:eastAsiaTheme="minorEastAsia"/>
        </w:rPr>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902" w:name="_Toc73962899"/>
      <w:bookmarkStart w:id="2903" w:name="_Toc75260076"/>
      <w:bookmarkStart w:id="2904" w:name="_Toc75275617"/>
      <w:bookmarkStart w:id="2905" w:name="_Toc75276128"/>
      <w:bookmarkStart w:id="2906" w:name="_Toc76541627"/>
      <w:bookmarkStart w:id="2907" w:name="_Toc82437396"/>
      <w:bookmarkStart w:id="2908" w:name="_Toc89944762"/>
      <w:bookmarkStart w:id="2909" w:name="_Toc98753780"/>
      <w:bookmarkStart w:id="2910" w:name="_Toc106179672"/>
      <w:bookmarkStart w:id="2911" w:name="_Toc106180183"/>
      <w:bookmarkStart w:id="2912" w:name="_Toc130396008"/>
      <w:bookmarkStart w:id="2913" w:name="_Toc137555282"/>
      <w:bookmarkStart w:id="2914" w:name="_Toc138856809"/>
      <w:bookmarkStart w:id="2915" w:name="_Toc138860668"/>
      <w:bookmarkStart w:id="2916" w:name="_Toc163217661"/>
      <w:bookmarkStart w:id="2917" w:name="_Toc187261433"/>
      <w:r w:rsidRPr="00BE5108">
        <w:rPr>
          <w:rFonts w:eastAsiaTheme="minorEastAsia"/>
        </w:rPr>
        <w:t>6.6.3.4.2</w:t>
      </w:r>
      <w:r w:rsidRPr="00BE5108">
        <w:rPr>
          <w:rFonts w:eastAsiaTheme="minorEastAsia"/>
        </w:rPr>
        <w:tab/>
        <w:t>Procedure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918" w:name="_Toc73962900"/>
      <w:bookmarkStart w:id="2919" w:name="_Toc75260077"/>
      <w:bookmarkStart w:id="2920" w:name="_Toc75275618"/>
      <w:bookmarkStart w:id="2921" w:name="_Toc75276129"/>
      <w:bookmarkStart w:id="2922" w:name="_Toc76541628"/>
      <w:bookmarkStart w:id="2923" w:name="_Toc82437397"/>
      <w:bookmarkStart w:id="2924" w:name="_Toc89944763"/>
      <w:bookmarkStart w:id="2925" w:name="_Toc98753781"/>
      <w:bookmarkStart w:id="2926" w:name="_Toc106179673"/>
      <w:bookmarkStart w:id="2927" w:name="_Toc106180184"/>
      <w:bookmarkStart w:id="2928" w:name="_Toc130396009"/>
      <w:bookmarkStart w:id="2929" w:name="_Toc137555283"/>
      <w:bookmarkStart w:id="2930" w:name="_Toc138856810"/>
      <w:bookmarkStart w:id="2931" w:name="_Toc138860669"/>
      <w:bookmarkStart w:id="2932" w:name="_Toc163217662"/>
      <w:bookmarkStart w:id="2933" w:name="_Toc187261434"/>
      <w:r w:rsidRPr="00BE5108">
        <w:rPr>
          <w:rFonts w:eastAsiaTheme="minorEastAsia"/>
        </w:rPr>
        <w:t>6.6.3.5</w:t>
      </w:r>
      <w:r w:rsidRPr="00BE5108">
        <w:rPr>
          <w:rFonts w:eastAsiaTheme="minorEastAsia"/>
        </w:rPr>
        <w:tab/>
        <w:t>Test requirements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905601C" w14:textId="77777777" w:rsidR="008D3EE5" w:rsidRPr="00BE5108" w:rsidRDefault="008D3EE5" w:rsidP="008D3EE5">
      <w:pPr>
        <w:pStyle w:val="Heading5"/>
        <w:rPr>
          <w:rFonts w:eastAsiaTheme="minorEastAsia"/>
        </w:rPr>
      </w:pPr>
      <w:bookmarkStart w:id="2934" w:name="_Toc73962901"/>
      <w:bookmarkStart w:id="2935" w:name="_Toc75260078"/>
      <w:bookmarkStart w:id="2936" w:name="_Toc75275619"/>
      <w:bookmarkStart w:id="2937" w:name="_Toc75276130"/>
      <w:bookmarkStart w:id="2938" w:name="_Toc76541629"/>
      <w:bookmarkStart w:id="2939" w:name="_Toc82437398"/>
      <w:bookmarkStart w:id="2940" w:name="_Toc89944764"/>
      <w:bookmarkStart w:id="2941" w:name="_Toc98753782"/>
      <w:bookmarkStart w:id="2942" w:name="_Toc106179674"/>
      <w:bookmarkStart w:id="2943" w:name="_Toc106180185"/>
      <w:bookmarkStart w:id="2944" w:name="_Toc130396010"/>
      <w:bookmarkStart w:id="2945" w:name="_Toc137555284"/>
      <w:bookmarkStart w:id="2946" w:name="_Toc138856811"/>
      <w:bookmarkStart w:id="2947" w:name="_Toc138860670"/>
      <w:bookmarkStart w:id="2948" w:name="_Toc163217663"/>
      <w:bookmarkStart w:id="2949" w:name="_Toc187261435"/>
      <w:r w:rsidRPr="00BE5108">
        <w:rPr>
          <w:rFonts w:eastAsiaTheme="minorEastAsia"/>
        </w:rPr>
        <w:t>6.6.3.5.1</w:t>
      </w:r>
      <w:r w:rsidRPr="00BE5108">
        <w:rPr>
          <w:rFonts w:eastAsiaTheme="minorEastAsia"/>
        </w:rPr>
        <w:tab/>
        <w:t>General requirements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950" w:name="_Toc73962902"/>
      <w:bookmarkStart w:id="2951" w:name="_Toc75260079"/>
      <w:bookmarkStart w:id="2952" w:name="_Toc75275620"/>
      <w:bookmarkStart w:id="2953" w:name="_Toc75276131"/>
      <w:bookmarkStart w:id="2954" w:name="_Toc76541630"/>
      <w:bookmarkStart w:id="2955" w:name="_Toc82437399"/>
      <w:bookmarkStart w:id="2956" w:name="_Toc89944765"/>
      <w:bookmarkStart w:id="2957" w:name="_Toc98753783"/>
      <w:bookmarkStart w:id="2958" w:name="_Toc106179675"/>
      <w:bookmarkStart w:id="2959" w:name="_Toc106180186"/>
      <w:bookmarkStart w:id="2960" w:name="_Toc130396011"/>
      <w:bookmarkStart w:id="2961" w:name="_Toc137555285"/>
      <w:bookmarkStart w:id="2962" w:name="_Toc138856812"/>
      <w:bookmarkStart w:id="2963" w:name="_Toc138860671"/>
      <w:bookmarkStart w:id="2964" w:name="_Toc163217664"/>
      <w:bookmarkStart w:id="2965" w:name="_Toc187261436"/>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966" w:name="_Toc73962903"/>
      <w:bookmarkStart w:id="2967" w:name="_Toc75260080"/>
      <w:bookmarkStart w:id="2968" w:name="_Toc75275621"/>
      <w:bookmarkStart w:id="2969" w:name="_Toc75276132"/>
      <w:bookmarkStart w:id="2970" w:name="_Toc76541631"/>
      <w:bookmarkStart w:id="2971" w:name="_Toc82437400"/>
      <w:bookmarkStart w:id="2972" w:name="_Toc89944766"/>
      <w:bookmarkStart w:id="2973" w:name="_Toc98753784"/>
      <w:bookmarkStart w:id="2974" w:name="_Toc106179676"/>
      <w:bookmarkStart w:id="2975" w:name="_Toc106180187"/>
      <w:bookmarkStart w:id="2976" w:name="_Toc130396012"/>
      <w:bookmarkStart w:id="2977" w:name="_Toc137555286"/>
      <w:bookmarkStart w:id="2978" w:name="_Toc138856813"/>
      <w:bookmarkStart w:id="2979" w:name="_Toc138860672"/>
      <w:bookmarkStart w:id="2980" w:name="_Toc163217665"/>
      <w:bookmarkStart w:id="2981" w:name="_Toc187261437"/>
      <w:r w:rsidRPr="00BE5108">
        <w:rPr>
          <w:rFonts w:eastAsiaTheme="minorEastAsia"/>
        </w:rPr>
        <w:t>6.6.3.5.3</w:t>
      </w:r>
      <w:r w:rsidRPr="00BE5108">
        <w:rPr>
          <w:rFonts w:eastAsiaTheme="minorEastAsia"/>
        </w:rPr>
        <w:tab/>
      </w:r>
      <w:r w:rsidRPr="00BE5108">
        <w:rPr>
          <w:rFonts w:eastAsiaTheme="minorEastAsia"/>
          <w:i/>
        </w:rPr>
        <w:t>IAB type 1-H</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982" w:name="_Toc73962904"/>
      <w:bookmarkStart w:id="2983" w:name="_Toc75260081"/>
      <w:bookmarkStart w:id="2984" w:name="_Toc75275622"/>
      <w:bookmarkStart w:id="2985" w:name="_Toc75276133"/>
      <w:bookmarkStart w:id="2986" w:name="_Toc76541632"/>
      <w:bookmarkStart w:id="2987" w:name="_Toc82437401"/>
      <w:bookmarkStart w:id="2988" w:name="_Toc89944767"/>
      <w:bookmarkStart w:id="2989" w:name="_Toc98753785"/>
      <w:bookmarkStart w:id="2990" w:name="_Toc106179677"/>
      <w:bookmarkStart w:id="2991" w:name="_Toc106180188"/>
      <w:bookmarkStart w:id="2992" w:name="_Toc130396013"/>
      <w:bookmarkStart w:id="2993" w:name="_Toc137555287"/>
      <w:bookmarkStart w:id="2994" w:name="_Toc138856814"/>
      <w:bookmarkStart w:id="2995" w:name="_Toc138860673"/>
      <w:bookmarkStart w:id="2996" w:name="_Toc163217666"/>
      <w:bookmarkStart w:id="2997" w:name="_Toc187261438"/>
      <w:r w:rsidRPr="00BE5108">
        <w:rPr>
          <w:rFonts w:eastAsiaTheme="minorEastAsia"/>
        </w:rPr>
        <w:t>6.6.4</w:t>
      </w:r>
      <w:r w:rsidRPr="00BE5108">
        <w:rPr>
          <w:rFonts w:eastAsiaTheme="minorEastAsia"/>
        </w:rPr>
        <w:tab/>
        <w:t>Operating band unwanted emissions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B18B2F7" w14:textId="77777777" w:rsidR="008D3EE5" w:rsidRPr="00BE5108" w:rsidRDefault="008D3EE5" w:rsidP="008D3EE5">
      <w:pPr>
        <w:pStyle w:val="Heading4"/>
        <w:rPr>
          <w:rFonts w:eastAsiaTheme="minorEastAsia"/>
        </w:rPr>
      </w:pPr>
      <w:bookmarkStart w:id="2998" w:name="_Toc73962905"/>
      <w:bookmarkStart w:id="2999" w:name="_Toc75260082"/>
      <w:bookmarkStart w:id="3000" w:name="_Toc75275623"/>
      <w:bookmarkStart w:id="3001" w:name="_Toc75276134"/>
      <w:bookmarkStart w:id="3002" w:name="_Toc76541633"/>
      <w:bookmarkStart w:id="3003" w:name="_Toc82437402"/>
      <w:bookmarkStart w:id="3004" w:name="_Toc89944768"/>
      <w:bookmarkStart w:id="3005" w:name="_Toc98753786"/>
      <w:bookmarkStart w:id="3006" w:name="_Toc106179678"/>
      <w:bookmarkStart w:id="3007" w:name="_Toc106180189"/>
      <w:bookmarkStart w:id="3008" w:name="_Toc130396014"/>
      <w:bookmarkStart w:id="3009" w:name="_Toc137555288"/>
      <w:bookmarkStart w:id="3010" w:name="_Toc138856815"/>
      <w:bookmarkStart w:id="3011" w:name="_Toc138860674"/>
      <w:bookmarkStart w:id="3012" w:name="_Toc163217667"/>
      <w:bookmarkStart w:id="3013" w:name="_Toc187261439"/>
      <w:r w:rsidRPr="00BE5108">
        <w:rPr>
          <w:rFonts w:eastAsiaTheme="minorEastAsia"/>
        </w:rPr>
        <w:t>6.6.4.1</w:t>
      </w:r>
      <w:r w:rsidRPr="00BE5108">
        <w:rPr>
          <w:rFonts w:eastAsiaTheme="minorEastAsia"/>
        </w:rPr>
        <w:tab/>
        <w:t>Definition and applicability</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014" w:name="_Toc73962906"/>
      <w:bookmarkStart w:id="3015" w:name="_Toc75260083"/>
      <w:bookmarkStart w:id="3016" w:name="_Toc75275624"/>
      <w:bookmarkStart w:id="3017" w:name="_Toc75276135"/>
      <w:bookmarkStart w:id="3018" w:name="_Toc76541634"/>
      <w:bookmarkStart w:id="3019" w:name="_Toc82437403"/>
      <w:bookmarkStart w:id="3020" w:name="_Toc89944769"/>
      <w:bookmarkStart w:id="3021" w:name="_Toc98753787"/>
      <w:bookmarkStart w:id="3022" w:name="_Toc106179679"/>
      <w:bookmarkStart w:id="3023" w:name="_Toc106180190"/>
      <w:bookmarkStart w:id="3024" w:name="_Toc130396015"/>
      <w:bookmarkStart w:id="3025" w:name="_Toc137555289"/>
      <w:bookmarkStart w:id="3026" w:name="_Toc138856816"/>
      <w:bookmarkStart w:id="3027" w:name="_Toc138860675"/>
      <w:bookmarkStart w:id="3028" w:name="_Toc163217668"/>
      <w:bookmarkStart w:id="3029" w:name="_Toc187261440"/>
      <w:r w:rsidRPr="00BE5108">
        <w:rPr>
          <w:rFonts w:eastAsiaTheme="minorEastAsia"/>
        </w:rPr>
        <w:t>6.6.4.2</w:t>
      </w:r>
      <w:r w:rsidRPr="00BE5108">
        <w:rPr>
          <w:rFonts w:eastAsiaTheme="minorEastAsia"/>
        </w:rPr>
        <w:tab/>
        <w:t>Minimum requirement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030" w:name="_Toc73962907"/>
      <w:bookmarkStart w:id="3031" w:name="_Toc75260084"/>
      <w:bookmarkStart w:id="3032" w:name="_Toc75275625"/>
      <w:bookmarkStart w:id="3033" w:name="_Toc75276136"/>
      <w:bookmarkStart w:id="3034" w:name="_Toc76541635"/>
      <w:bookmarkStart w:id="3035" w:name="_Toc82437404"/>
      <w:bookmarkStart w:id="3036" w:name="_Toc89944770"/>
      <w:bookmarkStart w:id="3037" w:name="_Toc98753788"/>
      <w:bookmarkStart w:id="3038" w:name="_Toc106179680"/>
      <w:bookmarkStart w:id="3039" w:name="_Toc106180191"/>
      <w:bookmarkStart w:id="3040" w:name="_Toc130396016"/>
      <w:bookmarkStart w:id="3041" w:name="_Toc137555290"/>
      <w:bookmarkStart w:id="3042" w:name="_Toc138856817"/>
      <w:bookmarkStart w:id="3043" w:name="_Toc138860676"/>
      <w:bookmarkStart w:id="3044" w:name="_Toc163217669"/>
      <w:bookmarkStart w:id="3045" w:name="_Toc187261441"/>
      <w:r w:rsidRPr="00BE5108">
        <w:rPr>
          <w:rFonts w:eastAsiaTheme="minorEastAsia"/>
        </w:rPr>
        <w:t>6.6.4.3</w:t>
      </w:r>
      <w:r w:rsidRPr="00BE5108">
        <w:rPr>
          <w:rFonts w:eastAsiaTheme="minorEastAsia"/>
        </w:rPr>
        <w:tab/>
        <w:t>Test purpose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046" w:name="_Toc73962908"/>
      <w:bookmarkStart w:id="3047" w:name="_Toc75260085"/>
      <w:bookmarkStart w:id="3048" w:name="_Toc75275626"/>
      <w:bookmarkStart w:id="3049" w:name="_Toc75276137"/>
      <w:bookmarkStart w:id="3050" w:name="_Toc76541636"/>
      <w:bookmarkStart w:id="3051" w:name="_Toc82437405"/>
      <w:bookmarkStart w:id="3052" w:name="_Toc89944771"/>
      <w:bookmarkStart w:id="3053" w:name="_Toc98753789"/>
      <w:bookmarkStart w:id="3054" w:name="_Toc106179681"/>
      <w:bookmarkStart w:id="3055" w:name="_Toc106180192"/>
      <w:bookmarkStart w:id="3056" w:name="_Toc130396017"/>
      <w:bookmarkStart w:id="3057" w:name="_Toc137555291"/>
      <w:bookmarkStart w:id="3058" w:name="_Toc138856818"/>
      <w:bookmarkStart w:id="3059" w:name="_Toc138860677"/>
      <w:bookmarkStart w:id="3060" w:name="_Toc163217670"/>
      <w:bookmarkStart w:id="3061" w:name="_Toc187261442"/>
      <w:r w:rsidRPr="00BE5108">
        <w:rPr>
          <w:rFonts w:eastAsiaTheme="minorEastAsia"/>
        </w:rPr>
        <w:t>6.6.4.4</w:t>
      </w:r>
      <w:r w:rsidRPr="00BE5108">
        <w:rPr>
          <w:rFonts w:eastAsiaTheme="minorEastAsia"/>
        </w:rPr>
        <w:tab/>
        <w:t>Method of test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75BA924" w14:textId="77777777" w:rsidR="008D3EE5" w:rsidRPr="00BE5108" w:rsidRDefault="008D3EE5" w:rsidP="008D3EE5">
      <w:pPr>
        <w:pStyle w:val="Heading5"/>
        <w:rPr>
          <w:rFonts w:eastAsiaTheme="minorEastAsia"/>
        </w:rPr>
      </w:pPr>
      <w:bookmarkStart w:id="3062" w:name="_Toc73962909"/>
      <w:bookmarkStart w:id="3063" w:name="_Toc75260086"/>
      <w:bookmarkStart w:id="3064" w:name="_Toc75275627"/>
      <w:bookmarkStart w:id="3065" w:name="_Toc75276138"/>
      <w:bookmarkStart w:id="3066" w:name="_Toc76541637"/>
      <w:bookmarkStart w:id="3067" w:name="_Toc82437406"/>
      <w:bookmarkStart w:id="3068" w:name="_Toc89944772"/>
      <w:bookmarkStart w:id="3069" w:name="_Toc98753790"/>
      <w:bookmarkStart w:id="3070" w:name="_Toc106179682"/>
      <w:bookmarkStart w:id="3071" w:name="_Toc106180193"/>
      <w:bookmarkStart w:id="3072" w:name="_Toc130396018"/>
      <w:bookmarkStart w:id="3073" w:name="_Toc137555292"/>
      <w:bookmarkStart w:id="3074" w:name="_Toc138856819"/>
      <w:bookmarkStart w:id="3075" w:name="_Toc138860678"/>
      <w:bookmarkStart w:id="3076" w:name="_Toc163217671"/>
      <w:bookmarkStart w:id="3077" w:name="_Toc187261443"/>
      <w:r w:rsidRPr="00BE5108">
        <w:rPr>
          <w:rFonts w:eastAsiaTheme="minorEastAsia"/>
        </w:rPr>
        <w:t>6.6.4.4.1</w:t>
      </w:r>
      <w:r w:rsidRPr="00BE5108">
        <w:rPr>
          <w:rFonts w:eastAsiaTheme="minorEastAsia"/>
        </w:rPr>
        <w:tab/>
        <w:t>Initial conditions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078" w:name="_Toc73962910"/>
      <w:bookmarkStart w:id="3079" w:name="_Toc75260087"/>
      <w:bookmarkStart w:id="3080" w:name="_Toc75275628"/>
      <w:bookmarkStart w:id="3081" w:name="_Toc75276139"/>
      <w:bookmarkStart w:id="3082" w:name="_Toc76541638"/>
      <w:bookmarkStart w:id="3083" w:name="_Toc82437407"/>
      <w:bookmarkStart w:id="3084" w:name="_Toc89944773"/>
      <w:bookmarkStart w:id="3085" w:name="_Toc98753791"/>
      <w:bookmarkStart w:id="3086" w:name="_Toc106179683"/>
      <w:bookmarkStart w:id="3087" w:name="_Toc106180194"/>
      <w:bookmarkStart w:id="3088" w:name="_Toc130396019"/>
      <w:bookmarkStart w:id="3089" w:name="_Toc137555293"/>
      <w:bookmarkStart w:id="3090" w:name="_Toc138856820"/>
      <w:bookmarkStart w:id="3091" w:name="_Toc138860679"/>
      <w:bookmarkStart w:id="3092" w:name="_Toc163217672"/>
      <w:bookmarkStart w:id="3093" w:name="_Toc187261444"/>
      <w:r w:rsidRPr="00BE5108">
        <w:rPr>
          <w:rFonts w:eastAsiaTheme="minorEastAsia"/>
        </w:rPr>
        <w:t>6.6.4.4.2</w:t>
      </w:r>
      <w:r w:rsidRPr="00BE5108">
        <w:rPr>
          <w:rFonts w:eastAsiaTheme="minorEastAsia"/>
        </w:rPr>
        <w:tab/>
        <w:t>Procedure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094" w:name="_Toc73962911"/>
      <w:bookmarkStart w:id="3095" w:name="_Toc75260088"/>
      <w:bookmarkStart w:id="3096" w:name="_Toc75275629"/>
      <w:bookmarkStart w:id="3097" w:name="_Toc75276140"/>
      <w:bookmarkStart w:id="3098" w:name="_Toc76541639"/>
      <w:bookmarkStart w:id="3099" w:name="_Toc82437408"/>
      <w:bookmarkStart w:id="3100" w:name="_Toc89944774"/>
      <w:bookmarkStart w:id="3101" w:name="_Toc98753792"/>
      <w:bookmarkStart w:id="3102" w:name="_Toc106179684"/>
      <w:bookmarkStart w:id="3103" w:name="_Toc106180195"/>
      <w:bookmarkStart w:id="3104" w:name="_Toc130396020"/>
      <w:bookmarkStart w:id="3105" w:name="_Toc137555294"/>
      <w:bookmarkStart w:id="3106" w:name="_Toc138856821"/>
      <w:bookmarkStart w:id="3107" w:name="_Toc138860680"/>
      <w:bookmarkStart w:id="3108" w:name="_Toc163217673"/>
      <w:bookmarkStart w:id="3109" w:name="_Toc187261445"/>
      <w:r w:rsidRPr="00BE5108">
        <w:rPr>
          <w:rFonts w:eastAsiaTheme="minorEastAsia"/>
        </w:rPr>
        <w:t>6.6.4.5</w:t>
      </w:r>
      <w:r w:rsidRPr="00BE5108">
        <w:rPr>
          <w:rFonts w:eastAsiaTheme="minorEastAsia"/>
        </w:rPr>
        <w:tab/>
        <w:t>Test requirements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86218FC" w14:textId="77777777" w:rsidR="008D3EE5" w:rsidRPr="00BE5108" w:rsidRDefault="008D3EE5" w:rsidP="008D3EE5">
      <w:pPr>
        <w:pStyle w:val="Heading5"/>
        <w:rPr>
          <w:rFonts w:eastAsiaTheme="minorEastAsia"/>
        </w:rPr>
      </w:pPr>
      <w:bookmarkStart w:id="3110" w:name="_Toc73962912"/>
      <w:bookmarkStart w:id="3111" w:name="_Toc75260089"/>
      <w:bookmarkStart w:id="3112" w:name="_Toc75275630"/>
      <w:bookmarkStart w:id="3113" w:name="_Toc75276141"/>
      <w:bookmarkStart w:id="3114" w:name="_Toc76541640"/>
      <w:bookmarkStart w:id="3115" w:name="_Toc82437409"/>
      <w:bookmarkStart w:id="3116" w:name="_Toc89944775"/>
      <w:bookmarkStart w:id="3117" w:name="_Toc98753793"/>
      <w:bookmarkStart w:id="3118" w:name="_Toc106179685"/>
      <w:bookmarkStart w:id="3119" w:name="_Toc106180196"/>
      <w:bookmarkStart w:id="3120" w:name="_Toc130396021"/>
      <w:bookmarkStart w:id="3121" w:name="_Toc137555295"/>
      <w:bookmarkStart w:id="3122" w:name="_Toc138856822"/>
      <w:bookmarkStart w:id="3123" w:name="_Toc138860681"/>
      <w:bookmarkStart w:id="3124" w:name="_Toc163217674"/>
      <w:bookmarkStart w:id="3125" w:name="_Toc187261446"/>
      <w:r w:rsidRPr="00BE5108">
        <w:rPr>
          <w:rFonts w:eastAsiaTheme="minorEastAsia"/>
        </w:rPr>
        <w:t>6.6.4.5.1</w:t>
      </w:r>
      <w:r w:rsidRPr="00BE5108">
        <w:rPr>
          <w:rFonts w:eastAsiaTheme="minorEastAsia"/>
        </w:rPr>
        <w:tab/>
        <w:t>General requirements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6652941" w14:textId="77777777" w:rsidR="008D3EE5" w:rsidRPr="00BE5108" w:rsidRDefault="008D3EE5" w:rsidP="008D3EE5">
      <w:pPr>
        <w:pStyle w:val="Heading5"/>
        <w:rPr>
          <w:rFonts w:eastAsiaTheme="minorEastAsia"/>
        </w:rPr>
      </w:pPr>
      <w:bookmarkStart w:id="3126" w:name="_Toc73962913"/>
      <w:bookmarkStart w:id="3127" w:name="_Toc75260090"/>
      <w:bookmarkStart w:id="3128" w:name="_Toc75275631"/>
      <w:bookmarkStart w:id="3129" w:name="_Toc75276142"/>
      <w:bookmarkStart w:id="3130" w:name="_Toc76541641"/>
      <w:bookmarkStart w:id="3131" w:name="_Toc82437410"/>
      <w:bookmarkStart w:id="3132" w:name="_Toc89944776"/>
      <w:bookmarkStart w:id="3133" w:name="_Toc98753794"/>
      <w:bookmarkStart w:id="3134" w:name="_Toc106179686"/>
      <w:bookmarkStart w:id="3135" w:name="_Toc106180197"/>
      <w:bookmarkStart w:id="3136" w:name="_Toc130396022"/>
      <w:bookmarkStart w:id="3137" w:name="_Toc137555296"/>
      <w:bookmarkStart w:id="3138" w:name="_Toc138856823"/>
      <w:bookmarkStart w:id="3139" w:name="_Toc138860682"/>
      <w:bookmarkStart w:id="3140" w:name="_Toc163217675"/>
      <w:bookmarkStart w:id="3141" w:name="_Toc187261447"/>
      <w:r w:rsidRPr="00BE5108">
        <w:rPr>
          <w:rFonts w:eastAsiaTheme="minorEastAsia"/>
        </w:rPr>
        <w:t>6.6.4.5.2</w:t>
      </w:r>
      <w:r w:rsidRPr="00BE5108">
        <w:rPr>
          <w:rFonts w:eastAsiaTheme="minorEastAsia"/>
        </w:rPr>
        <w:tab/>
        <w:t>Basic limits for Wide Area IAB-DU and IAB-MT (Category A)</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95pt;height:31.9pt" o:ole="" fillcolor="window">
                  <v:imagedata r:id="rId22" o:title=""/>
                </v:shape>
                <o:OLEObject Type="Embed" ProgID="Equation.3" ShapeID="_x0000_i1030" DrawAspect="Content" ObjectID="_1812187169"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3400AC97" w14:textId="6F8A8F95"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142"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143"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1.9pt" o:ole="" fillcolor="window">
                  <v:imagedata r:id="rId24" o:title=""/>
                </v:shape>
                <o:OLEObject Type="Embed" ProgID="Equation.3" ShapeID="_x0000_i1031" DrawAspect="Content" ObjectID="_1812187170"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143"/>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144" w:name="_Toc73962914"/>
      <w:bookmarkStart w:id="3145" w:name="_Toc75260091"/>
      <w:bookmarkStart w:id="3146" w:name="_Toc75275632"/>
      <w:bookmarkStart w:id="3147" w:name="_Toc75276143"/>
      <w:bookmarkStart w:id="3148" w:name="_Toc76541642"/>
      <w:bookmarkStart w:id="3149" w:name="_Toc82437411"/>
      <w:bookmarkStart w:id="3150" w:name="_Toc89944777"/>
      <w:bookmarkStart w:id="3151" w:name="_Toc98753795"/>
      <w:bookmarkStart w:id="3152" w:name="_Toc106179687"/>
      <w:bookmarkStart w:id="3153" w:name="_Toc106180198"/>
      <w:bookmarkStart w:id="3154" w:name="_Toc130396023"/>
      <w:bookmarkStart w:id="3155" w:name="_Toc137555297"/>
      <w:bookmarkStart w:id="3156" w:name="_Toc138856824"/>
      <w:bookmarkStart w:id="3157" w:name="_Toc138860683"/>
      <w:bookmarkStart w:id="3158" w:name="_Toc163217676"/>
      <w:bookmarkStart w:id="3159" w:name="_Toc187261448"/>
      <w:bookmarkEnd w:id="3142"/>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8C4D822" w14:textId="771ACFB1" w:rsidR="00051AAE" w:rsidRPr="00BE5108" w:rsidRDefault="00051AAE" w:rsidP="00051AAE">
      <w:pPr>
        <w:pStyle w:val="Heading6"/>
        <w:rPr>
          <w:rFonts w:eastAsiaTheme="minorEastAsia"/>
        </w:rPr>
      </w:pPr>
      <w:bookmarkStart w:id="3160" w:name="_Toc75275633"/>
      <w:bookmarkStart w:id="3161" w:name="_Toc75276144"/>
      <w:bookmarkStart w:id="3162" w:name="_Toc76541643"/>
      <w:bookmarkStart w:id="3163" w:name="_Toc82437412"/>
      <w:bookmarkStart w:id="3164" w:name="_Toc89944778"/>
      <w:bookmarkStart w:id="3165" w:name="_Toc98753796"/>
      <w:bookmarkStart w:id="3166" w:name="_Toc106179688"/>
      <w:bookmarkStart w:id="3167" w:name="_Toc106180199"/>
      <w:bookmarkStart w:id="3168" w:name="_Toc130396024"/>
      <w:bookmarkStart w:id="3169" w:name="_Toc137555298"/>
      <w:bookmarkStart w:id="3170" w:name="_Toc138856825"/>
      <w:bookmarkStart w:id="3171" w:name="_Toc138860684"/>
      <w:bookmarkStart w:id="3172" w:name="_Toc163217677"/>
      <w:bookmarkStart w:id="3173" w:name="_Toc187261449"/>
      <w:r w:rsidRPr="00BE5108">
        <w:rPr>
          <w:rFonts w:eastAsiaTheme="minorEastAsia"/>
        </w:rPr>
        <w:t>6.6.4.5.3.1</w:t>
      </w:r>
      <w:r w:rsidRPr="00BE5108">
        <w:rPr>
          <w:rFonts w:eastAsiaTheme="minorEastAsia"/>
        </w:rPr>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174" w:name="_Toc73962915"/>
      <w:bookmarkStart w:id="3175" w:name="_Toc75260092"/>
      <w:bookmarkStart w:id="3176" w:name="_Toc75275634"/>
      <w:bookmarkStart w:id="3177" w:name="_Toc75276145"/>
      <w:bookmarkStart w:id="3178" w:name="_Toc76541644"/>
      <w:bookmarkStart w:id="3179" w:name="_Toc82437413"/>
      <w:bookmarkStart w:id="3180" w:name="_Toc89944779"/>
      <w:bookmarkStart w:id="3181" w:name="_Toc98753797"/>
      <w:bookmarkStart w:id="3182" w:name="_Toc106179689"/>
      <w:bookmarkStart w:id="3183" w:name="_Toc106180200"/>
      <w:bookmarkStart w:id="3184" w:name="_Toc130396025"/>
      <w:bookmarkStart w:id="3185" w:name="_Toc137555299"/>
      <w:bookmarkStart w:id="3186" w:name="_Toc138856826"/>
      <w:bookmarkStart w:id="3187" w:name="_Toc138860685"/>
      <w:bookmarkStart w:id="3188" w:name="_Toc163217678"/>
      <w:bookmarkStart w:id="3189" w:name="_Toc18726145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95pt;height:31.9pt" o:ole="" fillcolor="window">
                  <v:imagedata r:id="rId22" o:title=""/>
                </v:shape>
                <o:OLEObject Type="Embed" ProgID="Equation.DSMT4" ShapeID="_x0000_i1032" DrawAspect="Content" ObjectID="_1812187171"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5ECF5AC0" w14:textId="5F02E55E"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1.9pt" o:ole="" fillcolor="window">
                  <v:imagedata r:id="rId24" o:title=""/>
                </v:shape>
                <o:OLEObject Type="Embed" ProgID="Equation.3" ShapeID="_x0000_i1033" DrawAspect="Content" ObjectID="_1812187172"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190" w:name="_Toc73962916"/>
      <w:bookmarkStart w:id="3191" w:name="_Toc75260093"/>
      <w:bookmarkStart w:id="3192" w:name="_Toc75275635"/>
      <w:bookmarkStart w:id="3193" w:name="_Toc75276146"/>
      <w:bookmarkStart w:id="3194" w:name="_Toc76541645"/>
      <w:bookmarkStart w:id="3195" w:name="_Toc82437414"/>
      <w:bookmarkStart w:id="3196" w:name="_Toc89944780"/>
      <w:bookmarkStart w:id="3197" w:name="_Toc98753798"/>
      <w:bookmarkStart w:id="3198" w:name="_Toc106179690"/>
      <w:bookmarkStart w:id="3199" w:name="_Toc106180201"/>
      <w:bookmarkStart w:id="3200" w:name="_Toc130396026"/>
      <w:bookmarkStart w:id="3201" w:name="_Toc137555300"/>
      <w:bookmarkStart w:id="3202" w:name="_Toc138856827"/>
      <w:bookmarkStart w:id="3203" w:name="_Toc138860686"/>
      <w:bookmarkStart w:id="3204" w:name="_Toc163217679"/>
      <w:bookmarkStart w:id="3205" w:name="_Toc18726145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05pt;height:20.95pt" o:ole="">
                  <v:imagedata r:id="rId28" o:title=""/>
                </v:shape>
                <o:OLEObject Type="Embed" ProgID="Word.Document.12" ShapeID="_x0000_i1034" DrawAspect="Content" ObjectID="_1812187173"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9pt" o:ole="">
                  <v:imagedata r:id="rId30" o:title=""/>
                </v:shape>
                <o:OLEObject Type="Embed" ProgID="Equation.DSMT4" ShapeID="_x0000_i1035" DrawAspect="Content" ObjectID="_1812187174"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0.1pt" o:ole="">
                  <v:imagedata r:id="rId32" o:title=""/>
                </v:shape>
                <o:OLEObject Type="Embed" ProgID="Word.Document.12" ShapeID="_x0000_i1036" DrawAspect="Content" ObjectID="_1812187175"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9pt" o:ole="">
                  <v:imagedata r:id="rId34" o:title=""/>
                </v:shape>
                <o:OLEObject Type="Embed" ProgID="Equation.DSMT4" ShapeID="_x0000_i1037" DrawAspect="Content" ObjectID="_1812187176"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206" w:name="_Toc73962917"/>
      <w:bookmarkStart w:id="3207" w:name="_Toc75260094"/>
      <w:bookmarkStart w:id="3208" w:name="_Toc75275636"/>
      <w:bookmarkStart w:id="3209" w:name="_Toc75276147"/>
      <w:bookmarkStart w:id="3210" w:name="_Toc76541646"/>
      <w:bookmarkStart w:id="3211" w:name="_Toc82437415"/>
      <w:bookmarkStart w:id="3212" w:name="_Toc89944781"/>
      <w:bookmarkStart w:id="3213" w:name="_Toc98753799"/>
      <w:bookmarkStart w:id="3214" w:name="_Toc106179691"/>
      <w:bookmarkStart w:id="3215" w:name="_Toc106180202"/>
      <w:bookmarkStart w:id="3216" w:name="_Toc130396027"/>
      <w:bookmarkStart w:id="3217" w:name="_Toc137555301"/>
      <w:bookmarkStart w:id="3218" w:name="_Toc138856828"/>
      <w:bookmarkStart w:id="3219" w:name="_Toc138860687"/>
      <w:bookmarkStart w:id="3220" w:name="_Toc163217680"/>
      <w:bookmarkStart w:id="3221" w:name="_Toc18726145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05pt;height:31.9pt" o:ole="">
                  <v:imagedata r:id="rId36" o:title=""/>
                </v:shape>
                <o:OLEObject Type="Embed" ProgID="Equation.DSMT4" ShapeID="_x0000_i1038" DrawAspect="Content" ObjectID="_1812187177"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9pt" o:ole="" fillcolor="window">
                  <v:imagedata r:id="rId38" o:title=""/>
                </v:shape>
                <o:OLEObject Type="Embed" ProgID="Equation.3" ShapeID="_x0000_i1039" DrawAspect="Content" ObjectID="_1812187178"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222" w:name="_Toc73962918"/>
      <w:bookmarkStart w:id="3223" w:name="_Toc75260095"/>
      <w:bookmarkStart w:id="3224" w:name="_Toc75275637"/>
      <w:bookmarkStart w:id="3225" w:name="_Toc75276148"/>
      <w:bookmarkStart w:id="3226" w:name="_Toc76541647"/>
      <w:bookmarkStart w:id="3227" w:name="_Toc82437416"/>
      <w:bookmarkStart w:id="3228" w:name="_Toc89944782"/>
      <w:bookmarkStart w:id="3229" w:name="_Toc98753800"/>
      <w:bookmarkStart w:id="3230" w:name="_Toc106179692"/>
      <w:bookmarkStart w:id="3231" w:name="_Toc106180203"/>
      <w:bookmarkStart w:id="3232" w:name="_Toc130396028"/>
      <w:bookmarkStart w:id="3233" w:name="_Toc137555302"/>
      <w:bookmarkStart w:id="3234" w:name="_Toc138856829"/>
      <w:bookmarkStart w:id="3235" w:name="_Toc138860688"/>
      <w:bookmarkStart w:id="3236" w:name="_Toc163217681"/>
      <w:bookmarkStart w:id="3237" w:name="_Toc18726145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682B206" w14:textId="77777777" w:rsidR="008D3EE5" w:rsidRPr="00BE5108" w:rsidRDefault="008D3EE5" w:rsidP="008D3EE5">
      <w:pPr>
        <w:pStyle w:val="Heading6"/>
        <w:rPr>
          <w:rFonts w:eastAsiaTheme="minorEastAsia"/>
        </w:rPr>
      </w:pPr>
      <w:bookmarkStart w:id="3238" w:name="_Toc73962919"/>
      <w:bookmarkStart w:id="3239" w:name="_Toc75260096"/>
      <w:bookmarkStart w:id="3240" w:name="_Toc75275638"/>
      <w:bookmarkStart w:id="3241" w:name="_Toc75276149"/>
      <w:bookmarkStart w:id="3242" w:name="_Toc76541648"/>
      <w:bookmarkStart w:id="3243" w:name="_Toc82437417"/>
      <w:bookmarkStart w:id="3244" w:name="_Toc89944783"/>
      <w:bookmarkStart w:id="3245" w:name="_Toc98753801"/>
      <w:bookmarkStart w:id="3246" w:name="_Toc106179693"/>
      <w:bookmarkStart w:id="3247" w:name="_Toc106180204"/>
      <w:bookmarkStart w:id="3248" w:name="_Toc130396029"/>
      <w:bookmarkStart w:id="3249" w:name="_Toc137555303"/>
      <w:bookmarkStart w:id="3250" w:name="_Toc138856830"/>
      <w:bookmarkStart w:id="3251" w:name="_Toc138860689"/>
      <w:bookmarkStart w:id="3252" w:name="_Toc163217682"/>
      <w:bookmarkStart w:id="3253" w:name="_Toc187261454"/>
      <w:r w:rsidRPr="00BE5108">
        <w:rPr>
          <w:rFonts w:eastAsiaTheme="minorEastAsia"/>
        </w:rPr>
        <w:t>6.6.4.5.5.1</w:t>
      </w:r>
      <w:r w:rsidRPr="00BE5108">
        <w:rPr>
          <w:rFonts w:eastAsiaTheme="minorEastAsia"/>
        </w:rPr>
        <w:tab/>
        <w:t>Limits in FCC Title 47</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254" w:name="_Toc73962920"/>
      <w:bookmarkStart w:id="3255" w:name="_Toc75260097"/>
      <w:bookmarkStart w:id="3256" w:name="_Toc75275639"/>
      <w:bookmarkStart w:id="3257" w:name="_Toc75276150"/>
      <w:bookmarkStart w:id="3258" w:name="_Toc76541649"/>
      <w:bookmarkStart w:id="3259" w:name="_Toc82437418"/>
      <w:bookmarkStart w:id="3260" w:name="_Toc89944784"/>
      <w:bookmarkStart w:id="3261" w:name="_Toc98753802"/>
      <w:bookmarkStart w:id="3262" w:name="_Toc106179694"/>
      <w:bookmarkStart w:id="3263" w:name="_Toc106180205"/>
      <w:bookmarkStart w:id="3264" w:name="_Toc130396030"/>
      <w:bookmarkStart w:id="3265" w:name="_Toc137555304"/>
      <w:bookmarkStart w:id="3266" w:name="_Toc138856831"/>
      <w:bookmarkStart w:id="3267" w:name="_Toc138860690"/>
      <w:bookmarkStart w:id="3268" w:name="_Toc163217683"/>
      <w:bookmarkStart w:id="3269" w:name="_Toc187261455"/>
      <w:r w:rsidRPr="00BE5108">
        <w:rPr>
          <w:rFonts w:eastAsiaTheme="minorEastAsia"/>
        </w:rPr>
        <w:t>6.6.4.5.6</w:t>
      </w:r>
      <w:r w:rsidRPr="00BE5108">
        <w:rPr>
          <w:rFonts w:eastAsiaTheme="minorEastAsia"/>
        </w:rPr>
        <w:tab/>
      </w:r>
      <w:r w:rsidR="00AB3799" w:rsidRPr="00BE5108">
        <w:rPr>
          <w:rFonts w:eastAsiaTheme="minorEastAsia"/>
          <w:i/>
        </w:rPr>
        <w:t>IAB type 1-H</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270" w:name="_Toc73962921"/>
      <w:bookmarkStart w:id="3271" w:name="_Toc75260098"/>
      <w:bookmarkStart w:id="3272" w:name="_Toc75275640"/>
      <w:bookmarkStart w:id="3273" w:name="_Toc75276151"/>
      <w:bookmarkStart w:id="3274" w:name="_Toc76541650"/>
      <w:bookmarkStart w:id="3275" w:name="_Toc82437419"/>
      <w:bookmarkStart w:id="3276" w:name="_Toc89944785"/>
      <w:bookmarkStart w:id="3277" w:name="_Toc98753803"/>
      <w:bookmarkStart w:id="3278" w:name="_Toc106179695"/>
      <w:bookmarkStart w:id="3279" w:name="_Toc106180206"/>
      <w:bookmarkStart w:id="3280" w:name="_Toc130396031"/>
      <w:bookmarkStart w:id="3281" w:name="_Toc137555305"/>
      <w:bookmarkStart w:id="3282" w:name="_Toc138856832"/>
      <w:bookmarkStart w:id="3283" w:name="_Toc138860691"/>
      <w:bookmarkStart w:id="3284" w:name="_Toc163217684"/>
      <w:bookmarkStart w:id="3285" w:name="_Toc187261456"/>
      <w:r w:rsidRPr="00BE5108">
        <w:rPr>
          <w:rFonts w:eastAsiaTheme="minorEastAsia"/>
        </w:rPr>
        <w:t>6.6.5</w:t>
      </w:r>
      <w:r w:rsidRPr="00BE5108">
        <w:rPr>
          <w:rFonts w:eastAsiaTheme="minorEastAsia"/>
        </w:rPr>
        <w:tab/>
        <w:t>Transmitter spurious emissions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F1F4140" w14:textId="77777777" w:rsidR="008D3EE5" w:rsidRPr="00BE5108" w:rsidRDefault="008D3EE5" w:rsidP="008D3EE5">
      <w:pPr>
        <w:pStyle w:val="Heading4"/>
        <w:rPr>
          <w:rFonts w:eastAsiaTheme="minorEastAsia"/>
        </w:rPr>
      </w:pPr>
      <w:bookmarkStart w:id="3286" w:name="_Toc73962922"/>
      <w:bookmarkStart w:id="3287" w:name="_Toc75260099"/>
      <w:bookmarkStart w:id="3288" w:name="_Toc75275641"/>
      <w:bookmarkStart w:id="3289" w:name="_Toc75276152"/>
      <w:bookmarkStart w:id="3290" w:name="_Toc76541651"/>
      <w:bookmarkStart w:id="3291" w:name="_Toc82437420"/>
      <w:bookmarkStart w:id="3292" w:name="_Toc89944786"/>
      <w:bookmarkStart w:id="3293" w:name="_Toc98753804"/>
      <w:bookmarkStart w:id="3294" w:name="_Toc106179696"/>
      <w:bookmarkStart w:id="3295" w:name="_Toc106180207"/>
      <w:bookmarkStart w:id="3296" w:name="_Toc130396032"/>
      <w:bookmarkStart w:id="3297" w:name="_Toc137555306"/>
      <w:bookmarkStart w:id="3298" w:name="_Toc138856833"/>
      <w:bookmarkStart w:id="3299" w:name="_Toc138860692"/>
      <w:bookmarkStart w:id="3300" w:name="_Toc163217685"/>
      <w:bookmarkStart w:id="3301" w:name="_Toc187261457"/>
      <w:r w:rsidRPr="00BE5108">
        <w:rPr>
          <w:rFonts w:eastAsiaTheme="minorEastAsia"/>
        </w:rPr>
        <w:t>6.6.5.1</w:t>
      </w:r>
      <w:r w:rsidRPr="00BE5108">
        <w:rPr>
          <w:rFonts w:eastAsiaTheme="minorEastAsia"/>
        </w:rPr>
        <w:tab/>
        <w:t>Definition and applicability</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302" w:name="_Toc73962923"/>
      <w:bookmarkStart w:id="3303" w:name="_Toc75260100"/>
      <w:bookmarkStart w:id="3304" w:name="_Toc75275642"/>
      <w:bookmarkStart w:id="3305" w:name="_Toc75276153"/>
      <w:bookmarkStart w:id="3306" w:name="_Toc76541652"/>
      <w:bookmarkStart w:id="3307" w:name="_Toc82437421"/>
      <w:bookmarkStart w:id="3308" w:name="_Toc89944787"/>
      <w:bookmarkStart w:id="3309" w:name="_Toc98753805"/>
      <w:bookmarkStart w:id="3310" w:name="_Toc106179697"/>
      <w:bookmarkStart w:id="3311" w:name="_Toc106180208"/>
      <w:bookmarkStart w:id="3312" w:name="_Toc130396033"/>
      <w:bookmarkStart w:id="3313" w:name="_Toc137555307"/>
      <w:bookmarkStart w:id="3314" w:name="_Toc138856834"/>
      <w:bookmarkStart w:id="3315" w:name="_Toc138860693"/>
      <w:bookmarkStart w:id="3316" w:name="_Toc163217686"/>
      <w:bookmarkStart w:id="3317" w:name="_Toc187261458"/>
      <w:r w:rsidRPr="00BE5108">
        <w:rPr>
          <w:rFonts w:eastAsiaTheme="minorEastAsia"/>
        </w:rPr>
        <w:t>6.6.5.2</w:t>
      </w:r>
      <w:r w:rsidRPr="00BE5108">
        <w:rPr>
          <w:rFonts w:eastAsiaTheme="minorEastAsia"/>
        </w:rPr>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318" w:name="_Toc73962924"/>
      <w:bookmarkStart w:id="3319" w:name="_Toc75260101"/>
      <w:bookmarkStart w:id="3320" w:name="_Toc75275643"/>
      <w:bookmarkStart w:id="3321" w:name="_Toc75276154"/>
      <w:bookmarkStart w:id="3322" w:name="_Toc76541653"/>
      <w:bookmarkStart w:id="3323" w:name="_Toc82437422"/>
      <w:bookmarkStart w:id="3324" w:name="_Toc89944788"/>
      <w:bookmarkStart w:id="3325" w:name="_Toc98753806"/>
      <w:bookmarkStart w:id="3326" w:name="_Toc106179698"/>
      <w:bookmarkStart w:id="3327" w:name="_Toc106180209"/>
      <w:bookmarkStart w:id="3328" w:name="_Toc130396034"/>
      <w:bookmarkStart w:id="3329" w:name="_Toc137555308"/>
      <w:bookmarkStart w:id="3330" w:name="_Toc138856835"/>
      <w:bookmarkStart w:id="3331" w:name="_Toc138860694"/>
      <w:bookmarkStart w:id="3332" w:name="_Toc163217687"/>
      <w:bookmarkStart w:id="3333" w:name="_Toc187261459"/>
      <w:r w:rsidRPr="00BE5108">
        <w:rPr>
          <w:rFonts w:eastAsiaTheme="minorEastAsia"/>
        </w:rPr>
        <w:t>6.6.5.3</w:t>
      </w:r>
      <w:r w:rsidRPr="00BE5108">
        <w:rPr>
          <w:rFonts w:eastAsiaTheme="minorEastAsia"/>
        </w:rPr>
        <w:tab/>
        <w:t>Test purpose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334" w:name="_Toc73962925"/>
      <w:bookmarkStart w:id="3335" w:name="_Toc75260102"/>
      <w:bookmarkStart w:id="3336" w:name="_Toc75275644"/>
      <w:bookmarkStart w:id="3337" w:name="_Toc75276155"/>
      <w:bookmarkStart w:id="3338" w:name="_Toc76541654"/>
      <w:bookmarkStart w:id="3339" w:name="_Toc82437423"/>
      <w:bookmarkStart w:id="3340" w:name="_Toc89944789"/>
      <w:bookmarkStart w:id="3341" w:name="_Toc98753807"/>
      <w:bookmarkStart w:id="3342" w:name="_Toc106179699"/>
      <w:bookmarkStart w:id="3343" w:name="_Toc106180210"/>
      <w:bookmarkStart w:id="3344" w:name="_Toc130396035"/>
      <w:bookmarkStart w:id="3345" w:name="_Toc137555309"/>
      <w:bookmarkStart w:id="3346" w:name="_Toc138856836"/>
      <w:bookmarkStart w:id="3347" w:name="_Toc138860695"/>
      <w:bookmarkStart w:id="3348" w:name="_Toc163217688"/>
      <w:bookmarkStart w:id="3349" w:name="_Toc187261460"/>
      <w:r w:rsidRPr="00BE5108">
        <w:rPr>
          <w:rFonts w:eastAsiaTheme="minorEastAsia"/>
        </w:rPr>
        <w:t>6.6.5.4</w:t>
      </w:r>
      <w:r w:rsidRPr="00BE5108">
        <w:rPr>
          <w:rFonts w:eastAsiaTheme="minorEastAsia"/>
        </w:rPr>
        <w:tab/>
        <w:t>Method of test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594AB3F" w14:textId="77777777" w:rsidR="008D3EE5" w:rsidRPr="00BE5108" w:rsidRDefault="008D3EE5" w:rsidP="008D3EE5">
      <w:pPr>
        <w:pStyle w:val="Heading5"/>
        <w:rPr>
          <w:rFonts w:eastAsiaTheme="minorEastAsia"/>
        </w:rPr>
      </w:pPr>
      <w:bookmarkStart w:id="3350" w:name="_Toc73962926"/>
      <w:bookmarkStart w:id="3351" w:name="_Toc75260103"/>
      <w:bookmarkStart w:id="3352" w:name="_Toc75275645"/>
      <w:bookmarkStart w:id="3353" w:name="_Toc75276156"/>
      <w:bookmarkStart w:id="3354" w:name="_Toc76541655"/>
      <w:bookmarkStart w:id="3355" w:name="_Toc82437424"/>
      <w:bookmarkStart w:id="3356" w:name="_Toc89944790"/>
      <w:bookmarkStart w:id="3357" w:name="_Toc98753808"/>
      <w:bookmarkStart w:id="3358" w:name="_Toc106179700"/>
      <w:bookmarkStart w:id="3359" w:name="_Toc106180211"/>
      <w:bookmarkStart w:id="3360" w:name="_Toc130396036"/>
      <w:bookmarkStart w:id="3361" w:name="_Toc137555310"/>
      <w:bookmarkStart w:id="3362" w:name="_Toc138856837"/>
      <w:bookmarkStart w:id="3363" w:name="_Toc138860696"/>
      <w:bookmarkStart w:id="3364" w:name="_Toc163217689"/>
      <w:bookmarkStart w:id="3365" w:name="_Toc187261461"/>
      <w:r w:rsidRPr="00BE5108">
        <w:rPr>
          <w:rFonts w:eastAsiaTheme="minorEastAsia"/>
        </w:rPr>
        <w:t>6.6.5.4.1</w:t>
      </w:r>
      <w:r w:rsidRPr="00BE5108">
        <w:rPr>
          <w:rFonts w:eastAsiaTheme="minorEastAsia"/>
        </w:rPr>
        <w:tab/>
        <w:t>Initial conditions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366" w:name="_Toc73962927"/>
      <w:bookmarkStart w:id="3367" w:name="_Toc75260104"/>
      <w:bookmarkStart w:id="3368" w:name="_Toc75275646"/>
      <w:bookmarkStart w:id="3369" w:name="_Toc75276157"/>
      <w:bookmarkStart w:id="3370" w:name="_Toc76541656"/>
      <w:bookmarkStart w:id="3371"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372" w:name="_Toc89944791"/>
      <w:bookmarkStart w:id="3373" w:name="_Toc98753809"/>
      <w:bookmarkStart w:id="3374" w:name="_Toc106179701"/>
      <w:bookmarkStart w:id="3375" w:name="_Toc106180212"/>
      <w:bookmarkStart w:id="3376" w:name="_Toc130396037"/>
      <w:bookmarkStart w:id="3377" w:name="_Toc137555311"/>
      <w:bookmarkStart w:id="3378" w:name="_Toc138856838"/>
      <w:bookmarkStart w:id="3379" w:name="_Toc138860697"/>
      <w:bookmarkStart w:id="3380" w:name="_Toc163217690"/>
      <w:bookmarkStart w:id="3381" w:name="_Toc187261462"/>
      <w:r w:rsidRPr="00BE5108">
        <w:rPr>
          <w:rFonts w:eastAsiaTheme="minorEastAsia"/>
        </w:rPr>
        <w:t>6.6.5.4.2</w:t>
      </w:r>
      <w:r w:rsidRPr="00BE5108">
        <w:rPr>
          <w:rFonts w:eastAsiaTheme="minorEastAsia"/>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382" w:name="_Toc73962928"/>
      <w:bookmarkStart w:id="3383" w:name="_Toc75260105"/>
      <w:bookmarkStart w:id="3384" w:name="_Toc75275647"/>
      <w:bookmarkStart w:id="3385" w:name="_Toc75276158"/>
      <w:bookmarkStart w:id="3386" w:name="_Toc76541657"/>
      <w:bookmarkStart w:id="3387" w:name="_Toc82437426"/>
      <w:bookmarkStart w:id="3388" w:name="_Toc89944792"/>
      <w:bookmarkStart w:id="3389" w:name="_Toc98753810"/>
      <w:bookmarkStart w:id="3390" w:name="_Toc106179702"/>
      <w:bookmarkStart w:id="3391" w:name="_Toc106180213"/>
      <w:bookmarkStart w:id="3392" w:name="_Toc130396038"/>
      <w:bookmarkStart w:id="3393" w:name="_Toc137555312"/>
      <w:bookmarkStart w:id="3394" w:name="_Toc138856839"/>
      <w:bookmarkStart w:id="3395" w:name="_Toc138860698"/>
      <w:bookmarkStart w:id="3396" w:name="_Toc163217691"/>
      <w:bookmarkStart w:id="3397" w:name="_Toc187261463"/>
      <w:r w:rsidRPr="00BE5108">
        <w:rPr>
          <w:rFonts w:eastAsiaTheme="minorEastAsia"/>
        </w:rPr>
        <w:t>6.6.5.5</w:t>
      </w:r>
      <w:r w:rsidRPr="00BE5108">
        <w:rPr>
          <w:rFonts w:eastAsiaTheme="minorEastAsia"/>
        </w:rPr>
        <w:tab/>
        <w:t>Test requirements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1179575" w14:textId="77777777" w:rsidR="008D3EE5" w:rsidRPr="00BE5108" w:rsidRDefault="008D3EE5" w:rsidP="00FF7252">
      <w:pPr>
        <w:pStyle w:val="Heading5"/>
        <w:keepNext w:val="0"/>
        <w:rPr>
          <w:rFonts w:eastAsiaTheme="minorEastAsia"/>
        </w:rPr>
      </w:pPr>
      <w:bookmarkStart w:id="3398" w:name="_Toc73962929"/>
      <w:bookmarkStart w:id="3399" w:name="_Toc75260106"/>
      <w:bookmarkStart w:id="3400" w:name="_Toc75275648"/>
      <w:bookmarkStart w:id="3401" w:name="_Toc75276159"/>
      <w:bookmarkStart w:id="3402" w:name="_Toc76541658"/>
      <w:bookmarkStart w:id="3403" w:name="_Toc82437427"/>
      <w:bookmarkStart w:id="3404" w:name="_Toc89944793"/>
      <w:bookmarkStart w:id="3405" w:name="_Toc98753811"/>
      <w:bookmarkStart w:id="3406" w:name="_Toc106179703"/>
      <w:bookmarkStart w:id="3407" w:name="_Toc106180214"/>
      <w:bookmarkStart w:id="3408" w:name="_Toc130396039"/>
      <w:bookmarkStart w:id="3409" w:name="_Toc137555313"/>
      <w:bookmarkStart w:id="3410" w:name="_Toc138856840"/>
      <w:bookmarkStart w:id="3411" w:name="_Toc138860699"/>
      <w:bookmarkStart w:id="3412" w:name="_Toc163217692"/>
      <w:bookmarkStart w:id="3413" w:name="_Toc187261464"/>
      <w:r w:rsidRPr="00BE5108">
        <w:rPr>
          <w:rFonts w:eastAsiaTheme="minorEastAsia"/>
        </w:rPr>
        <w:t>6.6.5.5.1</w:t>
      </w:r>
      <w:r w:rsidRPr="00BE5108">
        <w:rPr>
          <w:rFonts w:eastAsiaTheme="minorEastAsia"/>
        </w:rPr>
        <w:tab/>
        <w:t>Basic limits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0CD6333" w14:textId="77777777" w:rsidR="008D3EE5" w:rsidRPr="00BE5108" w:rsidRDefault="008D3EE5" w:rsidP="00FF7252">
      <w:pPr>
        <w:pStyle w:val="Heading6"/>
        <w:keepNext w:val="0"/>
        <w:rPr>
          <w:rFonts w:eastAsiaTheme="minorEastAsia"/>
        </w:rPr>
      </w:pPr>
      <w:bookmarkStart w:id="3414" w:name="_Toc73962930"/>
      <w:bookmarkStart w:id="3415" w:name="_Toc75260107"/>
      <w:bookmarkStart w:id="3416" w:name="_Toc75275649"/>
      <w:bookmarkStart w:id="3417" w:name="_Toc75276160"/>
      <w:bookmarkStart w:id="3418" w:name="_Toc76541659"/>
      <w:bookmarkStart w:id="3419" w:name="_Toc82437428"/>
      <w:bookmarkStart w:id="3420" w:name="_Toc89944794"/>
      <w:bookmarkStart w:id="3421" w:name="_Toc98753812"/>
      <w:bookmarkStart w:id="3422" w:name="_Toc106179704"/>
      <w:bookmarkStart w:id="3423" w:name="_Toc106180215"/>
      <w:bookmarkStart w:id="3424" w:name="_Toc130396040"/>
      <w:bookmarkStart w:id="3425" w:name="_Toc137555314"/>
      <w:bookmarkStart w:id="3426" w:name="_Toc138856841"/>
      <w:bookmarkStart w:id="3427" w:name="_Toc138860700"/>
      <w:bookmarkStart w:id="3428" w:name="_Toc163217693"/>
      <w:bookmarkStart w:id="3429" w:name="_Toc187261465"/>
      <w:r w:rsidRPr="00BE5108">
        <w:rPr>
          <w:rFonts w:eastAsiaTheme="minorEastAsia"/>
        </w:rPr>
        <w:t>6.6.5.5.1.1</w:t>
      </w:r>
      <w:r w:rsidRPr="00BE5108">
        <w:rPr>
          <w:rFonts w:eastAsiaTheme="minorEastAsia"/>
        </w:rPr>
        <w:tab/>
        <w:t>Tx spurious emissions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430" w:name="_Toc73962931"/>
      <w:bookmarkStart w:id="3431" w:name="_Toc75260108"/>
      <w:bookmarkStart w:id="3432" w:name="_Toc75275650"/>
      <w:bookmarkStart w:id="3433" w:name="_Toc75276161"/>
      <w:bookmarkStart w:id="3434" w:name="_Toc76541660"/>
      <w:bookmarkStart w:id="3435" w:name="_Toc82437429"/>
      <w:bookmarkStart w:id="3436" w:name="_Toc89944795"/>
      <w:bookmarkStart w:id="3437" w:name="_Toc98753813"/>
      <w:bookmarkStart w:id="3438" w:name="_Toc106179705"/>
      <w:bookmarkStart w:id="3439" w:name="_Toc106180216"/>
      <w:bookmarkStart w:id="3440" w:name="_Toc130396041"/>
      <w:bookmarkStart w:id="3441" w:name="_Toc137555315"/>
      <w:bookmarkStart w:id="3442" w:name="_Toc138856842"/>
      <w:bookmarkStart w:id="3443" w:name="_Toc138860701"/>
      <w:bookmarkStart w:id="3444" w:name="_Toc163217694"/>
      <w:bookmarkStart w:id="3445" w:name="_Toc18726146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665162" w:rsidRPr="00BE5108" w14:paraId="2204EB5F"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25FF178" w14:textId="615C4FFA" w:rsidR="00665162" w:rsidRPr="00BE5108" w:rsidRDefault="00665162" w:rsidP="00665162">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45BF6FD8" w14:textId="2D7501CA" w:rsidR="00665162" w:rsidRPr="00BE5108" w:rsidRDefault="00665162" w:rsidP="00665162">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5C3296D8" w14:textId="7CD25F4C" w:rsidR="00665162" w:rsidRPr="00BE5108" w:rsidRDefault="00665162" w:rsidP="00665162">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D1D375" w14:textId="2D9EDA4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BA9F410" w14:textId="77777777" w:rsidR="00665162" w:rsidRPr="00BE5108" w:rsidRDefault="00665162" w:rsidP="00665162">
            <w:pPr>
              <w:pStyle w:val="TAL"/>
              <w:keepNext w:val="0"/>
              <w:rPr>
                <w:rFonts w:eastAsiaTheme="minorEastAsia"/>
              </w:rPr>
            </w:pPr>
          </w:p>
        </w:tc>
      </w:tr>
      <w:tr w:rsidR="00665162" w:rsidRPr="00BE5108" w14:paraId="5661438A" w14:textId="77777777" w:rsidTr="00381A8E">
        <w:trPr>
          <w:cantSplit/>
          <w:jc w:val="center"/>
        </w:trPr>
        <w:tc>
          <w:tcPr>
            <w:tcW w:w="1301" w:type="dxa"/>
            <w:tcBorders>
              <w:top w:val="nil"/>
              <w:left w:val="single" w:sz="2" w:space="0" w:color="auto"/>
              <w:bottom w:val="single" w:sz="4" w:space="0" w:color="auto"/>
              <w:right w:val="single" w:sz="2" w:space="0" w:color="auto"/>
            </w:tcBorders>
            <w:vAlign w:val="center"/>
          </w:tcPr>
          <w:p w14:paraId="31C66205"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22AB30BC" w14:textId="422980D5" w:rsidR="00665162" w:rsidRPr="00BE5108" w:rsidRDefault="00665162" w:rsidP="00665162">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C796AC0" w14:textId="4D404272" w:rsidR="00665162" w:rsidRPr="00BE5108" w:rsidRDefault="00665162" w:rsidP="00665162">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01020B" w14:textId="3541EBCD" w:rsidR="00665162" w:rsidRPr="00BE5108" w:rsidRDefault="00665162" w:rsidP="00665162">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6B845F9" w14:textId="77777777" w:rsidR="00665162" w:rsidRPr="00BE5108" w:rsidRDefault="00665162" w:rsidP="00665162">
            <w:pPr>
              <w:pStyle w:val="TAL"/>
              <w:keepNext w:val="0"/>
              <w:rPr>
                <w:rFonts w:eastAsiaTheme="minorEastAsia"/>
              </w:rPr>
            </w:pPr>
          </w:p>
        </w:tc>
      </w:tr>
      <w:tr w:rsidR="00665162" w:rsidRPr="00BE5108" w14:paraId="68EA7410" w14:textId="77777777" w:rsidTr="00381A8E">
        <w:trPr>
          <w:cantSplit/>
          <w:jc w:val="center"/>
        </w:trPr>
        <w:tc>
          <w:tcPr>
            <w:tcW w:w="1301" w:type="dxa"/>
            <w:tcBorders>
              <w:top w:val="single" w:sz="4" w:space="0" w:color="auto"/>
              <w:left w:val="single" w:sz="2" w:space="0" w:color="auto"/>
              <w:bottom w:val="nil"/>
              <w:right w:val="single" w:sz="2" w:space="0" w:color="auto"/>
            </w:tcBorders>
          </w:tcPr>
          <w:p w14:paraId="53059993" w14:textId="3CFFEFE3" w:rsidR="00665162" w:rsidRPr="00BE5108" w:rsidRDefault="00665162" w:rsidP="00665162">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18E177D1" w14:textId="41A2BE31" w:rsidR="00665162" w:rsidRPr="00BE5108" w:rsidRDefault="00665162" w:rsidP="00665162">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CBE577B" w14:textId="1B6738C4" w:rsidR="00665162" w:rsidRPr="00BE5108" w:rsidRDefault="00665162" w:rsidP="00665162">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4D2ED942" w14:textId="61F97E4F"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19518F12" w14:textId="77777777" w:rsidR="00665162" w:rsidRPr="00BE5108" w:rsidRDefault="00665162" w:rsidP="00665162">
            <w:pPr>
              <w:pStyle w:val="TAL"/>
              <w:keepNext w:val="0"/>
              <w:rPr>
                <w:rFonts w:eastAsiaTheme="minorEastAsia"/>
              </w:rPr>
            </w:pPr>
          </w:p>
        </w:tc>
      </w:tr>
      <w:tr w:rsidR="00665162" w:rsidRPr="00BE5108" w14:paraId="518747A3" w14:textId="77777777" w:rsidTr="00381A8E">
        <w:trPr>
          <w:cantSplit/>
          <w:jc w:val="center"/>
        </w:trPr>
        <w:tc>
          <w:tcPr>
            <w:tcW w:w="1301" w:type="dxa"/>
            <w:tcBorders>
              <w:top w:val="nil"/>
              <w:left w:val="single" w:sz="2" w:space="0" w:color="auto"/>
              <w:bottom w:val="single" w:sz="2" w:space="0" w:color="auto"/>
              <w:right w:val="single" w:sz="2" w:space="0" w:color="auto"/>
            </w:tcBorders>
            <w:vAlign w:val="center"/>
          </w:tcPr>
          <w:p w14:paraId="2A15A9F6" w14:textId="77777777" w:rsidR="00665162" w:rsidRPr="00BE5108" w:rsidRDefault="00665162" w:rsidP="00665162">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1C260FFF" w14:textId="3B6F8500" w:rsidR="00665162" w:rsidRPr="00BE5108" w:rsidRDefault="00665162" w:rsidP="00665162">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7B406401" w14:textId="404E24D8" w:rsidR="00665162" w:rsidRPr="00BE5108" w:rsidRDefault="00665162" w:rsidP="00665162">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7049674E" w14:textId="10E85620" w:rsidR="00665162" w:rsidRPr="00BE5108" w:rsidRDefault="00665162" w:rsidP="00665162">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B0D1FBC" w14:textId="77777777" w:rsidR="00665162" w:rsidRPr="00BE5108" w:rsidRDefault="00665162" w:rsidP="0066516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446" w:name="_Toc73962932"/>
      <w:bookmarkStart w:id="3447" w:name="_Toc75260109"/>
      <w:bookmarkStart w:id="3448" w:name="_Toc75275651"/>
      <w:bookmarkStart w:id="3449" w:name="_Toc75276162"/>
      <w:bookmarkStart w:id="3450" w:name="_Toc76541661"/>
      <w:bookmarkStart w:id="3451" w:name="_Toc82437430"/>
      <w:bookmarkStart w:id="3452" w:name="_Toc89944796"/>
      <w:bookmarkStart w:id="3453" w:name="_Toc98753814"/>
      <w:bookmarkStart w:id="3454" w:name="_Toc106179706"/>
      <w:bookmarkStart w:id="3455" w:name="_Toc106180217"/>
      <w:bookmarkStart w:id="3456" w:name="_Toc130396042"/>
      <w:bookmarkStart w:id="3457" w:name="_Toc137555316"/>
      <w:bookmarkStart w:id="3458" w:name="_Toc138856843"/>
      <w:bookmarkStart w:id="3459" w:name="_Toc138860702"/>
      <w:bookmarkStart w:id="3460" w:name="_Toc163217695"/>
      <w:bookmarkStart w:id="3461" w:name="_Toc18726146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D31349" w:rsidRDefault="008D3EE5" w:rsidP="00FF7252">
            <w:pPr>
              <w:pStyle w:val="TAH"/>
              <w:keepNext w:val="0"/>
              <w:rPr>
                <w:rFonts w:eastAsiaTheme="minorEastAsia"/>
                <w:lang w:val="fr-FR"/>
              </w:rPr>
            </w:pP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IAB-DU</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665162" w:rsidRPr="00BE5108" w14:paraId="4FFF36D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526AA31" w14:textId="64D6F894" w:rsidR="00665162" w:rsidRPr="00BE5108" w:rsidRDefault="00665162" w:rsidP="00665162">
            <w:pPr>
              <w:pStyle w:val="TAC"/>
              <w:keepNext w:val="0"/>
              <w:rPr>
                <w:rFonts w:eastAsiaTheme="minorEastAsia"/>
              </w:rPr>
            </w:pPr>
            <w:r w:rsidRPr="00A37E49">
              <w:lastRenderedPageBreak/>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775BF98E" w14:textId="260B2A19" w:rsidR="00665162" w:rsidRPr="00BE5108" w:rsidRDefault="00665162" w:rsidP="00665162">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1E81C209" w14:textId="155ABCE1"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2FD9A13" w14:textId="550CB544"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0CBDB2" w14:textId="6392CE03"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1D613A2" w14:textId="11F640E7"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CBBE9A4" w14:textId="77777777" w:rsidR="00665162" w:rsidRPr="00BE5108" w:rsidRDefault="00665162" w:rsidP="00665162">
            <w:pPr>
              <w:pStyle w:val="TAC"/>
              <w:keepNext w:val="0"/>
              <w:rPr>
                <w:rFonts w:eastAsiaTheme="minorEastAsia" w:cs="Arial"/>
              </w:rPr>
            </w:pPr>
          </w:p>
        </w:tc>
      </w:tr>
      <w:tr w:rsidR="00665162" w:rsidRPr="00BE5108" w14:paraId="55D97D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D3AD044" w14:textId="2F24A267" w:rsidR="00665162" w:rsidRPr="00BE5108" w:rsidRDefault="00665162" w:rsidP="00665162">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454B15C" w14:textId="2B772402" w:rsidR="00665162" w:rsidRPr="00BE5108" w:rsidRDefault="00665162" w:rsidP="00665162">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3024E0C1" w14:textId="14AD2B5C" w:rsidR="00665162" w:rsidRPr="00BE5108" w:rsidRDefault="00665162" w:rsidP="00665162">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11CF06C9" w14:textId="5265189A" w:rsidR="00665162" w:rsidRPr="00BE5108" w:rsidRDefault="00665162" w:rsidP="00665162">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44091D" w14:textId="0B6D9DEC" w:rsidR="00665162" w:rsidRPr="00BE5108" w:rsidRDefault="00665162" w:rsidP="00665162">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31E6AF0" w14:textId="07500F46" w:rsidR="00665162" w:rsidRPr="00BE5108" w:rsidRDefault="00665162" w:rsidP="00665162">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0F94503" w14:textId="77777777" w:rsidR="00665162" w:rsidRPr="00BE5108" w:rsidRDefault="00665162" w:rsidP="0066516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462" w:name="_Toc73962933"/>
      <w:bookmarkStart w:id="3463" w:name="_Toc75260110"/>
      <w:bookmarkStart w:id="3464" w:name="_Toc75275652"/>
      <w:bookmarkStart w:id="3465" w:name="_Toc75276163"/>
      <w:bookmarkStart w:id="3466" w:name="_Toc76541662"/>
      <w:bookmarkStart w:id="3467" w:name="_Toc82437431"/>
      <w:bookmarkStart w:id="3468" w:name="_Toc89944797"/>
      <w:bookmarkStart w:id="3469" w:name="_Toc98753815"/>
      <w:bookmarkStart w:id="3470" w:name="_Toc106179707"/>
      <w:bookmarkStart w:id="3471" w:name="_Toc106180218"/>
      <w:bookmarkStart w:id="3472" w:name="_Toc130396043"/>
      <w:bookmarkStart w:id="3473" w:name="_Toc137555317"/>
      <w:bookmarkStart w:id="3474" w:name="_Toc138856844"/>
      <w:bookmarkStart w:id="3475" w:name="_Toc138860703"/>
      <w:bookmarkStart w:id="3476" w:name="_Toc163217696"/>
      <w:bookmarkStart w:id="3477" w:name="_Toc18726146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478" w:name="_Toc73962934"/>
      <w:bookmarkStart w:id="3479" w:name="_Toc75260111"/>
      <w:bookmarkStart w:id="3480" w:name="_Toc75275653"/>
      <w:bookmarkStart w:id="3481" w:name="_Toc75276164"/>
      <w:bookmarkStart w:id="3482" w:name="_Toc76541663"/>
      <w:bookmarkStart w:id="3483" w:name="_Toc82437432"/>
      <w:bookmarkStart w:id="3484" w:name="_Toc89944798"/>
      <w:bookmarkStart w:id="3485" w:name="_Toc98753816"/>
      <w:bookmarkStart w:id="3486" w:name="_Toc106179708"/>
      <w:bookmarkStart w:id="3487" w:name="_Toc106180219"/>
      <w:bookmarkStart w:id="3488" w:name="_Toc130396044"/>
      <w:bookmarkStart w:id="3489" w:name="_Toc137555318"/>
      <w:bookmarkStart w:id="3490" w:name="_Toc138856845"/>
      <w:bookmarkStart w:id="3491" w:name="_Toc138860704"/>
      <w:bookmarkStart w:id="3492" w:name="_Toc163217697"/>
      <w:bookmarkStart w:id="3493" w:name="_Toc187261469"/>
      <w:r w:rsidRPr="00BE5108">
        <w:rPr>
          <w:rFonts w:eastAsiaTheme="minorEastAsia"/>
        </w:rPr>
        <w:t>6.7</w:t>
      </w:r>
      <w:r w:rsidRPr="00BE5108">
        <w:rPr>
          <w:rFonts w:eastAsiaTheme="minorEastAsia"/>
        </w:rPr>
        <w:tab/>
        <w:t>Transmitter intermodulation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BE2D0AD" w14:textId="77777777" w:rsidR="00B045F3" w:rsidRPr="00BE5108" w:rsidRDefault="00B045F3" w:rsidP="00B045F3">
      <w:pPr>
        <w:pStyle w:val="Heading3"/>
        <w:rPr>
          <w:rFonts w:eastAsiaTheme="minorEastAsia"/>
        </w:rPr>
      </w:pPr>
      <w:bookmarkStart w:id="3494" w:name="_Toc73962935"/>
      <w:bookmarkStart w:id="3495" w:name="_Toc75260112"/>
      <w:bookmarkStart w:id="3496" w:name="_Toc75275654"/>
      <w:bookmarkStart w:id="3497" w:name="_Toc75276165"/>
      <w:bookmarkStart w:id="3498" w:name="_Toc76541664"/>
      <w:bookmarkStart w:id="3499" w:name="_Toc82437433"/>
      <w:bookmarkStart w:id="3500" w:name="_Toc89944799"/>
      <w:bookmarkStart w:id="3501" w:name="_Toc98753817"/>
      <w:bookmarkStart w:id="3502" w:name="_Toc106179709"/>
      <w:bookmarkStart w:id="3503" w:name="_Toc106180220"/>
      <w:bookmarkStart w:id="3504" w:name="_Toc130396045"/>
      <w:bookmarkStart w:id="3505" w:name="_Toc137555319"/>
      <w:bookmarkStart w:id="3506" w:name="_Toc138856846"/>
      <w:bookmarkStart w:id="3507" w:name="_Toc138860705"/>
      <w:bookmarkStart w:id="3508" w:name="_Toc163217698"/>
      <w:bookmarkStart w:id="3509" w:name="_Toc187261470"/>
      <w:r w:rsidRPr="00BE5108">
        <w:rPr>
          <w:rFonts w:eastAsiaTheme="minorEastAsia"/>
        </w:rPr>
        <w:t>6.7.1</w:t>
      </w:r>
      <w:r w:rsidRPr="00BE5108">
        <w:rPr>
          <w:rFonts w:eastAsiaTheme="minorEastAsia"/>
        </w:rPr>
        <w:tab/>
        <w:t>Definition and applicability</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lastRenderedPageBreak/>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510" w:name="_Toc73962936"/>
      <w:bookmarkStart w:id="3511" w:name="_Toc75260113"/>
      <w:bookmarkStart w:id="3512" w:name="_Toc75275655"/>
      <w:bookmarkStart w:id="3513" w:name="_Toc75276166"/>
      <w:bookmarkStart w:id="3514" w:name="_Toc76541665"/>
      <w:bookmarkStart w:id="3515" w:name="_Toc82437434"/>
      <w:bookmarkStart w:id="3516" w:name="_Toc89944800"/>
      <w:bookmarkStart w:id="3517" w:name="_Toc98753818"/>
      <w:bookmarkStart w:id="3518" w:name="_Toc106179710"/>
      <w:bookmarkStart w:id="3519" w:name="_Toc106180221"/>
      <w:bookmarkStart w:id="3520" w:name="_Toc130396046"/>
      <w:bookmarkStart w:id="3521" w:name="_Toc137555320"/>
      <w:bookmarkStart w:id="3522" w:name="_Toc138856847"/>
      <w:bookmarkStart w:id="3523" w:name="_Toc138860706"/>
      <w:bookmarkStart w:id="3524" w:name="_Toc163217699"/>
      <w:bookmarkStart w:id="3525" w:name="_Toc187261471"/>
      <w:r w:rsidRPr="00BE5108">
        <w:rPr>
          <w:rFonts w:eastAsiaTheme="minorEastAsia"/>
        </w:rPr>
        <w:t>6.7.2</w:t>
      </w:r>
      <w:r w:rsidRPr="00BE5108">
        <w:rPr>
          <w:rFonts w:eastAsiaTheme="minorEastAsia"/>
        </w:rPr>
        <w:tab/>
        <w:t>Minimum requirement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526" w:name="_Toc73962937"/>
      <w:bookmarkStart w:id="3527" w:name="_Toc75260114"/>
      <w:bookmarkStart w:id="3528" w:name="_Toc75275656"/>
      <w:bookmarkStart w:id="3529" w:name="_Toc75276167"/>
      <w:bookmarkStart w:id="3530" w:name="_Toc76541666"/>
      <w:bookmarkStart w:id="3531" w:name="_Toc82437435"/>
      <w:bookmarkStart w:id="3532" w:name="_Toc89944801"/>
      <w:bookmarkStart w:id="3533" w:name="_Toc98753819"/>
      <w:bookmarkStart w:id="3534" w:name="_Toc106179711"/>
      <w:bookmarkStart w:id="3535" w:name="_Toc106180222"/>
      <w:bookmarkStart w:id="3536" w:name="_Toc130396047"/>
      <w:bookmarkStart w:id="3537" w:name="_Toc137555321"/>
      <w:bookmarkStart w:id="3538" w:name="_Toc138856848"/>
      <w:bookmarkStart w:id="3539" w:name="_Toc138860707"/>
      <w:bookmarkStart w:id="3540" w:name="_Toc163217700"/>
      <w:bookmarkStart w:id="3541" w:name="_Toc187261472"/>
      <w:r w:rsidRPr="00BE5108">
        <w:rPr>
          <w:rFonts w:eastAsiaTheme="minorEastAsia"/>
        </w:rPr>
        <w:t>6.7.3</w:t>
      </w:r>
      <w:r w:rsidRPr="00BE5108">
        <w:rPr>
          <w:rFonts w:eastAsiaTheme="minorEastAsia"/>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542" w:name="_Toc73962938"/>
      <w:bookmarkStart w:id="3543" w:name="_Toc75260115"/>
      <w:bookmarkStart w:id="3544" w:name="_Toc75275657"/>
      <w:bookmarkStart w:id="3545" w:name="_Toc75276168"/>
      <w:bookmarkStart w:id="3546" w:name="_Toc76541667"/>
      <w:bookmarkStart w:id="3547" w:name="_Toc82437436"/>
      <w:bookmarkStart w:id="3548" w:name="_Toc89944802"/>
      <w:bookmarkStart w:id="3549" w:name="_Toc98753820"/>
      <w:bookmarkStart w:id="3550" w:name="_Toc106179712"/>
      <w:bookmarkStart w:id="3551" w:name="_Toc106180223"/>
      <w:bookmarkStart w:id="3552" w:name="_Toc130396048"/>
      <w:bookmarkStart w:id="3553" w:name="_Toc137555322"/>
      <w:bookmarkStart w:id="3554" w:name="_Toc138856849"/>
      <w:bookmarkStart w:id="3555" w:name="_Toc138860708"/>
      <w:bookmarkStart w:id="3556" w:name="_Toc163217701"/>
      <w:bookmarkStart w:id="3557" w:name="_Toc187261473"/>
      <w:r w:rsidRPr="00BE5108">
        <w:rPr>
          <w:rFonts w:eastAsiaTheme="minorEastAsia"/>
        </w:rPr>
        <w:t>6.7.4</w:t>
      </w:r>
      <w:r w:rsidRPr="00BE5108">
        <w:rPr>
          <w:rFonts w:eastAsiaTheme="minorEastAsia"/>
        </w:rPr>
        <w:tab/>
        <w:t>Method of test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B90C8AF" w14:textId="77777777" w:rsidR="00B045F3" w:rsidRPr="00BE5108" w:rsidRDefault="00B045F3" w:rsidP="00B045F3">
      <w:pPr>
        <w:pStyle w:val="Heading4"/>
        <w:rPr>
          <w:rFonts w:eastAsiaTheme="minorEastAsia"/>
        </w:rPr>
      </w:pPr>
      <w:bookmarkStart w:id="3558" w:name="_Toc73962939"/>
      <w:bookmarkStart w:id="3559" w:name="_Toc75260116"/>
      <w:bookmarkStart w:id="3560" w:name="_Toc75275658"/>
      <w:bookmarkStart w:id="3561" w:name="_Toc75276169"/>
      <w:bookmarkStart w:id="3562" w:name="_Toc76541668"/>
      <w:bookmarkStart w:id="3563" w:name="_Toc82437437"/>
      <w:bookmarkStart w:id="3564" w:name="_Toc89944803"/>
      <w:bookmarkStart w:id="3565" w:name="_Toc98753821"/>
      <w:bookmarkStart w:id="3566" w:name="_Toc106179713"/>
      <w:bookmarkStart w:id="3567" w:name="_Toc106180224"/>
      <w:bookmarkStart w:id="3568" w:name="_Toc130396049"/>
      <w:bookmarkStart w:id="3569" w:name="_Toc137555323"/>
      <w:bookmarkStart w:id="3570" w:name="_Toc138856850"/>
      <w:bookmarkStart w:id="3571" w:name="_Toc138860709"/>
      <w:bookmarkStart w:id="3572" w:name="_Toc163217702"/>
      <w:bookmarkStart w:id="3573" w:name="_Toc187261474"/>
      <w:r w:rsidRPr="00BE5108">
        <w:rPr>
          <w:rFonts w:eastAsiaTheme="minorEastAsia"/>
        </w:rPr>
        <w:t>6.7.4.1</w:t>
      </w:r>
      <w:r w:rsidRPr="00BE5108">
        <w:rPr>
          <w:rFonts w:eastAsiaTheme="minorEastAsia"/>
        </w:rPr>
        <w:tab/>
        <w:t>Initial conditions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574" w:name="_Toc73962940"/>
      <w:bookmarkStart w:id="3575" w:name="_Toc75260117"/>
      <w:bookmarkStart w:id="3576" w:name="_Toc75275659"/>
      <w:bookmarkStart w:id="3577" w:name="_Toc75276170"/>
      <w:bookmarkStart w:id="3578" w:name="_Toc76541669"/>
      <w:bookmarkStart w:id="3579" w:name="_Toc82437438"/>
      <w:bookmarkStart w:id="3580" w:name="_Toc89944804"/>
      <w:bookmarkStart w:id="3581" w:name="_Toc98753822"/>
      <w:bookmarkStart w:id="3582" w:name="_Toc106179714"/>
      <w:bookmarkStart w:id="3583" w:name="_Toc106180225"/>
      <w:bookmarkStart w:id="3584" w:name="_Toc130396050"/>
      <w:bookmarkStart w:id="3585" w:name="_Toc137555324"/>
      <w:bookmarkStart w:id="3586" w:name="_Toc138856851"/>
      <w:bookmarkStart w:id="3587" w:name="_Toc138860710"/>
      <w:bookmarkStart w:id="3588" w:name="_Toc163217703"/>
      <w:bookmarkStart w:id="3589" w:name="_Toc187261475"/>
      <w:r w:rsidRPr="00BE5108">
        <w:rPr>
          <w:rFonts w:eastAsiaTheme="minorEastAsia"/>
        </w:rPr>
        <w:t>6.7.4.2</w:t>
      </w:r>
      <w:r w:rsidRPr="00BE5108">
        <w:rPr>
          <w:rFonts w:eastAsiaTheme="minorEastAsia"/>
        </w:rPr>
        <w:tab/>
        <w:t>Procedure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lastRenderedPageBreak/>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1.9pt" o:ole="">
            <v:imagedata r:id="rId40" o:title=""/>
          </v:shape>
          <o:OLEObject Type="Embed" ProgID="Equation.3" ShapeID="_x0000_i1040" DrawAspect="Content" ObjectID="_1812187179"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590" w:name="_Toc73962941"/>
      <w:bookmarkStart w:id="3591" w:name="_Toc75260118"/>
      <w:bookmarkStart w:id="3592" w:name="_Toc75275660"/>
      <w:bookmarkStart w:id="3593" w:name="_Toc75276171"/>
      <w:bookmarkStart w:id="3594" w:name="_Toc76541670"/>
      <w:bookmarkStart w:id="3595" w:name="_Toc82437439"/>
      <w:bookmarkStart w:id="3596" w:name="_Toc89944805"/>
      <w:bookmarkStart w:id="3597" w:name="_Toc98753823"/>
      <w:bookmarkStart w:id="3598" w:name="_Toc106179715"/>
      <w:bookmarkStart w:id="3599" w:name="_Toc106180226"/>
      <w:bookmarkStart w:id="3600" w:name="_Toc130396051"/>
      <w:bookmarkStart w:id="3601" w:name="_Toc137555325"/>
      <w:bookmarkStart w:id="3602" w:name="_Toc138856852"/>
      <w:bookmarkStart w:id="3603" w:name="_Toc138860711"/>
      <w:bookmarkStart w:id="3604" w:name="_Toc163217704"/>
      <w:bookmarkStart w:id="3605" w:name="_Toc187261476"/>
      <w:r w:rsidRPr="00BE5108">
        <w:rPr>
          <w:rFonts w:eastAsiaTheme="minorEastAsia"/>
        </w:rPr>
        <w:t>6.7.5</w:t>
      </w:r>
      <w:r w:rsidRPr="00BE5108">
        <w:rPr>
          <w:rFonts w:eastAsiaTheme="minorEastAsia"/>
        </w:rPr>
        <w:tab/>
        <w:t>Test requirements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36FB3DB" w14:textId="77777777" w:rsidR="00B045F3" w:rsidRPr="00BE5108" w:rsidRDefault="00B045F3" w:rsidP="00B045F3">
      <w:pPr>
        <w:pStyle w:val="Heading4"/>
        <w:rPr>
          <w:rFonts w:eastAsiaTheme="minorEastAsia"/>
        </w:rPr>
      </w:pPr>
      <w:bookmarkStart w:id="3606" w:name="_Toc73962942"/>
      <w:bookmarkStart w:id="3607" w:name="_Toc75260119"/>
      <w:bookmarkStart w:id="3608" w:name="_Toc75275661"/>
      <w:bookmarkStart w:id="3609" w:name="_Toc75276172"/>
      <w:bookmarkStart w:id="3610" w:name="_Toc76541671"/>
      <w:bookmarkStart w:id="3611" w:name="_Toc82437440"/>
      <w:bookmarkStart w:id="3612" w:name="_Toc89944806"/>
      <w:bookmarkStart w:id="3613" w:name="_Toc98753824"/>
      <w:bookmarkStart w:id="3614" w:name="_Toc106179716"/>
      <w:bookmarkStart w:id="3615" w:name="_Toc106180227"/>
      <w:bookmarkStart w:id="3616" w:name="_Toc130396052"/>
      <w:bookmarkStart w:id="3617" w:name="_Toc137555326"/>
      <w:bookmarkStart w:id="3618" w:name="_Toc138856853"/>
      <w:bookmarkStart w:id="3619" w:name="_Toc138860712"/>
      <w:bookmarkStart w:id="3620" w:name="_Toc163217705"/>
      <w:bookmarkStart w:id="3621" w:name="_Toc18726147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3F539CAB" w14:textId="77777777" w:rsidR="00B045F3" w:rsidRPr="00BE5108" w:rsidRDefault="00B045F3" w:rsidP="00B045F3">
      <w:pPr>
        <w:pStyle w:val="Heading5"/>
        <w:rPr>
          <w:rFonts w:eastAsiaTheme="minorEastAsia"/>
        </w:rPr>
      </w:pPr>
      <w:bookmarkStart w:id="3622" w:name="_Toc73962943"/>
      <w:bookmarkStart w:id="3623" w:name="_Toc75260120"/>
      <w:bookmarkStart w:id="3624" w:name="_Toc75275662"/>
      <w:bookmarkStart w:id="3625" w:name="_Toc75276173"/>
      <w:bookmarkStart w:id="3626" w:name="_Toc76541672"/>
      <w:bookmarkStart w:id="3627" w:name="_Toc82437441"/>
      <w:bookmarkStart w:id="3628" w:name="_Toc89944807"/>
      <w:bookmarkStart w:id="3629" w:name="_Toc98753825"/>
      <w:bookmarkStart w:id="3630" w:name="_Toc106179717"/>
      <w:bookmarkStart w:id="3631" w:name="_Toc106180228"/>
      <w:bookmarkStart w:id="3632" w:name="_Toc130396053"/>
      <w:bookmarkStart w:id="3633" w:name="_Toc137555327"/>
      <w:bookmarkStart w:id="3634" w:name="_Toc138856854"/>
      <w:bookmarkStart w:id="3635" w:name="_Toc138860713"/>
      <w:bookmarkStart w:id="3636" w:name="_Toc163217706"/>
      <w:bookmarkStart w:id="3637" w:name="_Toc18726147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 xml:space="preserve">channel </w:t>
      </w:r>
      <w:r w:rsidRPr="00BE5108">
        <w:rPr>
          <w:rFonts w:eastAsiaTheme="minorEastAsia"/>
          <w:i/>
          <w:lang w:eastAsia="zh-CN"/>
        </w:rPr>
        <w:lastRenderedPageBreak/>
        <w:t>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9pt" o:ole="">
                  <v:imagedata r:id="rId42" o:title=""/>
                </v:shape>
                <o:OLEObject Type="Embed" ProgID="Equation.3" ShapeID="_x0000_i1041" DrawAspect="Content" ObjectID="_1812187180"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638" w:name="_Toc73962944"/>
      <w:bookmarkStart w:id="3639" w:name="_Toc75260121"/>
      <w:bookmarkStart w:id="3640" w:name="_Toc75275663"/>
      <w:bookmarkStart w:id="3641" w:name="_Toc75276174"/>
      <w:bookmarkStart w:id="3642" w:name="_Toc76541673"/>
      <w:bookmarkStart w:id="3643" w:name="_Toc82437442"/>
      <w:bookmarkStart w:id="3644" w:name="_Toc89944808"/>
      <w:bookmarkStart w:id="3645" w:name="_Toc98753826"/>
      <w:bookmarkStart w:id="3646" w:name="_Toc106179718"/>
      <w:bookmarkStart w:id="3647" w:name="_Toc106180229"/>
      <w:bookmarkStart w:id="3648" w:name="_Toc130396054"/>
      <w:bookmarkStart w:id="3649" w:name="_Toc137555328"/>
      <w:bookmarkStart w:id="3650" w:name="_Toc138856855"/>
      <w:bookmarkStart w:id="3651" w:name="_Toc138860714"/>
      <w:bookmarkStart w:id="3652" w:name="_Toc163217707"/>
      <w:bookmarkStart w:id="3653" w:name="_Toc18726147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654" w:name="_Toc73962945"/>
      <w:bookmarkStart w:id="3655" w:name="_Toc75260122"/>
      <w:bookmarkStart w:id="3656" w:name="_Toc75275664"/>
      <w:bookmarkStart w:id="3657" w:name="_Toc75276175"/>
      <w:bookmarkStart w:id="3658" w:name="_Toc76541674"/>
      <w:bookmarkStart w:id="3659" w:name="_Toc82437443"/>
      <w:bookmarkStart w:id="3660" w:name="_Toc89944809"/>
      <w:bookmarkStart w:id="3661" w:name="_Toc98753827"/>
      <w:bookmarkStart w:id="3662" w:name="_Toc106179719"/>
      <w:bookmarkStart w:id="3663" w:name="_Toc106180230"/>
      <w:bookmarkStart w:id="3664" w:name="_Toc130396055"/>
      <w:bookmarkStart w:id="3665" w:name="_Toc137555329"/>
      <w:bookmarkStart w:id="3666" w:name="_Toc138856856"/>
      <w:bookmarkStart w:id="3667" w:name="_Toc138860715"/>
      <w:bookmarkStart w:id="3668" w:name="_Toc163217708"/>
      <w:bookmarkStart w:id="3669" w:name="_Toc18726148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670" w:name="_Toc73962946"/>
      <w:bookmarkStart w:id="3671" w:name="_Toc75260123"/>
      <w:bookmarkStart w:id="3672" w:name="_Toc75275665"/>
      <w:bookmarkStart w:id="3673" w:name="_Toc75276176"/>
      <w:bookmarkStart w:id="3674" w:name="_Toc76541675"/>
      <w:bookmarkStart w:id="3675" w:name="_Toc82437444"/>
      <w:bookmarkStart w:id="3676" w:name="_Toc89944810"/>
      <w:bookmarkStart w:id="3677" w:name="_Toc98753828"/>
      <w:bookmarkStart w:id="3678" w:name="_Toc106179720"/>
      <w:bookmarkStart w:id="3679" w:name="_Toc106180231"/>
      <w:bookmarkStart w:id="3680" w:name="_Toc130396056"/>
      <w:bookmarkStart w:id="3681" w:name="_Toc137555330"/>
      <w:bookmarkStart w:id="3682" w:name="_Toc138856857"/>
      <w:bookmarkStart w:id="3683" w:name="_Toc138860716"/>
      <w:bookmarkStart w:id="3684" w:name="_Toc163217709"/>
      <w:bookmarkStart w:id="3685" w:name="_Toc187261481"/>
      <w:r w:rsidRPr="00BE5108">
        <w:rPr>
          <w:rFonts w:eastAsiaTheme="minorEastAsia"/>
        </w:rPr>
        <w:lastRenderedPageBreak/>
        <w:t>7</w:t>
      </w:r>
      <w:r w:rsidRPr="00BE5108">
        <w:rPr>
          <w:rFonts w:eastAsiaTheme="minorEastAsia"/>
        </w:rPr>
        <w:tab/>
        <w:t>Conducted receiver characteristics (IAB-DU and IAB-MT)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66C827B" w14:textId="77777777" w:rsidR="006725BC" w:rsidRPr="00BE5108" w:rsidRDefault="006725BC" w:rsidP="006725BC">
      <w:pPr>
        <w:pStyle w:val="Heading2"/>
        <w:rPr>
          <w:rFonts w:eastAsiaTheme="minorEastAsia"/>
        </w:rPr>
      </w:pPr>
      <w:bookmarkStart w:id="3686" w:name="_Toc73962947"/>
      <w:bookmarkStart w:id="3687" w:name="_Toc75260124"/>
      <w:bookmarkStart w:id="3688" w:name="_Toc75275666"/>
      <w:bookmarkStart w:id="3689" w:name="_Toc75276177"/>
      <w:bookmarkStart w:id="3690" w:name="_Toc76541676"/>
      <w:bookmarkStart w:id="3691" w:name="_Toc82437445"/>
      <w:bookmarkStart w:id="3692" w:name="_Toc89944811"/>
      <w:bookmarkStart w:id="3693" w:name="_Toc98753829"/>
      <w:bookmarkStart w:id="3694" w:name="_Toc106179721"/>
      <w:bookmarkStart w:id="3695" w:name="_Toc106180232"/>
      <w:bookmarkStart w:id="3696" w:name="_Toc130396057"/>
      <w:bookmarkStart w:id="3697" w:name="_Toc137555331"/>
      <w:bookmarkStart w:id="3698" w:name="_Toc138856858"/>
      <w:bookmarkStart w:id="3699" w:name="_Toc138860717"/>
      <w:bookmarkStart w:id="3700" w:name="_Toc163217710"/>
      <w:bookmarkStart w:id="3701" w:name="_Toc187261482"/>
      <w:r w:rsidRPr="00BE5108">
        <w:rPr>
          <w:rFonts w:eastAsiaTheme="minorEastAsia"/>
        </w:rPr>
        <w:t>7.1</w:t>
      </w:r>
      <w:r w:rsidRPr="00BE5108">
        <w:rPr>
          <w:rFonts w:eastAsiaTheme="minorEastAsia"/>
        </w:rPr>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D6A78A" w14:textId="77777777" w:rsidR="006725BC" w:rsidRPr="00BE5108" w:rsidRDefault="006725BC" w:rsidP="006725BC">
      <w:pPr>
        <w:pStyle w:val="Heading2"/>
        <w:rPr>
          <w:rFonts w:eastAsiaTheme="minorEastAsia"/>
        </w:rPr>
      </w:pPr>
      <w:bookmarkStart w:id="3702" w:name="_Toc73962948"/>
      <w:bookmarkStart w:id="3703" w:name="_Toc75260125"/>
      <w:bookmarkStart w:id="3704" w:name="_Toc75275667"/>
      <w:bookmarkStart w:id="3705" w:name="_Toc75276178"/>
      <w:bookmarkStart w:id="3706" w:name="_Toc76541677"/>
      <w:bookmarkStart w:id="3707" w:name="_Toc82437446"/>
      <w:bookmarkStart w:id="3708" w:name="_Toc89944812"/>
      <w:bookmarkStart w:id="3709" w:name="_Toc98753830"/>
      <w:bookmarkStart w:id="3710" w:name="_Toc106179722"/>
      <w:bookmarkStart w:id="3711" w:name="_Toc106180233"/>
      <w:bookmarkStart w:id="3712" w:name="_Toc130396058"/>
      <w:bookmarkStart w:id="3713" w:name="_Toc137555332"/>
      <w:bookmarkStart w:id="3714" w:name="_Toc138856859"/>
      <w:bookmarkStart w:id="3715" w:name="_Toc138860718"/>
      <w:bookmarkStart w:id="3716" w:name="_Toc163217711"/>
      <w:bookmarkStart w:id="3717" w:name="_Toc187261483"/>
      <w:r w:rsidRPr="00BE5108">
        <w:rPr>
          <w:rFonts w:eastAsiaTheme="minorEastAsia"/>
        </w:rPr>
        <w:t>7.2</w:t>
      </w:r>
      <w:r w:rsidRPr="00BE5108">
        <w:rPr>
          <w:rFonts w:eastAsiaTheme="minorEastAsia"/>
        </w:rPr>
        <w:tab/>
        <w:t>Reference sensitivity level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4E6208A" w14:textId="77777777" w:rsidR="00C87888" w:rsidRPr="00BE5108" w:rsidRDefault="00C87888" w:rsidP="00C87888">
      <w:pPr>
        <w:pStyle w:val="Heading3"/>
        <w:rPr>
          <w:rFonts w:eastAsiaTheme="minorEastAsia"/>
        </w:rPr>
      </w:pPr>
      <w:bookmarkStart w:id="3718" w:name="_Toc73962949"/>
      <w:bookmarkStart w:id="3719" w:name="_Toc75260126"/>
      <w:bookmarkStart w:id="3720" w:name="_Toc75275668"/>
      <w:bookmarkStart w:id="3721" w:name="_Toc75276179"/>
      <w:bookmarkStart w:id="3722" w:name="_Toc76541678"/>
      <w:bookmarkStart w:id="3723" w:name="_Toc82437447"/>
      <w:bookmarkStart w:id="3724" w:name="_Toc89944813"/>
      <w:bookmarkStart w:id="3725" w:name="_Toc98753831"/>
      <w:bookmarkStart w:id="3726" w:name="_Toc106179723"/>
      <w:bookmarkStart w:id="3727" w:name="_Toc106180234"/>
      <w:bookmarkStart w:id="3728" w:name="_Toc130396059"/>
      <w:bookmarkStart w:id="3729" w:name="_Toc137555333"/>
      <w:bookmarkStart w:id="3730" w:name="_Toc138856860"/>
      <w:bookmarkStart w:id="3731" w:name="_Toc138860719"/>
      <w:bookmarkStart w:id="3732" w:name="_Toc163217712"/>
      <w:bookmarkStart w:id="3733" w:name="_Toc187261484"/>
      <w:r w:rsidRPr="00BE5108">
        <w:rPr>
          <w:rFonts w:eastAsiaTheme="minorEastAsia"/>
        </w:rPr>
        <w:t>7.2.1</w:t>
      </w:r>
      <w:r w:rsidRPr="00BE5108">
        <w:rPr>
          <w:rFonts w:eastAsiaTheme="minorEastAsia"/>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734" w:name="_Toc73962950"/>
      <w:bookmarkStart w:id="3735" w:name="_Toc75260127"/>
      <w:bookmarkStart w:id="3736" w:name="_Toc75275669"/>
      <w:bookmarkStart w:id="3737" w:name="_Toc75276180"/>
      <w:bookmarkStart w:id="3738" w:name="_Toc76541679"/>
      <w:bookmarkStart w:id="3739" w:name="_Toc82437448"/>
      <w:bookmarkStart w:id="3740" w:name="_Toc89944814"/>
      <w:bookmarkStart w:id="3741" w:name="_Toc98753832"/>
      <w:bookmarkStart w:id="3742" w:name="_Toc106179724"/>
      <w:bookmarkStart w:id="3743" w:name="_Toc106180235"/>
      <w:bookmarkStart w:id="3744" w:name="_Toc130396060"/>
      <w:bookmarkStart w:id="3745" w:name="_Toc137555334"/>
      <w:bookmarkStart w:id="3746" w:name="_Toc138856861"/>
      <w:bookmarkStart w:id="3747" w:name="_Toc138860720"/>
      <w:bookmarkStart w:id="3748" w:name="_Toc163217713"/>
      <w:bookmarkStart w:id="3749" w:name="_Toc187261485"/>
      <w:r w:rsidRPr="00BE5108">
        <w:rPr>
          <w:rFonts w:eastAsiaTheme="minorEastAsia"/>
        </w:rPr>
        <w:t>7.2.2</w:t>
      </w:r>
      <w:r w:rsidRPr="00BE5108">
        <w:rPr>
          <w:rFonts w:eastAsiaTheme="minorEastAsia"/>
        </w:rPr>
        <w:tab/>
        <w:t>Minimum requirement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750" w:name="_Toc73962951"/>
      <w:bookmarkStart w:id="3751" w:name="_Toc75260128"/>
      <w:bookmarkStart w:id="3752" w:name="_Toc75275670"/>
      <w:bookmarkStart w:id="3753" w:name="_Toc75276181"/>
      <w:bookmarkStart w:id="3754" w:name="_Toc76541680"/>
      <w:bookmarkStart w:id="3755" w:name="_Toc82437449"/>
      <w:bookmarkStart w:id="3756" w:name="_Toc89944815"/>
      <w:bookmarkStart w:id="3757" w:name="_Toc98753833"/>
      <w:bookmarkStart w:id="3758" w:name="_Toc106179725"/>
      <w:bookmarkStart w:id="3759" w:name="_Toc106180236"/>
      <w:bookmarkStart w:id="3760" w:name="_Toc130396061"/>
      <w:bookmarkStart w:id="3761" w:name="_Toc137555335"/>
      <w:bookmarkStart w:id="3762" w:name="_Toc138856862"/>
      <w:bookmarkStart w:id="3763" w:name="_Toc138860721"/>
      <w:bookmarkStart w:id="3764" w:name="_Toc163217714"/>
      <w:bookmarkStart w:id="3765" w:name="_Toc187261486"/>
      <w:r w:rsidRPr="00BE5108">
        <w:rPr>
          <w:rFonts w:eastAsiaTheme="minorEastAsia"/>
        </w:rPr>
        <w:t>7.2.3</w:t>
      </w:r>
      <w:r w:rsidRPr="00BE5108">
        <w:rPr>
          <w:rFonts w:eastAsiaTheme="minorEastAsia"/>
        </w:rPr>
        <w:tab/>
        <w:t>Test purpose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766" w:name="_Toc73962952"/>
      <w:bookmarkStart w:id="3767" w:name="_Toc75260129"/>
      <w:bookmarkStart w:id="3768" w:name="_Toc75275671"/>
      <w:bookmarkStart w:id="3769" w:name="_Toc75276182"/>
      <w:bookmarkStart w:id="3770" w:name="_Toc76541681"/>
      <w:bookmarkStart w:id="3771" w:name="_Toc82437450"/>
      <w:bookmarkStart w:id="3772" w:name="_Toc89944816"/>
      <w:bookmarkStart w:id="3773" w:name="_Toc98753834"/>
      <w:bookmarkStart w:id="3774" w:name="_Toc106179726"/>
      <w:bookmarkStart w:id="3775" w:name="_Toc106180237"/>
      <w:bookmarkStart w:id="3776" w:name="_Toc130396062"/>
      <w:bookmarkStart w:id="3777" w:name="_Toc137555336"/>
      <w:bookmarkStart w:id="3778" w:name="_Toc138856863"/>
      <w:bookmarkStart w:id="3779" w:name="_Toc138860722"/>
      <w:bookmarkStart w:id="3780" w:name="_Toc163217715"/>
      <w:bookmarkStart w:id="3781" w:name="_Toc187261487"/>
      <w:r w:rsidRPr="00BE5108">
        <w:rPr>
          <w:rFonts w:eastAsiaTheme="minorEastAsia"/>
        </w:rPr>
        <w:t>7.2.4</w:t>
      </w:r>
      <w:r w:rsidRPr="00BE5108">
        <w:rPr>
          <w:rFonts w:eastAsiaTheme="minorEastAsia"/>
        </w:rPr>
        <w:tab/>
        <w:t>Method of test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131A539D" w14:textId="77777777" w:rsidR="00C87888" w:rsidRPr="00BE5108" w:rsidRDefault="00C87888" w:rsidP="00C87888">
      <w:pPr>
        <w:pStyle w:val="Heading4"/>
        <w:rPr>
          <w:rFonts w:eastAsiaTheme="minorEastAsia"/>
        </w:rPr>
      </w:pPr>
      <w:bookmarkStart w:id="3782" w:name="_Toc75260130"/>
      <w:bookmarkStart w:id="3783" w:name="_Toc75275672"/>
      <w:bookmarkStart w:id="3784" w:name="_Toc75276183"/>
      <w:bookmarkStart w:id="3785" w:name="_Toc76541682"/>
      <w:bookmarkStart w:id="3786" w:name="_Toc82437451"/>
      <w:bookmarkStart w:id="3787" w:name="_Toc89944817"/>
      <w:bookmarkStart w:id="3788" w:name="_Toc98753835"/>
      <w:bookmarkStart w:id="3789" w:name="_Toc106179727"/>
      <w:bookmarkStart w:id="3790" w:name="_Toc106180238"/>
      <w:bookmarkStart w:id="3791" w:name="_Toc130396063"/>
      <w:bookmarkStart w:id="3792" w:name="_Toc137555337"/>
      <w:bookmarkStart w:id="3793" w:name="_Toc138856864"/>
      <w:bookmarkStart w:id="3794" w:name="_Toc138860723"/>
      <w:bookmarkStart w:id="3795" w:name="_Toc163217716"/>
      <w:bookmarkStart w:id="3796" w:name="_Toc187261488"/>
      <w:bookmarkStart w:id="3797" w:name="_Toc73962953"/>
      <w:r w:rsidRPr="00BE5108">
        <w:rPr>
          <w:rFonts w:eastAsiaTheme="minorEastAsia"/>
        </w:rPr>
        <w:t>7.2.4.1</w:t>
      </w:r>
      <w:r w:rsidRPr="00BE5108">
        <w:rPr>
          <w:rFonts w:eastAsiaTheme="minorEastAsia"/>
        </w:rPr>
        <w:tab/>
        <w:t>Initial conditions</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r w:rsidRPr="00BE5108">
        <w:rPr>
          <w:rFonts w:eastAsiaTheme="minorEastAsia"/>
        </w:rPr>
        <w:tab/>
      </w:r>
      <w:bookmarkEnd w:id="379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798" w:name="_Toc73962954"/>
      <w:bookmarkStart w:id="3799" w:name="_Toc75260131"/>
      <w:bookmarkStart w:id="3800" w:name="_Toc75275673"/>
      <w:bookmarkStart w:id="3801" w:name="_Toc75276184"/>
      <w:bookmarkStart w:id="3802" w:name="_Toc76541683"/>
      <w:bookmarkStart w:id="3803" w:name="_Toc82437452"/>
      <w:bookmarkStart w:id="3804" w:name="_Toc89944818"/>
      <w:bookmarkStart w:id="3805" w:name="_Toc98753836"/>
      <w:bookmarkStart w:id="3806" w:name="_Toc106179728"/>
      <w:bookmarkStart w:id="3807" w:name="_Toc106180239"/>
      <w:bookmarkStart w:id="3808" w:name="_Toc130396064"/>
      <w:bookmarkStart w:id="3809" w:name="_Toc137555338"/>
      <w:bookmarkStart w:id="3810" w:name="_Toc138856865"/>
      <w:bookmarkStart w:id="3811" w:name="_Toc138860724"/>
      <w:bookmarkStart w:id="3812" w:name="_Toc163217717"/>
      <w:bookmarkStart w:id="3813" w:name="_Toc187261489"/>
      <w:r w:rsidRPr="00BE5108">
        <w:rPr>
          <w:rFonts w:eastAsiaTheme="minorEastAsia"/>
        </w:rPr>
        <w:t>7.2.4.2</w:t>
      </w:r>
      <w:r w:rsidRPr="00BE5108">
        <w:rPr>
          <w:rFonts w:eastAsiaTheme="minorEastAsia"/>
        </w:rPr>
        <w:tab/>
        <w:t>Procedure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814" w:name="_Toc73962955"/>
      <w:bookmarkStart w:id="3815" w:name="_Toc75260132"/>
      <w:bookmarkStart w:id="3816" w:name="_Toc75275674"/>
      <w:bookmarkStart w:id="3817" w:name="_Toc75276185"/>
      <w:bookmarkStart w:id="3818" w:name="_Toc76541684"/>
      <w:bookmarkStart w:id="3819" w:name="_Toc82437453"/>
      <w:bookmarkStart w:id="3820" w:name="_Toc89944819"/>
      <w:bookmarkStart w:id="3821" w:name="_Toc98753837"/>
      <w:bookmarkStart w:id="3822" w:name="_Toc106179729"/>
      <w:bookmarkStart w:id="3823" w:name="_Toc106180240"/>
      <w:bookmarkStart w:id="3824" w:name="_Toc130396065"/>
      <w:bookmarkStart w:id="3825" w:name="_Toc137555339"/>
      <w:bookmarkStart w:id="3826" w:name="_Toc138856866"/>
      <w:bookmarkStart w:id="3827" w:name="_Toc138860725"/>
      <w:bookmarkStart w:id="3828" w:name="_Toc163217718"/>
      <w:bookmarkStart w:id="3829" w:name="_Toc187261490"/>
      <w:r w:rsidRPr="00BE5108">
        <w:rPr>
          <w:rFonts w:eastAsiaTheme="minorEastAsia"/>
        </w:rPr>
        <w:t>7.2.5</w:t>
      </w:r>
      <w:r w:rsidRPr="00BE5108">
        <w:rPr>
          <w:rFonts w:eastAsiaTheme="minorEastAsia"/>
        </w:rPr>
        <w:tab/>
        <w:t>Test requirements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A5FFAA2" w14:textId="77777777" w:rsidR="00C87888" w:rsidRPr="00BE5108" w:rsidRDefault="00C87888" w:rsidP="00C87888">
      <w:pPr>
        <w:pStyle w:val="Heading4"/>
        <w:rPr>
          <w:rFonts w:eastAsiaTheme="minorEastAsia"/>
        </w:rPr>
      </w:pPr>
      <w:bookmarkStart w:id="3830" w:name="_Toc73962956"/>
      <w:bookmarkStart w:id="3831" w:name="_Toc75260133"/>
      <w:bookmarkStart w:id="3832" w:name="_Toc75275675"/>
      <w:bookmarkStart w:id="3833" w:name="_Toc75276186"/>
      <w:bookmarkStart w:id="3834" w:name="_Toc76541685"/>
      <w:bookmarkStart w:id="3835" w:name="_Toc82437454"/>
      <w:bookmarkStart w:id="3836" w:name="_Toc89944820"/>
      <w:bookmarkStart w:id="3837" w:name="_Toc98753838"/>
      <w:bookmarkStart w:id="3838" w:name="_Toc106179730"/>
      <w:bookmarkStart w:id="3839" w:name="_Toc106180241"/>
      <w:bookmarkStart w:id="3840" w:name="_Toc130396066"/>
      <w:bookmarkStart w:id="3841" w:name="_Toc137555340"/>
      <w:bookmarkStart w:id="3842" w:name="_Toc138856867"/>
      <w:bookmarkStart w:id="3843" w:name="_Toc138860726"/>
      <w:bookmarkStart w:id="3844" w:name="_Toc163217719"/>
      <w:bookmarkStart w:id="3845" w:name="_Toc18726149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846" w:name="OLE_LINK319"/>
      <w:bookmarkStart w:id="3847"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848" w:name="_Toc73962957"/>
      <w:bookmarkStart w:id="3849" w:name="_Toc75260134"/>
      <w:bookmarkStart w:id="3850" w:name="_Toc75275676"/>
      <w:bookmarkStart w:id="3851" w:name="_Toc75276187"/>
      <w:bookmarkStart w:id="3852" w:name="_Toc76541686"/>
      <w:bookmarkStart w:id="3853" w:name="_Toc82437455"/>
      <w:bookmarkStart w:id="3854" w:name="_Toc89944821"/>
      <w:bookmarkStart w:id="3855" w:name="_Toc98753839"/>
      <w:bookmarkStart w:id="3856" w:name="_Toc106179731"/>
      <w:bookmarkStart w:id="3857" w:name="_Toc106180242"/>
      <w:bookmarkStart w:id="3858" w:name="_Toc130396067"/>
      <w:bookmarkStart w:id="3859" w:name="_Toc137555341"/>
      <w:bookmarkStart w:id="3860" w:name="_Toc138856868"/>
      <w:bookmarkStart w:id="3861" w:name="_Toc138860727"/>
      <w:bookmarkStart w:id="3862" w:name="_Toc163217720"/>
      <w:bookmarkStart w:id="3863" w:name="_Toc187261492"/>
      <w:bookmarkEnd w:id="3846"/>
      <w:bookmarkEnd w:id="3847"/>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864" w:name="_Toc73962958"/>
      <w:bookmarkStart w:id="3865" w:name="_Toc75260135"/>
      <w:bookmarkStart w:id="3866" w:name="_Toc75275677"/>
      <w:bookmarkStart w:id="3867" w:name="_Toc75276188"/>
      <w:bookmarkStart w:id="3868" w:name="_Toc76541687"/>
      <w:bookmarkStart w:id="3869" w:name="_Toc82437456"/>
      <w:bookmarkStart w:id="3870" w:name="_Toc89944822"/>
      <w:bookmarkStart w:id="3871" w:name="_Toc98753840"/>
      <w:bookmarkStart w:id="3872" w:name="_Toc106179732"/>
      <w:bookmarkStart w:id="3873" w:name="_Toc106180243"/>
      <w:bookmarkStart w:id="3874" w:name="_Toc130396068"/>
      <w:bookmarkStart w:id="3875" w:name="_Toc137555342"/>
      <w:bookmarkStart w:id="3876" w:name="_Toc138856869"/>
      <w:bookmarkStart w:id="3877" w:name="_Toc138860728"/>
      <w:bookmarkStart w:id="3878" w:name="_Toc163217721"/>
      <w:bookmarkStart w:id="3879" w:name="_Toc187261493"/>
      <w:r w:rsidRPr="00BE5108">
        <w:rPr>
          <w:rFonts w:eastAsiaTheme="minorEastAsia"/>
        </w:rPr>
        <w:t>7.3</w:t>
      </w:r>
      <w:r w:rsidRPr="00BE5108">
        <w:rPr>
          <w:rFonts w:eastAsiaTheme="minorEastAsia"/>
        </w:rPr>
        <w:tab/>
        <w:t>Dynamic range</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9EC6C74" w14:textId="77777777" w:rsidR="00D60968" w:rsidRPr="00BE5108" w:rsidRDefault="00D60968" w:rsidP="00D60968">
      <w:pPr>
        <w:pStyle w:val="Heading3"/>
        <w:rPr>
          <w:rFonts w:eastAsiaTheme="minorEastAsia"/>
        </w:rPr>
      </w:pPr>
      <w:bookmarkStart w:id="3880" w:name="_Toc73962959"/>
      <w:bookmarkStart w:id="3881" w:name="_Toc75260136"/>
      <w:bookmarkStart w:id="3882" w:name="_Toc75275678"/>
      <w:bookmarkStart w:id="3883" w:name="_Toc75276189"/>
      <w:bookmarkStart w:id="3884" w:name="_Toc76541688"/>
      <w:bookmarkStart w:id="3885" w:name="_Toc82437457"/>
      <w:bookmarkStart w:id="3886" w:name="_Toc89944823"/>
      <w:bookmarkStart w:id="3887" w:name="_Toc98753841"/>
      <w:bookmarkStart w:id="3888" w:name="_Toc106179733"/>
      <w:bookmarkStart w:id="3889" w:name="_Toc106180244"/>
      <w:bookmarkStart w:id="3890" w:name="_Toc130396069"/>
      <w:bookmarkStart w:id="3891" w:name="_Toc137555343"/>
      <w:bookmarkStart w:id="3892" w:name="_Toc138856870"/>
      <w:bookmarkStart w:id="3893" w:name="_Toc138860729"/>
      <w:bookmarkStart w:id="3894" w:name="_Toc163217722"/>
      <w:bookmarkStart w:id="3895" w:name="_Toc187261494"/>
      <w:r w:rsidRPr="00BE5108">
        <w:rPr>
          <w:rFonts w:eastAsiaTheme="minorEastAsia"/>
        </w:rPr>
        <w:t>7.3.1</w:t>
      </w:r>
      <w:r w:rsidRPr="00BE5108">
        <w:rPr>
          <w:rFonts w:eastAsiaTheme="minorEastAsia"/>
        </w:rPr>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896" w:name="_Toc73962960"/>
      <w:bookmarkStart w:id="3897" w:name="_Toc75260137"/>
      <w:bookmarkStart w:id="3898" w:name="_Toc75275679"/>
      <w:bookmarkStart w:id="3899" w:name="_Toc75276190"/>
      <w:bookmarkStart w:id="3900" w:name="_Toc76541689"/>
      <w:bookmarkStart w:id="3901" w:name="_Toc82437458"/>
      <w:bookmarkStart w:id="3902" w:name="_Toc89944824"/>
      <w:bookmarkStart w:id="3903" w:name="_Toc98753842"/>
      <w:bookmarkStart w:id="3904" w:name="_Toc106179734"/>
      <w:bookmarkStart w:id="3905" w:name="_Toc106180245"/>
      <w:bookmarkStart w:id="3906" w:name="_Toc130396070"/>
      <w:bookmarkStart w:id="3907" w:name="_Toc137555344"/>
      <w:bookmarkStart w:id="3908" w:name="_Toc138856871"/>
      <w:bookmarkStart w:id="3909" w:name="_Toc138860730"/>
      <w:bookmarkStart w:id="3910" w:name="_Toc163217723"/>
      <w:bookmarkStart w:id="3911" w:name="_Toc187261495"/>
      <w:r w:rsidRPr="00BE5108">
        <w:rPr>
          <w:rFonts w:eastAsiaTheme="minorEastAsia"/>
        </w:rPr>
        <w:t>7.3.2</w:t>
      </w:r>
      <w:r w:rsidRPr="00BE5108">
        <w:rPr>
          <w:rFonts w:eastAsiaTheme="minorEastAsia"/>
        </w:rPr>
        <w:tab/>
        <w:t>Minimum requirement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912" w:name="_Toc73962961"/>
      <w:bookmarkStart w:id="3913" w:name="_Toc75260138"/>
      <w:bookmarkStart w:id="3914" w:name="_Toc75275680"/>
      <w:bookmarkStart w:id="3915" w:name="_Toc75276191"/>
      <w:bookmarkStart w:id="3916" w:name="_Toc76541690"/>
      <w:bookmarkStart w:id="3917" w:name="_Toc82437459"/>
      <w:bookmarkStart w:id="3918" w:name="_Toc89944825"/>
      <w:bookmarkStart w:id="3919" w:name="_Toc98753843"/>
      <w:bookmarkStart w:id="3920" w:name="_Toc106179735"/>
      <w:bookmarkStart w:id="3921" w:name="_Toc106180246"/>
      <w:bookmarkStart w:id="3922" w:name="_Toc130396071"/>
      <w:bookmarkStart w:id="3923" w:name="_Toc137555345"/>
      <w:bookmarkStart w:id="3924" w:name="_Toc138856872"/>
      <w:bookmarkStart w:id="3925" w:name="_Toc138860731"/>
      <w:bookmarkStart w:id="3926" w:name="_Toc163217724"/>
      <w:bookmarkStart w:id="3927" w:name="_Toc187261496"/>
      <w:r w:rsidRPr="00BE5108">
        <w:rPr>
          <w:rFonts w:eastAsiaTheme="minorEastAsia"/>
        </w:rPr>
        <w:t>7.3.3</w:t>
      </w:r>
      <w:r w:rsidRPr="00BE5108">
        <w:rPr>
          <w:rFonts w:eastAsiaTheme="minorEastAsia"/>
        </w:rPr>
        <w:tab/>
        <w:t>Test purpose</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928" w:name="_Toc73962962"/>
      <w:bookmarkStart w:id="3929" w:name="_Toc75260139"/>
      <w:bookmarkStart w:id="3930" w:name="_Toc75275681"/>
      <w:bookmarkStart w:id="3931" w:name="_Toc75276192"/>
      <w:bookmarkStart w:id="3932" w:name="_Toc76541691"/>
      <w:bookmarkStart w:id="3933" w:name="_Toc82437460"/>
      <w:bookmarkStart w:id="3934" w:name="_Toc89944826"/>
      <w:bookmarkStart w:id="3935" w:name="_Toc98753844"/>
      <w:bookmarkStart w:id="3936" w:name="_Toc106179736"/>
      <w:bookmarkStart w:id="3937" w:name="_Toc106180247"/>
      <w:bookmarkStart w:id="3938" w:name="_Toc130396072"/>
      <w:bookmarkStart w:id="3939" w:name="_Toc137555346"/>
      <w:bookmarkStart w:id="3940" w:name="_Toc138856873"/>
      <w:bookmarkStart w:id="3941" w:name="_Toc138860732"/>
      <w:bookmarkStart w:id="3942" w:name="_Toc163217725"/>
      <w:bookmarkStart w:id="3943" w:name="_Toc187261497"/>
      <w:r w:rsidRPr="00BE5108">
        <w:rPr>
          <w:rFonts w:eastAsiaTheme="minorEastAsia"/>
        </w:rPr>
        <w:t>7.3.4</w:t>
      </w:r>
      <w:r w:rsidRPr="00BE5108">
        <w:rPr>
          <w:rFonts w:eastAsiaTheme="minorEastAsia"/>
        </w:rPr>
        <w:tab/>
        <w:t>Method of test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7091CE72" w14:textId="77777777" w:rsidR="00D60968" w:rsidRPr="00BE5108" w:rsidRDefault="00D60968" w:rsidP="00D60968">
      <w:pPr>
        <w:pStyle w:val="Heading4"/>
        <w:rPr>
          <w:rFonts w:eastAsiaTheme="minorEastAsia"/>
        </w:rPr>
      </w:pPr>
      <w:bookmarkStart w:id="3944" w:name="_Toc73962963"/>
      <w:bookmarkStart w:id="3945" w:name="_Toc75260140"/>
      <w:bookmarkStart w:id="3946" w:name="_Toc75275682"/>
      <w:bookmarkStart w:id="3947" w:name="_Toc75276193"/>
      <w:bookmarkStart w:id="3948" w:name="_Toc76541692"/>
      <w:bookmarkStart w:id="3949" w:name="_Toc82437461"/>
      <w:bookmarkStart w:id="3950" w:name="_Toc89944827"/>
      <w:bookmarkStart w:id="3951" w:name="_Toc98753845"/>
      <w:bookmarkStart w:id="3952" w:name="_Toc106179737"/>
      <w:bookmarkStart w:id="3953" w:name="_Toc106180248"/>
      <w:bookmarkStart w:id="3954" w:name="_Toc130396073"/>
      <w:bookmarkStart w:id="3955" w:name="_Toc137555347"/>
      <w:bookmarkStart w:id="3956" w:name="_Toc138856874"/>
      <w:bookmarkStart w:id="3957" w:name="_Toc138860733"/>
      <w:bookmarkStart w:id="3958" w:name="_Toc163217726"/>
      <w:bookmarkStart w:id="3959" w:name="_Toc187261498"/>
      <w:r w:rsidRPr="00BE5108">
        <w:rPr>
          <w:rFonts w:eastAsiaTheme="minorEastAsia"/>
        </w:rPr>
        <w:t>7.3.4.1</w:t>
      </w:r>
      <w:r w:rsidRPr="00BE5108">
        <w:rPr>
          <w:rFonts w:eastAsiaTheme="minorEastAsia"/>
        </w:rPr>
        <w:tab/>
        <w:t>Initial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960" w:name="_Toc73962964"/>
      <w:bookmarkStart w:id="3961" w:name="_Toc75260141"/>
      <w:bookmarkStart w:id="3962" w:name="_Toc75275683"/>
      <w:bookmarkStart w:id="3963" w:name="_Toc75276194"/>
      <w:bookmarkStart w:id="3964" w:name="_Toc76541693"/>
      <w:bookmarkStart w:id="3965" w:name="_Toc82437462"/>
      <w:bookmarkStart w:id="3966" w:name="_Toc89944828"/>
      <w:bookmarkStart w:id="3967" w:name="_Toc98753846"/>
      <w:bookmarkStart w:id="3968" w:name="_Toc106179738"/>
      <w:bookmarkStart w:id="3969" w:name="_Toc106180249"/>
      <w:bookmarkStart w:id="3970" w:name="_Toc130396074"/>
      <w:bookmarkStart w:id="3971" w:name="_Toc137555348"/>
      <w:bookmarkStart w:id="3972" w:name="_Toc138856875"/>
      <w:bookmarkStart w:id="3973" w:name="_Toc138860734"/>
      <w:bookmarkStart w:id="3974" w:name="_Toc163217727"/>
      <w:bookmarkStart w:id="3975" w:name="_Toc187261499"/>
      <w:r w:rsidRPr="00BE5108">
        <w:rPr>
          <w:rFonts w:eastAsiaTheme="minorEastAsia"/>
        </w:rPr>
        <w:t>7.3.4.2</w:t>
      </w:r>
      <w:r w:rsidRPr="00BE5108">
        <w:rPr>
          <w:rFonts w:eastAsiaTheme="minorEastAsia"/>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976" w:name="_Toc73962965"/>
      <w:bookmarkStart w:id="3977" w:name="_Toc75260142"/>
      <w:bookmarkStart w:id="3978" w:name="_Toc75275684"/>
      <w:bookmarkStart w:id="3979" w:name="_Toc75276195"/>
      <w:bookmarkStart w:id="3980" w:name="_Toc76541694"/>
      <w:bookmarkStart w:id="3981" w:name="_Toc82437463"/>
      <w:bookmarkStart w:id="3982" w:name="_Toc89944829"/>
      <w:bookmarkStart w:id="3983" w:name="_Toc98753847"/>
      <w:bookmarkStart w:id="3984" w:name="_Toc106179739"/>
      <w:bookmarkStart w:id="3985" w:name="_Toc106180250"/>
      <w:bookmarkStart w:id="3986" w:name="_Toc130396075"/>
      <w:bookmarkStart w:id="3987" w:name="_Toc137555349"/>
      <w:bookmarkStart w:id="3988" w:name="_Toc138856876"/>
      <w:bookmarkStart w:id="3989" w:name="_Toc138860735"/>
      <w:bookmarkStart w:id="3990" w:name="_Toc163217728"/>
      <w:bookmarkStart w:id="3991" w:name="_Toc187261500"/>
      <w:r w:rsidRPr="00BE5108">
        <w:rPr>
          <w:rFonts w:eastAsiaTheme="minorEastAsia"/>
        </w:rPr>
        <w:t>7.3.5</w:t>
      </w:r>
      <w:r w:rsidRPr="00BE5108">
        <w:rPr>
          <w:rFonts w:eastAsiaTheme="minorEastAsia"/>
        </w:rPr>
        <w:tab/>
        <w:t>Test requirements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992" w:name="_Toc73962966"/>
      <w:bookmarkStart w:id="3993" w:name="_Toc75260143"/>
      <w:bookmarkStart w:id="3994" w:name="_Toc75275685"/>
      <w:bookmarkStart w:id="3995" w:name="_Toc75276196"/>
      <w:bookmarkStart w:id="3996" w:name="_Toc76541695"/>
      <w:bookmarkStart w:id="3997" w:name="_Toc82437464"/>
      <w:bookmarkStart w:id="3998" w:name="_Toc89944830"/>
      <w:bookmarkStart w:id="3999" w:name="_Toc98753848"/>
      <w:bookmarkStart w:id="4000" w:name="_Toc106179740"/>
      <w:bookmarkStart w:id="4001" w:name="_Toc106180251"/>
      <w:bookmarkStart w:id="4002" w:name="_Toc130396076"/>
      <w:bookmarkStart w:id="4003" w:name="_Toc137555350"/>
      <w:bookmarkStart w:id="4004" w:name="_Toc138856877"/>
      <w:bookmarkStart w:id="4005" w:name="_Toc138860736"/>
      <w:bookmarkStart w:id="4006" w:name="_Toc163217729"/>
      <w:bookmarkStart w:id="4007" w:name="_Toc187261501"/>
      <w:r w:rsidRPr="00BE5108">
        <w:rPr>
          <w:rFonts w:eastAsiaTheme="minorEastAsia"/>
        </w:rPr>
        <w:t>7.4</w:t>
      </w:r>
      <w:r w:rsidRPr="00BE5108">
        <w:rPr>
          <w:rFonts w:eastAsiaTheme="minorEastAsia"/>
        </w:rPr>
        <w:tab/>
        <w:t>In-band selectivity and blocking</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9EF269B" w14:textId="77777777" w:rsidR="00D60968" w:rsidRPr="00BE5108" w:rsidRDefault="00D60968" w:rsidP="00D60968">
      <w:pPr>
        <w:pStyle w:val="Heading3"/>
        <w:ind w:left="0" w:firstLine="0"/>
        <w:rPr>
          <w:rFonts w:eastAsiaTheme="minorEastAsia"/>
        </w:rPr>
      </w:pPr>
      <w:bookmarkStart w:id="4008" w:name="_Toc73962967"/>
      <w:bookmarkStart w:id="4009" w:name="_Toc75260144"/>
      <w:bookmarkStart w:id="4010" w:name="_Toc75275686"/>
      <w:bookmarkStart w:id="4011" w:name="_Toc75276197"/>
      <w:bookmarkStart w:id="4012" w:name="_Toc76541696"/>
      <w:bookmarkStart w:id="4013" w:name="_Toc82437465"/>
      <w:bookmarkStart w:id="4014" w:name="_Toc89944831"/>
      <w:bookmarkStart w:id="4015" w:name="_Toc98753849"/>
      <w:bookmarkStart w:id="4016" w:name="_Toc106179741"/>
      <w:bookmarkStart w:id="4017" w:name="_Toc106180252"/>
      <w:bookmarkStart w:id="4018" w:name="_Toc130396077"/>
      <w:bookmarkStart w:id="4019" w:name="_Toc137555351"/>
      <w:bookmarkStart w:id="4020" w:name="_Toc138856878"/>
      <w:bookmarkStart w:id="4021" w:name="_Toc138860737"/>
      <w:bookmarkStart w:id="4022" w:name="_Toc163217730"/>
      <w:bookmarkStart w:id="4023" w:name="_Toc187261502"/>
      <w:r w:rsidRPr="00BE5108">
        <w:rPr>
          <w:rFonts w:eastAsiaTheme="minorEastAsia"/>
        </w:rPr>
        <w:t>7.4.1</w:t>
      </w:r>
      <w:r w:rsidRPr="00BE5108">
        <w:rPr>
          <w:rFonts w:eastAsiaTheme="minorEastAsia"/>
        </w:rPr>
        <w:tab/>
        <w:t>Adjacent Channel Selectivity (ACS)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6A8DD6E" w14:textId="77777777" w:rsidR="00D60968" w:rsidRPr="00BE5108" w:rsidRDefault="00D60968" w:rsidP="00D60968">
      <w:pPr>
        <w:pStyle w:val="Heading4"/>
        <w:ind w:left="864" w:hanging="864"/>
        <w:rPr>
          <w:rFonts w:eastAsiaTheme="minorEastAsia"/>
        </w:rPr>
      </w:pPr>
      <w:bookmarkStart w:id="4024" w:name="_Toc73962968"/>
      <w:bookmarkStart w:id="4025" w:name="_Toc75260145"/>
      <w:bookmarkStart w:id="4026" w:name="_Toc75275687"/>
      <w:bookmarkStart w:id="4027" w:name="_Toc75276198"/>
      <w:bookmarkStart w:id="4028" w:name="_Toc76541697"/>
      <w:bookmarkStart w:id="4029" w:name="_Toc82437466"/>
      <w:bookmarkStart w:id="4030" w:name="_Toc89944832"/>
      <w:bookmarkStart w:id="4031" w:name="_Toc98753850"/>
      <w:bookmarkStart w:id="4032" w:name="_Toc106179742"/>
      <w:bookmarkStart w:id="4033" w:name="_Toc106180253"/>
      <w:bookmarkStart w:id="4034" w:name="_Toc130396078"/>
      <w:bookmarkStart w:id="4035" w:name="_Toc137555352"/>
      <w:bookmarkStart w:id="4036" w:name="_Toc138856879"/>
      <w:bookmarkStart w:id="4037" w:name="_Toc138860738"/>
      <w:bookmarkStart w:id="4038" w:name="_Toc163217731"/>
      <w:bookmarkStart w:id="4039" w:name="_Toc187261503"/>
      <w:r w:rsidRPr="00BE5108">
        <w:rPr>
          <w:rFonts w:eastAsiaTheme="minorEastAsia"/>
        </w:rPr>
        <w:t>7.4.1.1</w:t>
      </w:r>
      <w:r w:rsidRPr="00BE5108">
        <w:rPr>
          <w:rFonts w:eastAsiaTheme="minorEastAsia"/>
        </w:rPr>
        <w:tab/>
        <w:t>Definition and applicability</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040" w:name="_Toc73962969"/>
      <w:bookmarkStart w:id="4041" w:name="_Toc75260146"/>
      <w:bookmarkStart w:id="4042" w:name="_Toc75275688"/>
      <w:bookmarkStart w:id="4043" w:name="_Toc75276199"/>
      <w:bookmarkStart w:id="4044" w:name="_Toc76541698"/>
      <w:bookmarkStart w:id="4045" w:name="_Toc82437467"/>
      <w:bookmarkStart w:id="4046" w:name="_Toc89944833"/>
      <w:bookmarkStart w:id="4047" w:name="_Toc98753851"/>
      <w:bookmarkStart w:id="4048" w:name="_Toc106179743"/>
      <w:bookmarkStart w:id="4049" w:name="_Toc106180254"/>
      <w:bookmarkStart w:id="4050" w:name="_Toc130396079"/>
      <w:bookmarkStart w:id="4051" w:name="_Toc137555353"/>
      <w:bookmarkStart w:id="4052" w:name="_Toc138856880"/>
      <w:bookmarkStart w:id="4053" w:name="_Toc138860739"/>
      <w:bookmarkStart w:id="4054" w:name="_Toc163217732"/>
      <w:bookmarkStart w:id="4055" w:name="_Toc187261504"/>
      <w:r w:rsidRPr="00BE5108">
        <w:rPr>
          <w:rFonts w:eastAsiaTheme="minorEastAsia"/>
        </w:rPr>
        <w:t>7.4.1.2</w:t>
      </w:r>
      <w:r w:rsidRPr="00BE5108">
        <w:rPr>
          <w:rFonts w:eastAsiaTheme="minorEastAsia"/>
        </w:rPr>
        <w:tab/>
        <w:t>Minimum requirement</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056" w:name="_Toc73962970"/>
      <w:bookmarkStart w:id="4057" w:name="_Toc75260147"/>
      <w:bookmarkStart w:id="4058" w:name="_Toc75275689"/>
      <w:bookmarkStart w:id="4059" w:name="_Toc75276200"/>
      <w:bookmarkStart w:id="4060" w:name="_Toc76541699"/>
      <w:bookmarkStart w:id="4061" w:name="_Toc82437468"/>
      <w:bookmarkStart w:id="4062" w:name="_Toc89944834"/>
      <w:bookmarkStart w:id="4063" w:name="_Toc98753852"/>
      <w:bookmarkStart w:id="4064" w:name="_Toc106179744"/>
      <w:bookmarkStart w:id="4065" w:name="_Toc106180255"/>
      <w:bookmarkStart w:id="4066" w:name="_Toc130396080"/>
      <w:bookmarkStart w:id="4067" w:name="_Toc137555354"/>
      <w:bookmarkStart w:id="4068" w:name="_Toc138856881"/>
      <w:bookmarkStart w:id="4069" w:name="_Toc138860740"/>
      <w:bookmarkStart w:id="4070" w:name="_Toc163217733"/>
      <w:bookmarkStart w:id="4071" w:name="_Toc187261505"/>
      <w:r w:rsidRPr="00BE5108">
        <w:rPr>
          <w:rFonts w:eastAsiaTheme="minorEastAsia"/>
        </w:rPr>
        <w:t>7.4.1.3</w:t>
      </w:r>
      <w:r w:rsidRPr="00BE5108">
        <w:rPr>
          <w:rFonts w:eastAsiaTheme="minorEastAsia"/>
        </w:rPr>
        <w:tab/>
        <w:t>Test purpose</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072" w:name="_Toc73962971"/>
      <w:bookmarkStart w:id="4073" w:name="_Toc75260148"/>
      <w:bookmarkStart w:id="4074" w:name="_Toc75275690"/>
      <w:bookmarkStart w:id="4075" w:name="_Toc75276201"/>
      <w:bookmarkStart w:id="4076" w:name="_Toc76541700"/>
      <w:bookmarkStart w:id="4077" w:name="_Toc82437469"/>
      <w:bookmarkStart w:id="4078" w:name="_Toc89944835"/>
      <w:bookmarkStart w:id="4079" w:name="_Toc98753853"/>
      <w:bookmarkStart w:id="4080" w:name="_Toc106179745"/>
      <w:bookmarkStart w:id="4081" w:name="_Toc106180256"/>
      <w:bookmarkStart w:id="4082" w:name="_Toc130396081"/>
      <w:bookmarkStart w:id="4083" w:name="_Toc137555355"/>
      <w:bookmarkStart w:id="4084" w:name="_Toc138856882"/>
      <w:bookmarkStart w:id="4085" w:name="_Toc138860741"/>
      <w:bookmarkStart w:id="4086" w:name="_Toc163217734"/>
      <w:bookmarkStart w:id="4087" w:name="_Toc187261506"/>
      <w:r w:rsidRPr="00BE5108">
        <w:rPr>
          <w:rFonts w:eastAsiaTheme="minorEastAsia"/>
        </w:rPr>
        <w:t>7.4.1.4</w:t>
      </w:r>
      <w:r w:rsidRPr="00BE5108">
        <w:rPr>
          <w:rFonts w:eastAsiaTheme="minorEastAsia"/>
        </w:rPr>
        <w:tab/>
        <w:t>Method of test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BE5FF47" w14:textId="77777777" w:rsidR="00D60968" w:rsidRPr="00BE5108" w:rsidRDefault="00D60968" w:rsidP="00D60968">
      <w:pPr>
        <w:pStyle w:val="Heading5"/>
        <w:ind w:left="1008" w:hanging="1008"/>
        <w:rPr>
          <w:rFonts w:eastAsiaTheme="minorEastAsia"/>
        </w:rPr>
      </w:pPr>
      <w:bookmarkStart w:id="4088" w:name="_Toc73962972"/>
      <w:bookmarkStart w:id="4089" w:name="_Toc75260149"/>
      <w:bookmarkStart w:id="4090" w:name="_Toc75275691"/>
      <w:bookmarkStart w:id="4091" w:name="_Toc75276202"/>
      <w:bookmarkStart w:id="4092" w:name="_Toc76541701"/>
      <w:bookmarkStart w:id="4093" w:name="_Toc82437470"/>
      <w:bookmarkStart w:id="4094" w:name="_Toc89944836"/>
      <w:bookmarkStart w:id="4095" w:name="_Toc98753854"/>
      <w:bookmarkStart w:id="4096" w:name="_Toc106179746"/>
      <w:bookmarkStart w:id="4097" w:name="_Toc106180257"/>
      <w:bookmarkStart w:id="4098" w:name="_Toc130396082"/>
      <w:bookmarkStart w:id="4099" w:name="_Toc137555356"/>
      <w:bookmarkStart w:id="4100" w:name="_Toc138856883"/>
      <w:bookmarkStart w:id="4101" w:name="_Toc138860742"/>
      <w:bookmarkStart w:id="4102" w:name="_Toc163217735"/>
      <w:bookmarkStart w:id="4103" w:name="_Toc187261507"/>
      <w:r w:rsidRPr="00BE5108">
        <w:rPr>
          <w:rFonts w:eastAsiaTheme="minorEastAsia"/>
        </w:rPr>
        <w:t>7.4.1.4.1</w:t>
      </w:r>
      <w:r w:rsidRPr="00BE5108">
        <w:rPr>
          <w:rFonts w:eastAsiaTheme="minorEastAsia"/>
        </w:rPr>
        <w:tab/>
        <w:t>Initial conditions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104" w:name="_Toc73962973"/>
      <w:bookmarkStart w:id="4105" w:name="_Toc75260150"/>
      <w:bookmarkStart w:id="4106" w:name="_Toc75275692"/>
      <w:bookmarkStart w:id="4107" w:name="_Toc75276203"/>
      <w:bookmarkStart w:id="4108" w:name="_Toc76541702"/>
      <w:bookmarkStart w:id="4109" w:name="_Toc82437471"/>
      <w:bookmarkStart w:id="4110" w:name="_Toc89944837"/>
      <w:bookmarkStart w:id="4111" w:name="_Toc98753855"/>
      <w:bookmarkStart w:id="4112" w:name="_Toc106179747"/>
      <w:bookmarkStart w:id="4113" w:name="_Toc106180258"/>
      <w:bookmarkStart w:id="4114" w:name="_Toc130396083"/>
      <w:bookmarkStart w:id="4115" w:name="_Toc137555357"/>
      <w:bookmarkStart w:id="4116" w:name="_Toc138856884"/>
      <w:bookmarkStart w:id="4117" w:name="_Toc138860743"/>
      <w:bookmarkStart w:id="4118" w:name="_Toc163217736"/>
      <w:bookmarkStart w:id="4119" w:name="_Toc187261508"/>
      <w:r w:rsidRPr="00BE5108">
        <w:rPr>
          <w:rFonts w:eastAsiaTheme="minorEastAsia"/>
        </w:rPr>
        <w:t>7.4.1.4.2</w:t>
      </w:r>
      <w:r w:rsidRPr="00BE5108">
        <w:rPr>
          <w:rFonts w:eastAsiaTheme="minorEastAsia"/>
        </w:rPr>
        <w:tab/>
        <w:t>Procedure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120" w:name="_Toc73962974"/>
      <w:bookmarkStart w:id="4121" w:name="_Toc75260151"/>
      <w:bookmarkStart w:id="4122" w:name="_Toc75275693"/>
      <w:bookmarkStart w:id="4123" w:name="_Toc75276204"/>
      <w:bookmarkStart w:id="4124" w:name="_Toc76541703"/>
      <w:bookmarkStart w:id="4125" w:name="_Toc82437472"/>
      <w:bookmarkStart w:id="4126" w:name="_Toc89944838"/>
      <w:bookmarkStart w:id="4127" w:name="_Toc98753856"/>
      <w:bookmarkStart w:id="4128" w:name="_Toc106179748"/>
      <w:bookmarkStart w:id="4129" w:name="_Toc106180259"/>
      <w:bookmarkStart w:id="4130" w:name="_Toc130396084"/>
      <w:bookmarkStart w:id="4131" w:name="_Toc137555358"/>
      <w:bookmarkStart w:id="4132" w:name="_Toc138856885"/>
      <w:bookmarkStart w:id="4133" w:name="_Toc138860744"/>
      <w:bookmarkStart w:id="4134" w:name="_Toc163217737"/>
      <w:bookmarkStart w:id="4135" w:name="_Toc187261509"/>
      <w:r w:rsidRPr="00BE5108">
        <w:rPr>
          <w:rFonts w:eastAsiaTheme="minorEastAsia"/>
        </w:rPr>
        <w:t>7.4.1.5</w:t>
      </w:r>
      <w:r w:rsidRPr="00BE5108">
        <w:rPr>
          <w:rFonts w:eastAsiaTheme="minorEastAsia"/>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5143BB4E" w14:textId="77777777" w:rsidR="00D60968" w:rsidRPr="00BE5108" w:rsidRDefault="00D60968" w:rsidP="00D60968">
      <w:pPr>
        <w:pStyle w:val="Heading5"/>
        <w:ind w:left="1008" w:hanging="1008"/>
        <w:rPr>
          <w:rFonts w:eastAsiaTheme="minorEastAsia"/>
        </w:rPr>
      </w:pPr>
      <w:bookmarkStart w:id="4136" w:name="_Toc73962975"/>
      <w:bookmarkStart w:id="4137" w:name="_Toc75260152"/>
      <w:bookmarkStart w:id="4138" w:name="_Toc75275694"/>
      <w:bookmarkStart w:id="4139" w:name="_Toc75276205"/>
      <w:bookmarkStart w:id="4140" w:name="_Toc76541704"/>
      <w:bookmarkStart w:id="4141" w:name="_Toc82437473"/>
      <w:bookmarkStart w:id="4142" w:name="_Toc89944839"/>
      <w:bookmarkStart w:id="4143" w:name="_Toc98753857"/>
      <w:bookmarkStart w:id="4144" w:name="_Toc106179749"/>
      <w:bookmarkStart w:id="4145" w:name="_Toc106180260"/>
      <w:bookmarkStart w:id="4146" w:name="_Toc130396085"/>
      <w:bookmarkStart w:id="4147" w:name="_Toc137555359"/>
      <w:bookmarkStart w:id="4148" w:name="_Toc138856886"/>
      <w:bookmarkStart w:id="4149" w:name="_Toc138860745"/>
      <w:bookmarkStart w:id="4150" w:name="_Toc163217738"/>
      <w:bookmarkStart w:id="4151" w:name="_Toc187261510"/>
      <w:r w:rsidRPr="00BE5108">
        <w:rPr>
          <w:rFonts w:eastAsiaTheme="minorEastAsia"/>
        </w:rPr>
        <w:t>7.4.1.5.1</w:t>
      </w:r>
      <w:r w:rsidRPr="00BE5108">
        <w:rPr>
          <w:rFonts w:eastAsiaTheme="minorEastAsia"/>
        </w:rPr>
        <w:tab/>
        <w:t>Test requirements for IAB-DU</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152" w:name="_Toc73962976"/>
      <w:bookmarkStart w:id="4153" w:name="_Toc75260153"/>
      <w:bookmarkStart w:id="4154" w:name="_Toc75275695"/>
      <w:bookmarkStart w:id="4155" w:name="_Toc75276206"/>
      <w:bookmarkStart w:id="4156" w:name="_Toc76541705"/>
      <w:bookmarkStart w:id="4157" w:name="_Toc82437474"/>
      <w:bookmarkStart w:id="4158" w:name="_Toc89944840"/>
      <w:bookmarkStart w:id="4159" w:name="_Toc98753858"/>
      <w:bookmarkStart w:id="4160" w:name="_Toc106179750"/>
      <w:bookmarkStart w:id="4161" w:name="_Toc106180261"/>
      <w:bookmarkStart w:id="4162" w:name="_Toc130396086"/>
      <w:bookmarkStart w:id="4163" w:name="_Toc137555360"/>
      <w:bookmarkStart w:id="4164" w:name="_Toc138856887"/>
      <w:bookmarkStart w:id="4165" w:name="_Toc138860746"/>
      <w:bookmarkStart w:id="4166" w:name="_Toc163217739"/>
      <w:bookmarkStart w:id="4167" w:name="_Toc187261511"/>
      <w:r w:rsidRPr="00BE5108">
        <w:rPr>
          <w:rFonts w:eastAsiaTheme="minorEastAsia"/>
        </w:rPr>
        <w:t>7.4.1.5.2</w:t>
      </w:r>
      <w:r w:rsidRPr="00BE5108">
        <w:rPr>
          <w:rFonts w:eastAsiaTheme="minorEastAsia"/>
        </w:rPr>
        <w:tab/>
        <w:t>Test requirements for IAB-MT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168" w:name="_Toc73962977"/>
      <w:bookmarkStart w:id="4169" w:name="_Toc75260154"/>
      <w:bookmarkStart w:id="4170" w:name="_Toc75275696"/>
      <w:bookmarkStart w:id="4171" w:name="_Toc75276207"/>
      <w:bookmarkStart w:id="4172" w:name="_Toc76541706"/>
      <w:bookmarkStart w:id="4173" w:name="_Toc82437475"/>
      <w:bookmarkStart w:id="4174" w:name="_Toc89944841"/>
      <w:bookmarkStart w:id="4175" w:name="_Toc98753859"/>
      <w:bookmarkStart w:id="4176" w:name="_Toc106179751"/>
      <w:bookmarkStart w:id="4177" w:name="_Toc106180262"/>
      <w:bookmarkStart w:id="4178" w:name="_Toc130396087"/>
      <w:bookmarkStart w:id="4179" w:name="_Toc137555361"/>
      <w:bookmarkStart w:id="4180" w:name="_Toc138856888"/>
      <w:bookmarkStart w:id="4181" w:name="_Toc138860747"/>
      <w:bookmarkStart w:id="4182" w:name="_Toc163217740"/>
      <w:bookmarkStart w:id="4183" w:name="_Toc187261512"/>
      <w:r w:rsidRPr="00BE5108">
        <w:rPr>
          <w:rFonts w:eastAsiaTheme="minorEastAsia"/>
        </w:rPr>
        <w:t>7.4.2</w:t>
      </w:r>
      <w:r w:rsidRPr="00BE5108">
        <w:rPr>
          <w:rFonts w:eastAsiaTheme="minorEastAsia"/>
        </w:rPr>
        <w:tab/>
      </w:r>
      <w:r w:rsidR="00D60968" w:rsidRPr="00BE5108">
        <w:rPr>
          <w:rFonts w:eastAsiaTheme="minorEastAsia"/>
        </w:rPr>
        <w:t>In-band blocking</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15055B5" w14:textId="77777777" w:rsidR="00D60968" w:rsidRPr="00BE5108" w:rsidRDefault="00D60968" w:rsidP="00D60968">
      <w:pPr>
        <w:pStyle w:val="Heading4"/>
        <w:ind w:left="864" w:hanging="864"/>
        <w:rPr>
          <w:rFonts w:eastAsiaTheme="minorEastAsia"/>
        </w:rPr>
      </w:pPr>
      <w:bookmarkStart w:id="4184" w:name="_Toc73962978"/>
      <w:bookmarkStart w:id="4185" w:name="_Toc75260155"/>
      <w:bookmarkStart w:id="4186" w:name="_Toc75275697"/>
      <w:bookmarkStart w:id="4187" w:name="_Toc75276208"/>
      <w:bookmarkStart w:id="4188" w:name="_Toc76541707"/>
      <w:bookmarkStart w:id="4189" w:name="_Toc82437476"/>
      <w:bookmarkStart w:id="4190" w:name="_Toc89944842"/>
      <w:bookmarkStart w:id="4191" w:name="_Toc98753860"/>
      <w:bookmarkStart w:id="4192" w:name="_Toc106179752"/>
      <w:bookmarkStart w:id="4193" w:name="_Toc106180263"/>
      <w:bookmarkStart w:id="4194" w:name="_Toc130396088"/>
      <w:bookmarkStart w:id="4195" w:name="_Toc137555362"/>
      <w:bookmarkStart w:id="4196" w:name="_Toc138856889"/>
      <w:bookmarkStart w:id="4197" w:name="_Toc138860748"/>
      <w:bookmarkStart w:id="4198" w:name="_Toc163217741"/>
      <w:bookmarkStart w:id="4199" w:name="_Toc187261513"/>
      <w:r w:rsidRPr="00BE5108">
        <w:rPr>
          <w:rFonts w:eastAsiaTheme="minorEastAsia"/>
        </w:rPr>
        <w:t>7.4.2.1</w:t>
      </w:r>
      <w:r w:rsidRPr="00BE5108">
        <w:rPr>
          <w:rFonts w:eastAsiaTheme="minorEastAsia"/>
        </w:rPr>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200" w:name="_Toc73962979"/>
      <w:bookmarkStart w:id="4201" w:name="_Toc75260156"/>
      <w:bookmarkStart w:id="4202" w:name="_Toc75275698"/>
      <w:bookmarkStart w:id="4203" w:name="_Toc75276209"/>
      <w:bookmarkStart w:id="4204" w:name="_Toc76541708"/>
      <w:bookmarkStart w:id="4205" w:name="_Toc82437477"/>
      <w:bookmarkStart w:id="4206" w:name="_Toc89944843"/>
      <w:bookmarkStart w:id="4207" w:name="_Toc98753861"/>
      <w:bookmarkStart w:id="4208" w:name="_Toc106179753"/>
      <w:bookmarkStart w:id="4209" w:name="_Toc106180264"/>
      <w:bookmarkStart w:id="4210" w:name="_Toc130396089"/>
      <w:bookmarkStart w:id="4211" w:name="_Toc137555363"/>
      <w:bookmarkStart w:id="4212" w:name="_Toc138856890"/>
      <w:bookmarkStart w:id="4213" w:name="_Toc138860749"/>
      <w:bookmarkStart w:id="4214" w:name="_Toc163217742"/>
      <w:bookmarkStart w:id="4215" w:name="_Toc187261514"/>
      <w:r w:rsidRPr="00BE5108">
        <w:rPr>
          <w:rFonts w:eastAsiaTheme="minorEastAsia"/>
        </w:rPr>
        <w:t>7.4.2.2</w:t>
      </w:r>
      <w:r w:rsidRPr="00BE5108">
        <w:rPr>
          <w:rFonts w:eastAsiaTheme="minorEastAsia"/>
        </w:rPr>
        <w:tab/>
        <w:t>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216" w:name="_Toc73962980"/>
      <w:bookmarkStart w:id="4217" w:name="_Toc75260157"/>
      <w:bookmarkStart w:id="4218" w:name="_Toc75275699"/>
      <w:bookmarkStart w:id="4219" w:name="_Toc75276210"/>
      <w:bookmarkStart w:id="4220" w:name="_Toc76541709"/>
      <w:bookmarkStart w:id="4221" w:name="_Toc82437478"/>
      <w:bookmarkStart w:id="4222" w:name="_Toc89944844"/>
      <w:bookmarkStart w:id="4223" w:name="_Toc98753862"/>
      <w:bookmarkStart w:id="4224" w:name="_Toc106179754"/>
      <w:bookmarkStart w:id="4225" w:name="_Toc106180265"/>
      <w:bookmarkStart w:id="4226" w:name="_Toc130396090"/>
      <w:bookmarkStart w:id="4227" w:name="_Toc137555364"/>
      <w:bookmarkStart w:id="4228" w:name="_Toc138856891"/>
      <w:bookmarkStart w:id="4229" w:name="_Toc138860750"/>
      <w:bookmarkStart w:id="4230" w:name="_Toc163217743"/>
      <w:bookmarkStart w:id="4231" w:name="_Toc187261515"/>
      <w:r w:rsidRPr="00BE5108">
        <w:rPr>
          <w:rFonts w:eastAsiaTheme="minorEastAsia"/>
        </w:rPr>
        <w:lastRenderedPageBreak/>
        <w:t>7.4.2.3</w:t>
      </w:r>
      <w:r w:rsidRPr="00BE5108">
        <w:rPr>
          <w:rFonts w:eastAsiaTheme="minorEastAsia"/>
        </w:rPr>
        <w:tab/>
        <w:t>Test purpose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232" w:name="_Toc73962981"/>
      <w:bookmarkStart w:id="4233" w:name="_Toc75260158"/>
      <w:bookmarkStart w:id="4234" w:name="_Toc75275700"/>
      <w:bookmarkStart w:id="4235" w:name="_Toc75276211"/>
      <w:bookmarkStart w:id="4236" w:name="_Toc76541710"/>
      <w:bookmarkStart w:id="4237" w:name="_Toc82437479"/>
      <w:bookmarkStart w:id="4238" w:name="_Toc89944845"/>
      <w:bookmarkStart w:id="4239" w:name="_Toc98753863"/>
      <w:bookmarkStart w:id="4240" w:name="_Toc106179755"/>
      <w:bookmarkStart w:id="4241" w:name="_Toc106180266"/>
      <w:bookmarkStart w:id="4242" w:name="_Toc130396091"/>
      <w:bookmarkStart w:id="4243" w:name="_Toc137555365"/>
      <w:bookmarkStart w:id="4244" w:name="_Toc138856892"/>
      <w:bookmarkStart w:id="4245" w:name="_Toc138860751"/>
      <w:bookmarkStart w:id="4246" w:name="_Toc163217744"/>
      <w:bookmarkStart w:id="4247" w:name="_Toc187261516"/>
      <w:r w:rsidRPr="00BE5108">
        <w:rPr>
          <w:rFonts w:eastAsiaTheme="minorEastAsia"/>
        </w:rPr>
        <w:t>7.4.2.4</w:t>
      </w:r>
      <w:r w:rsidRPr="00BE5108">
        <w:rPr>
          <w:rFonts w:eastAsiaTheme="minorEastAsia"/>
        </w:rPr>
        <w:tab/>
        <w:t>Method of test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3C6AEDC7" w14:textId="77777777" w:rsidR="00D60968" w:rsidRPr="00BE5108" w:rsidRDefault="00D60968" w:rsidP="00D60968">
      <w:pPr>
        <w:pStyle w:val="Heading5"/>
        <w:ind w:left="1008" w:hanging="1008"/>
        <w:rPr>
          <w:rFonts w:eastAsiaTheme="minorEastAsia"/>
        </w:rPr>
      </w:pPr>
      <w:bookmarkStart w:id="4248" w:name="_Toc73962982"/>
      <w:bookmarkStart w:id="4249" w:name="_Toc75260159"/>
      <w:bookmarkStart w:id="4250" w:name="_Toc75275701"/>
      <w:bookmarkStart w:id="4251" w:name="_Toc75276212"/>
      <w:bookmarkStart w:id="4252" w:name="_Toc76541711"/>
      <w:bookmarkStart w:id="4253" w:name="_Toc82437480"/>
      <w:bookmarkStart w:id="4254" w:name="_Toc89944846"/>
      <w:bookmarkStart w:id="4255" w:name="_Toc98753864"/>
      <w:bookmarkStart w:id="4256" w:name="_Toc106179756"/>
      <w:bookmarkStart w:id="4257" w:name="_Toc106180267"/>
      <w:bookmarkStart w:id="4258" w:name="_Toc130396092"/>
      <w:bookmarkStart w:id="4259" w:name="_Toc137555366"/>
      <w:bookmarkStart w:id="4260" w:name="_Toc138856893"/>
      <w:bookmarkStart w:id="4261" w:name="_Toc138860752"/>
      <w:bookmarkStart w:id="4262" w:name="_Toc163217745"/>
      <w:bookmarkStart w:id="4263" w:name="_Toc187261517"/>
      <w:r w:rsidRPr="00BE5108">
        <w:rPr>
          <w:rFonts w:eastAsiaTheme="minorEastAsia"/>
        </w:rPr>
        <w:t>7.4.2.4.1</w:t>
      </w:r>
      <w:r w:rsidRPr="00BE5108">
        <w:rPr>
          <w:rFonts w:eastAsiaTheme="minorEastAsia"/>
        </w:rPr>
        <w:tab/>
        <w:t>Initial 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264" w:name="_Toc73962983"/>
      <w:bookmarkStart w:id="4265" w:name="_Toc75260160"/>
      <w:bookmarkStart w:id="4266" w:name="_Toc75275702"/>
      <w:bookmarkStart w:id="4267" w:name="_Toc75276213"/>
      <w:bookmarkStart w:id="4268" w:name="_Toc76541712"/>
      <w:bookmarkStart w:id="4269" w:name="_Toc82437481"/>
      <w:bookmarkStart w:id="4270" w:name="_Toc89944847"/>
      <w:bookmarkStart w:id="4271" w:name="_Toc98753865"/>
      <w:bookmarkStart w:id="4272" w:name="_Toc106179757"/>
      <w:bookmarkStart w:id="4273" w:name="_Toc106180268"/>
      <w:bookmarkStart w:id="4274" w:name="_Toc130396093"/>
      <w:bookmarkStart w:id="4275" w:name="_Toc137555367"/>
      <w:bookmarkStart w:id="4276" w:name="_Toc138856894"/>
      <w:bookmarkStart w:id="4277" w:name="_Toc138860753"/>
      <w:bookmarkStart w:id="4278" w:name="_Toc163217746"/>
      <w:bookmarkStart w:id="4279" w:name="_Toc187261518"/>
      <w:r w:rsidRPr="00BE5108">
        <w:rPr>
          <w:rFonts w:eastAsiaTheme="minorEastAsia"/>
        </w:rPr>
        <w:t>7.4.2.4.2</w:t>
      </w:r>
      <w:r w:rsidRPr="00BE5108">
        <w:rPr>
          <w:rFonts w:eastAsiaTheme="minorEastAsia"/>
        </w:rPr>
        <w:tab/>
        <w:t>Procedure for general blocking</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280" w:name="_Toc73962984"/>
      <w:bookmarkStart w:id="4281" w:name="_Toc75260161"/>
      <w:bookmarkStart w:id="4282" w:name="_Toc75275703"/>
      <w:bookmarkStart w:id="4283" w:name="_Toc75276214"/>
      <w:bookmarkStart w:id="4284" w:name="_Toc76541713"/>
      <w:bookmarkStart w:id="4285" w:name="_Toc82437482"/>
      <w:bookmarkStart w:id="4286" w:name="_Toc89944848"/>
      <w:bookmarkStart w:id="4287" w:name="_Toc98753866"/>
      <w:bookmarkStart w:id="4288" w:name="_Toc106179758"/>
      <w:bookmarkStart w:id="4289" w:name="_Toc106180269"/>
      <w:bookmarkStart w:id="4290" w:name="_Toc130396094"/>
      <w:bookmarkStart w:id="4291" w:name="_Toc137555368"/>
      <w:bookmarkStart w:id="4292" w:name="_Toc138856895"/>
      <w:bookmarkStart w:id="4293" w:name="_Toc138860754"/>
      <w:bookmarkStart w:id="4294" w:name="_Toc163217747"/>
      <w:bookmarkStart w:id="4295" w:name="_Toc187261519"/>
      <w:r w:rsidRPr="00BE5108">
        <w:rPr>
          <w:rFonts w:eastAsiaTheme="minorEastAsia"/>
        </w:rPr>
        <w:t>7.4.2.4.3</w:t>
      </w:r>
      <w:r w:rsidRPr="00BE5108">
        <w:rPr>
          <w:rFonts w:eastAsiaTheme="minorEastAsia"/>
        </w:rPr>
        <w:tab/>
        <w:t>Procedure for narrowband blocking</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296" w:name="_Toc73962985"/>
      <w:bookmarkStart w:id="4297" w:name="_Toc75260162"/>
      <w:bookmarkStart w:id="4298" w:name="_Toc75275704"/>
      <w:bookmarkStart w:id="4299" w:name="_Toc75276215"/>
      <w:bookmarkStart w:id="4300" w:name="_Toc76541714"/>
      <w:bookmarkStart w:id="4301" w:name="_Toc82437483"/>
      <w:bookmarkStart w:id="4302" w:name="_Toc89944849"/>
      <w:bookmarkStart w:id="4303" w:name="_Toc98753867"/>
      <w:bookmarkStart w:id="4304" w:name="_Toc106179759"/>
      <w:bookmarkStart w:id="4305" w:name="_Toc106180270"/>
      <w:bookmarkStart w:id="4306" w:name="_Toc130396095"/>
      <w:bookmarkStart w:id="4307" w:name="_Toc137555369"/>
      <w:bookmarkStart w:id="4308" w:name="_Toc138856896"/>
      <w:bookmarkStart w:id="4309" w:name="_Toc138860755"/>
      <w:bookmarkStart w:id="4310" w:name="_Toc163217748"/>
      <w:bookmarkStart w:id="4311" w:name="_Toc187261520"/>
      <w:r w:rsidRPr="00BE5108">
        <w:rPr>
          <w:rFonts w:eastAsiaTheme="minorEastAsia"/>
        </w:rPr>
        <w:t>7.4.2.5</w:t>
      </w:r>
      <w:r w:rsidRPr="00BE5108">
        <w:rPr>
          <w:rFonts w:eastAsiaTheme="minorEastAsia"/>
        </w:rPr>
        <w:tab/>
        <w:t>Test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34283D37" w14:textId="77777777" w:rsidR="00D60968" w:rsidRPr="00BE5108" w:rsidRDefault="00D60968" w:rsidP="00D60968">
      <w:pPr>
        <w:pStyle w:val="Heading5"/>
        <w:ind w:left="1008" w:hanging="1008"/>
        <w:rPr>
          <w:rFonts w:eastAsiaTheme="minorEastAsia"/>
        </w:rPr>
      </w:pPr>
      <w:bookmarkStart w:id="4312" w:name="_Toc73962986"/>
      <w:bookmarkStart w:id="4313" w:name="_Toc75260163"/>
      <w:bookmarkStart w:id="4314" w:name="_Toc75275705"/>
      <w:bookmarkStart w:id="4315" w:name="_Toc75276216"/>
      <w:bookmarkStart w:id="4316" w:name="_Toc76541715"/>
      <w:bookmarkStart w:id="4317" w:name="_Toc82437484"/>
      <w:bookmarkStart w:id="4318" w:name="_Toc89944850"/>
      <w:bookmarkStart w:id="4319" w:name="_Toc98753868"/>
      <w:bookmarkStart w:id="4320" w:name="_Toc106179760"/>
      <w:bookmarkStart w:id="4321" w:name="_Toc106180271"/>
      <w:bookmarkStart w:id="4322" w:name="_Toc130396096"/>
      <w:bookmarkStart w:id="4323" w:name="_Toc137555370"/>
      <w:bookmarkStart w:id="4324" w:name="_Toc138856897"/>
      <w:bookmarkStart w:id="4325" w:name="_Toc138860756"/>
      <w:bookmarkStart w:id="4326" w:name="_Toc163217749"/>
      <w:bookmarkStart w:id="4327" w:name="_Toc187261521"/>
      <w:r w:rsidRPr="00BE5108">
        <w:rPr>
          <w:rFonts w:eastAsiaTheme="minorEastAsia"/>
        </w:rPr>
        <w:t>7.4.2.5.1</w:t>
      </w:r>
      <w:r w:rsidRPr="00BE5108">
        <w:rPr>
          <w:rFonts w:eastAsiaTheme="minorEastAsia"/>
        </w:rPr>
        <w:tab/>
        <w:t>Test requirements for IAB-DU</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328" w:name="_Toc73962987"/>
      <w:bookmarkStart w:id="4329" w:name="_Toc75260164"/>
      <w:bookmarkStart w:id="4330" w:name="_Toc75275706"/>
      <w:bookmarkStart w:id="4331" w:name="_Toc75276217"/>
      <w:bookmarkStart w:id="4332" w:name="_Toc76541716"/>
      <w:bookmarkStart w:id="4333" w:name="_Toc82437485"/>
      <w:bookmarkStart w:id="4334" w:name="_Toc89944851"/>
      <w:bookmarkStart w:id="4335" w:name="_Toc98753869"/>
      <w:bookmarkStart w:id="4336" w:name="_Toc106179761"/>
      <w:bookmarkStart w:id="4337" w:name="_Toc106180272"/>
      <w:bookmarkStart w:id="4338" w:name="_Toc130396097"/>
      <w:bookmarkStart w:id="4339" w:name="_Toc137555371"/>
      <w:bookmarkStart w:id="4340" w:name="_Toc138856898"/>
      <w:bookmarkStart w:id="4341" w:name="_Toc138860757"/>
      <w:bookmarkStart w:id="4342" w:name="_Toc163217750"/>
      <w:bookmarkStart w:id="4343" w:name="_Toc187261522"/>
      <w:r w:rsidRPr="00BE5108">
        <w:rPr>
          <w:rFonts w:eastAsiaTheme="minorEastAsia"/>
        </w:rPr>
        <w:t>7.4.2.5.2</w:t>
      </w:r>
      <w:r w:rsidRPr="00BE5108">
        <w:rPr>
          <w:rFonts w:eastAsiaTheme="minorEastAsia"/>
        </w:rPr>
        <w:tab/>
        <w:t>Test requirements for IAB-MT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344" w:name="_Toc73962988"/>
      <w:bookmarkStart w:id="4345" w:name="_Toc75260165"/>
      <w:bookmarkStart w:id="4346" w:name="_Toc75275707"/>
      <w:bookmarkStart w:id="4347" w:name="_Toc75276218"/>
      <w:bookmarkStart w:id="4348" w:name="_Toc76541717"/>
      <w:bookmarkStart w:id="4349" w:name="_Toc82437486"/>
      <w:bookmarkStart w:id="4350" w:name="_Toc89944852"/>
      <w:bookmarkStart w:id="4351" w:name="_Toc98753870"/>
      <w:bookmarkStart w:id="4352" w:name="_Toc106179762"/>
      <w:bookmarkStart w:id="4353" w:name="_Toc106180273"/>
      <w:bookmarkStart w:id="4354" w:name="_Toc130396098"/>
      <w:bookmarkStart w:id="4355" w:name="_Toc137555372"/>
      <w:bookmarkStart w:id="4356" w:name="_Toc138856899"/>
      <w:bookmarkStart w:id="4357" w:name="_Toc138860758"/>
      <w:bookmarkStart w:id="4358" w:name="_Toc163217751"/>
      <w:bookmarkStart w:id="4359" w:name="_Toc187261523"/>
      <w:r w:rsidRPr="00BE5108">
        <w:rPr>
          <w:rFonts w:eastAsiaTheme="minorEastAsia"/>
        </w:rPr>
        <w:t>7.5</w:t>
      </w:r>
      <w:r w:rsidRPr="00BE5108">
        <w:rPr>
          <w:rFonts w:eastAsiaTheme="minorEastAsia"/>
        </w:rPr>
        <w:tab/>
        <w:t>Out-of-band blocking</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02C427E" w14:textId="77777777" w:rsidR="00D60968" w:rsidRPr="00BE5108" w:rsidRDefault="00D60968" w:rsidP="00D60968">
      <w:pPr>
        <w:pStyle w:val="Heading3"/>
        <w:ind w:left="0" w:firstLine="0"/>
        <w:rPr>
          <w:rFonts w:eastAsiaTheme="minorEastAsia"/>
        </w:rPr>
      </w:pPr>
      <w:bookmarkStart w:id="4360" w:name="_Toc73962989"/>
      <w:bookmarkStart w:id="4361" w:name="_Toc75260166"/>
      <w:bookmarkStart w:id="4362" w:name="_Toc75275708"/>
      <w:bookmarkStart w:id="4363" w:name="_Toc75276219"/>
      <w:bookmarkStart w:id="4364" w:name="_Toc76541718"/>
      <w:bookmarkStart w:id="4365" w:name="_Toc82437487"/>
      <w:bookmarkStart w:id="4366" w:name="_Toc89944853"/>
      <w:bookmarkStart w:id="4367" w:name="_Toc98753871"/>
      <w:bookmarkStart w:id="4368" w:name="_Toc106179763"/>
      <w:bookmarkStart w:id="4369" w:name="_Toc106180274"/>
      <w:bookmarkStart w:id="4370" w:name="_Toc130396099"/>
      <w:bookmarkStart w:id="4371" w:name="_Toc137555373"/>
      <w:bookmarkStart w:id="4372" w:name="_Toc138856900"/>
      <w:bookmarkStart w:id="4373" w:name="_Toc138860759"/>
      <w:bookmarkStart w:id="4374" w:name="_Toc163217752"/>
      <w:bookmarkStart w:id="4375" w:name="_Toc187261524"/>
      <w:r w:rsidRPr="00BE5108">
        <w:rPr>
          <w:rFonts w:eastAsiaTheme="minorEastAsia"/>
        </w:rPr>
        <w:t>7.5.1</w:t>
      </w:r>
      <w:r w:rsidRPr="00BE5108">
        <w:rPr>
          <w:rFonts w:eastAsiaTheme="minorEastAsia"/>
        </w:rPr>
        <w:tab/>
        <w:t>Definition and applicability</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376" w:name="_Toc73962990"/>
      <w:bookmarkStart w:id="4377" w:name="_Toc75260167"/>
      <w:bookmarkStart w:id="4378" w:name="_Toc75275709"/>
      <w:bookmarkStart w:id="4379" w:name="_Toc75276220"/>
      <w:bookmarkStart w:id="4380" w:name="_Toc76541719"/>
      <w:bookmarkStart w:id="4381" w:name="_Toc82437488"/>
      <w:bookmarkStart w:id="4382" w:name="_Toc89944854"/>
      <w:bookmarkStart w:id="4383" w:name="_Toc98753872"/>
      <w:bookmarkStart w:id="4384" w:name="_Toc106179764"/>
      <w:bookmarkStart w:id="4385" w:name="_Toc106180275"/>
      <w:bookmarkStart w:id="4386" w:name="_Toc130396100"/>
      <w:bookmarkStart w:id="4387" w:name="_Toc137555374"/>
      <w:bookmarkStart w:id="4388" w:name="_Toc138856901"/>
      <w:bookmarkStart w:id="4389" w:name="_Toc138860760"/>
      <w:bookmarkStart w:id="4390" w:name="_Toc163217753"/>
      <w:bookmarkStart w:id="4391" w:name="_Toc187261525"/>
      <w:r w:rsidRPr="00BE5108">
        <w:rPr>
          <w:rFonts w:eastAsiaTheme="minorEastAsia"/>
        </w:rPr>
        <w:t>7.5.2</w:t>
      </w:r>
      <w:r w:rsidRPr="00BE5108">
        <w:rPr>
          <w:rFonts w:eastAsiaTheme="minorEastAsia"/>
        </w:rPr>
        <w:tab/>
        <w:t>Minimum requirement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392" w:name="_Toc73962991"/>
      <w:bookmarkStart w:id="4393" w:name="_Toc75260168"/>
      <w:bookmarkStart w:id="4394" w:name="_Toc75275710"/>
      <w:bookmarkStart w:id="4395" w:name="_Toc75276221"/>
      <w:bookmarkStart w:id="4396" w:name="_Toc76541720"/>
      <w:bookmarkStart w:id="4397" w:name="_Toc82437489"/>
      <w:bookmarkStart w:id="4398" w:name="_Toc89944855"/>
      <w:bookmarkStart w:id="4399" w:name="_Toc98753873"/>
      <w:bookmarkStart w:id="4400" w:name="_Toc106179765"/>
      <w:bookmarkStart w:id="4401" w:name="_Toc106180276"/>
      <w:bookmarkStart w:id="4402" w:name="_Toc130396101"/>
      <w:bookmarkStart w:id="4403" w:name="_Toc137555375"/>
      <w:bookmarkStart w:id="4404" w:name="_Toc138856902"/>
      <w:bookmarkStart w:id="4405" w:name="_Toc138860761"/>
      <w:bookmarkStart w:id="4406" w:name="_Toc163217754"/>
      <w:bookmarkStart w:id="4407" w:name="_Toc187261526"/>
      <w:r w:rsidRPr="00BE5108">
        <w:rPr>
          <w:rFonts w:eastAsiaTheme="minorEastAsia"/>
        </w:rPr>
        <w:lastRenderedPageBreak/>
        <w:t>7.5.3</w:t>
      </w:r>
      <w:r w:rsidRPr="00BE5108">
        <w:rPr>
          <w:rFonts w:eastAsiaTheme="minorEastAsia"/>
        </w:rPr>
        <w:tab/>
        <w:t>Test purpose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408" w:name="_Toc73962992"/>
      <w:bookmarkStart w:id="4409" w:name="_Toc75260169"/>
      <w:bookmarkStart w:id="4410" w:name="_Toc75275711"/>
      <w:bookmarkStart w:id="4411" w:name="_Toc75276222"/>
      <w:bookmarkStart w:id="4412" w:name="_Toc76541721"/>
      <w:bookmarkStart w:id="4413" w:name="_Toc82437490"/>
      <w:bookmarkStart w:id="4414" w:name="_Toc89944856"/>
      <w:bookmarkStart w:id="4415" w:name="_Toc98753874"/>
      <w:bookmarkStart w:id="4416" w:name="_Toc106179766"/>
      <w:bookmarkStart w:id="4417" w:name="_Toc106180277"/>
      <w:bookmarkStart w:id="4418" w:name="_Toc130396102"/>
      <w:bookmarkStart w:id="4419" w:name="_Toc137555376"/>
      <w:bookmarkStart w:id="4420" w:name="_Toc138856903"/>
      <w:bookmarkStart w:id="4421" w:name="_Toc138860762"/>
      <w:bookmarkStart w:id="4422" w:name="_Toc163217755"/>
      <w:bookmarkStart w:id="4423" w:name="_Toc187261527"/>
      <w:r w:rsidRPr="00BE5108">
        <w:rPr>
          <w:rFonts w:eastAsiaTheme="minorEastAsia"/>
        </w:rPr>
        <w:t>7.5.4</w:t>
      </w:r>
      <w:r w:rsidRPr="00BE5108">
        <w:rPr>
          <w:rFonts w:eastAsiaTheme="minorEastAsia"/>
        </w:rPr>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F73F2F3" w14:textId="77777777" w:rsidR="00D60968" w:rsidRPr="00BE5108" w:rsidRDefault="00D60968" w:rsidP="00D60968">
      <w:pPr>
        <w:pStyle w:val="Heading4"/>
        <w:ind w:left="864" w:hanging="864"/>
        <w:rPr>
          <w:rFonts w:eastAsiaTheme="minorEastAsia"/>
        </w:rPr>
      </w:pPr>
      <w:bookmarkStart w:id="4424" w:name="_Toc73962993"/>
      <w:bookmarkStart w:id="4425" w:name="_Toc75260170"/>
      <w:bookmarkStart w:id="4426" w:name="_Toc75275712"/>
      <w:bookmarkStart w:id="4427" w:name="_Toc75276223"/>
      <w:bookmarkStart w:id="4428" w:name="_Toc76541722"/>
      <w:bookmarkStart w:id="4429" w:name="_Toc82437491"/>
      <w:bookmarkStart w:id="4430" w:name="_Toc89944857"/>
      <w:bookmarkStart w:id="4431" w:name="_Toc98753875"/>
      <w:bookmarkStart w:id="4432" w:name="_Toc106179767"/>
      <w:bookmarkStart w:id="4433" w:name="_Toc106180278"/>
      <w:bookmarkStart w:id="4434" w:name="_Toc130396103"/>
      <w:bookmarkStart w:id="4435" w:name="_Toc137555377"/>
      <w:bookmarkStart w:id="4436" w:name="_Toc138856904"/>
      <w:bookmarkStart w:id="4437" w:name="_Toc138860763"/>
      <w:bookmarkStart w:id="4438" w:name="_Toc163217756"/>
      <w:bookmarkStart w:id="4439" w:name="_Toc187261528"/>
      <w:r w:rsidRPr="00BE5108">
        <w:rPr>
          <w:rFonts w:eastAsiaTheme="minorEastAsia"/>
        </w:rPr>
        <w:t>7.5.4.1</w:t>
      </w:r>
      <w:r w:rsidRPr="00BE5108">
        <w:rPr>
          <w:rFonts w:eastAsiaTheme="minorEastAsia"/>
        </w:rPr>
        <w:tab/>
        <w:t>Initial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440" w:name="_Toc73962994"/>
      <w:bookmarkStart w:id="4441" w:name="_Toc75260171"/>
      <w:bookmarkStart w:id="4442" w:name="_Toc75275713"/>
      <w:bookmarkStart w:id="4443" w:name="_Toc75276224"/>
      <w:bookmarkStart w:id="4444" w:name="_Toc76541723"/>
      <w:bookmarkStart w:id="4445" w:name="_Toc82437492"/>
      <w:bookmarkStart w:id="4446" w:name="_Toc89944858"/>
      <w:bookmarkStart w:id="4447" w:name="_Toc98753876"/>
      <w:bookmarkStart w:id="4448" w:name="_Toc106179768"/>
      <w:bookmarkStart w:id="4449" w:name="_Toc106180279"/>
      <w:bookmarkStart w:id="4450" w:name="_Toc130396104"/>
      <w:bookmarkStart w:id="4451" w:name="_Toc137555378"/>
      <w:bookmarkStart w:id="4452" w:name="_Toc138856905"/>
      <w:bookmarkStart w:id="4453" w:name="_Toc138860764"/>
      <w:bookmarkStart w:id="4454" w:name="_Toc163217757"/>
      <w:bookmarkStart w:id="4455" w:name="_Toc187261529"/>
      <w:r w:rsidRPr="00BE5108">
        <w:rPr>
          <w:rFonts w:eastAsiaTheme="minorEastAsia"/>
        </w:rPr>
        <w:t>7.5.4.2</w:t>
      </w:r>
      <w:r w:rsidRPr="00BE5108">
        <w:rPr>
          <w:rFonts w:eastAsiaTheme="minorEastAsia"/>
        </w:rPr>
        <w:tab/>
        <w:t>Procedure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456" w:name="_Toc73962995"/>
      <w:bookmarkStart w:id="4457" w:name="_Toc75260172"/>
      <w:bookmarkStart w:id="4458" w:name="_Toc75275714"/>
      <w:bookmarkStart w:id="4459" w:name="_Toc75276225"/>
      <w:bookmarkStart w:id="4460" w:name="_Toc76541724"/>
      <w:bookmarkStart w:id="4461" w:name="_Toc82437493"/>
      <w:bookmarkStart w:id="4462" w:name="_Toc89944859"/>
      <w:bookmarkStart w:id="4463" w:name="_Toc98753877"/>
      <w:bookmarkStart w:id="4464" w:name="_Toc106179769"/>
      <w:bookmarkStart w:id="4465" w:name="_Toc106180280"/>
      <w:bookmarkStart w:id="4466" w:name="_Toc130396105"/>
      <w:bookmarkStart w:id="4467" w:name="_Toc137555379"/>
      <w:bookmarkStart w:id="4468" w:name="_Toc138856906"/>
      <w:bookmarkStart w:id="4469" w:name="_Toc138860765"/>
      <w:bookmarkStart w:id="4470" w:name="_Toc163217758"/>
      <w:bookmarkStart w:id="4471" w:name="_Toc187261530"/>
      <w:r w:rsidRPr="00BE5108">
        <w:rPr>
          <w:rFonts w:eastAsiaTheme="minorEastAsia"/>
        </w:rPr>
        <w:t>7.5.5</w:t>
      </w:r>
      <w:r w:rsidRPr="00BE5108">
        <w:rPr>
          <w:rFonts w:eastAsiaTheme="minorEastAsia"/>
        </w:rPr>
        <w:tab/>
        <w:t>Test requirements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2960A1DA" w14:textId="77777777" w:rsidR="00D60968" w:rsidRPr="00BE5108" w:rsidRDefault="00D60968" w:rsidP="00D60968">
      <w:pPr>
        <w:pStyle w:val="Heading4"/>
        <w:ind w:left="864" w:hanging="864"/>
        <w:rPr>
          <w:rFonts w:eastAsiaTheme="minorEastAsia"/>
        </w:rPr>
      </w:pPr>
      <w:bookmarkStart w:id="4472" w:name="_Toc73962996"/>
      <w:bookmarkStart w:id="4473" w:name="_Toc75260173"/>
      <w:bookmarkStart w:id="4474" w:name="_Toc75275715"/>
      <w:bookmarkStart w:id="4475" w:name="_Toc75276226"/>
      <w:bookmarkStart w:id="4476" w:name="_Toc76541725"/>
      <w:bookmarkStart w:id="4477" w:name="_Toc82437494"/>
      <w:bookmarkStart w:id="4478" w:name="_Toc89944860"/>
      <w:bookmarkStart w:id="4479" w:name="_Toc98753878"/>
      <w:bookmarkStart w:id="4480" w:name="_Toc106179770"/>
      <w:bookmarkStart w:id="4481" w:name="_Toc106180281"/>
      <w:bookmarkStart w:id="4482" w:name="_Toc130396106"/>
      <w:bookmarkStart w:id="4483" w:name="_Toc137555380"/>
      <w:bookmarkStart w:id="4484" w:name="_Toc138856907"/>
      <w:bookmarkStart w:id="4485" w:name="_Toc138860766"/>
      <w:bookmarkStart w:id="4486" w:name="_Toc163217759"/>
      <w:bookmarkStart w:id="4487" w:name="_Toc187261531"/>
      <w:r w:rsidRPr="00BE5108">
        <w:rPr>
          <w:rFonts w:eastAsiaTheme="minorEastAsia"/>
        </w:rPr>
        <w:t>7.5.5.1</w:t>
      </w:r>
      <w:r w:rsidRPr="00BE5108">
        <w:rPr>
          <w:rFonts w:eastAsiaTheme="minorEastAsia"/>
        </w:rPr>
        <w:tab/>
        <w:t>General requirements for IAB-DU</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488" w:name="_Toc73962997"/>
      <w:bookmarkStart w:id="4489" w:name="_Toc75260174"/>
      <w:bookmarkStart w:id="4490" w:name="_Toc75275716"/>
      <w:bookmarkStart w:id="4491" w:name="_Toc75276227"/>
      <w:bookmarkStart w:id="4492" w:name="_Toc76541726"/>
      <w:bookmarkStart w:id="4493" w:name="_Toc82437495"/>
      <w:bookmarkStart w:id="4494" w:name="_Toc89944861"/>
      <w:bookmarkStart w:id="4495" w:name="_Toc98753879"/>
      <w:bookmarkStart w:id="4496" w:name="_Toc106179771"/>
      <w:bookmarkStart w:id="4497" w:name="_Toc106180282"/>
      <w:bookmarkStart w:id="4498" w:name="_Toc130396107"/>
      <w:bookmarkStart w:id="4499" w:name="_Toc137555381"/>
      <w:bookmarkStart w:id="4500" w:name="_Toc138856908"/>
      <w:bookmarkStart w:id="4501" w:name="_Toc138860767"/>
      <w:bookmarkStart w:id="4502" w:name="_Toc163217760"/>
      <w:bookmarkStart w:id="4503" w:name="_Toc187261532"/>
      <w:r w:rsidRPr="00BE5108">
        <w:rPr>
          <w:rFonts w:eastAsiaTheme="minorEastAsia"/>
        </w:rPr>
        <w:t>7.5.5.2</w:t>
      </w:r>
      <w:r w:rsidRPr="00BE5108">
        <w:rPr>
          <w:rFonts w:eastAsiaTheme="minorEastAsia"/>
        </w:rPr>
        <w:tab/>
        <w:t>Co-location requirements for IAB-DU</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1F0420E2"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006A421A" w:rsidRPr="00BE5108">
        <w:rPr>
          <w:rFonts w:eastAsiaTheme="minorEastAsia"/>
        </w:rPr>
        <w:t xml:space="preserve">Blocking performance requirement for </w:t>
      </w:r>
      <w:r w:rsidR="006A421A" w:rsidRPr="00BE5108">
        <w:rPr>
          <w:rFonts w:eastAsiaTheme="minorEastAsia"/>
          <w:lang w:eastAsia="zh-CN"/>
        </w:rPr>
        <w:t xml:space="preserve">NR </w:t>
      </w:r>
      <w:r w:rsidR="006A421A" w:rsidRPr="00BE5108">
        <w:rPr>
          <w:rFonts w:eastAsiaTheme="minorEastAsia"/>
        </w:rPr>
        <w:t>IAB</w:t>
      </w:r>
      <w:r w:rsidR="006A421A">
        <w:rPr>
          <w:rFonts w:eastAsiaTheme="minorEastAsia" w:hint="eastAsia"/>
          <w:lang w:eastAsia="zh-CN"/>
        </w:rPr>
        <w:t>-DU</w:t>
      </w:r>
      <w:r w:rsidR="006A421A" w:rsidRPr="00BE5108">
        <w:rPr>
          <w:rFonts w:eastAsiaTheme="minorEastAsia"/>
        </w:rPr>
        <w:t xml:space="preserve">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A421A" w:rsidRPr="00BE5108" w14:paraId="0A0B38C4" w14:textId="77777777" w:rsidTr="00847BC2">
        <w:trPr>
          <w:tblHeader/>
          <w:jc w:val="center"/>
        </w:trPr>
        <w:tc>
          <w:tcPr>
            <w:tcW w:w="1810" w:type="dxa"/>
          </w:tcPr>
          <w:p w14:paraId="453E15EF" w14:textId="24E31B37" w:rsidR="006A421A" w:rsidRPr="00BE5108" w:rsidRDefault="006A421A" w:rsidP="006A421A">
            <w:pPr>
              <w:pStyle w:val="TAH"/>
              <w:rPr>
                <w:rFonts w:eastAsiaTheme="minorEastAsia"/>
                <w:lang w:eastAsia="ja-JP"/>
              </w:rPr>
            </w:pPr>
            <w:r w:rsidRPr="00BE5108">
              <w:rPr>
                <w:rFonts w:eastAsiaTheme="minorEastAsia"/>
                <w:lang w:eastAsia="ja-JP"/>
              </w:rPr>
              <w:t>Frequency range of interfering signal</w:t>
            </w:r>
          </w:p>
        </w:tc>
        <w:tc>
          <w:tcPr>
            <w:tcW w:w="1714" w:type="dxa"/>
          </w:tcPr>
          <w:p w14:paraId="79DC39E7" w14:textId="1EBBD2E7" w:rsidR="006A421A" w:rsidRPr="00BE5108" w:rsidRDefault="006A421A" w:rsidP="006A421A">
            <w:pPr>
              <w:pStyle w:val="TAH"/>
              <w:rPr>
                <w:rFonts w:eastAsiaTheme="minorEastAsia"/>
                <w:lang w:eastAsia="ja-JP"/>
              </w:rPr>
            </w:pPr>
            <w:r w:rsidRPr="00BE5108">
              <w:rPr>
                <w:rFonts w:eastAsiaTheme="minorEastAsia"/>
                <w:lang w:eastAsia="ja-JP"/>
              </w:rPr>
              <w:t>Wanted signal mean power (dBm)</w:t>
            </w:r>
          </w:p>
        </w:tc>
        <w:tc>
          <w:tcPr>
            <w:tcW w:w="1710" w:type="dxa"/>
          </w:tcPr>
          <w:p w14:paraId="10A64915" w14:textId="10F9B10F" w:rsidR="006A421A" w:rsidRPr="00BE5108" w:rsidRDefault="006A421A" w:rsidP="006A421A">
            <w:pPr>
              <w:pStyle w:val="TAH"/>
              <w:rPr>
                <w:rFonts w:eastAsiaTheme="minorEastAsia"/>
                <w:lang w:eastAsia="ja-JP"/>
              </w:rPr>
            </w:pPr>
            <w:r w:rsidRPr="00BE5108">
              <w:rPr>
                <w:rFonts w:eastAsiaTheme="minorEastAsia"/>
                <w:lang w:eastAsia="ja-JP"/>
              </w:rPr>
              <w:t>Interfering signal mean power for WA (dBm)</w:t>
            </w:r>
          </w:p>
        </w:tc>
        <w:tc>
          <w:tcPr>
            <w:tcW w:w="1700" w:type="dxa"/>
          </w:tcPr>
          <w:p w14:paraId="564E6F56" w14:textId="3B62D2EE" w:rsidR="006A421A" w:rsidRPr="00BE5108" w:rsidRDefault="006A421A" w:rsidP="006A421A">
            <w:pPr>
              <w:pStyle w:val="TAH"/>
              <w:rPr>
                <w:rFonts w:eastAsiaTheme="minorEastAsia"/>
                <w:lang w:eastAsia="ja-JP"/>
              </w:rPr>
            </w:pPr>
            <w:r w:rsidRPr="00BE5108">
              <w:rPr>
                <w:rFonts w:eastAsiaTheme="minorEastAsia"/>
                <w:lang w:eastAsia="ja-JP"/>
              </w:rPr>
              <w:t>Interfering signal mean power for MR (dBm)</w:t>
            </w:r>
          </w:p>
        </w:tc>
        <w:tc>
          <w:tcPr>
            <w:tcW w:w="1396" w:type="dxa"/>
          </w:tcPr>
          <w:p w14:paraId="1A1225BD" w14:textId="5022A7BE" w:rsidR="006A421A" w:rsidRPr="00BE5108" w:rsidRDefault="006A421A" w:rsidP="006A421A">
            <w:pPr>
              <w:pStyle w:val="TAH"/>
              <w:rPr>
                <w:rFonts w:eastAsiaTheme="minorEastAsia"/>
                <w:lang w:eastAsia="ja-JP"/>
              </w:rPr>
            </w:pPr>
            <w:r w:rsidRPr="00BE5108">
              <w:rPr>
                <w:rFonts w:eastAsiaTheme="minorEastAsia"/>
                <w:lang w:eastAsia="ja-JP"/>
              </w:rPr>
              <w:t>Interfering signal mean power for LA (dBm)</w:t>
            </w:r>
          </w:p>
        </w:tc>
        <w:tc>
          <w:tcPr>
            <w:tcW w:w="1299" w:type="dxa"/>
          </w:tcPr>
          <w:p w14:paraId="453E81ED" w14:textId="3AE936E1" w:rsidR="006A421A" w:rsidRPr="00BE5108" w:rsidRDefault="006A421A" w:rsidP="006A421A">
            <w:pPr>
              <w:pStyle w:val="TAH"/>
              <w:rPr>
                <w:rFonts w:eastAsiaTheme="minorEastAsia"/>
                <w:lang w:eastAsia="ja-JP"/>
              </w:rPr>
            </w:pPr>
            <w:r w:rsidRPr="00BE5108">
              <w:rPr>
                <w:rFonts w:eastAsiaTheme="minorEastAsia"/>
                <w:lang w:eastAsia="ja-JP"/>
              </w:rPr>
              <w:t>Wanted signal mean power (dBm)</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3B1811B9" w14:textId="77777777" w:rsidR="006A421A" w:rsidRPr="00BE5108" w:rsidRDefault="006A421A" w:rsidP="006A421A">
            <w:pPr>
              <w:pStyle w:val="TAN"/>
              <w:rPr>
                <w:rFonts w:eastAsiaTheme="minorEastAsia"/>
              </w:rPr>
            </w:pPr>
            <w:r w:rsidRPr="00BE5108">
              <w:rPr>
                <w:rFonts w:eastAsiaTheme="minorEastAsia"/>
              </w:rPr>
              <w:t>N</w:t>
            </w:r>
            <w:r w:rsidRPr="00BE5108">
              <w:rPr>
                <w:rFonts w:eastAsiaTheme="minorEastAsia"/>
                <w:lang w:eastAsia="zh-CN"/>
              </w:rPr>
              <w:t>OTE 1</w:t>
            </w:r>
            <w:r w:rsidRPr="00BE5108">
              <w:rPr>
                <w:rFonts w:eastAsiaTheme="minorEastAsia"/>
              </w:rPr>
              <w:t>:</w:t>
            </w:r>
            <w:r w:rsidRPr="00BE5108">
              <w:rPr>
                <w:rFonts w:eastAsiaTheme="minorEastAsia"/>
              </w:rPr>
              <w:tab/>
              <w:t>P</w:t>
            </w:r>
            <w:r w:rsidRPr="00BE5108">
              <w:rPr>
                <w:rFonts w:eastAsiaTheme="minorEastAsia"/>
                <w:vertAlign w:val="subscript"/>
              </w:rPr>
              <w:t>REFSENS</w:t>
            </w:r>
            <w:r w:rsidRPr="00BE5108">
              <w:rPr>
                <w:rFonts w:eastAsiaTheme="minorEastAsia"/>
              </w:rPr>
              <w:t xml:space="preserve"> depends on the </w:t>
            </w:r>
            <w:r w:rsidRPr="00BE5108">
              <w:rPr>
                <w:rFonts w:eastAsiaTheme="minorEastAsia"/>
                <w:i/>
              </w:rPr>
              <w:t>IAB-DU channel bandwidth</w:t>
            </w:r>
            <w:r w:rsidRPr="00BE5108">
              <w:rPr>
                <w:rFonts w:eastAsiaTheme="minorEastAsia"/>
              </w:rPr>
              <w:t xml:space="preserve"> as specified in </w:t>
            </w:r>
            <w:r w:rsidRPr="00BE5108">
              <w:rPr>
                <w:rFonts w:eastAsiaTheme="minorEastAsia"/>
                <w:lang w:eastAsia="zh-CN"/>
              </w:rPr>
              <w:t>TS 38.174 [2], tables 7.2.2-1, 7.2.2-2 and 7.2.2-3</w:t>
            </w:r>
            <w:r w:rsidRPr="00BE5108">
              <w:rPr>
                <w:rFonts w:eastAsiaTheme="minorEastAsia"/>
              </w:rPr>
              <w:t>.</w:t>
            </w:r>
          </w:p>
          <w:p w14:paraId="604EC247" w14:textId="256CAD3E" w:rsidR="00D60968" w:rsidRPr="00BE5108" w:rsidRDefault="006A421A" w:rsidP="006A421A">
            <w:pPr>
              <w:pStyle w:val="TAN"/>
              <w:rPr>
                <w:rFonts w:eastAsiaTheme="minorEastAsia"/>
                <w:lang w:eastAsia="zh-CN"/>
              </w:rPr>
            </w:pPr>
            <w:r w:rsidRPr="00BE5108">
              <w:rPr>
                <w:rFonts w:eastAsiaTheme="minorEastAsia"/>
                <w:lang w:eastAsia="zh-CN"/>
              </w:rPr>
              <w:t>NOTE 2:</w:t>
            </w:r>
            <w:r w:rsidRPr="00BE5108">
              <w:rPr>
                <w:rFonts w:eastAsiaTheme="minorEastAsia"/>
                <w:lang w:eastAsia="zh-CN"/>
              </w:rPr>
              <w:tab/>
              <w:t xml:space="preserve">x = -7 dBm for NR </w:t>
            </w:r>
            <w:r w:rsidRPr="00BE5108">
              <w:rPr>
                <w:rFonts w:eastAsiaTheme="minorEastAsia"/>
                <w:lang w:eastAsia="zh-CN"/>
              </w:rPr>
              <w:t>IAB</w:t>
            </w:r>
            <w:r>
              <w:rPr>
                <w:rFonts w:eastAsiaTheme="minorEastAsia" w:hint="eastAsia"/>
                <w:lang w:eastAsia="zh-CN"/>
              </w:rPr>
              <w:t>-DU</w:t>
            </w:r>
            <w:r w:rsidRPr="00BE5108">
              <w:rPr>
                <w:rFonts w:eastAsiaTheme="minorEastAsia"/>
                <w:lang w:eastAsia="zh-CN"/>
              </w:rPr>
              <w:t xml:space="preserve"> co-located with Pico GSM850 or Pico CDMA850</w:t>
            </w:r>
            <w:r w:rsidRPr="00BE5108">
              <w:rPr>
                <w:rFonts w:eastAsiaTheme="minorEastAsia"/>
                <w:lang w:eastAsia="zh-CN"/>
              </w:rPr>
              <w:br/>
              <w:t>x = -4 dBm for NR IAB</w:t>
            </w:r>
            <w:r>
              <w:rPr>
                <w:rFonts w:eastAsiaTheme="minorEastAsia" w:hint="eastAsia"/>
                <w:lang w:eastAsia="zh-CN"/>
              </w:rPr>
              <w:t>-DU</w:t>
            </w:r>
            <w:r w:rsidRPr="00BE5108">
              <w:rPr>
                <w:rFonts w:eastAsiaTheme="minorEastAsia"/>
                <w:lang w:eastAsia="zh-CN"/>
              </w:rPr>
              <w:t xml:space="preserve"> co-located with Pico DCS1800 or Pico PCS1900</w:t>
            </w:r>
            <w:r w:rsidRPr="00BE5108">
              <w:rPr>
                <w:rFonts w:eastAsiaTheme="minorEastAsia"/>
                <w:lang w:eastAsia="zh-CN"/>
              </w:rPr>
              <w:br/>
              <w:t>x = -6 dBm for NR IAB</w:t>
            </w:r>
            <w:r>
              <w:rPr>
                <w:rFonts w:eastAsiaTheme="minorEastAsia" w:hint="eastAsia"/>
                <w:lang w:eastAsia="zh-CN"/>
              </w:rPr>
              <w:t>-DU</w:t>
            </w:r>
            <w:r w:rsidRPr="00BE5108">
              <w:rPr>
                <w:rFonts w:eastAsiaTheme="minorEastAsia"/>
                <w:lang w:eastAsia="zh-CN"/>
              </w:rPr>
              <w:t xml:space="preserve"> co-located with UTRA bands or E-UTRA bands or NR 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504" w:name="_Toc73962998"/>
      <w:bookmarkStart w:id="4505" w:name="_Toc75260175"/>
      <w:bookmarkStart w:id="4506" w:name="_Toc75275717"/>
      <w:bookmarkStart w:id="4507" w:name="_Toc75276228"/>
      <w:bookmarkStart w:id="4508" w:name="_Toc76541727"/>
      <w:bookmarkStart w:id="4509" w:name="_Toc82437496"/>
      <w:bookmarkStart w:id="4510" w:name="_Toc89944862"/>
      <w:bookmarkStart w:id="4511" w:name="_Toc98753880"/>
      <w:bookmarkStart w:id="4512" w:name="_Toc106179772"/>
      <w:bookmarkStart w:id="4513" w:name="_Toc106180283"/>
      <w:bookmarkStart w:id="4514" w:name="_Toc130396108"/>
      <w:bookmarkStart w:id="4515" w:name="_Toc137555382"/>
      <w:bookmarkStart w:id="4516" w:name="_Toc138856909"/>
      <w:bookmarkStart w:id="4517" w:name="_Toc138860768"/>
      <w:bookmarkStart w:id="4518" w:name="_Toc163217761"/>
      <w:bookmarkStart w:id="4519" w:name="_Toc187261533"/>
      <w:r w:rsidRPr="00BE5108">
        <w:rPr>
          <w:rFonts w:eastAsiaTheme="minorEastAsia"/>
        </w:rPr>
        <w:t>7.5.5.3</w:t>
      </w:r>
      <w:r w:rsidRPr="00BE5108">
        <w:rPr>
          <w:rFonts w:eastAsiaTheme="minorEastAsia"/>
        </w:rPr>
        <w:tab/>
        <w:t>General requirements for IAB-MT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520" w:name="_Toc73962999"/>
      <w:bookmarkStart w:id="4521" w:name="_Toc75260176"/>
      <w:bookmarkStart w:id="4522" w:name="_Toc75275718"/>
      <w:bookmarkStart w:id="4523" w:name="_Toc75276229"/>
      <w:bookmarkStart w:id="4524" w:name="_Toc76541728"/>
      <w:bookmarkStart w:id="4525" w:name="_Toc82437497"/>
      <w:bookmarkStart w:id="4526" w:name="_Toc89944863"/>
      <w:bookmarkStart w:id="4527" w:name="_Toc98753881"/>
      <w:bookmarkStart w:id="4528" w:name="_Toc106179773"/>
      <w:bookmarkStart w:id="4529" w:name="_Toc106180284"/>
      <w:bookmarkStart w:id="4530" w:name="_Toc130396109"/>
      <w:bookmarkStart w:id="4531" w:name="_Toc137555383"/>
      <w:bookmarkStart w:id="4532" w:name="_Toc138856910"/>
      <w:bookmarkStart w:id="4533" w:name="_Toc138860769"/>
      <w:bookmarkStart w:id="4534" w:name="_Toc163217762"/>
      <w:bookmarkStart w:id="4535" w:name="_Toc187261534"/>
      <w:r w:rsidRPr="00BE5108">
        <w:rPr>
          <w:rFonts w:eastAsiaTheme="minorEastAsia"/>
        </w:rPr>
        <w:t>7.5.5.4</w:t>
      </w:r>
      <w:r w:rsidRPr="00BE5108">
        <w:rPr>
          <w:rFonts w:eastAsiaTheme="minorEastAsia"/>
        </w:rPr>
        <w:tab/>
        <w:t>Co-location requirements for IAB-MT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643A0F5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006A421A" w:rsidRPr="00BE5108">
        <w:rPr>
          <w:rFonts w:eastAsiaTheme="minorEastAsia"/>
        </w:rPr>
        <w:t>Blocking performance requirement for the IAB</w:t>
      </w:r>
      <w:r w:rsidR="006A421A">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6A421A" w:rsidRPr="00BE5108" w14:paraId="41627868" w14:textId="77777777" w:rsidTr="006A421A">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6A421A" w:rsidRPr="00BE5108" w:rsidRDefault="006A421A" w:rsidP="006A421A">
            <w:pPr>
              <w:pStyle w:val="TAH"/>
              <w:rPr>
                <w:rFonts w:eastAsiaTheme="minorEastAsia"/>
                <w:lang w:eastAsia="ja-JP"/>
              </w:rPr>
            </w:pPr>
            <w:r w:rsidRPr="00BE5108">
              <w:rPr>
                <w:rFonts w:eastAsiaTheme="minorEastAsia"/>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291C7FFA" w:rsidR="006A421A" w:rsidRPr="00BE5108" w:rsidRDefault="006A421A" w:rsidP="006A421A">
            <w:pPr>
              <w:pStyle w:val="TAH"/>
              <w:rPr>
                <w:rFonts w:eastAsiaTheme="minorEastAsia"/>
                <w:lang w:eastAsia="ja-JP"/>
              </w:rPr>
            </w:pPr>
            <w:r w:rsidRPr="00BE5108">
              <w:rPr>
                <w:rFonts w:eastAsiaTheme="minorEastAsia"/>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BADFA44" w:rsidR="006A421A" w:rsidRPr="00BE5108" w:rsidRDefault="006A421A" w:rsidP="006A421A">
            <w:pPr>
              <w:pStyle w:val="TAH"/>
              <w:rPr>
                <w:rFonts w:eastAsiaTheme="minorEastAsia"/>
                <w:lang w:eastAsia="ja-JP"/>
              </w:rPr>
            </w:pPr>
            <w:r w:rsidRPr="00BE5108">
              <w:rPr>
                <w:rFonts w:eastAsiaTheme="minorEastAsia"/>
                <w:lang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6D62AD6" w:rsidR="006A421A" w:rsidRPr="00BE5108" w:rsidRDefault="006A421A" w:rsidP="006A421A">
            <w:pPr>
              <w:pStyle w:val="TAH"/>
              <w:rPr>
                <w:rFonts w:eastAsiaTheme="minorEastAsia"/>
                <w:lang w:eastAsia="ja-JP"/>
              </w:rPr>
            </w:pPr>
            <w:r w:rsidRPr="00BE5108">
              <w:rPr>
                <w:rFonts w:eastAsiaTheme="minorEastAsia"/>
                <w:lang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46492DA" w14:textId="6BAA4C4F" w:rsidR="006A421A" w:rsidRPr="00BE5108" w:rsidRDefault="006A421A" w:rsidP="006A421A">
            <w:pPr>
              <w:pStyle w:val="TAH"/>
              <w:rPr>
                <w:rFonts w:eastAsiaTheme="minorEastAsia"/>
                <w:lang w:eastAsia="ja-JP"/>
              </w:rPr>
            </w:pPr>
            <w:r w:rsidRPr="00BE5108">
              <w:rPr>
                <w:rFonts w:eastAsiaTheme="minorEastAsia"/>
                <w:lang w:eastAsia="ja-JP"/>
              </w:rPr>
              <w:t>Type of interfering signal</w:t>
            </w:r>
          </w:p>
        </w:tc>
      </w:tr>
      <w:tr w:rsidR="00D60968" w:rsidRPr="00BE5108" w14:paraId="6F28F1AE" w14:textId="77777777" w:rsidTr="006A421A">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303"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536" w:name="_Toc73963000"/>
      <w:bookmarkStart w:id="4537" w:name="_Toc75260177"/>
      <w:bookmarkStart w:id="4538" w:name="_Toc75275719"/>
      <w:bookmarkStart w:id="4539" w:name="_Toc75276230"/>
      <w:bookmarkStart w:id="4540" w:name="_Toc76541729"/>
      <w:bookmarkStart w:id="4541" w:name="_Toc82437498"/>
      <w:bookmarkStart w:id="4542" w:name="_Toc89944864"/>
      <w:bookmarkStart w:id="4543" w:name="_Toc98753882"/>
      <w:bookmarkStart w:id="4544" w:name="_Toc106179774"/>
      <w:bookmarkStart w:id="4545" w:name="_Toc106180285"/>
      <w:bookmarkStart w:id="4546" w:name="_Toc130396110"/>
      <w:bookmarkStart w:id="4547" w:name="_Toc137555384"/>
      <w:bookmarkStart w:id="4548" w:name="_Toc138856911"/>
      <w:bookmarkStart w:id="4549" w:name="_Toc138860770"/>
      <w:bookmarkStart w:id="4550" w:name="_Toc163217763"/>
      <w:bookmarkStart w:id="4551" w:name="_Toc187261535"/>
      <w:r w:rsidRPr="00BE5108">
        <w:rPr>
          <w:rFonts w:eastAsiaTheme="minorEastAsia"/>
        </w:rPr>
        <w:t>7.6</w:t>
      </w:r>
      <w:r w:rsidRPr="00BE5108">
        <w:rPr>
          <w:rFonts w:eastAsiaTheme="minorEastAsia"/>
        </w:rPr>
        <w:tab/>
        <w:t>Receiver spurious emissions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BFFE4B2" w14:textId="77777777" w:rsidR="00D60968" w:rsidRPr="00BE5108" w:rsidRDefault="00D60968" w:rsidP="00D60968">
      <w:pPr>
        <w:pStyle w:val="Heading3"/>
        <w:ind w:left="0" w:firstLine="0"/>
        <w:rPr>
          <w:rFonts w:eastAsiaTheme="minorEastAsia"/>
        </w:rPr>
      </w:pPr>
      <w:bookmarkStart w:id="4552" w:name="_Toc73963001"/>
      <w:bookmarkStart w:id="4553" w:name="_Toc75260178"/>
      <w:bookmarkStart w:id="4554" w:name="_Toc75275720"/>
      <w:bookmarkStart w:id="4555" w:name="_Toc75276231"/>
      <w:bookmarkStart w:id="4556" w:name="_Toc76541730"/>
      <w:bookmarkStart w:id="4557" w:name="_Toc82437499"/>
      <w:bookmarkStart w:id="4558" w:name="_Toc89944865"/>
      <w:bookmarkStart w:id="4559" w:name="_Toc98753883"/>
      <w:bookmarkStart w:id="4560" w:name="_Toc106179775"/>
      <w:bookmarkStart w:id="4561" w:name="_Toc106180286"/>
      <w:bookmarkStart w:id="4562" w:name="_Toc130396111"/>
      <w:bookmarkStart w:id="4563" w:name="_Toc137555385"/>
      <w:bookmarkStart w:id="4564" w:name="_Toc138856912"/>
      <w:bookmarkStart w:id="4565" w:name="_Toc138860771"/>
      <w:bookmarkStart w:id="4566" w:name="_Toc163217764"/>
      <w:bookmarkStart w:id="4567" w:name="_Toc187261536"/>
      <w:r w:rsidRPr="00BE5108">
        <w:rPr>
          <w:rFonts w:eastAsiaTheme="minorEastAsia"/>
        </w:rPr>
        <w:t>7.6.1</w:t>
      </w:r>
      <w:r w:rsidRPr="00BE5108">
        <w:rPr>
          <w:rFonts w:eastAsiaTheme="minorEastAsia"/>
        </w:rPr>
        <w:tab/>
        <w:t>Definition and applicability</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568" w:name="_Toc73963002"/>
      <w:bookmarkStart w:id="4569" w:name="_Toc75260179"/>
      <w:bookmarkStart w:id="4570" w:name="_Toc75275721"/>
      <w:bookmarkStart w:id="4571" w:name="_Toc75276232"/>
      <w:bookmarkStart w:id="4572" w:name="_Toc76541731"/>
      <w:bookmarkStart w:id="4573" w:name="_Toc82437500"/>
      <w:bookmarkStart w:id="4574" w:name="_Toc89944866"/>
      <w:bookmarkStart w:id="4575" w:name="_Toc98753884"/>
      <w:bookmarkStart w:id="4576" w:name="_Toc106179776"/>
      <w:bookmarkStart w:id="4577" w:name="_Toc106180287"/>
      <w:bookmarkStart w:id="4578" w:name="_Toc130396112"/>
      <w:bookmarkStart w:id="4579" w:name="_Toc137555386"/>
      <w:bookmarkStart w:id="4580" w:name="_Toc138856913"/>
      <w:bookmarkStart w:id="4581" w:name="_Toc138860772"/>
      <w:bookmarkStart w:id="4582" w:name="_Toc163217765"/>
      <w:bookmarkStart w:id="4583" w:name="_Toc187261537"/>
      <w:r w:rsidRPr="00BE5108">
        <w:rPr>
          <w:rFonts w:eastAsiaTheme="minorEastAsia"/>
        </w:rPr>
        <w:t>7.6.2</w:t>
      </w:r>
      <w:r w:rsidRPr="00BE5108">
        <w:rPr>
          <w:rFonts w:eastAsiaTheme="minorEastAsia"/>
        </w:rPr>
        <w:tab/>
        <w:t>Minimum requirement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584" w:name="_Toc73963003"/>
      <w:bookmarkStart w:id="4585" w:name="_Toc75260180"/>
      <w:bookmarkStart w:id="4586" w:name="_Toc75275722"/>
      <w:bookmarkStart w:id="4587" w:name="_Toc75276233"/>
      <w:bookmarkStart w:id="4588" w:name="_Toc76541732"/>
      <w:bookmarkStart w:id="4589" w:name="_Toc82437501"/>
      <w:bookmarkStart w:id="4590" w:name="_Toc89944867"/>
      <w:bookmarkStart w:id="4591" w:name="_Toc98753885"/>
      <w:bookmarkStart w:id="4592" w:name="_Toc106179777"/>
      <w:bookmarkStart w:id="4593" w:name="_Toc106180288"/>
      <w:bookmarkStart w:id="4594" w:name="_Toc130396113"/>
      <w:bookmarkStart w:id="4595" w:name="_Toc137555387"/>
      <w:bookmarkStart w:id="4596" w:name="_Toc138856914"/>
      <w:bookmarkStart w:id="4597" w:name="_Toc138860773"/>
      <w:bookmarkStart w:id="4598" w:name="_Toc163217766"/>
      <w:bookmarkStart w:id="4599" w:name="_Toc187261538"/>
      <w:r w:rsidRPr="00BE5108">
        <w:rPr>
          <w:rFonts w:eastAsiaTheme="minorEastAsia"/>
        </w:rPr>
        <w:t>7.6.3</w:t>
      </w:r>
      <w:r w:rsidRPr="00BE5108">
        <w:rPr>
          <w:rFonts w:eastAsiaTheme="minorEastAsia"/>
        </w:rPr>
        <w:tab/>
        <w:t>Test purpose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600" w:name="_Toc73963004"/>
      <w:bookmarkStart w:id="4601" w:name="_Toc75260181"/>
      <w:bookmarkStart w:id="4602" w:name="_Toc75275723"/>
      <w:bookmarkStart w:id="4603" w:name="_Toc75276234"/>
      <w:bookmarkStart w:id="4604" w:name="_Toc76541733"/>
      <w:bookmarkStart w:id="4605" w:name="_Toc82437502"/>
      <w:bookmarkStart w:id="4606" w:name="_Toc89944868"/>
      <w:bookmarkStart w:id="4607" w:name="_Toc98753886"/>
      <w:bookmarkStart w:id="4608" w:name="_Toc106179778"/>
      <w:bookmarkStart w:id="4609" w:name="_Toc106180289"/>
      <w:bookmarkStart w:id="4610" w:name="_Toc130396114"/>
      <w:bookmarkStart w:id="4611" w:name="_Toc137555388"/>
      <w:bookmarkStart w:id="4612" w:name="_Toc138856915"/>
      <w:bookmarkStart w:id="4613" w:name="_Toc138860774"/>
      <w:bookmarkStart w:id="4614" w:name="_Toc163217767"/>
      <w:bookmarkStart w:id="4615" w:name="_Toc187261539"/>
      <w:r w:rsidRPr="00BE5108">
        <w:rPr>
          <w:rFonts w:eastAsiaTheme="minorEastAsia"/>
        </w:rPr>
        <w:lastRenderedPageBreak/>
        <w:t>7.6.4</w:t>
      </w:r>
      <w:r w:rsidRPr="00BE5108">
        <w:rPr>
          <w:rFonts w:eastAsiaTheme="minorEastAsia"/>
        </w:rPr>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3BB3F36" w14:textId="77777777" w:rsidR="00D60968" w:rsidRPr="00BE5108" w:rsidRDefault="00D60968" w:rsidP="00D60968">
      <w:pPr>
        <w:pStyle w:val="Heading4"/>
        <w:ind w:left="864" w:hanging="864"/>
        <w:rPr>
          <w:rFonts w:eastAsiaTheme="minorEastAsia"/>
        </w:rPr>
      </w:pPr>
      <w:bookmarkStart w:id="4616" w:name="_Toc73963005"/>
      <w:bookmarkStart w:id="4617" w:name="_Toc75260182"/>
      <w:bookmarkStart w:id="4618" w:name="_Toc75275724"/>
      <w:bookmarkStart w:id="4619" w:name="_Toc75276235"/>
      <w:bookmarkStart w:id="4620" w:name="_Toc76541734"/>
      <w:bookmarkStart w:id="4621" w:name="_Toc82437503"/>
      <w:bookmarkStart w:id="4622" w:name="_Toc89944869"/>
      <w:bookmarkStart w:id="4623" w:name="_Toc98753887"/>
      <w:bookmarkStart w:id="4624" w:name="_Toc106179779"/>
      <w:bookmarkStart w:id="4625" w:name="_Toc106180290"/>
      <w:bookmarkStart w:id="4626" w:name="_Toc130396115"/>
      <w:bookmarkStart w:id="4627" w:name="_Toc137555389"/>
      <w:bookmarkStart w:id="4628" w:name="_Toc138856916"/>
      <w:bookmarkStart w:id="4629" w:name="_Toc138860775"/>
      <w:bookmarkStart w:id="4630" w:name="_Toc163217768"/>
      <w:bookmarkStart w:id="4631" w:name="_Toc187261540"/>
      <w:r w:rsidRPr="00BE5108">
        <w:rPr>
          <w:rFonts w:eastAsiaTheme="minorEastAsia"/>
        </w:rPr>
        <w:t>7.6.4.1</w:t>
      </w:r>
      <w:r w:rsidRPr="00BE5108">
        <w:rPr>
          <w:rFonts w:eastAsiaTheme="minorEastAsia"/>
        </w:rPr>
        <w:tab/>
        <w:t>Initial conditions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632" w:name="_Toc73963006"/>
      <w:bookmarkStart w:id="4633" w:name="_Toc75260183"/>
      <w:bookmarkStart w:id="4634" w:name="_Toc75275725"/>
      <w:bookmarkStart w:id="4635" w:name="_Toc75276236"/>
      <w:bookmarkStart w:id="4636" w:name="_Toc76541735"/>
      <w:bookmarkStart w:id="4637" w:name="_Toc82437504"/>
      <w:bookmarkStart w:id="4638" w:name="_Toc89944870"/>
      <w:bookmarkStart w:id="4639" w:name="_Toc98753888"/>
      <w:bookmarkStart w:id="4640" w:name="_Toc106179780"/>
      <w:bookmarkStart w:id="4641" w:name="_Toc106180291"/>
      <w:bookmarkStart w:id="4642" w:name="_Toc130396116"/>
      <w:bookmarkStart w:id="4643" w:name="_Toc137555390"/>
      <w:bookmarkStart w:id="4644" w:name="_Toc138856917"/>
      <w:bookmarkStart w:id="4645" w:name="_Toc138860776"/>
      <w:bookmarkStart w:id="4646" w:name="_Toc163217769"/>
      <w:bookmarkStart w:id="4647" w:name="_Toc187261541"/>
      <w:r w:rsidRPr="00BE5108">
        <w:rPr>
          <w:rFonts w:eastAsiaTheme="minorEastAsia"/>
        </w:rPr>
        <w:t>7.6.4.2</w:t>
      </w:r>
      <w:r w:rsidRPr="00BE5108">
        <w:rPr>
          <w:rFonts w:eastAsiaTheme="minorEastAsia"/>
        </w:rPr>
        <w:tab/>
        <w:t>Procedure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648" w:name="_Toc73963007"/>
      <w:bookmarkStart w:id="4649" w:name="_Toc75260184"/>
      <w:bookmarkStart w:id="4650" w:name="_Toc75275726"/>
      <w:bookmarkStart w:id="4651" w:name="_Toc75276237"/>
      <w:bookmarkStart w:id="4652" w:name="_Toc76541736"/>
      <w:bookmarkStart w:id="4653" w:name="_Toc82437505"/>
      <w:bookmarkStart w:id="4654" w:name="_Toc89944871"/>
      <w:bookmarkStart w:id="4655" w:name="_Toc98753889"/>
      <w:bookmarkStart w:id="4656" w:name="_Toc106179781"/>
      <w:bookmarkStart w:id="4657" w:name="_Toc106180292"/>
      <w:bookmarkStart w:id="4658" w:name="_Toc130396117"/>
      <w:bookmarkStart w:id="4659" w:name="_Toc137555391"/>
      <w:bookmarkStart w:id="4660" w:name="_Toc138856918"/>
      <w:bookmarkStart w:id="4661" w:name="_Toc138860777"/>
      <w:bookmarkStart w:id="4662" w:name="_Toc163217770"/>
      <w:bookmarkStart w:id="4663" w:name="_Toc187261542"/>
      <w:r w:rsidRPr="00BE5108">
        <w:rPr>
          <w:rFonts w:eastAsiaTheme="minorEastAsia"/>
        </w:rPr>
        <w:t>7.6.5</w:t>
      </w:r>
      <w:r w:rsidRPr="00BE5108">
        <w:rPr>
          <w:rFonts w:eastAsiaTheme="minorEastAsia"/>
        </w:rPr>
        <w:tab/>
        <w:t>Test requirements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4C57A9A" w14:textId="77777777" w:rsidR="00D60968" w:rsidRPr="00BE5108" w:rsidRDefault="00D60968" w:rsidP="00D60968">
      <w:pPr>
        <w:pStyle w:val="Heading4"/>
        <w:ind w:left="864" w:hanging="864"/>
        <w:rPr>
          <w:rFonts w:eastAsiaTheme="minorEastAsia"/>
        </w:rPr>
      </w:pPr>
      <w:bookmarkStart w:id="4664" w:name="_Toc73963008"/>
      <w:bookmarkStart w:id="4665" w:name="_Toc75260185"/>
      <w:bookmarkStart w:id="4666" w:name="_Toc75275727"/>
      <w:bookmarkStart w:id="4667" w:name="_Toc75276238"/>
      <w:bookmarkStart w:id="4668" w:name="_Toc76541737"/>
      <w:bookmarkStart w:id="4669" w:name="_Toc82437506"/>
      <w:bookmarkStart w:id="4670" w:name="_Toc89944872"/>
      <w:bookmarkStart w:id="4671" w:name="_Toc98753890"/>
      <w:bookmarkStart w:id="4672" w:name="_Toc106179782"/>
      <w:bookmarkStart w:id="4673" w:name="_Toc106180293"/>
      <w:bookmarkStart w:id="4674" w:name="_Toc130396118"/>
      <w:bookmarkStart w:id="4675" w:name="_Toc137555392"/>
      <w:bookmarkStart w:id="4676" w:name="_Toc138856919"/>
      <w:bookmarkStart w:id="4677" w:name="_Toc138860778"/>
      <w:bookmarkStart w:id="4678" w:name="_Toc163217771"/>
      <w:bookmarkStart w:id="4679" w:name="_Toc187261543"/>
      <w:r w:rsidRPr="00BE5108">
        <w:rPr>
          <w:rFonts w:eastAsiaTheme="minorEastAsia"/>
        </w:rPr>
        <w:t>7.6.5.1</w:t>
      </w:r>
      <w:r w:rsidRPr="00BE5108">
        <w:rPr>
          <w:rFonts w:eastAsiaTheme="minorEastAsia"/>
        </w:rPr>
        <w:tab/>
        <w:t>Basic limits for IAB-DU</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680" w:name="_Toc73963009"/>
      <w:bookmarkStart w:id="4681" w:name="_Toc75260186"/>
      <w:bookmarkStart w:id="4682" w:name="_Toc75275728"/>
      <w:bookmarkStart w:id="4683" w:name="_Toc75276239"/>
      <w:bookmarkStart w:id="4684" w:name="_Toc76541738"/>
      <w:bookmarkStart w:id="4685" w:name="_Toc82437507"/>
      <w:bookmarkStart w:id="4686" w:name="_Toc89944873"/>
      <w:bookmarkStart w:id="4687" w:name="_Toc98753891"/>
      <w:bookmarkStart w:id="4688" w:name="_Toc106179783"/>
      <w:bookmarkStart w:id="4689" w:name="_Toc106180294"/>
      <w:bookmarkStart w:id="4690" w:name="_Toc130396119"/>
      <w:bookmarkStart w:id="4691" w:name="_Toc137555393"/>
      <w:bookmarkStart w:id="4692" w:name="_Toc138856920"/>
      <w:bookmarkStart w:id="4693" w:name="_Toc138860779"/>
      <w:bookmarkStart w:id="4694" w:name="_Toc163217772"/>
      <w:bookmarkStart w:id="4695" w:name="_Toc187261544"/>
      <w:r w:rsidRPr="00BE5108">
        <w:rPr>
          <w:rFonts w:eastAsiaTheme="minorEastAsia"/>
        </w:rPr>
        <w:t>7.6.5.2</w:t>
      </w:r>
      <w:r w:rsidRPr="00BE5108">
        <w:rPr>
          <w:rFonts w:eastAsiaTheme="minorEastAsia"/>
        </w:rPr>
        <w:tab/>
        <w:t>Test requirement for IAB-DU</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696" w:name="_Toc73963010"/>
      <w:bookmarkStart w:id="4697" w:name="_Toc75260187"/>
      <w:bookmarkStart w:id="4698" w:name="_Toc75275729"/>
      <w:bookmarkStart w:id="4699" w:name="_Toc75276240"/>
      <w:bookmarkStart w:id="4700" w:name="_Toc76541739"/>
      <w:bookmarkStart w:id="4701" w:name="_Toc82437508"/>
      <w:bookmarkStart w:id="4702" w:name="_Toc89944874"/>
      <w:bookmarkStart w:id="4703" w:name="_Toc98753892"/>
      <w:bookmarkStart w:id="4704" w:name="_Toc106179784"/>
      <w:bookmarkStart w:id="4705" w:name="_Toc106180295"/>
      <w:bookmarkStart w:id="4706" w:name="_Toc130396120"/>
      <w:bookmarkStart w:id="4707" w:name="_Toc137555394"/>
      <w:bookmarkStart w:id="4708" w:name="_Toc138856921"/>
      <w:bookmarkStart w:id="4709" w:name="_Toc138860780"/>
      <w:bookmarkStart w:id="4710" w:name="_Toc163217773"/>
      <w:bookmarkStart w:id="4711" w:name="_Toc187261545"/>
      <w:r w:rsidRPr="00BE5108">
        <w:rPr>
          <w:rFonts w:eastAsiaTheme="minorEastAsia"/>
        </w:rPr>
        <w:t>7.6.5.3</w:t>
      </w:r>
      <w:r w:rsidRPr="00BE5108">
        <w:rPr>
          <w:rFonts w:eastAsiaTheme="minorEastAsia"/>
        </w:rPr>
        <w:tab/>
        <w:t>Basic limits for IAB-MT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712" w:name="_Toc73963011"/>
      <w:bookmarkStart w:id="4713" w:name="_Toc75260188"/>
      <w:bookmarkStart w:id="4714" w:name="_Toc75275730"/>
      <w:bookmarkStart w:id="4715" w:name="_Toc75276241"/>
      <w:bookmarkStart w:id="4716" w:name="_Toc76541740"/>
      <w:bookmarkStart w:id="4717" w:name="_Toc82437509"/>
      <w:bookmarkStart w:id="4718" w:name="_Toc89944875"/>
      <w:bookmarkStart w:id="4719" w:name="_Toc98753893"/>
      <w:bookmarkStart w:id="4720" w:name="_Toc106179785"/>
      <w:bookmarkStart w:id="4721" w:name="_Toc106180296"/>
      <w:bookmarkStart w:id="4722" w:name="_Toc130396121"/>
      <w:bookmarkStart w:id="4723" w:name="_Toc137555395"/>
      <w:bookmarkStart w:id="4724" w:name="_Toc138856922"/>
      <w:bookmarkStart w:id="4725" w:name="_Toc138860781"/>
      <w:bookmarkStart w:id="4726" w:name="_Toc163217774"/>
      <w:bookmarkStart w:id="4727" w:name="_Toc187261546"/>
      <w:r w:rsidRPr="00BE5108">
        <w:rPr>
          <w:rFonts w:eastAsiaTheme="minorEastAsia"/>
        </w:rPr>
        <w:t>7.6.5.4</w:t>
      </w:r>
      <w:r w:rsidRPr="00BE5108">
        <w:rPr>
          <w:rFonts w:eastAsiaTheme="minorEastAsia"/>
        </w:rPr>
        <w:tab/>
        <w:t>Test requirement for IAB-MT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728" w:name="_Toc73963012"/>
      <w:bookmarkStart w:id="4729" w:name="_Toc75260189"/>
      <w:bookmarkStart w:id="4730" w:name="_Toc75275731"/>
      <w:bookmarkStart w:id="4731" w:name="_Toc75276242"/>
      <w:bookmarkStart w:id="4732" w:name="_Toc76541741"/>
      <w:bookmarkStart w:id="4733" w:name="_Toc82437510"/>
      <w:bookmarkStart w:id="4734" w:name="_Toc89944876"/>
      <w:bookmarkStart w:id="4735" w:name="_Toc98753894"/>
      <w:bookmarkStart w:id="4736" w:name="_Toc106179786"/>
      <w:bookmarkStart w:id="4737" w:name="_Toc106180297"/>
      <w:bookmarkStart w:id="4738" w:name="_Toc130396122"/>
      <w:bookmarkStart w:id="4739" w:name="_Toc137555396"/>
      <w:bookmarkStart w:id="4740" w:name="_Toc138856923"/>
      <w:bookmarkStart w:id="4741" w:name="_Toc138860782"/>
      <w:bookmarkStart w:id="4742" w:name="_Toc163217775"/>
      <w:bookmarkStart w:id="4743" w:name="_Toc187261547"/>
      <w:r w:rsidRPr="00BE5108">
        <w:rPr>
          <w:rFonts w:eastAsiaTheme="minorEastAsia"/>
        </w:rPr>
        <w:t>7.7</w:t>
      </w:r>
      <w:r w:rsidRPr="00BE5108">
        <w:rPr>
          <w:rFonts w:eastAsiaTheme="minorEastAsia"/>
        </w:rPr>
        <w:tab/>
        <w:t>Receiver intermodulation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6D23D423" w14:textId="77777777" w:rsidR="00C87888" w:rsidRPr="00BE5108" w:rsidRDefault="00C87888" w:rsidP="00C87888">
      <w:pPr>
        <w:pStyle w:val="Heading3"/>
        <w:rPr>
          <w:rFonts w:eastAsiaTheme="minorEastAsia"/>
        </w:rPr>
      </w:pPr>
      <w:bookmarkStart w:id="4744" w:name="_Toc73963013"/>
      <w:bookmarkStart w:id="4745" w:name="_Toc75260190"/>
      <w:bookmarkStart w:id="4746" w:name="_Toc75275732"/>
      <w:bookmarkStart w:id="4747" w:name="_Toc75276243"/>
      <w:bookmarkStart w:id="4748" w:name="_Toc76541742"/>
      <w:bookmarkStart w:id="4749" w:name="_Toc82437511"/>
      <w:bookmarkStart w:id="4750" w:name="_Toc89944877"/>
      <w:bookmarkStart w:id="4751" w:name="_Toc98753895"/>
      <w:bookmarkStart w:id="4752" w:name="_Toc106179787"/>
      <w:bookmarkStart w:id="4753" w:name="_Toc106180298"/>
      <w:bookmarkStart w:id="4754" w:name="_Toc130396123"/>
      <w:bookmarkStart w:id="4755" w:name="_Toc137555397"/>
      <w:bookmarkStart w:id="4756" w:name="_Toc138856924"/>
      <w:bookmarkStart w:id="4757" w:name="_Toc138860783"/>
      <w:bookmarkStart w:id="4758" w:name="_Toc163217776"/>
      <w:bookmarkStart w:id="4759" w:name="_Toc187261548"/>
      <w:r w:rsidRPr="00BE5108">
        <w:rPr>
          <w:rFonts w:eastAsiaTheme="minorEastAsia"/>
        </w:rPr>
        <w:t>7.7.1</w:t>
      </w:r>
      <w:r w:rsidRPr="00BE5108">
        <w:rPr>
          <w:rFonts w:eastAsiaTheme="minorEastAsia"/>
        </w:rPr>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760" w:name="_Toc73963014"/>
      <w:bookmarkStart w:id="4761" w:name="_Toc75260191"/>
      <w:bookmarkStart w:id="4762" w:name="_Toc75275733"/>
      <w:bookmarkStart w:id="4763" w:name="_Toc75276244"/>
      <w:bookmarkStart w:id="4764" w:name="_Toc76541743"/>
      <w:bookmarkStart w:id="4765" w:name="_Toc82437512"/>
      <w:bookmarkStart w:id="4766" w:name="_Toc89944878"/>
      <w:bookmarkStart w:id="4767" w:name="_Toc98753896"/>
      <w:bookmarkStart w:id="4768" w:name="_Toc106179788"/>
      <w:bookmarkStart w:id="4769" w:name="_Toc106180299"/>
      <w:bookmarkStart w:id="4770" w:name="_Toc130396124"/>
      <w:bookmarkStart w:id="4771" w:name="_Toc137555398"/>
      <w:bookmarkStart w:id="4772" w:name="_Toc138856925"/>
      <w:bookmarkStart w:id="4773" w:name="_Toc138860784"/>
      <w:bookmarkStart w:id="4774" w:name="_Toc163217777"/>
      <w:bookmarkStart w:id="4775" w:name="_Toc187261549"/>
      <w:r w:rsidRPr="00BE5108">
        <w:rPr>
          <w:rFonts w:eastAsiaTheme="minorEastAsia"/>
        </w:rPr>
        <w:t>7.7.2</w:t>
      </w:r>
      <w:r w:rsidRPr="00BE5108">
        <w:rPr>
          <w:rFonts w:eastAsiaTheme="minorEastAsia"/>
        </w:rPr>
        <w:tab/>
        <w:t>Minimum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776" w:name="_Toc73963015"/>
      <w:bookmarkStart w:id="4777" w:name="_Toc75260192"/>
      <w:bookmarkStart w:id="4778" w:name="_Toc75275734"/>
      <w:bookmarkStart w:id="4779" w:name="_Toc75276245"/>
      <w:bookmarkStart w:id="4780" w:name="_Toc76541744"/>
      <w:bookmarkStart w:id="4781" w:name="_Toc82437513"/>
      <w:bookmarkStart w:id="4782" w:name="_Toc89944879"/>
      <w:bookmarkStart w:id="4783" w:name="_Toc98753897"/>
      <w:bookmarkStart w:id="4784" w:name="_Toc106179789"/>
      <w:bookmarkStart w:id="4785" w:name="_Toc106180300"/>
      <w:bookmarkStart w:id="4786" w:name="_Toc130396125"/>
      <w:bookmarkStart w:id="4787" w:name="_Toc137555399"/>
      <w:bookmarkStart w:id="4788" w:name="_Toc138856926"/>
      <w:bookmarkStart w:id="4789" w:name="_Toc138860785"/>
      <w:bookmarkStart w:id="4790" w:name="_Toc163217778"/>
      <w:bookmarkStart w:id="4791" w:name="_Toc187261550"/>
      <w:r w:rsidRPr="00BE5108">
        <w:rPr>
          <w:rFonts w:eastAsiaTheme="minorEastAsia"/>
        </w:rPr>
        <w:lastRenderedPageBreak/>
        <w:t>7.7.3</w:t>
      </w:r>
      <w:r w:rsidRPr="00BE5108">
        <w:rPr>
          <w:rFonts w:eastAsiaTheme="minorEastAsia"/>
        </w:rPr>
        <w:tab/>
        <w:t>Test purpose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792" w:name="_Toc73963016"/>
      <w:bookmarkStart w:id="4793" w:name="_Toc75260193"/>
      <w:bookmarkStart w:id="4794" w:name="_Toc75275735"/>
      <w:bookmarkStart w:id="4795" w:name="_Toc75276246"/>
      <w:bookmarkStart w:id="4796" w:name="_Toc76541745"/>
      <w:bookmarkStart w:id="4797" w:name="_Toc82437514"/>
      <w:bookmarkStart w:id="4798" w:name="_Toc89944880"/>
      <w:bookmarkStart w:id="4799" w:name="_Toc98753898"/>
      <w:bookmarkStart w:id="4800" w:name="_Toc106179790"/>
      <w:bookmarkStart w:id="4801" w:name="_Toc106180301"/>
      <w:bookmarkStart w:id="4802" w:name="_Toc130396126"/>
      <w:bookmarkStart w:id="4803" w:name="_Toc137555400"/>
      <w:bookmarkStart w:id="4804" w:name="_Toc138856927"/>
      <w:bookmarkStart w:id="4805" w:name="_Toc138860786"/>
      <w:bookmarkStart w:id="4806" w:name="_Toc163217779"/>
      <w:bookmarkStart w:id="4807" w:name="_Toc187261551"/>
      <w:r w:rsidRPr="00BE5108">
        <w:rPr>
          <w:rFonts w:eastAsiaTheme="minorEastAsia"/>
        </w:rPr>
        <w:t>7.7.4</w:t>
      </w:r>
      <w:r w:rsidRPr="00BE5108">
        <w:rPr>
          <w:rFonts w:eastAsiaTheme="minorEastAsia"/>
        </w:rPr>
        <w:tab/>
        <w:t>Method of test</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B39855E" w14:textId="77777777" w:rsidR="00C87888" w:rsidRPr="00BE5108" w:rsidRDefault="00C87888" w:rsidP="00C87888">
      <w:pPr>
        <w:pStyle w:val="Heading4"/>
        <w:rPr>
          <w:rFonts w:eastAsiaTheme="minorEastAsia"/>
        </w:rPr>
      </w:pPr>
      <w:bookmarkStart w:id="4808" w:name="_Toc73963017"/>
      <w:bookmarkStart w:id="4809" w:name="_Toc75260194"/>
      <w:bookmarkStart w:id="4810" w:name="_Toc75275736"/>
      <w:bookmarkStart w:id="4811" w:name="_Toc75276247"/>
      <w:bookmarkStart w:id="4812" w:name="_Toc76541746"/>
      <w:bookmarkStart w:id="4813" w:name="_Toc82437515"/>
      <w:bookmarkStart w:id="4814" w:name="_Toc89944881"/>
      <w:bookmarkStart w:id="4815" w:name="_Toc98753899"/>
      <w:bookmarkStart w:id="4816" w:name="_Toc106179791"/>
      <w:bookmarkStart w:id="4817" w:name="_Toc106180302"/>
      <w:bookmarkStart w:id="4818" w:name="_Toc130396127"/>
      <w:bookmarkStart w:id="4819" w:name="_Toc137555401"/>
      <w:bookmarkStart w:id="4820" w:name="_Toc138856928"/>
      <w:bookmarkStart w:id="4821" w:name="_Toc138860787"/>
      <w:bookmarkStart w:id="4822" w:name="_Toc163217780"/>
      <w:bookmarkStart w:id="4823" w:name="_Toc187261552"/>
      <w:r w:rsidRPr="00BE5108">
        <w:rPr>
          <w:rFonts w:eastAsiaTheme="minorEastAsia"/>
        </w:rPr>
        <w:t>7.7.4.1</w:t>
      </w:r>
      <w:r w:rsidRPr="00BE5108">
        <w:rPr>
          <w:rFonts w:eastAsiaTheme="minorEastAsia"/>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824" w:name="_Toc73963018"/>
      <w:bookmarkStart w:id="4825" w:name="_Toc75260195"/>
      <w:bookmarkStart w:id="4826" w:name="_Toc75275737"/>
      <w:bookmarkStart w:id="4827" w:name="_Toc75276248"/>
      <w:bookmarkStart w:id="4828" w:name="_Toc76541747"/>
      <w:bookmarkStart w:id="4829" w:name="_Toc82437516"/>
      <w:bookmarkStart w:id="4830" w:name="_Toc89944882"/>
      <w:bookmarkStart w:id="4831" w:name="_Toc98753900"/>
      <w:bookmarkStart w:id="4832" w:name="_Toc106179792"/>
      <w:bookmarkStart w:id="4833" w:name="_Toc106180303"/>
      <w:bookmarkStart w:id="4834" w:name="_Toc130396128"/>
      <w:bookmarkStart w:id="4835" w:name="_Toc137555402"/>
      <w:bookmarkStart w:id="4836" w:name="_Toc138856929"/>
      <w:bookmarkStart w:id="4837" w:name="_Toc138860788"/>
      <w:bookmarkStart w:id="4838" w:name="_Toc163217781"/>
      <w:bookmarkStart w:id="4839" w:name="_Toc187261553"/>
      <w:r w:rsidRPr="00BE5108">
        <w:rPr>
          <w:rFonts w:eastAsiaTheme="minorEastAsia"/>
        </w:rPr>
        <w:t>7.7.4.2</w:t>
      </w:r>
      <w:r w:rsidRPr="00BE5108">
        <w:rPr>
          <w:rFonts w:eastAsiaTheme="minorEastAsia"/>
        </w:rPr>
        <w:tab/>
        <w:t>Procedure</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840" w:name="_Toc75260196"/>
      <w:bookmarkStart w:id="4841" w:name="_Toc75275738"/>
      <w:bookmarkStart w:id="4842" w:name="_Toc75276249"/>
      <w:bookmarkStart w:id="4843" w:name="_Toc76541748"/>
      <w:bookmarkStart w:id="4844" w:name="_Toc82437517"/>
      <w:bookmarkStart w:id="4845" w:name="_Toc89944883"/>
      <w:bookmarkStart w:id="4846" w:name="_Toc98753901"/>
      <w:bookmarkStart w:id="4847" w:name="_Toc106179793"/>
      <w:bookmarkStart w:id="4848" w:name="_Toc106180304"/>
      <w:bookmarkStart w:id="4849" w:name="_Toc130396129"/>
      <w:bookmarkStart w:id="4850" w:name="_Toc137555403"/>
      <w:bookmarkStart w:id="4851" w:name="_Toc138856930"/>
      <w:bookmarkStart w:id="4852" w:name="_Toc138860789"/>
      <w:bookmarkStart w:id="4853" w:name="_Toc163217782"/>
      <w:bookmarkStart w:id="4854" w:name="_Toc187261554"/>
      <w:bookmarkStart w:id="4855" w:name="_Toc73963019"/>
      <w:r w:rsidRPr="00BE5108">
        <w:rPr>
          <w:rFonts w:eastAsiaTheme="minorEastAsia"/>
        </w:rPr>
        <w:t>7.7.5</w:t>
      </w:r>
      <w:r w:rsidRPr="00BE5108">
        <w:rPr>
          <w:rFonts w:eastAsiaTheme="minorEastAsia"/>
        </w:rPr>
        <w:tab/>
        <w:t>Test requirements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r w:rsidRPr="00BE5108">
        <w:rPr>
          <w:rFonts w:eastAsia="SimSun" w:hint="eastAsia"/>
          <w:lang w:eastAsia="zh-CN"/>
        </w:rPr>
        <w:t xml:space="preserve"> </w:t>
      </w:r>
      <w:bookmarkEnd w:id="4855"/>
    </w:p>
    <w:p w14:paraId="14E5E928" w14:textId="77777777" w:rsidR="00C87888" w:rsidRPr="00BE5108" w:rsidRDefault="00C87888" w:rsidP="00431A0C">
      <w:pPr>
        <w:pStyle w:val="Heading4"/>
        <w:rPr>
          <w:rFonts w:eastAsiaTheme="minorEastAsia"/>
          <w:i/>
          <w:iCs/>
        </w:rPr>
      </w:pPr>
      <w:bookmarkStart w:id="4856" w:name="_Toc73963020"/>
      <w:bookmarkStart w:id="4857" w:name="_Toc75260197"/>
      <w:bookmarkStart w:id="4858" w:name="_Toc75275739"/>
      <w:bookmarkStart w:id="4859" w:name="_Toc75276250"/>
      <w:bookmarkStart w:id="4860" w:name="_Toc76541749"/>
      <w:bookmarkStart w:id="4861" w:name="_Toc82437518"/>
      <w:bookmarkStart w:id="4862" w:name="_Toc89944884"/>
      <w:bookmarkStart w:id="4863" w:name="_Toc98753902"/>
      <w:bookmarkStart w:id="4864" w:name="_Toc106179794"/>
      <w:bookmarkStart w:id="4865" w:name="_Toc106180305"/>
      <w:bookmarkStart w:id="4866" w:name="_Toc130396130"/>
      <w:bookmarkStart w:id="4867" w:name="_Toc137555404"/>
      <w:bookmarkStart w:id="4868" w:name="_Toc138856931"/>
      <w:bookmarkStart w:id="4869" w:name="_Toc138860790"/>
      <w:bookmarkStart w:id="4870" w:name="_Toc163217783"/>
      <w:bookmarkStart w:id="4871" w:name="_Toc187261555"/>
      <w:bookmarkStart w:id="4872"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bookmarkEnd w:id="487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873" w:name="_Toc73963021"/>
      <w:bookmarkStart w:id="4874" w:name="_Toc75260198"/>
      <w:bookmarkStart w:id="4875" w:name="_Toc75275740"/>
      <w:bookmarkStart w:id="4876" w:name="_Toc75276251"/>
      <w:bookmarkStart w:id="4877" w:name="_Toc76541750"/>
      <w:bookmarkStart w:id="4878" w:name="_Toc82437519"/>
      <w:bookmarkStart w:id="4879" w:name="_Toc89944885"/>
      <w:bookmarkStart w:id="4880" w:name="_Toc98753903"/>
      <w:bookmarkStart w:id="4881" w:name="_Toc106179795"/>
      <w:bookmarkStart w:id="4882" w:name="_Toc106180306"/>
      <w:bookmarkStart w:id="4883" w:name="_Toc130396131"/>
      <w:bookmarkStart w:id="4884" w:name="_Toc137555405"/>
      <w:bookmarkStart w:id="4885" w:name="_Toc138856932"/>
      <w:bookmarkStart w:id="4886" w:name="_Toc138860791"/>
      <w:bookmarkStart w:id="4887" w:name="_Toc163217784"/>
      <w:bookmarkStart w:id="4888" w:name="_Toc18726155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889" w:name="_Toc73963022"/>
      <w:bookmarkStart w:id="4890" w:name="_Toc75260199"/>
      <w:bookmarkStart w:id="4891" w:name="_Toc75275741"/>
      <w:bookmarkStart w:id="4892" w:name="_Toc75276252"/>
      <w:bookmarkStart w:id="4893" w:name="_Toc76541751"/>
      <w:bookmarkStart w:id="4894" w:name="_Toc82437520"/>
      <w:bookmarkStart w:id="4895" w:name="_Toc89944886"/>
      <w:bookmarkStart w:id="4896" w:name="_Toc98753904"/>
      <w:bookmarkStart w:id="4897" w:name="_Toc106179796"/>
      <w:bookmarkStart w:id="4898" w:name="_Toc106180307"/>
      <w:bookmarkStart w:id="4899" w:name="_Toc130396132"/>
      <w:bookmarkStart w:id="4900" w:name="_Toc137555406"/>
      <w:bookmarkStart w:id="4901" w:name="_Toc138856933"/>
      <w:bookmarkStart w:id="4902" w:name="_Toc138860792"/>
      <w:bookmarkStart w:id="4903" w:name="_Toc163217785"/>
      <w:bookmarkStart w:id="4904" w:name="_Toc187261557"/>
      <w:r w:rsidRPr="00BE5108">
        <w:rPr>
          <w:rFonts w:eastAsiaTheme="minorEastAsia"/>
        </w:rPr>
        <w:t>7.8</w:t>
      </w:r>
      <w:r w:rsidR="00FF7252" w:rsidRPr="00BE5108">
        <w:rPr>
          <w:rFonts w:eastAsiaTheme="minorEastAsia"/>
        </w:rPr>
        <w:tab/>
      </w:r>
      <w:r w:rsidRPr="00BE5108">
        <w:rPr>
          <w:rFonts w:eastAsiaTheme="minorEastAsia"/>
        </w:rPr>
        <w:t>In-channel selectivity</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22E3860D" w14:textId="77777777" w:rsidR="00C87888" w:rsidRPr="00BE5108" w:rsidRDefault="00C87888">
      <w:pPr>
        <w:pStyle w:val="Heading3"/>
        <w:rPr>
          <w:rFonts w:eastAsiaTheme="minorEastAsia"/>
        </w:rPr>
      </w:pPr>
      <w:bookmarkStart w:id="4905" w:name="_Toc73963023"/>
      <w:bookmarkStart w:id="4906" w:name="_Toc75260200"/>
      <w:bookmarkStart w:id="4907" w:name="_Toc75275742"/>
      <w:bookmarkStart w:id="4908" w:name="_Toc75276253"/>
      <w:bookmarkStart w:id="4909" w:name="_Toc76541752"/>
      <w:bookmarkStart w:id="4910" w:name="_Toc82437521"/>
      <w:bookmarkStart w:id="4911" w:name="_Toc89944887"/>
      <w:bookmarkStart w:id="4912" w:name="_Toc98753905"/>
      <w:bookmarkStart w:id="4913" w:name="_Toc106179797"/>
      <w:bookmarkStart w:id="4914" w:name="_Toc106180308"/>
      <w:bookmarkStart w:id="4915" w:name="_Toc130396133"/>
      <w:bookmarkStart w:id="4916" w:name="_Toc137555407"/>
      <w:bookmarkStart w:id="4917" w:name="_Toc138856934"/>
      <w:bookmarkStart w:id="4918" w:name="_Toc138860793"/>
      <w:bookmarkStart w:id="4919" w:name="_Toc163217786"/>
      <w:bookmarkStart w:id="4920" w:name="_Toc187261558"/>
      <w:r w:rsidRPr="00BE5108">
        <w:rPr>
          <w:rFonts w:eastAsiaTheme="minorEastAsia"/>
        </w:rPr>
        <w:t>7.8.1</w:t>
      </w:r>
      <w:r w:rsidRPr="00BE5108">
        <w:rPr>
          <w:rFonts w:eastAsiaTheme="minorEastAsia"/>
        </w:rPr>
        <w:tab/>
        <w:t>Definition and 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921" w:name="_Toc73963024"/>
      <w:bookmarkStart w:id="4922" w:name="_Toc75260201"/>
      <w:bookmarkStart w:id="4923" w:name="_Toc75275743"/>
      <w:bookmarkStart w:id="4924" w:name="_Toc75276254"/>
      <w:bookmarkStart w:id="4925" w:name="_Toc76541753"/>
      <w:bookmarkStart w:id="4926" w:name="_Toc82437522"/>
      <w:bookmarkStart w:id="4927" w:name="_Toc89944888"/>
      <w:bookmarkStart w:id="4928" w:name="_Toc98753906"/>
      <w:bookmarkStart w:id="4929" w:name="_Toc106179798"/>
      <w:bookmarkStart w:id="4930" w:name="_Toc106180309"/>
      <w:bookmarkStart w:id="4931" w:name="_Toc130396134"/>
      <w:bookmarkStart w:id="4932" w:name="_Toc137555408"/>
      <w:bookmarkStart w:id="4933" w:name="_Toc138856935"/>
      <w:bookmarkStart w:id="4934" w:name="_Toc138860794"/>
      <w:bookmarkStart w:id="4935" w:name="_Toc163217787"/>
      <w:bookmarkStart w:id="4936" w:name="_Toc187261559"/>
      <w:r w:rsidRPr="00BE5108">
        <w:rPr>
          <w:rFonts w:eastAsiaTheme="minorEastAsia"/>
        </w:rPr>
        <w:t>7.8.2</w:t>
      </w:r>
      <w:r w:rsidRPr="00BE5108">
        <w:rPr>
          <w:rFonts w:eastAsiaTheme="minorEastAsia"/>
        </w:rPr>
        <w:tab/>
        <w:t>Minimum requirement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937" w:name="_Toc73963025"/>
      <w:bookmarkStart w:id="4938" w:name="_Toc75260202"/>
      <w:bookmarkStart w:id="4939" w:name="_Toc75275744"/>
      <w:bookmarkStart w:id="4940" w:name="_Toc75276255"/>
      <w:bookmarkStart w:id="4941" w:name="_Toc76541754"/>
      <w:bookmarkStart w:id="4942" w:name="_Toc82437523"/>
      <w:bookmarkStart w:id="4943" w:name="_Toc89944889"/>
      <w:bookmarkStart w:id="4944" w:name="_Toc98753907"/>
      <w:bookmarkStart w:id="4945" w:name="_Toc106179799"/>
      <w:bookmarkStart w:id="4946" w:name="_Toc106180310"/>
      <w:bookmarkStart w:id="4947" w:name="_Toc130396135"/>
      <w:bookmarkStart w:id="4948" w:name="_Toc137555409"/>
      <w:bookmarkStart w:id="4949" w:name="_Toc138856936"/>
      <w:bookmarkStart w:id="4950" w:name="_Toc138860795"/>
      <w:bookmarkStart w:id="4951" w:name="_Toc163217788"/>
      <w:bookmarkStart w:id="4952" w:name="_Toc187261560"/>
      <w:r w:rsidRPr="00BE5108">
        <w:rPr>
          <w:rFonts w:eastAsiaTheme="minorEastAsia"/>
        </w:rPr>
        <w:lastRenderedPageBreak/>
        <w:t>7.8.3</w:t>
      </w:r>
      <w:r w:rsidRPr="00BE5108">
        <w:rPr>
          <w:rFonts w:eastAsiaTheme="minorEastAsia"/>
        </w:rPr>
        <w:tab/>
        <w:t>Test purpose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953" w:name="_Toc73963026"/>
      <w:bookmarkStart w:id="4954" w:name="_Toc75260203"/>
      <w:bookmarkStart w:id="4955" w:name="_Toc75275745"/>
      <w:bookmarkStart w:id="4956" w:name="_Toc75276256"/>
      <w:bookmarkStart w:id="4957" w:name="_Toc76541755"/>
      <w:bookmarkStart w:id="4958" w:name="_Toc82437524"/>
      <w:bookmarkStart w:id="4959" w:name="_Toc89944890"/>
      <w:bookmarkStart w:id="4960" w:name="_Toc98753908"/>
      <w:bookmarkStart w:id="4961" w:name="_Toc106179800"/>
      <w:bookmarkStart w:id="4962" w:name="_Toc106180311"/>
      <w:bookmarkStart w:id="4963" w:name="_Toc130396136"/>
      <w:bookmarkStart w:id="4964" w:name="_Toc137555410"/>
      <w:bookmarkStart w:id="4965" w:name="_Toc138856937"/>
      <w:bookmarkStart w:id="4966" w:name="_Toc138860796"/>
      <w:bookmarkStart w:id="4967" w:name="_Toc163217789"/>
      <w:bookmarkStart w:id="4968" w:name="_Toc187261561"/>
      <w:r w:rsidRPr="00BE5108">
        <w:rPr>
          <w:rFonts w:eastAsiaTheme="minorEastAsia"/>
        </w:rPr>
        <w:t>7.8.4</w:t>
      </w:r>
      <w:r w:rsidRPr="00BE5108">
        <w:rPr>
          <w:rFonts w:eastAsiaTheme="minorEastAsia"/>
        </w:rPr>
        <w:tab/>
        <w:t>Method of test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E1D1932" w14:textId="77777777" w:rsidR="00C87888" w:rsidRPr="00BE5108" w:rsidRDefault="00C87888" w:rsidP="00C87888">
      <w:pPr>
        <w:pStyle w:val="Heading4"/>
        <w:rPr>
          <w:rFonts w:eastAsiaTheme="minorEastAsia"/>
        </w:rPr>
      </w:pPr>
      <w:bookmarkStart w:id="4969" w:name="_Toc73963027"/>
      <w:bookmarkStart w:id="4970" w:name="_Toc75260204"/>
      <w:bookmarkStart w:id="4971" w:name="_Toc75275746"/>
      <w:bookmarkStart w:id="4972" w:name="_Toc75276257"/>
      <w:bookmarkStart w:id="4973" w:name="_Toc76541756"/>
      <w:bookmarkStart w:id="4974" w:name="_Toc82437525"/>
      <w:bookmarkStart w:id="4975" w:name="_Toc89944891"/>
      <w:bookmarkStart w:id="4976" w:name="_Toc98753909"/>
      <w:bookmarkStart w:id="4977" w:name="_Toc106179801"/>
      <w:bookmarkStart w:id="4978" w:name="_Toc106180312"/>
      <w:bookmarkStart w:id="4979" w:name="_Toc130396137"/>
      <w:bookmarkStart w:id="4980" w:name="_Toc137555411"/>
      <w:bookmarkStart w:id="4981" w:name="_Toc138856938"/>
      <w:bookmarkStart w:id="4982" w:name="_Toc138860797"/>
      <w:bookmarkStart w:id="4983" w:name="_Toc163217790"/>
      <w:bookmarkStart w:id="4984" w:name="_Toc187261562"/>
      <w:r w:rsidRPr="00BE5108">
        <w:rPr>
          <w:rFonts w:eastAsiaTheme="minorEastAsia"/>
        </w:rPr>
        <w:t>7.8.4.1</w:t>
      </w:r>
      <w:r w:rsidRPr="00BE5108">
        <w:rPr>
          <w:rFonts w:eastAsiaTheme="minorEastAsia"/>
        </w:rPr>
        <w:tab/>
        <w:t>Initial conditions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985" w:name="_Toc73963028"/>
      <w:bookmarkStart w:id="4986" w:name="_Toc75260205"/>
      <w:bookmarkStart w:id="4987" w:name="_Toc75275747"/>
      <w:bookmarkStart w:id="4988" w:name="_Toc75276258"/>
      <w:bookmarkStart w:id="4989" w:name="_Toc76541757"/>
      <w:bookmarkStart w:id="4990" w:name="_Toc82437526"/>
      <w:bookmarkStart w:id="4991" w:name="_Toc89944892"/>
      <w:bookmarkStart w:id="4992" w:name="_Toc98753910"/>
      <w:bookmarkStart w:id="4993" w:name="_Toc106179802"/>
      <w:bookmarkStart w:id="4994" w:name="_Toc106180313"/>
      <w:bookmarkStart w:id="4995" w:name="_Toc130396138"/>
      <w:bookmarkStart w:id="4996" w:name="_Toc137555412"/>
      <w:bookmarkStart w:id="4997" w:name="_Toc138856939"/>
      <w:bookmarkStart w:id="4998" w:name="_Toc138860798"/>
      <w:bookmarkStart w:id="4999" w:name="_Toc163217791"/>
      <w:bookmarkStart w:id="5000" w:name="_Toc187261563"/>
      <w:r w:rsidRPr="00BE5108">
        <w:rPr>
          <w:rFonts w:eastAsiaTheme="minorEastAsia"/>
        </w:rPr>
        <w:t>7.8.4.2</w:t>
      </w:r>
      <w:r w:rsidRPr="00BE5108">
        <w:rPr>
          <w:rFonts w:eastAsiaTheme="minorEastAsia"/>
        </w:rPr>
        <w:tab/>
        <w:t>Procedure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001" w:name="_Toc75260206"/>
      <w:bookmarkStart w:id="5002" w:name="_Toc75275748"/>
      <w:bookmarkStart w:id="5003" w:name="_Toc75276259"/>
      <w:bookmarkStart w:id="5004" w:name="_Toc76541758"/>
      <w:bookmarkStart w:id="5005" w:name="_Toc82437527"/>
      <w:bookmarkStart w:id="5006" w:name="_Toc89944893"/>
      <w:bookmarkStart w:id="5007" w:name="_Toc98753911"/>
      <w:bookmarkStart w:id="5008" w:name="_Toc106179803"/>
      <w:bookmarkStart w:id="5009" w:name="_Toc106180314"/>
      <w:bookmarkStart w:id="5010" w:name="_Toc130396139"/>
      <w:bookmarkStart w:id="5011" w:name="_Toc137555413"/>
      <w:bookmarkStart w:id="5012" w:name="_Toc138856940"/>
      <w:bookmarkStart w:id="5013" w:name="_Toc138860799"/>
      <w:bookmarkStart w:id="5014" w:name="_Toc163217792"/>
      <w:bookmarkStart w:id="5015" w:name="_Toc187261564"/>
      <w:bookmarkStart w:id="5016" w:name="_Toc73963029"/>
      <w:r w:rsidRPr="00BE5108">
        <w:rPr>
          <w:rFonts w:eastAsiaTheme="minorEastAsia"/>
        </w:rPr>
        <w:t>7.8.5</w:t>
      </w:r>
      <w:r w:rsidRPr="00BE5108">
        <w:rPr>
          <w:rFonts w:eastAsiaTheme="minorEastAsia"/>
        </w:rPr>
        <w:tab/>
        <w:t>Test requirements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r w:rsidRPr="00BE5108">
        <w:rPr>
          <w:rFonts w:eastAsia="SimSun" w:hint="eastAsia"/>
          <w:lang w:eastAsia="zh-CN"/>
        </w:rPr>
        <w:t xml:space="preserve"> </w:t>
      </w:r>
      <w:bookmarkEnd w:id="5016"/>
    </w:p>
    <w:p w14:paraId="6C26F7E8" w14:textId="77777777" w:rsidR="00C87888" w:rsidRPr="00BE5108" w:rsidRDefault="00C87888" w:rsidP="00431A0C">
      <w:pPr>
        <w:pStyle w:val="Heading4"/>
        <w:rPr>
          <w:rFonts w:eastAsiaTheme="minorEastAsia"/>
          <w:i/>
          <w:iCs/>
        </w:rPr>
      </w:pPr>
      <w:bookmarkStart w:id="5017" w:name="_Toc73963030"/>
      <w:bookmarkStart w:id="5018" w:name="_Toc75260207"/>
      <w:bookmarkStart w:id="5019" w:name="_Toc75275749"/>
      <w:bookmarkStart w:id="5020" w:name="_Toc75276260"/>
      <w:bookmarkStart w:id="5021" w:name="_Toc76541759"/>
      <w:bookmarkStart w:id="5022" w:name="_Toc82437528"/>
      <w:bookmarkStart w:id="5023" w:name="_Toc89944894"/>
      <w:bookmarkStart w:id="5024" w:name="_Toc98753912"/>
      <w:bookmarkStart w:id="5025" w:name="_Toc106179804"/>
      <w:bookmarkStart w:id="5026" w:name="_Toc106180315"/>
      <w:bookmarkStart w:id="5027" w:name="_Toc130396140"/>
      <w:bookmarkStart w:id="5028" w:name="_Toc137555414"/>
      <w:bookmarkStart w:id="5029" w:name="_Toc138856941"/>
      <w:bookmarkStart w:id="5030" w:name="_Toc138860800"/>
      <w:bookmarkStart w:id="5031" w:name="_Toc163217793"/>
      <w:bookmarkStart w:id="5032" w:name="_Toc187261565"/>
      <w:bookmarkStart w:id="5033"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bookmarkEnd w:id="503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034" w:name="_Toc73963031"/>
    </w:p>
    <w:p w14:paraId="3E03C1B2" w14:textId="474AEE30" w:rsidR="00EA6CFC" w:rsidRPr="00BE5108" w:rsidRDefault="00EA6CFC" w:rsidP="00556F11">
      <w:pPr>
        <w:pStyle w:val="Heading1"/>
        <w:rPr>
          <w:rFonts w:eastAsiaTheme="minorEastAsia"/>
        </w:rPr>
      </w:pPr>
      <w:bookmarkStart w:id="5035" w:name="_Toc75260208"/>
      <w:bookmarkStart w:id="5036" w:name="_Toc75275750"/>
      <w:bookmarkStart w:id="5037" w:name="_Toc75276261"/>
      <w:bookmarkStart w:id="5038" w:name="_Toc76541760"/>
      <w:bookmarkStart w:id="5039" w:name="_Toc82437529"/>
      <w:bookmarkStart w:id="5040" w:name="_Toc89944895"/>
      <w:bookmarkStart w:id="5041" w:name="_Toc98753913"/>
      <w:bookmarkStart w:id="5042" w:name="_Toc106179805"/>
      <w:bookmarkStart w:id="5043" w:name="_Toc106180316"/>
      <w:bookmarkStart w:id="5044" w:name="_Toc130396141"/>
      <w:bookmarkStart w:id="5045" w:name="_Toc137555415"/>
      <w:bookmarkStart w:id="5046" w:name="_Toc138856942"/>
      <w:bookmarkStart w:id="5047" w:name="_Toc138860801"/>
      <w:bookmarkStart w:id="5048" w:name="_Toc163217794"/>
      <w:bookmarkStart w:id="5049" w:name="_Toc18726156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4A30424F" w14:textId="6E874CAE" w:rsidR="00345ACA" w:rsidRPr="00BE5108" w:rsidRDefault="00345ACA" w:rsidP="00F22766">
      <w:pPr>
        <w:pStyle w:val="Heading2"/>
        <w:rPr>
          <w:rFonts w:eastAsiaTheme="minorEastAsia"/>
        </w:rPr>
      </w:pPr>
      <w:bookmarkStart w:id="5050" w:name="_Toc73963032"/>
      <w:bookmarkStart w:id="5051" w:name="_Toc75260209"/>
      <w:bookmarkStart w:id="5052" w:name="_Toc75275751"/>
      <w:bookmarkStart w:id="5053" w:name="_Toc75276262"/>
      <w:bookmarkStart w:id="5054" w:name="_Toc76541761"/>
      <w:bookmarkStart w:id="5055" w:name="_Toc82437530"/>
      <w:bookmarkStart w:id="5056" w:name="_Toc89944896"/>
      <w:bookmarkStart w:id="5057" w:name="_Toc98753914"/>
      <w:bookmarkStart w:id="5058" w:name="_Toc106179806"/>
      <w:bookmarkStart w:id="5059" w:name="_Toc106180317"/>
      <w:bookmarkStart w:id="5060" w:name="_Toc130396142"/>
      <w:bookmarkStart w:id="5061" w:name="_Toc137555416"/>
      <w:bookmarkStart w:id="5062" w:name="_Toc138856943"/>
      <w:bookmarkStart w:id="5063" w:name="_Toc138860802"/>
      <w:bookmarkStart w:id="5064" w:name="_Toc163217795"/>
      <w:bookmarkStart w:id="5065" w:name="_Toc18726156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86CA020" w14:textId="77777777" w:rsidR="00345ACA" w:rsidRPr="00BE5108" w:rsidRDefault="00345ACA" w:rsidP="00345ACA">
      <w:pPr>
        <w:pStyle w:val="Heading3"/>
        <w:rPr>
          <w:rFonts w:eastAsiaTheme="minorEastAsia"/>
        </w:rPr>
      </w:pPr>
      <w:bookmarkStart w:id="5066" w:name="_Toc73963033"/>
      <w:bookmarkStart w:id="5067" w:name="_Toc75260210"/>
      <w:bookmarkStart w:id="5068" w:name="_Toc75275752"/>
      <w:bookmarkStart w:id="5069" w:name="_Toc75276263"/>
      <w:bookmarkStart w:id="5070" w:name="_Toc76541762"/>
      <w:bookmarkStart w:id="5071" w:name="_Toc82437531"/>
      <w:bookmarkStart w:id="5072" w:name="_Toc89944897"/>
      <w:bookmarkStart w:id="5073" w:name="_Toc98753915"/>
      <w:bookmarkStart w:id="5074" w:name="_Toc106179807"/>
      <w:bookmarkStart w:id="5075" w:name="_Toc106180318"/>
      <w:bookmarkStart w:id="5076" w:name="_Toc130396143"/>
      <w:bookmarkStart w:id="5077" w:name="_Toc137555417"/>
      <w:bookmarkStart w:id="5078" w:name="_Toc138856944"/>
      <w:bookmarkStart w:id="5079" w:name="_Toc138860803"/>
      <w:bookmarkStart w:id="5080" w:name="_Toc163217796"/>
      <w:bookmarkStart w:id="5081" w:name="_Toc187261568"/>
      <w:r w:rsidRPr="00BE5108">
        <w:rPr>
          <w:rFonts w:eastAsiaTheme="minorEastAsia"/>
        </w:rPr>
        <w:t>8.1.1</w:t>
      </w:r>
      <w:r w:rsidRPr="00BE5108">
        <w:rPr>
          <w:rFonts w:eastAsiaTheme="minorEastAsia"/>
        </w:rPr>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A47B3C8" w14:textId="77777777" w:rsidR="00345ACA" w:rsidRPr="00BE5108" w:rsidRDefault="00345ACA" w:rsidP="00345ACA">
      <w:pPr>
        <w:pStyle w:val="Heading4"/>
        <w:rPr>
          <w:rFonts w:eastAsiaTheme="minorEastAsia"/>
        </w:rPr>
      </w:pPr>
      <w:bookmarkStart w:id="5082" w:name="_Toc73963034"/>
      <w:bookmarkStart w:id="5083" w:name="_Toc75260211"/>
      <w:bookmarkStart w:id="5084" w:name="_Toc75275753"/>
      <w:bookmarkStart w:id="5085" w:name="_Toc75276264"/>
      <w:bookmarkStart w:id="5086" w:name="_Toc76541763"/>
      <w:bookmarkStart w:id="5087" w:name="_Toc82437532"/>
      <w:bookmarkStart w:id="5088" w:name="_Toc89944898"/>
      <w:bookmarkStart w:id="5089" w:name="_Toc98753916"/>
      <w:bookmarkStart w:id="5090" w:name="_Toc106179808"/>
      <w:bookmarkStart w:id="5091" w:name="_Toc106180319"/>
      <w:bookmarkStart w:id="5092" w:name="_Toc130396144"/>
      <w:bookmarkStart w:id="5093" w:name="_Toc137555418"/>
      <w:bookmarkStart w:id="5094" w:name="_Toc138856945"/>
      <w:bookmarkStart w:id="5095" w:name="_Toc138860804"/>
      <w:bookmarkStart w:id="5096" w:name="_Toc163217797"/>
      <w:bookmarkStart w:id="5097" w:name="_Toc187261569"/>
      <w:r w:rsidRPr="00BE5108">
        <w:rPr>
          <w:rFonts w:eastAsiaTheme="minorEastAsia"/>
        </w:rPr>
        <w:t>8.1.1.1</w:t>
      </w:r>
      <w:r w:rsidRPr="00BE5108">
        <w:rPr>
          <w:rFonts w:eastAsiaTheme="minorEastAsia"/>
        </w:rPr>
        <w:tab/>
        <w:t>Scope and definitions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098" w:name="_Toc73963035"/>
      <w:bookmarkStart w:id="5099" w:name="_Toc75260212"/>
      <w:bookmarkStart w:id="5100" w:name="_Toc75275754"/>
      <w:bookmarkStart w:id="5101" w:name="_Toc75276265"/>
      <w:bookmarkStart w:id="5102" w:name="_Toc76541764"/>
      <w:bookmarkStart w:id="5103" w:name="_Toc82437533"/>
      <w:bookmarkStart w:id="5104" w:name="_Toc89944899"/>
      <w:bookmarkStart w:id="5105" w:name="_Toc98753917"/>
      <w:bookmarkStart w:id="5106" w:name="_Toc106179809"/>
      <w:bookmarkStart w:id="5107" w:name="_Toc106180320"/>
      <w:bookmarkStart w:id="5108" w:name="_Toc130396145"/>
      <w:bookmarkStart w:id="5109" w:name="_Toc137555419"/>
      <w:bookmarkStart w:id="5110" w:name="_Toc138856946"/>
      <w:bookmarkStart w:id="5111" w:name="_Toc138860805"/>
      <w:bookmarkStart w:id="5112" w:name="_Toc163217798"/>
      <w:bookmarkStart w:id="5113" w:name="_Toc187261570"/>
      <w:r w:rsidRPr="00BE5108">
        <w:rPr>
          <w:rFonts w:eastAsiaTheme="minorEastAsia"/>
          <w:lang w:eastAsia="ko-KR"/>
        </w:rPr>
        <w:t>8.1.1.2</w:t>
      </w:r>
      <w:r w:rsidRPr="00BE5108">
        <w:rPr>
          <w:rFonts w:eastAsiaTheme="minorEastAsia"/>
          <w:lang w:eastAsia="ko-KR"/>
        </w:rPr>
        <w:tab/>
        <w:t>Applicability rule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603B178" w14:textId="77777777" w:rsidR="00345ACA" w:rsidRPr="00BE5108" w:rsidRDefault="00345ACA" w:rsidP="00345ACA">
      <w:pPr>
        <w:pStyle w:val="Heading5"/>
        <w:rPr>
          <w:rFonts w:eastAsiaTheme="minorEastAsia"/>
        </w:rPr>
      </w:pPr>
      <w:bookmarkStart w:id="5114" w:name="_Toc73963036"/>
      <w:bookmarkStart w:id="5115" w:name="_Toc75260213"/>
      <w:bookmarkStart w:id="5116" w:name="_Toc75275755"/>
      <w:bookmarkStart w:id="5117" w:name="_Toc75276266"/>
      <w:bookmarkStart w:id="5118" w:name="_Toc76541765"/>
      <w:bookmarkStart w:id="5119" w:name="_Toc82437534"/>
      <w:bookmarkStart w:id="5120" w:name="_Toc89944900"/>
      <w:bookmarkStart w:id="5121" w:name="_Toc98753918"/>
      <w:bookmarkStart w:id="5122" w:name="_Toc106179810"/>
      <w:bookmarkStart w:id="5123" w:name="_Toc106180321"/>
      <w:bookmarkStart w:id="5124" w:name="_Toc130396146"/>
      <w:bookmarkStart w:id="5125" w:name="_Toc137555420"/>
      <w:bookmarkStart w:id="5126" w:name="_Toc138856947"/>
      <w:bookmarkStart w:id="5127" w:name="_Toc138860806"/>
      <w:bookmarkStart w:id="5128" w:name="_Toc163217799"/>
      <w:bookmarkStart w:id="5129" w:name="_Toc187261571"/>
      <w:r w:rsidRPr="00BE5108">
        <w:rPr>
          <w:rFonts w:eastAsiaTheme="minorEastAsia"/>
        </w:rPr>
        <w:t>8.1.1.2.1</w:t>
      </w:r>
      <w:r w:rsidRPr="00BE5108">
        <w:rPr>
          <w:rFonts w:eastAsiaTheme="minorEastAsia"/>
        </w:rP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130" w:name="_Toc73963037"/>
      <w:bookmarkStart w:id="5131" w:name="_Toc75260214"/>
      <w:bookmarkStart w:id="5132" w:name="_Toc75275756"/>
      <w:bookmarkStart w:id="5133" w:name="_Toc75276267"/>
      <w:bookmarkStart w:id="5134" w:name="_Toc76541766"/>
      <w:bookmarkStart w:id="5135" w:name="_Toc82437535"/>
      <w:bookmarkStart w:id="5136" w:name="_Toc89944901"/>
      <w:bookmarkStart w:id="5137" w:name="_Toc98753919"/>
      <w:bookmarkStart w:id="5138" w:name="_Toc106179811"/>
      <w:bookmarkStart w:id="5139" w:name="_Toc106180322"/>
      <w:bookmarkStart w:id="5140" w:name="_Toc130396147"/>
      <w:bookmarkStart w:id="5141" w:name="_Toc137555421"/>
      <w:bookmarkStart w:id="5142" w:name="_Toc138856948"/>
      <w:bookmarkStart w:id="5143" w:name="_Toc138860807"/>
      <w:bookmarkStart w:id="5144" w:name="_Toc163217800"/>
      <w:bookmarkStart w:id="5145" w:name="_Toc18726157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146" w:name="_Toc73963038"/>
      <w:bookmarkStart w:id="5147" w:name="_Toc75260215"/>
      <w:bookmarkStart w:id="5148" w:name="_Toc75275757"/>
      <w:bookmarkStart w:id="5149" w:name="_Toc75276268"/>
      <w:bookmarkStart w:id="5150" w:name="_Toc76541767"/>
      <w:bookmarkStart w:id="5151" w:name="_Toc82437536"/>
      <w:bookmarkStart w:id="5152" w:name="_Toc89944902"/>
      <w:bookmarkStart w:id="5153" w:name="_Toc98753920"/>
      <w:bookmarkStart w:id="5154" w:name="_Toc106179812"/>
      <w:bookmarkStart w:id="5155" w:name="_Toc106180323"/>
      <w:bookmarkStart w:id="5156" w:name="_Toc130396148"/>
      <w:bookmarkStart w:id="5157" w:name="_Toc137555422"/>
      <w:bookmarkStart w:id="5158" w:name="_Toc138856949"/>
      <w:bookmarkStart w:id="5159" w:name="_Toc138860808"/>
      <w:bookmarkStart w:id="5160" w:name="_Toc163217801"/>
      <w:bookmarkStart w:id="5161" w:name="_Toc187261573"/>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162" w:name="_Toc75260216"/>
      <w:bookmarkStart w:id="5163" w:name="_Toc75275758"/>
      <w:bookmarkStart w:id="5164" w:name="_Toc75276269"/>
      <w:bookmarkStart w:id="5165" w:name="_Toc76541768"/>
      <w:bookmarkStart w:id="5166" w:name="_Toc82437537"/>
      <w:bookmarkStart w:id="5167" w:name="_Toc89944903"/>
      <w:bookmarkStart w:id="5168" w:name="_Toc98753921"/>
      <w:bookmarkStart w:id="5169" w:name="_Toc106179813"/>
      <w:bookmarkStart w:id="5170" w:name="_Toc106180324"/>
      <w:bookmarkStart w:id="5171" w:name="_Toc130396149"/>
      <w:bookmarkStart w:id="5172" w:name="_Toc137555423"/>
      <w:bookmarkStart w:id="5173" w:name="_Toc138856950"/>
      <w:bookmarkStart w:id="5174" w:name="_Toc138860809"/>
      <w:bookmarkStart w:id="5175" w:name="_Toc163217802"/>
      <w:bookmarkStart w:id="5176" w:name="_Toc187261574"/>
      <w:bookmarkStart w:id="5177"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r w:rsidRPr="00BE5108">
        <w:rPr>
          <w:rFonts w:eastAsiaTheme="minorEastAsia"/>
          <w:snapToGrid w:val="0"/>
          <w:lang w:eastAsia="zh-CN"/>
        </w:rPr>
        <w:t xml:space="preserve"> </w:t>
      </w:r>
      <w:bookmarkEnd w:id="517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178" w:name="_Toc73963040"/>
      <w:bookmarkStart w:id="5179" w:name="_Toc75260217"/>
      <w:bookmarkStart w:id="5180" w:name="_Toc75275759"/>
      <w:bookmarkStart w:id="5181" w:name="_Toc75276270"/>
      <w:bookmarkStart w:id="5182" w:name="_Toc76541769"/>
      <w:bookmarkStart w:id="5183" w:name="_Toc82437538"/>
      <w:bookmarkStart w:id="5184" w:name="_Toc89944904"/>
      <w:bookmarkStart w:id="5185" w:name="_Toc98753922"/>
      <w:bookmarkStart w:id="5186" w:name="_Toc106179814"/>
      <w:bookmarkStart w:id="5187" w:name="_Toc106180325"/>
      <w:bookmarkStart w:id="5188" w:name="_Toc130396150"/>
      <w:bookmarkStart w:id="5189" w:name="_Toc137555424"/>
      <w:bookmarkStart w:id="5190" w:name="_Toc138856951"/>
      <w:bookmarkStart w:id="5191" w:name="_Toc138860810"/>
      <w:bookmarkStart w:id="5192" w:name="_Toc163217803"/>
      <w:bookmarkStart w:id="5193" w:name="_Toc187261575"/>
      <w:r w:rsidRPr="00BE5108">
        <w:rPr>
          <w:rFonts w:eastAsiaTheme="minorEastAsia"/>
        </w:rPr>
        <w:lastRenderedPageBreak/>
        <w:t>8.1.2</w:t>
      </w:r>
      <w:r w:rsidRPr="00BE5108">
        <w:rPr>
          <w:rFonts w:eastAsiaTheme="minorEastAsia"/>
        </w:rPr>
        <w:tab/>
        <w:t>Performance requirements for PUSCH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B95CACE" w14:textId="77777777" w:rsidR="00345ACA" w:rsidRPr="00BE5108" w:rsidRDefault="00345ACA" w:rsidP="00345ACA">
      <w:pPr>
        <w:pStyle w:val="Heading4"/>
        <w:rPr>
          <w:rFonts w:eastAsia="MS Mincho"/>
        </w:rPr>
      </w:pPr>
      <w:bookmarkStart w:id="5194" w:name="_Toc73963041"/>
      <w:bookmarkStart w:id="5195" w:name="_Toc75260218"/>
      <w:bookmarkStart w:id="5196" w:name="_Toc75275760"/>
      <w:bookmarkStart w:id="5197" w:name="_Toc75276271"/>
      <w:bookmarkStart w:id="5198" w:name="_Toc76541770"/>
      <w:bookmarkStart w:id="5199" w:name="_Toc82437539"/>
      <w:bookmarkStart w:id="5200" w:name="_Toc89944905"/>
      <w:bookmarkStart w:id="5201" w:name="_Toc98753923"/>
      <w:bookmarkStart w:id="5202" w:name="_Toc106179815"/>
      <w:bookmarkStart w:id="5203" w:name="_Toc106180326"/>
      <w:bookmarkStart w:id="5204" w:name="_Toc130396151"/>
      <w:bookmarkStart w:id="5205" w:name="_Toc137555425"/>
      <w:bookmarkStart w:id="5206" w:name="_Toc138856952"/>
      <w:bookmarkStart w:id="5207" w:name="_Toc138860811"/>
      <w:bookmarkStart w:id="5208" w:name="_Toc163217804"/>
      <w:bookmarkStart w:id="5209" w:name="_Toc187261576"/>
      <w:r w:rsidRPr="00BE5108">
        <w:rPr>
          <w:rFonts w:eastAsia="MS Mincho"/>
        </w:rPr>
        <w:t>8.1.2.1</w:t>
      </w:r>
      <w:r w:rsidRPr="00BE5108">
        <w:rPr>
          <w:rFonts w:eastAsia="MS Mincho"/>
        </w:rPr>
        <w:tab/>
        <w:t>Performance requirements for PUSCH with transform precoding disabled</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5C920997" w14:textId="77777777" w:rsidR="00345ACA" w:rsidRPr="00BE5108" w:rsidRDefault="00345ACA" w:rsidP="00345ACA">
      <w:pPr>
        <w:pStyle w:val="Heading5"/>
        <w:rPr>
          <w:rFonts w:eastAsiaTheme="minorEastAsia"/>
        </w:rPr>
      </w:pPr>
      <w:bookmarkStart w:id="5210" w:name="_Toc73963042"/>
      <w:bookmarkStart w:id="5211" w:name="_Toc75260219"/>
      <w:bookmarkStart w:id="5212" w:name="_Toc75275761"/>
      <w:bookmarkStart w:id="5213" w:name="_Toc75276272"/>
      <w:bookmarkStart w:id="5214" w:name="_Toc76541771"/>
      <w:bookmarkStart w:id="5215" w:name="_Toc82437540"/>
      <w:bookmarkStart w:id="5216" w:name="_Toc89944906"/>
      <w:bookmarkStart w:id="5217" w:name="_Toc98753924"/>
      <w:bookmarkStart w:id="5218" w:name="_Toc106179816"/>
      <w:bookmarkStart w:id="5219" w:name="_Toc106180327"/>
      <w:bookmarkStart w:id="5220" w:name="_Toc130396152"/>
      <w:bookmarkStart w:id="5221" w:name="_Toc137555426"/>
      <w:bookmarkStart w:id="5222" w:name="_Toc138856953"/>
      <w:bookmarkStart w:id="5223" w:name="_Toc138860812"/>
      <w:bookmarkStart w:id="5224" w:name="_Toc163217805"/>
      <w:bookmarkStart w:id="5225" w:name="_Toc187261577"/>
      <w:r w:rsidRPr="00BE5108">
        <w:rPr>
          <w:rFonts w:eastAsiaTheme="minorEastAsia"/>
        </w:rPr>
        <w:t>8.1.2.1.1</w:t>
      </w:r>
      <w:r w:rsidRPr="00BE5108">
        <w:rPr>
          <w:rFonts w:eastAsiaTheme="minorEastAsia"/>
        </w:rPr>
        <w:tab/>
        <w:t>Definition and applicability</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226" w:name="_Toc73963043"/>
      <w:bookmarkStart w:id="5227" w:name="_Toc75260220"/>
      <w:bookmarkStart w:id="5228" w:name="_Toc75275762"/>
      <w:bookmarkStart w:id="5229" w:name="_Toc75276273"/>
      <w:bookmarkStart w:id="5230" w:name="_Toc76541772"/>
      <w:bookmarkStart w:id="5231" w:name="_Toc82437541"/>
      <w:bookmarkStart w:id="5232" w:name="_Toc89944907"/>
      <w:bookmarkStart w:id="5233" w:name="_Toc98753925"/>
      <w:bookmarkStart w:id="5234" w:name="_Toc106179817"/>
      <w:bookmarkStart w:id="5235" w:name="_Toc106180328"/>
      <w:bookmarkStart w:id="5236" w:name="_Toc130396153"/>
      <w:bookmarkStart w:id="5237" w:name="_Toc137555427"/>
      <w:bookmarkStart w:id="5238" w:name="_Toc138856954"/>
      <w:bookmarkStart w:id="5239" w:name="_Toc138860813"/>
      <w:bookmarkStart w:id="5240" w:name="_Toc163217806"/>
      <w:bookmarkStart w:id="5241" w:name="_Toc187261578"/>
      <w:r w:rsidRPr="00BE5108">
        <w:rPr>
          <w:rFonts w:eastAsiaTheme="minorEastAsia"/>
        </w:rPr>
        <w:t>8.1.2.1.2</w:t>
      </w:r>
      <w:r w:rsidRPr="00BE5108">
        <w:rPr>
          <w:rFonts w:eastAsiaTheme="minorEastAsia"/>
        </w:rPr>
        <w:tab/>
        <w:t>Minimum requirement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242" w:name="_Toc73963044"/>
      <w:bookmarkStart w:id="5243" w:name="_Toc75260221"/>
      <w:bookmarkStart w:id="5244" w:name="_Toc75275763"/>
      <w:bookmarkStart w:id="5245" w:name="_Toc75276274"/>
      <w:bookmarkStart w:id="5246" w:name="_Toc76541773"/>
      <w:bookmarkStart w:id="5247" w:name="_Toc82437542"/>
      <w:bookmarkStart w:id="5248" w:name="_Toc89944908"/>
      <w:bookmarkStart w:id="5249" w:name="_Toc98753926"/>
      <w:bookmarkStart w:id="5250" w:name="_Toc106179818"/>
      <w:bookmarkStart w:id="5251" w:name="_Toc106180329"/>
      <w:bookmarkStart w:id="5252" w:name="_Toc130396154"/>
      <w:bookmarkStart w:id="5253" w:name="_Toc137555428"/>
      <w:bookmarkStart w:id="5254" w:name="_Toc138856955"/>
      <w:bookmarkStart w:id="5255" w:name="_Toc138860814"/>
      <w:bookmarkStart w:id="5256" w:name="_Toc163217807"/>
      <w:bookmarkStart w:id="5257" w:name="_Toc187261579"/>
      <w:r w:rsidRPr="00BE5108">
        <w:rPr>
          <w:rFonts w:eastAsiaTheme="minorEastAsia"/>
        </w:rPr>
        <w:t>8.1.2.1.3</w:t>
      </w:r>
      <w:r w:rsidRPr="00BE5108">
        <w:rPr>
          <w:rFonts w:eastAsiaTheme="minorEastAsia"/>
        </w:rPr>
        <w:tab/>
        <w:t>Test purpose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258" w:name="_Toc73963045"/>
      <w:bookmarkStart w:id="5259" w:name="_Toc75260222"/>
      <w:bookmarkStart w:id="5260" w:name="_Toc75275764"/>
      <w:bookmarkStart w:id="5261" w:name="_Toc75276275"/>
      <w:bookmarkStart w:id="5262" w:name="_Toc76541774"/>
      <w:bookmarkStart w:id="5263" w:name="_Toc82437543"/>
      <w:bookmarkStart w:id="5264" w:name="_Toc89944909"/>
      <w:bookmarkStart w:id="5265" w:name="_Toc98753927"/>
      <w:bookmarkStart w:id="5266" w:name="_Toc106179819"/>
      <w:bookmarkStart w:id="5267" w:name="_Toc106180330"/>
      <w:bookmarkStart w:id="5268" w:name="_Toc130396155"/>
      <w:bookmarkStart w:id="5269" w:name="_Toc137555429"/>
      <w:bookmarkStart w:id="5270" w:name="_Toc138856956"/>
      <w:bookmarkStart w:id="5271" w:name="_Toc138860815"/>
      <w:bookmarkStart w:id="5272" w:name="_Toc163217808"/>
      <w:bookmarkStart w:id="5273" w:name="_Toc187261580"/>
      <w:r w:rsidRPr="00BE5108">
        <w:rPr>
          <w:rFonts w:eastAsiaTheme="minorEastAsia"/>
        </w:rPr>
        <w:t>8.1.2.1.4</w:t>
      </w:r>
      <w:r w:rsidRPr="00BE5108">
        <w:rPr>
          <w:rFonts w:eastAsiaTheme="minorEastAsia"/>
        </w:rPr>
        <w:tab/>
        <w:t>Method of test</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274" w:name="_Toc73963046"/>
      <w:bookmarkStart w:id="5275" w:name="_Toc75260223"/>
      <w:bookmarkStart w:id="5276" w:name="_Toc75275765"/>
      <w:bookmarkStart w:id="5277" w:name="_Toc75276276"/>
      <w:bookmarkStart w:id="5278" w:name="_Toc76541775"/>
      <w:bookmarkStart w:id="5279" w:name="_Toc82437544"/>
      <w:bookmarkStart w:id="5280" w:name="_Toc89944910"/>
      <w:bookmarkStart w:id="5281" w:name="_Toc98753928"/>
      <w:bookmarkStart w:id="5282" w:name="_Toc106179820"/>
      <w:bookmarkStart w:id="5283" w:name="_Toc106180331"/>
      <w:bookmarkStart w:id="5284" w:name="_Toc130396156"/>
      <w:bookmarkStart w:id="5285" w:name="_Toc137555430"/>
      <w:bookmarkStart w:id="5286" w:name="_Toc138856957"/>
      <w:bookmarkStart w:id="5287" w:name="_Toc138860816"/>
      <w:bookmarkStart w:id="5288" w:name="_Toc163217809"/>
      <w:bookmarkStart w:id="5289" w:name="_Toc187261581"/>
      <w:r w:rsidRPr="00BE5108">
        <w:rPr>
          <w:rFonts w:eastAsiaTheme="minorEastAsia"/>
        </w:rPr>
        <w:t>8.1.2.1.5</w:t>
      </w:r>
      <w:r w:rsidRPr="00BE5108">
        <w:rPr>
          <w:rFonts w:eastAsiaTheme="minorEastAsia"/>
        </w:rPr>
        <w:tab/>
        <w:t>Test requirement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D31349" w:rsidRDefault="005D7747" w:rsidP="005F0F3A">
            <w:pPr>
              <w:pStyle w:val="TAH"/>
              <w:rPr>
                <w:lang w:val="fr-FR"/>
              </w:rPr>
            </w:pPr>
            <w:r w:rsidRPr="00D31349">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D31349" w:rsidRDefault="005720D8" w:rsidP="005F0F3A">
            <w:pPr>
              <w:pStyle w:val="TAH"/>
              <w:rPr>
                <w:lang w:val="fr-FR"/>
              </w:rPr>
            </w:pPr>
            <w:r w:rsidRPr="00D31349">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D31349" w:rsidRDefault="00A7567E" w:rsidP="005F0F3A">
            <w:pPr>
              <w:pStyle w:val="TAH"/>
              <w:rPr>
                <w:lang w:val="fr-FR"/>
              </w:rPr>
            </w:pPr>
            <w:r w:rsidRPr="00D31349">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290" w:name="_Toc73963047"/>
      <w:bookmarkStart w:id="5291" w:name="_Toc75260224"/>
      <w:bookmarkStart w:id="5292" w:name="_Toc75275766"/>
      <w:bookmarkStart w:id="5293" w:name="_Toc75276277"/>
      <w:bookmarkStart w:id="5294" w:name="_Toc76541776"/>
      <w:bookmarkStart w:id="5295" w:name="_Toc82437545"/>
      <w:bookmarkStart w:id="5296" w:name="_Toc89944911"/>
      <w:bookmarkStart w:id="5297" w:name="_Toc98753929"/>
      <w:bookmarkStart w:id="5298" w:name="_Toc106179821"/>
      <w:bookmarkStart w:id="5299" w:name="_Toc106180332"/>
      <w:bookmarkStart w:id="5300" w:name="_Toc130396157"/>
      <w:bookmarkStart w:id="5301" w:name="_Toc137555431"/>
      <w:bookmarkStart w:id="5302" w:name="_Toc138856958"/>
      <w:bookmarkStart w:id="5303" w:name="_Toc138860817"/>
      <w:bookmarkStart w:id="5304" w:name="_Toc163217810"/>
      <w:bookmarkStart w:id="5305" w:name="_Toc187261582"/>
      <w:r w:rsidRPr="00BE5108">
        <w:rPr>
          <w:rFonts w:eastAsia="MS Mincho"/>
        </w:rPr>
        <w:t>8.1.2.2</w:t>
      </w:r>
      <w:r w:rsidRPr="00BE5108">
        <w:rPr>
          <w:rFonts w:eastAsia="MS Mincho"/>
        </w:rPr>
        <w:tab/>
        <w:t>Performance requirements for PUSCH with transform precoding enabled</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7E57CE7F" w14:textId="77777777" w:rsidR="00345ACA" w:rsidRPr="00BE5108" w:rsidRDefault="00345ACA" w:rsidP="00345ACA">
      <w:pPr>
        <w:pStyle w:val="Heading5"/>
        <w:rPr>
          <w:rFonts w:eastAsiaTheme="minorEastAsia"/>
        </w:rPr>
      </w:pPr>
      <w:bookmarkStart w:id="5306" w:name="_Toc73963048"/>
      <w:bookmarkStart w:id="5307" w:name="_Toc75260225"/>
      <w:bookmarkStart w:id="5308" w:name="_Toc75275767"/>
      <w:bookmarkStart w:id="5309" w:name="_Toc75276278"/>
      <w:bookmarkStart w:id="5310" w:name="_Toc76541777"/>
      <w:bookmarkStart w:id="5311" w:name="_Toc82437546"/>
      <w:bookmarkStart w:id="5312" w:name="_Toc89944912"/>
      <w:bookmarkStart w:id="5313" w:name="_Toc98753930"/>
      <w:bookmarkStart w:id="5314" w:name="_Toc106179822"/>
      <w:bookmarkStart w:id="5315" w:name="_Toc106180333"/>
      <w:bookmarkStart w:id="5316" w:name="_Toc130396158"/>
      <w:bookmarkStart w:id="5317" w:name="_Toc137555432"/>
      <w:bookmarkStart w:id="5318" w:name="_Toc138856959"/>
      <w:bookmarkStart w:id="5319" w:name="_Toc138860818"/>
      <w:bookmarkStart w:id="5320" w:name="_Toc163217811"/>
      <w:bookmarkStart w:id="5321" w:name="_Toc187261583"/>
      <w:r w:rsidRPr="00BE5108">
        <w:rPr>
          <w:rFonts w:eastAsiaTheme="minorEastAsia"/>
        </w:rPr>
        <w:t>8.1.2.2.1</w:t>
      </w:r>
      <w:r w:rsidRPr="00BE5108">
        <w:rPr>
          <w:rFonts w:eastAsiaTheme="minorEastAsia"/>
        </w:rPr>
        <w:tab/>
        <w:t>Definition and applicability</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322" w:name="_Toc73963049"/>
      <w:bookmarkStart w:id="5323" w:name="_Toc75260226"/>
      <w:bookmarkStart w:id="5324" w:name="_Toc75275768"/>
      <w:bookmarkStart w:id="5325" w:name="_Toc75276279"/>
      <w:bookmarkStart w:id="5326" w:name="_Toc76541778"/>
      <w:bookmarkStart w:id="5327" w:name="_Toc82437547"/>
      <w:bookmarkStart w:id="5328" w:name="_Toc89944913"/>
      <w:bookmarkStart w:id="5329" w:name="_Toc98753931"/>
      <w:bookmarkStart w:id="5330" w:name="_Toc106179823"/>
      <w:bookmarkStart w:id="5331" w:name="_Toc106180334"/>
      <w:bookmarkStart w:id="5332" w:name="_Toc130396159"/>
      <w:bookmarkStart w:id="5333" w:name="_Toc137555433"/>
      <w:bookmarkStart w:id="5334" w:name="_Toc138856960"/>
      <w:bookmarkStart w:id="5335" w:name="_Toc138860819"/>
      <w:bookmarkStart w:id="5336" w:name="_Toc163217812"/>
      <w:bookmarkStart w:id="5337" w:name="_Toc187261584"/>
      <w:r w:rsidRPr="00BE5108">
        <w:rPr>
          <w:rFonts w:eastAsiaTheme="minorEastAsia"/>
        </w:rPr>
        <w:t>8.1.2.2.2</w:t>
      </w:r>
      <w:r w:rsidRPr="00BE5108">
        <w:rPr>
          <w:rFonts w:eastAsiaTheme="minorEastAsia"/>
        </w:rPr>
        <w:tab/>
        <w:t>Minimum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338" w:name="_Toc73963050"/>
      <w:bookmarkStart w:id="5339" w:name="_Toc75260227"/>
      <w:bookmarkStart w:id="5340" w:name="_Toc75275769"/>
      <w:bookmarkStart w:id="5341" w:name="_Toc75276280"/>
      <w:bookmarkStart w:id="5342" w:name="_Toc76541779"/>
      <w:bookmarkStart w:id="5343" w:name="_Toc82437548"/>
      <w:bookmarkStart w:id="5344" w:name="_Toc89944914"/>
      <w:bookmarkStart w:id="5345" w:name="_Toc98753932"/>
      <w:bookmarkStart w:id="5346" w:name="_Toc106179824"/>
      <w:bookmarkStart w:id="5347" w:name="_Toc106180335"/>
      <w:bookmarkStart w:id="5348" w:name="_Toc130396160"/>
      <w:bookmarkStart w:id="5349" w:name="_Toc137555434"/>
      <w:bookmarkStart w:id="5350" w:name="_Toc138856961"/>
      <w:bookmarkStart w:id="5351" w:name="_Toc138860820"/>
      <w:bookmarkStart w:id="5352" w:name="_Toc163217813"/>
      <w:bookmarkStart w:id="5353" w:name="_Toc187261585"/>
      <w:r w:rsidRPr="00BE5108">
        <w:rPr>
          <w:rFonts w:eastAsiaTheme="minorEastAsia"/>
        </w:rPr>
        <w:lastRenderedPageBreak/>
        <w:t>8.1.2.2.3</w:t>
      </w:r>
      <w:r w:rsidRPr="00BE5108">
        <w:rPr>
          <w:rFonts w:eastAsiaTheme="minorEastAsia"/>
        </w:rPr>
        <w:tab/>
        <w:t>Test purpose</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354" w:name="_Toc73963051"/>
      <w:bookmarkStart w:id="5355" w:name="_Toc75260228"/>
      <w:bookmarkStart w:id="5356" w:name="_Toc75275770"/>
      <w:bookmarkStart w:id="5357" w:name="_Toc75276281"/>
      <w:bookmarkStart w:id="5358" w:name="_Toc76541780"/>
      <w:bookmarkStart w:id="5359" w:name="_Toc82437549"/>
      <w:bookmarkStart w:id="5360" w:name="_Toc89944915"/>
      <w:bookmarkStart w:id="5361" w:name="_Toc98753933"/>
      <w:bookmarkStart w:id="5362" w:name="_Toc106179825"/>
      <w:bookmarkStart w:id="5363" w:name="_Toc106180336"/>
      <w:bookmarkStart w:id="5364" w:name="_Toc130396161"/>
      <w:bookmarkStart w:id="5365" w:name="_Toc137555435"/>
      <w:bookmarkStart w:id="5366" w:name="_Toc138856962"/>
      <w:bookmarkStart w:id="5367" w:name="_Toc138860821"/>
      <w:bookmarkStart w:id="5368" w:name="_Toc163217814"/>
      <w:bookmarkStart w:id="5369" w:name="_Toc187261586"/>
      <w:r w:rsidRPr="00BE5108">
        <w:rPr>
          <w:rFonts w:eastAsiaTheme="minorEastAsia"/>
        </w:rPr>
        <w:t>8.1.2.2.4</w:t>
      </w:r>
      <w:r w:rsidRPr="00BE5108">
        <w:rPr>
          <w:rFonts w:eastAsiaTheme="minorEastAsia"/>
        </w:rPr>
        <w:tab/>
        <w:t>Method of test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370" w:name="_Toc73963052"/>
      <w:bookmarkStart w:id="5371" w:name="_Toc75260229"/>
      <w:bookmarkStart w:id="5372" w:name="_Toc75275771"/>
      <w:bookmarkStart w:id="5373" w:name="_Toc75276282"/>
      <w:bookmarkStart w:id="5374" w:name="_Toc76541781"/>
      <w:bookmarkStart w:id="5375" w:name="_Toc82437550"/>
      <w:bookmarkStart w:id="5376" w:name="_Toc89944916"/>
      <w:bookmarkStart w:id="5377" w:name="_Toc98753934"/>
      <w:bookmarkStart w:id="5378" w:name="_Toc106179826"/>
      <w:bookmarkStart w:id="5379" w:name="_Toc106180337"/>
      <w:bookmarkStart w:id="5380" w:name="_Toc130396162"/>
      <w:bookmarkStart w:id="5381" w:name="_Toc137555436"/>
      <w:bookmarkStart w:id="5382" w:name="_Toc138856963"/>
      <w:bookmarkStart w:id="5383" w:name="_Toc138860822"/>
      <w:bookmarkStart w:id="5384" w:name="_Toc163217815"/>
      <w:bookmarkStart w:id="5385" w:name="_Toc187261587"/>
      <w:r w:rsidRPr="00BE5108">
        <w:rPr>
          <w:rFonts w:eastAsiaTheme="minorEastAsia"/>
        </w:rPr>
        <w:t>8.1.2.2.5</w:t>
      </w:r>
      <w:r w:rsidRPr="00BE5108">
        <w:rPr>
          <w:rFonts w:eastAsiaTheme="minorEastAsia"/>
        </w:rPr>
        <w:tab/>
        <w:t>Test requirement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386" w:name="_Hlk80805040"/>
            <w:r w:rsidRPr="00BE5108">
              <w:t xml:space="preserve">Number of </w:t>
            </w:r>
            <w:r w:rsidRPr="00BE5108">
              <w:rPr>
                <w:lang w:eastAsia="zh-CN"/>
              </w:rPr>
              <w:t>T</w:t>
            </w:r>
            <w:r w:rsidRPr="00BE5108">
              <w:t>X antennas</w:t>
            </w:r>
            <w:bookmarkEnd w:id="5386"/>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D31349" w:rsidRDefault="00DF617E" w:rsidP="005F0F3A">
            <w:pPr>
              <w:pStyle w:val="TAH"/>
              <w:rPr>
                <w:lang w:val="fr-FR"/>
              </w:rPr>
            </w:pPr>
            <w:r w:rsidRPr="00D31349">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387" w:name="_Toc73963053"/>
      <w:bookmarkStart w:id="5388" w:name="_Toc75260230"/>
      <w:bookmarkStart w:id="5389" w:name="_Toc75275772"/>
      <w:bookmarkStart w:id="5390" w:name="_Toc75276283"/>
      <w:bookmarkStart w:id="5391" w:name="_Toc76541782"/>
      <w:bookmarkStart w:id="5392" w:name="_Toc82437551"/>
      <w:bookmarkStart w:id="5393" w:name="_Toc89944917"/>
      <w:bookmarkStart w:id="5394" w:name="_Toc98753935"/>
      <w:bookmarkStart w:id="5395" w:name="_Toc106179827"/>
      <w:bookmarkStart w:id="5396" w:name="_Toc106180338"/>
      <w:bookmarkStart w:id="5397" w:name="_Toc130396163"/>
      <w:bookmarkStart w:id="5398" w:name="_Toc137555437"/>
      <w:bookmarkStart w:id="5399" w:name="_Toc138856964"/>
      <w:bookmarkStart w:id="5400" w:name="_Toc138860823"/>
      <w:bookmarkStart w:id="5401" w:name="_Toc163217816"/>
      <w:bookmarkStart w:id="5402" w:name="_Toc187261588"/>
      <w:r w:rsidRPr="00BE5108">
        <w:rPr>
          <w:rFonts w:eastAsia="MS Mincho"/>
        </w:rPr>
        <w:lastRenderedPageBreak/>
        <w:t>8.1.2.3</w:t>
      </w:r>
      <w:r w:rsidRPr="00BE5108">
        <w:rPr>
          <w:rFonts w:eastAsia="MS Mincho"/>
        </w:rPr>
        <w:tab/>
        <w:t>Performance requirements for UCI multiplexed on PUSCH</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258CD01" w14:textId="77777777" w:rsidR="00345ACA" w:rsidRPr="00BE5108" w:rsidRDefault="00345ACA" w:rsidP="00345ACA">
      <w:pPr>
        <w:pStyle w:val="Heading5"/>
        <w:rPr>
          <w:rFonts w:eastAsiaTheme="minorEastAsia"/>
        </w:rPr>
      </w:pPr>
      <w:bookmarkStart w:id="5403" w:name="_Toc73963054"/>
      <w:bookmarkStart w:id="5404" w:name="_Toc75260231"/>
      <w:bookmarkStart w:id="5405" w:name="_Toc75275773"/>
      <w:bookmarkStart w:id="5406" w:name="_Toc75276284"/>
      <w:bookmarkStart w:id="5407" w:name="_Toc76541783"/>
      <w:bookmarkStart w:id="5408" w:name="_Toc82437552"/>
      <w:bookmarkStart w:id="5409" w:name="_Toc89944918"/>
      <w:bookmarkStart w:id="5410" w:name="_Toc98753936"/>
      <w:bookmarkStart w:id="5411" w:name="_Toc106179828"/>
      <w:bookmarkStart w:id="5412" w:name="_Toc106180339"/>
      <w:bookmarkStart w:id="5413" w:name="_Toc130396164"/>
      <w:bookmarkStart w:id="5414" w:name="_Toc137555438"/>
      <w:bookmarkStart w:id="5415" w:name="_Toc138856965"/>
      <w:bookmarkStart w:id="5416" w:name="_Toc138860824"/>
      <w:bookmarkStart w:id="5417" w:name="_Toc163217817"/>
      <w:bookmarkStart w:id="5418" w:name="_Toc187261589"/>
      <w:r w:rsidRPr="00BE5108">
        <w:rPr>
          <w:rFonts w:eastAsiaTheme="minorEastAsia"/>
        </w:rPr>
        <w:t>8.1.2.3.1</w:t>
      </w:r>
      <w:r w:rsidRPr="00BE5108">
        <w:rPr>
          <w:rFonts w:eastAsiaTheme="minorEastAsia"/>
        </w:rPr>
        <w:tab/>
        <w:t>Definition and applicability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419" w:name="_Toc73963055"/>
      <w:bookmarkStart w:id="5420" w:name="_Toc75260232"/>
      <w:bookmarkStart w:id="5421" w:name="_Toc75275774"/>
      <w:bookmarkStart w:id="5422" w:name="_Toc75276285"/>
      <w:bookmarkStart w:id="5423" w:name="_Toc76541784"/>
      <w:bookmarkStart w:id="5424" w:name="_Toc82437553"/>
      <w:bookmarkStart w:id="5425" w:name="_Toc89944919"/>
      <w:bookmarkStart w:id="5426" w:name="_Toc98753937"/>
      <w:bookmarkStart w:id="5427" w:name="_Toc106179829"/>
      <w:bookmarkStart w:id="5428" w:name="_Toc106180340"/>
      <w:bookmarkStart w:id="5429" w:name="_Toc130396165"/>
      <w:bookmarkStart w:id="5430" w:name="_Toc137555439"/>
      <w:bookmarkStart w:id="5431" w:name="_Toc138856966"/>
      <w:bookmarkStart w:id="5432" w:name="_Toc138860825"/>
      <w:bookmarkStart w:id="5433" w:name="_Toc163217818"/>
      <w:bookmarkStart w:id="5434" w:name="_Toc187261590"/>
      <w:r w:rsidRPr="00BE5108">
        <w:rPr>
          <w:rFonts w:eastAsiaTheme="minorEastAsia"/>
        </w:rPr>
        <w:t>8.1.2.3.2</w:t>
      </w:r>
      <w:r w:rsidRPr="00BE5108">
        <w:rPr>
          <w:rFonts w:eastAsiaTheme="minorEastAsia"/>
        </w:rPr>
        <w:tab/>
        <w:t>Minimum requirement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435" w:name="_Toc73963056"/>
      <w:bookmarkStart w:id="5436" w:name="_Toc75260233"/>
      <w:bookmarkStart w:id="5437" w:name="_Toc75275775"/>
      <w:bookmarkStart w:id="5438" w:name="_Toc75276286"/>
      <w:bookmarkStart w:id="5439" w:name="_Toc76541785"/>
      <w:bookmarkStart w:id="5440" w:name="_Toc82437554"/>
      <w:bookmarkStart w:id="5441" w:name="_Toc89944920"/>
      <w:bookmarkStart w:id="5442" w:name="_Toc98753938"/>
      <w:bookmarkStart w:id="5443" w:name="_Toc106179830"/>
      <w:bookmarkStart w:id="5444" w:name="_Toc106180341"/>
      <w:bookmarkStart w:id="5445" w:name="_Toc130396166"/>
      <w:bookmarkStart w:id="5446" w:name="_Toc137555440"/>
      <w:bookmarkStart w:id="5447" w:name="_Toc138856967"/>
      <w:bookmarkStart w:id="5448" w:name="_Toc138860826"/>
      <w:bookmarkStart w:id="5449" w:name="_Toc163217819"/>
      <w:bookmarkStart w:id="5450" w:name="_Toc187261591"/>
      <w:r w:rsidRPr="00BE5108">
        <w:rPr>
          <w:rFonts w:eastAsiaTheme="minorEastAsia"/>
        </w:rPr>
        <w:t>8.1.2.3.3</w:t>
      </w:r>
      <w:r w:rsidRPr="00BE5108">
        <w:rPr>
          <w:rFonts w:eastAsiaTheme="minorEastAsia"/>
        </w:rPr>
        <w:tab/>
        <w:t>Test purpose</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451" w:name="_Toc73963057"/>
      <w:bookmarkStart w:id="5452" w:name="_Toc75260234"/>
      <w:bookmarkStart w:id="5453" w:name="_Toc75275776"/>
      <w:bookmarkStart w:id="5454" w:name="_Toc75276287"/>
      <w:bookmarkStart w:id="5455" w:name="_Toc76541786"/>
      <w:bookmarkStart w:id="5456" w:name="_Toc82437555"/>
      <w:bookmarkStart w:id="5457" w:name="_Toc89944921"/>
      <w:bookmarkStart w:id="5458" w:name="_Toc98753939"/>
      <w:bookmarkStart w:id="5459" w:name="_Toc106179831"/>
      <w:bookmarkStart w:id="5460" w:name="_Toc106180342"/>
      <w:bookmarkStart w:id="5461" w:name="_Toc130396167"/>
      <w:bookmarkStart w:id="5462" w:name="_Toc137555441"/>
      <w:bookmarkStart w:id="5463" w:name="_Toc138856968"/>
      <w:bookmarkStart w:id="5464" w:name="_Toc138860827"/>
      <w:bookmarkStart w:id="5465" w:name="_Toc163217820"/>
      <w:bookmarkStart w:id="5466" w:name="_Toc187261592"/>
      <w:r w:rsidRPr="00BE5108">
        <w:rPr>
          <w:rFonts w:eastAsiaTheme="minorEastAsia"/>
        </w:rPr>
        <w:t>8.1.2.3.4</w:t>
      </w:r>
      <w:r w:rsidRPr="00BE5108">
        <w:rPr>
          <w:rFonts w:eastAsiaTheme="minorEastAsia"/>
        </w:rPr>
        <w:tab/>
        <w:t>Method of test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467" w:name="_Toc73963058"/>
      <w:bookmarkStart w:id="5468" w:name="_Toc75260235"/>
      <w:bookmarkStart w:id="5469" w:name="_Toc75275777"/>
      <w:bookmarkStart w:id="5470" w:name="_Toc75276288"/>
      <w:bookmarkStart w:id="5471" w:name="_Toc76541787"/>
      <w:bookmarkStart w:id="5472" w:name="_Toc82437556"/>
      <w:bookmarkStart w:id="5473" w:name="_Toc89944922"/>
      <w:bookmarkStart w:id="5474" w:name="_Toc98753940"/>
      <w:bookmarkStart w:id="5475" w:name="_Toc106179832"/>
      <w:bookmarkStart w:id="5476" w:name="_Toc106180343"/>
      <w:bookmarkStart w:id="5477" w:name="_Toc130396168"/>
      <w:bookmarkStart w:id="5478" w:name="_Toc137555442"/>
      <w:bookmarkStart w:id="5479" w:name="_Toc138856969"/>
      <w:bookmarkStart w:id="5480" w:name="_Toc138860828"/>
      <w:bookmarkStart w:id="5481" w:name="_Toc163217821"/>
      <w:bookmarkStart w:id="5482" w:name="_Toc187261593"/>
      <w:r w:rsidRPr="00BE5108">
        <w:rPr>
          <w:rFonts w:eastAsiaTheme="minorEastAsia"/>
        </w:rPr>
        <w:t>8.1.2.3.5</w:t>
      </w:r>
      <w:r w:rsidRPr="00BE5108">
        <w:rPr>
          <w:rFonts w:eastAsiaTheme="minorEastAsia"/>
        </w:rPr>
        <w:tab/>
        <w:t>Test requirement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4DEABE39" w14:textId="77777777" w:rsidR="005F0F3A" w:rsidRPr="00D31349" w:rsidRDefault="005F0F3A" w:rsidP="005F0F3A">
            <w:pPr>
              <w:pStyle w:val="TAH"/>
              <w:rPr>
                <w:lang w:val="fr-FR" w:eastAsia="zh-CN"/>
              </w:rPr>
            </w:pPr>
            <w:r w:rsidRPr="00D31349">
              <w:rPr>
                <w:lang w:val="fr-FR" w:eastAsia="zh-CN"/>
              </w:rPr>
              <w:t>UCI bits</w:t>
            </w:r>
          </w:p>
          <w:p w14:paraId="419081A0"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D31349" w:rsidRDefault="005F0F3A" w:rsidP="005F0F3A">
            <w:pPr>
              <w:pStyle w:val="TAH"/>
              <w:rPr>
                <w:lang w:val="fr-FR"/>
              </w:rPr>
            </w:pPr>
            <w:r w:rsidRPr="00D31349">
              <w:rPr>
                <w:rFonts w:eastAsia="Malgun Gothic"/>
                <w:lang w:val="fr-FR"/>
              </w:rPr>
              <w:t xml:space="preserve">Propagation conditions and correlation matrix (Annex </w:t>
            </w:r>
            <w:r w:rsidRPr="00D31349">
              <w:rPr>
                <w:lang w:val="fr-FR"/>
              </w:rPr>
              <w:t>F</w:t>
            </w:r>
            <w:r w:rsidRPr="00D31349">
              <w:rPr>
                <w:rFonts w:eastAsia="Malgun Gothic"/>
                <w:lang w:val="fr-FR"/>
              </w:rPr>
              <w:t>)</w:t>
            </w:r>
          </w:p>
        </w:tc>
        <w:tc>
          <w:tcPr>
            <w:tcW w:w="1376" w:type="dxa"/>
          </w:tcPr>
          <w:p w14:paraId="733413B4" w14:textId="77777777" w:rsidR="005F0F3A" w:rsidRPr="00D31349" w:rsidRDefault="005F0F3A" w:rsidP="005F0F3A">
            <w:pPr>
              <w:pStyle w:val="TAH"/>
              <w:rPr>
                <w:lang w:val="fr-FR" w:eastAsia="zh-CN"/>
              </w:rPr>
            </w:pPr>
            <w:r w:rsidRPr="00D31349">
              <w:rPr>
                <w:lang w:val="fr-FR" w:eastAsia="zh-CN"/>
              </w:rPr>
              <w:t>UCI bits</w:t>
            </w:r>
          </w:p>
          <w:p w14:paraId="2FE4D295"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57B909E9" w14:textId="77777777" w:rsidR="005F0F3A" w:rsidRPr="00D31349" w:rsidRDefault="005F0F3A" w:rsidP="005F0F3A">
            <w:pPr>
              <w:pStyle w:val="TAH"/>
              <w:rPr>
                <w:lang w:val="fr-FR" w:eastAsia="zh-CN"/>
              </w:rPr>
            </w:pPr>
            <w:r w:rsidRPr="00D31349">
              <w:rPr>
                <w:lang w:val="fr-FR" w:eastAsia="zh-CN"/>
              </w:rPr>
              <w:t>UCI bits</w:t>
            </w:r>
          </w:p>
          <w:p w14:paraId="70BE1578"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7DA35CB8" w14:textId="77777777" w:rsidR="005F0F3A" w:rsidRPr="00D31349" w:rsidRDefault="005F0F3A" w:rsidP="005F0F3A">
            <w:pPr>
              <w:pStyle w:val="TAH"/>
              <w:rPr>
                <w:lang w:val="fr-FR" w:eastAsia="zh-CN"/>
              </w:rPr>
            </w:pPr>
            <w:r w:rsidRPr="00D31349">
              <w:rPr>
                <w:lang w:val="fr-FR" w:eastAsia="zh-CN"/>
              </w:rPr>
              <w:t>UCI bits</w:t>
            </w:r>
          </w:p>
          <w:p w14:paraId="7F290257"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483" w:name="_Toc73963059"/>
      <w:bookmarkStart w:id="5484" w:name="_Toc75260236"/>
      <w:bookmarkStart w:id="5485" w:name="_Toc75275778"/>
      <w:bookmarkStart w:id="5486" w:name="_Toc75276289"/>
      <w:bookmarkStart w:id="5487" w:name="_Toc76541788"/>
      <w:bookmarkStart w:id="5488" w:name="_Toc82437557"/>
      <w:bookmarkStart w:id="5489" w:name="_Toc89944923"/>
      <w:bookmarkStart w:id="5490" w:name="_Toc98753941"/>
      <w:bookmarkStart w:id="5491" w:name="_Toc106179833"/>
      <w:bookmarkStart w:id="5492" w:name="_Toc106180344"/>
      <w:bookmarkStart w:id="5493" w:name="_Toc130396169"/>
      <w:bookmarkStart w:id="5494" w:name="_Toc137555443"/>
      <w:bookmarkStart w:id="5495" w:name="_Toc138856970"/>
      <w:bookmarkStart w:id="5496" w:name="_Toc138860829"/>
      <w:bookmarkStart w:id="5497" w:name="_Toc163217822"/>
      <w:bookmarkStart w:id="5498" w:name="_Toc187261594"/>
      <w:r w:rsidRPr="00BE5108">
        <w:rPr>
          <w:rFonts w:eastAsiaTheme="minorEastAsia"/>
        </w:rPr>
        <w:t>8.1.3</w:t>
      </w:r>
      <w:r w:rsidRPr="00BE5108">
        <w:rPr>
          <w:rFonts w:eastAsiaTheme="minorEastAsia"/>
        </w:rPr>
        <w:tab/>
        <w:t>Performance requirements for PUCCH</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DCA650A" w14:textId="77777777" w:rsidR="00345ACA" w:rsidRPr="00BE5108" w:rsidRDefault="00345ACA" w:rsidP="00345ACA">
      <w:pPr>
        <w:pStyle w:val="Heading4"/>
        <w:rPr>
          <w:rFonts w:eastAsia="MS Mincho"/>
        </w:rPr>
      </w:pPr>
      <w:bookmarkStart w:id="5499" w:name="_Toc73963060"/>
      <w:bookmarkStart w:id="5500" w:name="_Toc75260237"/>
      <w:bookmarkStart w:id="5501" w:name="_Toc75275779"/>
      <w:bookmarkStart w:id="5502" w:name="_Toc75276290"/>
      <w:bookmarkStart w:id="5503" w:name="_Toc76541789"/>
      <w:bookmarkStart w:id="5504" w:name="_Toc82437558"/>
      <w:bookmarkStart w:id="5505" w:name="_Toc89944924"/>
      <w:bookmarkStart w:id="5506" w:name="_Toc98753942"/>
      <w:bookmarkStart w:id="5507" w:name="_Toc106179834"/>
      <w:bookmarkStart w:id="5508" w:name="_Toc106180345"/>
      <w:bookmarkStart w:id="5509" w:name="_Toc130396170"/>
      <w:bookmarkStart w:id="5510" w:name="_Toc137555444"/>
      <w:bookmarkStart w:id="5511" w:name="_Toc138856971"/>
      <w:bookmarkStart w:id="5512" w:name="_Toc138860830"/>
      <w:bookmarkStart w:id="5513" w:name="_Toc163217823"/>
      <w:bookmarkStart w:id="5514" w:name="_Toc187261595"/>
      <w:r w:rsidRPr="00BE5108">
        <w:rPr>
          <w:rFonts w:eastAsia="MS Mincho"/>
        </w:rPr>
        <w:t>8.1.3.1</w:t>
      </w:r>
      <w:r w:rsidRPr="00BE5108">
        <w:rPr>
          <w:rFonts w:eastAsia="MS Mincho"/>
        </w:rPr>
        <w:tab/>
        <w:t>Performance requirements for PUCCH format 0</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8931890" w14:textId="77777777" w:rsidR="00345ACA" w:rsidRPr="00BE5108" w:rsidRDefault="00345ACA" w:rsidP="00345ACA">
      <w:pPr>
        <w:pStyle w:val="Heading5"/>
        <w:rPr>
          <w:rFonts w:eastAsiaTheme="minorEastAsia"/>
        </w:rPr>
      </w:pPr>
      <w:bookmarkStart w:id="5515" w:name="_Toc73963061"/>
      <w:bookmarkStart w:id="5516" w:name="_Toc75260238"/>
      <w:bookmarkStart w:id="5517" w:name="_Toc75275780"/>
      <w:bookmarkStart w:id="5518" w:name="_Toc75276291"/>
      <w:bookmarkStart w:id="5519" w:name="_Toc76541790"/>
      <w:bookmarkStart w:id="5520" w:name="_Toc82437559"/>
      <w:bookmarkStart w:id="5521" w:name="_Toc89944925"/>
      <w:bookmarkStart w:id="5522" w:name="_Toc98753943"/>
      <w:bookmarkStart w:id="5523" w:name="_Toc106179835"/>
      <w:bookmarkStart w:id="5524" w:name="_Toc106180346"/>
      <w:bookmarkStart w:id="5525" w:name="_Toc130396171"/>
      <w:bookmarkStart w:id="5526" w:name="_Toc137555445"/>
      <w:bookmarkStart w:id="5527" w:name="_Toc138856972"/>
      <w:bookmarkStart w:id="5528" w:name="_Toc138860831"/>
      <w:bookmarkStart w:id="5529" w:name="_Toc163217824"/>
      <w:bookmarkStart w:id="5530" w:name="_Toc187261596"/>
      <w:r w:rsidRPr="00BE5108">
        <w:rPr>
          <w:rFonts w:eastAsiaTheme="minorEastAsia"/>
        </w:rPr>
        <w:t>8.1.3.1.1</w:t>
      </w:r>
      <w:r w:rsidRPr="00BE5108">
        <w:rPr>
          <w:rFonts w:eastAsiaTheme="minorEastAsia"/>
        </w:rPr>
        <w:tab/>
        <w:t>Definition and applicability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531" w:name="_Toc73963062"/>
      <w:bookmarkStart w:id="5532" w:name="_Toc75260239"/>
      <w:bookmarkStart w:id="5533" w:name="_Toc75275781"/>
      <w:bookmarkStart w:id="5534" w:name="_Toc75276292"/>
      <w:bookmarkStart w:id="5535" w:name="_Toc76541791"/>
      <w:bookmarkStart w:id="5536" w:name="_Toc82437560"/>
      <w:bookmarkStart w:id="5537" w:name="_Toc89944926"/>
      <w:bookmarkStart w:id="5538" w:name="_Toc98753944"/>
      <w:bookmarkStart w:id="5539" w:name="_Toc106179836"/>
      <w:bookmarkStart w:id="5540" w:name="_Toc106180347"/>
      <w:bookmarkStart w:id="5541" w:name="_Toc130396172"/>
      <w:bookmarkStart w:id="5542" w:name="_Toc137555446"/>
      <w:bookmarkStart w:id="5543" w:name="_Toc138856973"/>
      <w:bookmarkStart w:id="5544" w:name="_Toc138860832"/>
      <w:bookmarkStart w:id="5545" w:name="_Toc163217825"/>
      <w:bookmarkStart w:id="5546" w:name="_Toc187261597"/>
      <w:r w:rsidRPr="00BE5108">
        <w:rPr>
          <w:rFonts w:eastAsiaTheme="minorEastAsia"/>
        </w:rPr>
        <w:t>8.1.3.1.2</w:t>
      </w:r>
      <w:r w:rsidRPr="00BE5108">
        <w:rPr>
          <w:rFonts w:eastAsiaTheme="minorEastAsia"/>
        </w:rPr>
        <w:tab/>
        <w:t>Minimum requirement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547" w:name="_Toc73963063"/>
      <w:bookmarkStart w:id="5548" w:name="_Toc75260240"/>
      <w:bookmarkStart w:id="5549" w:name="_Toc75275782"/>
      <w:bookmarkStart w:id="5550" w:name="_Toc75276293"/>
      <w:bookmarkStart w:id="5551" w:name="_Toc76541792"/>
      <w:bookmarkStart w:id="5552" w:name="_Toc82437561"/>
      <w:bookmarkStart w:id="5553" w:name="_Toc89944927"/>
      <w:bookmarkStart w:id="5554" w:name="_Toc98753945"/>
      <w:bookmarkStart w:id="5555" w:name="_Toc106179837"/>
      <w:bookmarkStart w:id="5556" w:name="_Toc106180348"/>
      <w:bookmarkStart w:id="5557" w:name="_Toc130396173"/>
      <w:bookmarkStart w:id="5558" w:name="_Toc137555447"/>
      <w:bookmarkStart w:id="5559" w:name="_Toc138856974"/>
      <w:bookmarkStart w:id="5560" w:name="_Toc138860833"/>
      <w:bookmarkStart w:id="5561" w:name="_Toc163217826"/>
      <w:bookmarkStart w:id="5562" w:name="_Toc187261598"/>
      <w:r w:rsidRPr="00BE5108">
        <w:rPr>
          <w:rFonts w:eastAsiaTheme="minorEastAsia"/>
        </w:rPr>
        <w:t>8.1.3.1.3</w:t>
      </w:r>
      <w:r w:rsidRPr="00BE5108">
        <w:rPr>
          <w:rFonts w:eastAsiaTheme="minorEastAsia"/>
        </w:rPr>
        <w:tab/>
        <w:t>Test purpose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563" w:name="_Toc73963064"/>
      <w:bookmarkStart w:id="5564" w:name="_Toc75260241"/>
      <w:bookmarkStart w:id="5565" w:name="_Toc75275783"/>
      <w:bookmarkStart w:id="5566" w:name="_Toc75276294"/>
      <w:bookmarkStart w:id="5567" w:name="_Toc76541793"/>
      <w:bookmarkStart w:id="5568" w:name="_Toc82437562"/>
      <w:bookmarkStart w:id="5569" w:name="_Toc89944928"/>
      <w:bookmarkStart w:id="5570" w:name="_Toc98753946"/>
      <w:bookmarkStart w:id="5571" w:name="_Toc106179838"/>
      <w:bookmarkStart w:id="5572" w:name="_Toc106180349"/>
      <w:bookmarkStart w:id="5573" w:name="_Toc130396174"/>
      <w:bookmarkStart w:id="5574" w:name="_Toc137555448"/>
      <w:bookmarkStart w:id="5575" w:name="_Toc138856975"/>
      <w:bookmarkStart w:id="5576" w:name="_Toc138860834"/>
      <w:bookmarkStart w:id="5577" w:name="_Toc163217827"/>
      <w:bookmarkStart w:id="5578" w:name="_Toc187261599"/>
      <w:r w:rsidRPr="00BE5108">
        <w:rPr>
          <w:rFonts w:eastAsiaTheme="minorEastAsia"/>
        </w:rPr>
        <w:t>8.1.3.1.4</w:t>
      </w:r>
      <w:r w:rsidRPr="00BE5108">
        <w:rPr>
          <w:rFonts w:eastAsiaTheme="minorEastAsia"/>
        </w:rPr>
        <w:tab/>
        <w:t>Method of test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pt" o:ole="" fillcolor="window">
            <v:imagedata r:id="rId44" o:title=""/>
          </v:shape>
          <o:OLEObject Type="Embed" ProgID="Word.Picture.8" ShapeID="_x0000_i1042" DrawAspect="Content" ObjectID="_1812187181"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579" w:name="_Toc73963065"/>
      <w:bookmarkStart w:id="5580" w:name="_Toc75260242"/>
      <w:bookmarkStart w:id="5581" w:name="_Toc75275784"/>
      <w:bookmarkStart w:id="5582" w:name="_Toc75276295"/>
      <w:bookmarkStart w:id="5583" w:name="_Toc76541794"/>
      <w:bookmarkStart w:id="5584" w:name="_Toc82437563"/>
      <w:bookmarkStart w:id="5585" w:name="_Toc89944929"/>
      <w:bookmarkStart w:id="5586" w:name="_Toc98753947"/>
      <w:bookmarkStart w:id="5587" w:name="_Toc106179839"/>
      <w:bookmarkStart w:id="5588" w:name="_Toc106180350"/>
      <w:bookmarkStart w:id="5589" w:name="_Toc130396175"/>
      <w:bookmarkStart w:id="5590" w:name="_Toc137555449"/>
      <w:bookmarkStart w:id="5591" w:name="_Toc138856976"/>
      <w:bookmarkStart w:id="5592" w:name="_Toc138860835"/>
      <w:bookmarkStart w:id="5593" w:name="_Toc163217828"/>
      <w:bookmarkStart w:id="5594" w:name="_Toc187261600"/>
      <w:r w:rsidRPr="00BE5108">
        <w:rPr>
          <w:rFonts w:eastAsiaTheme="minorEastAsia"/>
        </w:rPr>
        <w:t>8.1.3.1.5</w:t>
      </w:r>
      <w:r w:rsidRPr="00BE5108">
        <w:rPr>
          <w:rFonts w:eastAsiaTheme="minorEastAsia"/>
        </w:rPr>
        <w:tab/>
        <w:t>Test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595" w:name="_Toc73963066"/>
      <w:bookmarkStart w:id="5596" w:name="_Toc75260243"/>
      <w:bookmarkStart w:id="5597" w:name="_Toc75275785"/>
      <w:bookmarkStart w:id="5598" w:name="_Toc75276296"/>
      <w:bookmarkStart w:id="5599" w:name="_Toc76541795"/>
      <w:bookmarkStart w:id="5600" w:name="_Toc82437564"/>
      <w:bookmarkStart w:id="5601" w:name="_Toc89944930"/>
      <w:bookmarkStart w:id="5602" w:name="_Toc98753948"/>
      <w:bookmarkStart w:id="5603" w:name="_Toc106179840"/>
      <w:bookmarkStart w:id="5604" w:name="_Toc106180351"/>
      <w:bookmarkStart w:id="5605" w:name="_Toc130396176"/>
      <w:bookmarkStart w:id="5606" w:name="_Toc137555450"/>
      <w:bookmarkStart w:id="5607" w:name="_Toc138856977"/>
      <w:bookmarkStart w:id="5608" w:name="_Toc138860836"/>
      <w:bookmarkStart w:id="5609" w:name="_Toc163217829"/>
      <w:bookmarkStart w:id="5610" w:name="_Toc187261601"/>
      <w:r w:rsidRPr="00BE5108">
        <w:rPr>
          <w:rFonts w:eastAsia="MS Mincho"/>
        </w:rPr>
        <w:t>8.1.3.2</w:t>
      </w:r>
      <w:r w:rsidRPr="00BE5108">
        <w:rPr>
          <w:rFonts w:eastAsia="MS Mincho"/>
        </w:rPr>
        <w:tab/>
        <w:t>Performance requirements for PUCCH format 1</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5CD7D55" w14:textId="77777777" w:rsidR="00345ACA" w:rsidRPr="00BE5108" w:rsidRDefault="00345ACA" w:rsidP="00345ACA">
      <w:pPr>
        <w:pStyle w:val="Heading5"/>
        <w:rPr>
          <w:rFonts w:eastAsiaTheme="minorEastAsia"/>
        </w:rPr>
      </w:pPr>
      <w:bookmarkStart w:id="5611" w:name="_Toc73963067"/>
      <w:bookmarkStart w:id="5612" w:name="_Toc75260244"/>
      <w:bookmarkStart w:id="5613" w:name="_Toc75275786"/>
      <w:bookmarkStart w:id="5614" w:name="_Toc75276297"/>
      <w:bookmarkStart w:id="5615" w:name="_Toc76541796"/>
      <w:bookmarkStart w:id="5616" w:name="_Toc82437565"/>
      <w:bookmarkStart w:id="5617" w:name="_Toc89944931"/>
      <w:bookmarkStart w:id="5618" w:name="_Toc98753949"/>
      <w:bookmarkStart w:id="5619" w:name="_Toc106179841"/>
      <w:bookmarkStart w:id="5620" w:name="_Toc106180352"/>
      <w:bookmarkStart w:id="5621" w:name="_Toc130396177"/>
      <w:bookmarkStart w:id="5622" w:name="_Toc137555451"/>
      <w:bookmarkStart w:id="5623" w:name="_Toc138856978"/>
      <w:bookmarkStart w:id="5624" w:name="_Toc138860837"/>
      <w:bookmarkStart w:id="5625" w:name="_Toc163217830"/>
      <w:bookmarkStart w:id="5626" w:name="_Toc187261602"/>
      <w:r w:rsidRPr="00BE5108">
        <w:rPr>
          <w:rFonts w:eastAsiaTheme="minorEastAsia"/>
        </w:rPr>
        <w:t>8.1.3.2.1</w:t>
      </w:r>
      <w:r w:rsidRPr="00BE5108">
        <w:rPr>
          <w:rFonts w:eastAsiaTheme="minorEastAsia"/>
        </w:rPr>
        <w:tab/>
        <w:t>NACK to ACK detection</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627" w:name="_Toc73963068"/>
      <w:bookmarkStart w:id="5628" w:name="_Toc75260245"/>
      <w:bookmarkStart w:id="5629" w:name="_Toc75275787"/>
      <w:bookmarkStart w:id="5630" w:name="_Toc75276298"/>
      <w:bookmarkStart w:id="5631" w:name="_Toc76541797"/>
      <w:bookmarkStart w:id="5632" w:name="_Toc82437566"/>
      <w:bookmarkStart w:id="5633" w:name="_Toc89944932"/>
      <w:bookmarkStart w:id="5634" w:name="_Toc98753950"/>
      <w:bookmarkStart w:id="5635" w:name="_Toc106179842"/>
      <w:bookmarkStart w:id="5636" w:name="_Toc106180353"/>
      <w:bookmarkStart w:id="5637" w:name="_Toc130396178"/>
      <w:bookmarkStart w:id="5638" w:name="_Toc137555452"/>
      <w:bookmarkStart w:id="5639" w:name="_Toc138856979"/>
      <w:bookmarkStart w:id="5640" w:name="_Toc138860838"/>
      <w:bookmarkStart w:id="5641" w:name="_Toc163217831"/>
      <w:bookmarkStart w:id="5642" w:name="_Toc187261603"/>
      <w:r w:rsidRPr="00BE5108">
        <w:rPr>
          <w:rFonts w:eastAsiaTheme="minorEastAsia"/>
        </w:rPr>
        <w:t>8.1.3.2.2</w:t>
      </w:r>
      <w:r w:rsidRPr="00BE5108">
        <w:rPr>
          <w:rFonts w:eastAsiaTheme="minorEastAsia"/>
        </w:rPr>
        <w:tab/>
        <w:t>ACK missed detection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643" w:name="_Toc73963069"/>
      <w:bookmarkStart w:id="5644" w:name="_Toc75260246"/>
      <w:bookmarkStart w:id="5645" w:name="_Toc75275788"/>
      <w:bookmarkStart w:id="5646" w:name="_Toc75276299"/>
      <w:bookmarkStart w:id="5647" w:name="_Toc76541798"/>
      <w:bookmarkStart w:id="5648" w:name="_Toc82437567"/>
      <w:bookmarkStart w:id="5649" w:name="_Toc89944933"/>
      <w:bookmarkStart w:id="5650" w:name="_Toc98753951"/>
      <w:bookmarkStart w:id="5651" w:name="_Toc106179843"/>
      <w:bookmarkStart w:id="5652" w:name="_Toc106180354"/>
      <w:bookmarkStart w:id="5653" w:name="_Toc130396179"/>
      <w:bookmarkStart w:id="5654" w:name="_Toc137555453"/>
      <w:bookmarkStart w:id="5655" w:name="_Toc138856980"/>
      <w:bookmarkStart w:id="5656" w:name="_Toc138860839"/>
      <w:bookmarkStart w:id="5657" w:name="_Toc163217832"/>
      <w:bookmarkStart w:id="5658" w:name="_Toc187261604"/>
      <w:r w:rsidRPr="00BE5108">
        <w:rPr>
          <w:rFonts w:eastAsia="MS Mincho"/>
        </w:rPr>
        <w:lastRenderedPageBreak/>
        <w:t>8.1.3.3</w:t>
      </w:r>
      <w:r w:rsidRPr="00BE5108">
        <w:rPr>
          <w:rFonts w:eastAsia="MS Mincho"/>
        </w:rPr>
        <w:tab/>
        <w:t>Performance requirements for PUCCH format 2</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8982953" w14:textId="77777777" w:rsidR="00345ACA" w:rsidRPr="00BE5108" w:rsidRDefault="00345ACA" w:rsidP="00345ACA">
      <w:pPr>
        <w:pStyle w:val="Heading5"/>
        <w:rPr>
          <w:rFonts w:eastAsiaTheme="minorEastAsia"/>
        </w:rPr>
      </w:pPr>
      <w:bookmarkStart w:id="5659" w:name="_Toc73963070"/>
      <w:bookmarkStart w:id="5660" w:name="_Toc75260247"/>
      <w:bookmarkStart w:id="5661" w:name="_Toc75275789"/>
      <w:bookmarkStart w:id="5662" w:name="_Toc75276300"/>
      <w:bookmarkStart w:id="5663" w:name="_Toc76541799"/>
      <w:bookmarkStart w:id="5664" w:name="_Toc82437568"/>
      <w:bookmarkStart w:id="5665" w:name="_Toc89944934"/>
      <w:bookmarkStart w:id="5666" w:name="_Toc98753952"/>
      <w:bookmarkStart w:id="5667" w:name="_Toc106179844"/>
      <w:bookmarkStart w:id="5668" w:name="_Toc106180355"/>
      <w:bookmarkStart w:id="5669" w:name="_Toc130396180"/>
      <w:bookmarkStart w:id="5670" w:name="_Toc137555454"/>
      <w:bookmarkStart w:id="5671" w:name="_Toc138856981"/>
      <w:bookmarkStart w:id="5672" w:name="_Toc138860840"/>
      <w:bookmarkStart w:id="5673" w:name="_Toc163217833"/>
      <w:bookmarkStart w:id="5674" w:name="_Toc187261605"/>
      <w:r w:rsidRPr="00BE5108">
        <w:rPr>
          <w:rFonts w:eastAsiaTheme="minorEastAsia"/>
        </w:rPr>
        <w:t>8.1.3.3.1</w:t>
      </w:r>
      <w:r w:rsidRPr="00BE5108">
        <w:rPr>
          <w:rFonts w:eastAsiaTheme="minorEastAsia"/>
        </w:rPr>
        <w:tab/>
        <w:t>ACK missed detection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pt" o:ole="" fillcolor="window">
            <v:imagedata r:id="rId44" o:title=""/>
          </v:shape>
          <o:OLEObject Type="Embed" ProgID="Word.Picture.8" ShapeID="_x0000_i1043" DrawAspect="Content" ObjectID="_1812187182"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675" w:name="_Toc73963071"/>
      <w:bookmarkStart w:id="5676" w:name="_Toc75260248"/>
      <w:bookmarkStart w:id="5677" w:name="_Toc75275790"/>
      <w:bookmarkStart w:id="5678" w:name="_Toc75276301"/>
      <w:bookmarkStart w:id="5679" w:name="_Toc76541800"/>
      <w:bookmarkStart w:id="5680" w:name="_Toc82437569"/>
      <w:bookmarkStart w:id="5681" w:name="_Toc89944935"/>
      <w:bookmarkStart w:id="5682" w:name="_Toc98753953"/>
      <w:bookmarkStart w:id="5683" w:name="_Toc106179845"/>
      <w:bookmarkStart w:id="5684" w:name="_Toc106180356"/>
      <w:bookmarkStart w:id="5685" w:name="_Toc130396181"/>
      <w:bookmarkStart w:id="5686" w:name="_Toc137555455"/>
      <w:bookmarkStart w:id="5687" w:name="_Toc138856982"/>
      <w:bookmarkStart w:id="5688" w:name="_Toc138860841"/>
      <w:bookmarkStart w:id="5689" w:name="_Toc163217834"/>
      <w:bookmarkStart w:id="5690" w:name="_Toc187261606"/>
      <w:r w:rsidRPr="00BE5108">
        <w:rPr>
          <w:rFonts w:eastAsiaTheme="minorEastAsia"/>
        </w:rPr>
        <w:t>8.1.3.3.2</w:t>
      </w:r>
      <w:r w:rsidRPr="00BE5108">
        <w:rPr>
          <w:rFonts w:eastAsiaTheme="minorEastAsia"/>
        </w:rPr>
        <w:tab/>
        <w:t>UCI BLER performance requirements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9pt" o:ole="" fillcolor="window">
            <v:imagedata r:id="rId47" o:title=""/>
          </v:shape>
          <o:OLEObject Type="Embed" ProgID="Word.Picture.8" ShapeID="_x0000_i1044" DrawAspect="Content" ObjectID="_1812187183"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691" w:name="_Toc73963072"/>
      <w:bookmarkStart w:id="5692" w:name="_Toc75260249"/>
      <w:bookmarkStart w:id="5693" w:name="_Toc75275791"/>
      <w:bookmarkStart w:id="5694" w:name="_Toc75276302"/>
      <w:bookmarkStart w:id="5695" w:name="_Toc76541801"/>
      <w:bookmarkStart w:id="5696" w:name="_Toc82437570"/>
      <w:bookmarkStart w:id="5697" w:name="_Toc89944936"/>
      <w:bookmarkStart w:id="5698" w:name="_Toc98753954"/>
      <w:bookmarkStart w:id="5699" w:name="_Toc106179846"/>
      <w:bookmarkStart w:id="5700" w:name="_Toc106180357"/>
      <w:bookmarkStart w:id="5701" w:name="_Toc130396182"/>
      <w:bookmarkStart w:id="5702" w:name="_Toc137555456"/>
      <w:bookmarkStart w:id="5703" w:name="_Toc138856983"/>
      <w:bookmarkStart w:id="5704" w:name="_Toc138860842"/>
      <w:bookmarkStart w:id="5705" w:name="_Toc163217835"/>
      <w:bookmarkStart w:id="5706" w:name="_Toc187261607"/>
      <w:r w:rsidRPr="00BE5108">
        <w:rPr>
          <w:rFonts w:eastAsia="MS Mincho"/>
        </w:rPr>
        <w:t>8.1.3.4</w:t>
      </w:r>
      <w:r w:rsidRPr="00BE5108">
        <w:rPr>
          <w:rFonts w:eastAsia="MS Mincho"/>
        </w:rPr>
        <w:tab/>
        <w:t>Performance requirements for PUCCH format 3</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2191F3F" w14:textId="77777777" w:rsidR="00345ACA" w:rsidRPr="00BE5108" w:rsidRDefault="00345ACA" w:rsidP="00345ACA">
      <w:pPr>
        <w:pStyle w:val="Heading5"/>
        <w:rPr>
          <w:rFonts w:eastAsiaTheme="minorEastAsia"/>
        </w:rPr>
      </w:pPr>
      <w:bookmarkStart w:id="5707" w:name="_Toc73963073"/>
      <w:bookmarkStart w:id="5708" w:name="_Toc75260250"/>
      <w:bookmarkStart w:id="5709" w:name="_Toc75275792"/>
      <w:bookmarkStart w:id="5710" w:name="_Toc75276303"/>
      <w:bookmarkStart w:id="5711" w:name="_Toc76541802"/>
      <w:bookmarkStart w:id="5712" w:name="_Toc82437571"/>
      <w:bookmarkStart w:id="5713" w:name="_Toc89944937"/>
      <w:bookmarkStart w:id="5714" w:name="_Toc98753955"/>
      <w:bookmarkStart w:id="5715" w:name="_Toc106179847"/>
      <w:bookmarkStart w:id="5716" w:name="_Toc106180358"/>
      <w:bookmarkStart w:id="5717" w:name="_Toc130396183"/>
      <w:bookmarkStart w:id="5718" w:name="_Toc137555457"/>
      <w:bookmarkStart w:id="5719" w:name="_Toc138856984"/>
      <w:bookmarkStart w:id="5720" w:name="_Toc138860843"/>
      <w:bookmarkStart w:id="5721" w:name="_Toc163217836"/>
      <w:bookmarkStart w:id="5722" w:name="_Toc187261608"/>
      <w:r w:rsidRPr="00BE5108">
        <w:rPr>
          <w:rFonts w:eastAsiaTheme="minorEastAsia"/>
        </w:rPr>
        <w:t>8.1.3.4.1</w:t>
      </w:r>
      <w:r w:rsidRPr="00BE5108">
        <w:rPr>
          <w:rFonts w:eastAsiaTheme="minorEastAsia"/>
        </w:rPr>
        <w:tab/>
        <w:t>Definition and applicability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723" w:name="_Toc73963074"/>
      <w:bookmarkStart w:id="5724" w:name="_Toc75260251"/>
      <w:bookmarkStart w:id="5725" w:name="_Toc75275793"/>
      <w:bookmarkStart w:id="5726" w:name="_Toc75276304"/>
      <w:bookmarkStart w:id="5727" w:name="_Toc76541803"/>
      <w:bookmarkStart w:id="5728" w:name="_Toc82437572"/>
      <w:bookmarkStart w:id="5729" w:name="_Toc89944938"/>
      <w:bookmarkStart w:id="5730" w:name="_Toc98753956"/>
      <w:bookmarkStart w:id="5731" w:name="_Toc106179848"/>
      <w:bookmarkStart w:id="5732" w:name="_Toc106180359"/>
      <w:bookmarkStart w:id="5733" w:name="_Toc130396184"/>
      <w:bookmarkStart w:id="5734" w:name="_Toc137555458"/>
      <w:bookmarkStart w:id="5735" w:name="_Toc138856985"/>
      <w:bookmarkStart w:id="5736" w:name="_Toc138860844"/>
      <w:bookmarkStart w:id="5737" w:name="_Toc163217837"/>
      <w:bookmarkStart w:id="5738" w:name="_Toc187261609"/>
      <w:r w:rsidRPr="00BE5108">
        <w:rPr>
          <w:rFonts w:eastAsiaTheme="minorEastAsia"/>
        </w:rPr>
        <w:t>8.1.3.4.2</w:t>
      </w:r>
      <w:r w:rsidRPr="00BE5108">
        <w:rPr>
          <w:rFonts w:eastAsiaTheme="minorEastAsia"/>
        </w:rPr>
        <w:tab/>
        <w:t>Minimum requirement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739" w:name="_Toc73963075"/>
      <w:bookmarkStart w:id="5740" w:name="_Toc75260252"/>
      <w:bookmarkStart w:id="5741" w:name="_Toc75275794"/>
      <w:bookmarkStart w:id="5742" w:name="_Toc75276305"/>
      <w:bookmarkStart w:id="5743" w:name="_Toc76541804"/>
      <w:bookmarkStart w:id="5744" w:name="_Toc82437573"/>
      <w:bookmarkStart w:id="5745" w:name="_Toc89944939"/>
      <w:bookmarkStart w:id="5746" w:name="_Toc98753957"/>
      <w:bookmarkStart w:id="5747" w:name="_Toc106179849"/>
      <w:bookmarkStart w:id="5748" w:name="_Toc106180360"/>
      <w:bookmarkStart w:id="5749" w:name="_Toc130396185"/>
      <w:bookmarkStart w:id="5750" w:name="_Toc137555459"/>
      <w:bookmarkStart w:id="5751" w:name="_Toc138856986"/>
      <w:bookmarkStart w:id="5752" w:name="_Toc138860845"/>
      <w:bookmarkStart w:id="5753" w:name="_Toc163217838"/>
      <w:bookmarkStart w:id="5754" w:name="_Toc187261610"/>
      <w:r w:rsidRPr="00BE5108">
        <w:rPr>
          <w:rFonts w:eastAsiaTheme="minorEastAsia"/>
        </w:rPr>
        <w:t>8.1.3.4.3</w:t>
      </w:r>
      <w:r w:rsidRPr="00BE5108">
        <w:rPr>
          <w:rFonts w:eastAsiaTheme="minorEastAsia"/>
        </w:rPr>
        <w:tab/>
        <w:t>Test purpose</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755" w:name="_Toc73963076"/>
      <w:bookmarkStart w:id="5756" w:name="_Toc75260253"/>
      <w:bookmarkStart w:id="5757" w:name="_Toc75275795"/>
      <w:bookmarkStart w:id="5758" w:name="_Toc75276306"/>
      <w:bookmarkStart w:id="5759" w:name="_Toc76541805"/>
      <w:bookmarkStart w:id="5760" w:name="_Toc82437574"/>
      <w:bookmarkStart w:id="5761" w:name="_Toc89944940"/>
      <w:bookmarkStart w:id="5762" w:name="_Toc98753958"/>
      <w:bookmarkStart w:id="5763" w:name="_Toc106179850"/>
      <w:bookmarkStart w:id="5764" w:name="_Toc106180361"/>
      <w:bookmarkStart w:id="5765" w:name="_Toc130396186"/>
      <w:bookmarkStart w:id="5766" w:name="_Toc137555460"/>
      <w:bookmarkStart w:id="5767" w:name="_Toc138856987"/>
      <w:bookmarkStart w:id="5768" w:name="_Toc138860846"/>
      <w:bookmarkStart w:id="5769" w:name="_Toc163217839"/>
      <w:bookmarkStart w:id="5770" w:name="_Toc187261611"/>
      <w:r w:rsidRPr="00BE5108">
        <w:rPr>
          <w:rFonts w:eastAsiaTheme="minorEastAsia"/>
        </w:rPr>
        <w:lastRenderedPageBreak/>
        <w:t>8.1.3.4.4</w:t>
      </w:r>
      <w:r w:rsidRPr="00BE5108">
        <w:rPr>
          <w:rFonts w:eastAsiaTheme="minorEastAsia"/>
        </w:rPr>
        <w:tab/>
        <w:t>Method of test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9pt" o:ole="" fillcolor="window">
            <v:imagedata r:id="rId47" o:title=""/>
          </v:shape>
          <o:OLEObject Type="Embed" ProgID="Word.Picture.8" ShapeID="_x0000_i1045" DrawAspect="Content" ObjectID="_1812187184"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771" w:name="_Toc73963077"/>
      <w:bookmarkStart w:id="5772" w:name="_Toc75260254"/>
      <w:bookmarkStart w:id="5773" w:name="_Toc75275796"/>
      <w:bookmarkStart w:id="5774" w:name="_Toc75276307"/>
      <w:bookmarkStart w:id="5775" w:name="_Toc76541806"/>
      <w:bookmarkStart w:id="5776" w:name="_Toc82437575"/>
      <w:bookmarkStart w:id="5777" w:name="_Toc89944941"/>
      <w:bookmarkStart w:id="5778" w:name="_Toc98753959"/>
      <w:bookmarkStart w:id="5779" w:name="_Toc106179851"/>
      <w:bookmarkStart w:id="5780" w:name="_Toc106180362"/>
      <w:bookmarkStart w:id="5781" w:name="_Toc130396187"/>
      <w:bookmarkStart w:id="5782" w:name="_Toc137555461"/>
      <w:bookmarkStart w:id="5783" w:name="_Toc138856988"/>
      <w:bookmarkStart w:id="5784" w:name="_Toc138860847"/>
      <w:bookmarkStart w:id="5785" w:name="_Toc163217840"/>
      <w:bookmarkStart w:id="5786" w:name="_Toc187261612"/>
      <w:r w:rsidRPr="00BE5108">
        <w:rPr>
          <w:rFonts w:eastAsiaTheme="minorEastAsia"/>
        </w:rPr>
        <w:lastRenderedPageBreak/>
        <w:t>8.1.3.4.5</w:t>
      </w:r>
      <w:r w:rsidRPr="00BE5108">
        <w:rPr>
          <w:rFonts w:eastAsiaTheme="minorEastAsia"/>
        </w:rPr>
        <w:tab/>
        <w:t>Test requirement</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787" w:name="_Toc73963078"/>
      <w:bookmarkStart w:id="5788" w:name="_Toc75260255"/>
      <w:bookmarkStart w:id="5789" w:name="_Toc75275797"/>
      <w:bookmarkStart w:id="5790" w:name="_Toc75276308"/>
      <w:bookmarkStart w:id="5791" w:name="_Toc76541807"/>
      <w:bookmarkStart w:id="5792" w:name="_Toc82437576"/>
      <w:bookmarkStart w:id="5793" w:name="_Toc89944942"/>
      <w:bookmarkStart w:id="5794" w:name="_Toc98753960"/>
      <w:bookmarkStart w:id="5795" w:name="_Toc106179852"/>
      <w:bookmarkStart w:id="5796" w:name="_Toc106180363"/>
      <w:bookmarkStart w:id="5797" w:name="_Toc130396188"/>
      <w:bookmarkStart w:id="5798" w:name="_Toc137555462"/>
      <w:bookmarkStart w:id="5799" w:name="_Toc138856989"/>
      <w:bookmarkStart w:id="5800" w:name="_Toc138860848"/>
      <w:bookmarkStart w:id="5801" w:name="_Toc163217841"/>
      <w:bookmarkStart w:id="5802" w:name="_Toc187261613"/>
      <w:r w:rsidRPr="00BE5108">
        <w:rPr>
          <w:rFonts w:eastAsia="MS Mincho"/>
        </w:rPr>
        <w:t>8.1.3.5</w:t>
      </w:r>
      <w:r w:rsidRPr="00BE5108">
        <w:rPr>
          <w:rFonts w:eastAsia="MS Mincho"/>
        </w:rPr>
        <w:tab/>
        <w:t>Performance requirements for PUCCH format 4</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63A5A1B" w14:textId="77777777" w:rsidR="00345ACA" w:rsidRPr="00BE5108" w:rsidRDefault="00345ACA" w:rsidP="00345ACA">
      <w:pPr>
        <w:pStyle w:val="Heading5"/>
        <w:rPr>
          <w:rFonts w:eastAsiaTheme="minorEastAsia"/>
        </w:rPr>
      </w:pPr>
      <w:bookmarkStart w:id="5803" w:name="_Toc73963079"/>
      <w:bookmarkStart w:id="5804" w:name="_Toc75260256"/>
      <w:bookmarkStart w:id="5805" w:name="_Toc75275798"/>
      <w:bookmarkStart w:id="5806" w:name="_Toc75276309"/>
      <w:bookmarkStart w:id="5807" w:name="_Toc76541808"/>
      <w:bookmarkStart w:id="5808" w:name="_Toc82437577"/>
      <w:bookmarkStart w:id="5809" w:name="_Toc89944943"/>
      <w:bookmarkStart w:id="5810" w:name="_Toc98753961"/>
      <w:bookmarkStart w:id="5811" w:name="_Toc106179853"/>
      <w:bookmarkStart w:id="5812" w:name="_Toc106180364"/>
      <w:bookmarkStart w:id="5813" w:name="_Toc130396189"/>
      <w:bookmarkStart w:id="5814" w:name="_Toc137555463"/>
      <w:bookmarkStart w:id="5815" w:name="_Toc138856990"/>
      <w:bookmarkStart w:id="5816" w:name="_Toc138860849"/>
      <w:bookmarkStart w:id="5817" w:name="_Toc163217842"/>
      <w:bookmarkStart w:id="5818" w:name="_Toc187261614"/>
      <w:r w:rsidRPr="00BE5108">
        <w:rPr>
          <w:rFonts w:eastAsiaTheme="minorEastAsia"/>
        </w:rPr>
        <w:t>8.1.3.5.1</w:t>
      </w:r>
      <w:r w:rsidRPr="00BE5108">
        <w:rPr>
          <w:rFonts w:eastAsiaTheme="minorEastAsia"/>
        </w:rPr>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819" w:name="_Toc73963080"/>
      <w:bookmarkStart w:id="5820" w:name="_Toc75260257"/>
      <w:bookmarkStart w:id="5821" w:name="_Toc75275799"/>
      <w:bookmarkStart w:id="5822" w:name="_Toc75276310"/>
      <w:bookmarkStart w:id="5823" w:name="_Toc76541809"/>
      <w:bookmarkStart w:id="5824" w:name="_Toc82437578"/>
      <w:bookmarkStart w:id="5825" w:name="_Toc89944944"/>
      <w:bookmarkStart w:id="5826" w:name="_Toc98753962"/>
      <w:bookmarkStart w:id="5827" w:name="_Toc106179854"/>
      <w:bookmarkStart w:id="5828" w:name="_Toc106180365"/>
      <w:bookmarkStart w:id="5829" w:name="_Toc130396190"/>
      <w:bookmarkStart w:id="5830" w:name="_Toc137555464"/>
      <w:bookmarkStart w:id="5831" w:name="_Toc138856991"/>
      <w:bookmarkStart w:id="5832" w:name="_Toc138860850"/>
      <w:bookmarkStart w:id="5833" w:name="_Toc163217843"/>
      <w:bookmarkStart w:id="5834" w:name="_Toc187261615"/>
      <w:r w:rsidRPr="00BE5108">
        <w:rPr>
          <w:rFonts w:eastAsiaTheme="minorEastAsia"/>
        </w:rPr>
        <w:t>8.1.3.5.2</w:t>
      </w:r>
      <w:r w:rsidRPr="00BE5108">
        <w:rPr>
          <w:rFonts w:eastAsiaTheme="minorEastAsia"/>
        </w:rPr>
        <w:tab/>
        <w:t>Minimum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835" w:name="_Toc73963081"/>
      <w:bookmarkStart w:id="5836" w:name="_Toc75260258"/>
      <w:bookmarkStart w:id="5837" w:name="_Toc75275800"/>
      <w:bookmarkStart w:id="5838" w:name="_Toc75276311"/>
      <w:bookmarkStart w:id="5839" w:name="_Toc76541810"/>
      <w:bookmarkStart w:id="5840" w:name="_Toc82437579"/>
      <w:bookmarkStart w:id="5841" w:name="_Toc89944945"/>
      <w:bookmarkStart w:id="5842" w:name="_Toc98753963"/>
      <w:bookmarkStart w:id="5843" w:name="_Toc106179855"/>
      <w:bookmarkStart w:id="5844" w:name="_Toc106180366"/>
      <w:bookmarkStart w:id="5845" w:name="_Toc130396191"/>
      <w:bookmarkStart w:id="5846" w:name="_Toc137555465"/>
      <w:bookmarkStart w:id="5847" w:name="_Toc138856992"/>
      <w:bookmarkStart w:id="5848" w:name="_Toc138860851"/>
      <w:bookmarkStart w:id="5849" w:name="_Toc163217844"/>
      <w:bookmarkStart w:id="5850" w:name="_Toc187261616"/>
      <w:r w:rsidRPr="00BE5108">
        <w:rPr>
          <w:rFonts w:eastAsiaTheme="minorEastAsia"/>
        </w:rPr>
        <w:t>8.1.3.5.3</w:t>
      </w:r>
      <w:r w:rsidRPr="00BE5108">
        <w:rPr>
          <w:rFonts w:eastAsiaTheme="minorEastAsia"/>
        </w:rPr>
        <w:tab/>
        <w:t>Test purpose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851" w:name="_Toc73963082"/>
      <w:bookmarkStart w:id="5852" w:name="_Toc75260259"/>
      <w:bookmarkStart w:id="5853" w:name="_Toc75275801"/>
      <w:bookmarkStart w:id="5854" w:name="_Toc75276312"/>
      <w:bookmarkStart w:id="5855" w:name="_Toc76541811"/>
      <w:bookmarkStart w:id="5856" w:name="_Toc82437580"/>
      <w:bookmarkStart w:id="5857" w:name="_Toc89944946"/>
      <w:bookmarkStart w:id="5858" w:name="_Toc98753964"/>
      <w:bookmarkStart w:id="5859" w:name="_Toc106179856"/>
      <w:bookmarkStart w:id="5860" w:name="_Toc106180367"/>
      <w:bookmarkStart w:id="5861" w:name="_Toc130396192"/>
      <w:bookmarkStart w:id="5862" w:name="_Toc137555466"/>
      <w:bookmarkStart w:id="5863" w:name="_Toc138856993"/>
      <w:bookmarkStart w:id="5864" w:name="_Toc138860852"/>
      <w:bookmarkStart w:id="5865" w:name="_Toc163217845"/>
      <w:bookmarkStart w:id="5866" w:name="_Toc187261617"/>
      <w:r w:rsidRPr="00BE5108">
        <w:rPr>
          <w:rFonts w:eastAsiaTheme="minorEastAsia"/>
        </w:rPr>
        <w:t>8.1.3.5.4</w:t>
      </w:r>
      <w:r w:rsidRPr="00BE5108">
        <w:rPr>
          <w:rFonts w:eastAsiaTheme="minorEastAsia"/>
        </w:rPr>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9pt" o:ole="" fillcolor="window">
            <v:imagedata r:id="rId50" o:title=""/>
          </v:shape>
          <o:OLEObject Type="Embed" ProgID="Word.Picture.8" ShapeID="_x0000_i1046" DrawAspect="Content" ObjectID="_1812187185"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867" w:name="_Toc73963083"/>
      <w:bookmarkStart w:id="5868" w:name="_Toc75260260"/>
      <w:bookmarkStart w:id="5869" w:name="_Toc75275802"/>
      <w:bookmarkStart w:id="5870" w:name="_Toc75276313"/>
      <w:bookmarkStart w:id="5871" w:name="_Toc76541812"/>
      <w:bookmarkStart w:id="5872" w:name="_Toc82437581"/>
      <w:bookmarkStart w:id="5873" w:name="_Toc89944947"/>
      <w:bookmarkStart w:id="5874" w:name="_Toc98753965"/>
      <w:bookmarkStart w:id="5875" w:name="_Toc106179857"/>
      <w:bookmarkStart w:id="5876" w:name="_Toc106180368"/>
      <w:bookmarkStart w:id="5877" w:name="_Toc130396193"/>
      <w:bookmarkStart w:id="5878" w:name="_Toc137555467"/>
      <w:bookmarkStart w:id="5879" w:name="_Toc138856994"/>
      <w:bookmarkStart w:id="5880" w:name="_Toc138860853"/>
      <w:bookmarkStart w:id="5881" w:name="_Toc163217846"/>
      <w:bookmarkStart w:id="5882" w:name="_Toc187261618"/>
      <w:r w:rsidRPr="00BE5108">
        <w:rPr>
          <w:rFonts w:eastAsiaTheme="minorEastAsia"/>
        </w:rPr>
        <w:t>8.1.3.5.5</w:t>
      </w:r>
      <w:r w:rsidRPr="00BE5108">
        <w:rPr>
          <w:rFonts w:eastAsiaTheme="minorEastAsia"/>
        </w:rPr>
        <w:tab/>
        <w:t>Test requirement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883" w:name="_Toc73963084"/>
      <w:bookmarkStart w:id="5884" w:name="_Toc75260261"/>
      <w:bookmarkStart w:id="5885" w:name="_Toc75275803"/>
      <w:bookmarkStart w:id="5886" w:name="_Toc75276314"/>
      <w:bookmarkStart w:id="5887" w:name="_Toc76541813"/>
      <w:bookmarkStart w:id="5888" w:name="_Toc82437582"/>
      <w:bookmarkStart w:id="5889" w:name="_Toc89944948"/>
      <w:bookmarkStart w:id="5890" w:name="_Toc98753966"/>
      <w:bookmarkStart w:id="5891" w:name="_Toc106179858"/>
      <w:bookmarkStart w:id="5892" w:name="_Toc106180369"/>
      <w:bookmarkStart w:id="5893" w:name="_Toc130396194"/>
      <w:bookmarkStart w:id="5894" w:name="_Toc137555468"/>
      <w:bookmarkStart w:id="5895" w:name="_Toc138856995"/>
      <w:bookmarkStart w:id="5896" w:name="_Toc138860854"/>
      <w:bookmarkStart w:id="5897" w:name="_Toc163217847"/>
      <w:bookmarkStart w:id="5898" w:name="_Toc187261619"/>
      <w:r w:rsidRPr="00BE5108">
        <w:rPr>
          <w:rFonts w:eastAsia="MS Mincho"/>
        </w:rPr>
        <w:t>8.1.3.6</w:t>
      </w:r>
      <w:r w:rsidRPr="00BE5108">
        <w:rPr>
          <w:rFonts w:eastAsia="MS Mincho"/>
        </w:rPr>
        <w:tab/>
        <w:t>Performance requirements for multi-slot PUCCH</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F1119A5" w14:textId="77777777" w:rsidR="00345ACA" w:rsidRPr="00BE5108" w:rsidRDefault="00345ACA" w:rsidP="00345ACA">
      <w:pPr>
        <w:pStyle w:val="Heading5"/>
        <w:rPr>
          <w:rFonts w:eastAsiaTheme="minorEastAsia"/>
        </w:rPr>
      </w:pPr>
      <w:bookmarkStart w:id="5899" w:name="_Toc73963085"/>
      <w:bookmarkStart w:id="5900" w:name="_Toc75260262"/>
      <w:bookmarkStart w:id="5901" w:name="_Toc75275804"/>
      <w:bookmarkStart w:id="5902" w:name="_Toc75276315"/>
      <w:bookmarkStart w:id="5903" w:name="_Toc76541814"/>
      <w:bookmarkStart w:id="5904" w:name="_Toc82437583"/>
      <w:bookmarkStart w:id="5905" w:name="_Toc89944949"/>
      <w:bookmarkStart w:id="5906" w:name="_Toc98753967"/>
      <w:bookmarkStart w:id="5907" w:name="_Toc106179859"/>
      <w:bookmarkStart w:id="5908" w:name="_Toc106180370"/>
      <w:bookmarkStart w:id="5909" w:name="_Toc130396195"/>
      <w:bookmarkStart w:id="5910" w:name="_Toc137555469"/>
      <w:bookmarkStart w:id="5911" w:name="_Toc138856996"/>
      <w:bookmarkStart w:id="5912" w:name="_Toc138860855"/>
      <w:bookmarkStart w:id="5913" w:name="_Toc163217848"/>
      <w:bookmarkStart w:id="5914" w:name="_Toc187261620"/>
      <w:r w:rsidRPr="00BE5108">
        <w:rPr>
          <w:rFonts w:eastAsiaTheme="minorEastAsia"/>
        </w:rPr>
        <w:t>8.1.3.6.1</w:t>
      </w:r>
      <w:r w:rsidRPr="00BE5108">
        <w:rPr>
          <w:rFonts w:eastAsiaTheme="minorEastAsia"/>
        </w:rPr>
        <w:tab/>
        <w:t>Performance requirements for multi-slot PUCCH format 1</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915" w:name="_Toc73963086"/>
      <w:bookmarkStart w:id="5916" w:name="_Toc75260263"/>
      <w:bookmarkStart w:id="5917" w:name="_Toc75275805"/>
      <w:bookmarkStart w:id="5918" w:name="_Toc75276316"/>
      <w:bookmarkStart w:id="5919" w:name="_Toc76541815"/>
      <w:bookmarkStart w:id="5920" w:name="_Toc82437584"/>
      <w:bookmarkStart w:id="5921" w:name="_Toc89944950"/>
      <w:bookmarkStart w:id="5922" w:name="_Toc98753968"/>
      <w:bookmarkStart w:id="5923" w:name="_Toc106179860"/>
      <w:bookmarkStart w:id="5924" w:name="_Toc106180371"/>
      <w:bookmarkStart w:id="5925" w:name="_Toc130396196"/>
      <w:bookmarkStart w:id="5926" w:name="_Toc137555470"/>
      <w:bookmarkStart w:id="5927" w:name="_Toc138856997"/>
      <w:bookmarkStart w:id="5928" w:name="_Toc138860856"/>
      <w:bookmarkStart w:id="5929" w:name="_Toc163217849"/>
      <w:bookmarkStart w:id="5930" w:name="_Toc187261621"/>
      <w:r w:rsidRPr="00BE5108">
        <w:rPr>
          <w:rFonts w:eastAsiaTheme="minorEastAsia"/>
        </w:rPr>
        <w:t>8.1.4</w:t>
      </w:r>
      <w:r w:rsidRPr="00BE5108">
        <w:rPr>
          <w:rFonts w:eastAsiaTheme="minorEastAsia"/>
        </w:rPr>
        <w:tab/>
        <w:t>Performance requirements for PRACH</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5211B551" w14:textId="77777777" w:rsidR="00345ACA" w:rsidRPr="00BE5108" w:rsidRDefault="00345ACA" w:rsidP="00345ACA">
      <w:pPr>
        <w:pStyle w:val="Heading4"/>
        <w:rPr>
          <w:rFonts w:eastAsia="MS Mincho"/>
        </w:rPr>
      </w:pPr>
      <w:bookmarkStart w:id="5931" w:name="_Toc73963087"/>
      <w:bookmarkStart w:id="5932" w:name="_Toc75260264"/>
      <w:bookmarkStart w:id="5933" w:name="_Toc75275806"/>
      <w:bookmarkStart w:id="5934" w:name="_Toc75276317"/>
      <w:bookmarkStart w:id="5935" w:name="_Toc76541816"/>
      <w:bookmarkStart w:id="5936" w:name="_Toc82437585"/>
      <w:bookmarkStart w:id="5937" w:name="_Toc89944951"/>
      <w:bookmarkStart w:id="5938" w:name="_Toc98753969"/>
      <w:bookmarkStart w:id="5939" w:name="_Toc106179861"/>
      <w:bookmarkStart w:id="5940" w:name="_Toc106180372"/>
      <w:bookmarkStart w:id="5941" w:name="_Toc130396197"/>
      <w:bookmarkStart w:id="5942" w:name="_Toc137555471"/>
      <w:bookmarkStart w:id="5943" w:name="_Toc138856998"/>
      <w:bookmarkStart w:id="5944" w:name="_Toc138860857"/>
      <w:bookmarkStart w:id="5945" w:name="_Toc163217850"/>
      <w:bookmarkStart w:id="5946" w:name="_Toc187261622"/>
      <w:r w:rsidRPr="00BE5108">
        <w:rPr>
          <w:rFonts w:eastAsia="MS Mincho"/>
        </w:rPr>
        <w:t>8.1.4.1</w:t>
      </w:r>
      <w:r w:rsidRPr="00BE5108">
        <w:rPr>
          <w:rFonts w:eastAsia="MS Mincho"/>
        </w:rPr>
        <w:tab/>
        <w:t>PRACH false alarm probability and missed detection requirements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C65C217" w14:textId="77777777" w:rsidR="00345ACA" w:rsidRPr="00BE5108" w:rsidRDefault="00345ACA" w:rsidP="00345ACA">
      <w:pPr>
        <w:pStyle w:val="Heading5"/>
        <w:rPr>
          <w:rFonts w:eastAsiaTheme="minorEastAsia"/>
        </w:rPr>
      </w:pPr>
      <w:bookmarkStart w:id="5947" w:name="_Toc73963088"/>
      <w:bookmarkStart w:id="5948" w:name="_Toc75260265"/>
      <w:bookmarkStart w:id="5949" w:name="_Toc75275807"/>
      <w:bookmarkStart w:id="5950" w:name="_Toc75276318"/>
      <w:bookmarkStart w:id="5951" w:name="_Toc76541817"/>
      <w:bookmarkStart w:id="5952" w:name="_Toc82437586"/>
      <w:bookmarkStart w:id="5953" w:name="_Toc89944952"/>
      <w:bookmarkStart w:id="5954" w:name="_Toc98753970"/>
      <w:bookmarkStart w:id="5955" w:name="_Toc106179862"/>
      <w:bookmarkStart w:id="5956" w:name="_Toc106180373"/>
      <w:bookmarkStart w:id="5957" w:name="_Toc130396198"/>
      <w:bookmarkStart w:id="5958" w:name="_Toc137555472"/>
      <w:bookmarkStart w:id="5959" w:name="_Toc138856999"/>
      <w:bookmarkStart w:id="5960" w:name="_Toc138860858"/>
      <w:bookmarkStart w:id="5961" w:name="_Toc163217851"/>
      <w:bookmarkStart w:id="5962" w:name="_Toc187261623"/>
      <w:r w:rsidRPr="00BE5108">
        <w:rPr>
          <w:rFonts w:eastAsiaTheme="minorEastAsia"/>
        </w:rPr>
        <w:t>8.1.4.1.1</w:t>
      </w:r>
      <w:r w:rsidRPr="00BE5108">
        <w:rPr>
          <w:rFonts w:eastAsiaTheme="minorEastAsia"/>
        </w:rPr>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963" w:name="_Toc73963089"/>
      <w:bookmarkStart w:id="5964" w:name="_Toc75260266"/>
      <w:bookmarkStart w:id="5965" w:name="_Toc75275808"/>
      <w:bookmarkStart w:id="5966" w:name="_Toc75276319"/>
      <w:bookmarkStart w:id="5967" w:name="_Toc76541818"/>
      <w:bookmarkStart w:id="5968" w:name="_Toc82437587"/>
      <w:bookmarkStart w:id="5969" w:name="_Toc89944953"/>
      <w:bookmarkStart w:id="5970" w:name="_Toc98753971"/>
      <w:bookmarkStart w:id="5971" w:name="_Toc106179863"/>
      <w:bookmarkStart w:id="5972" w:name="_Toc106180374"/>
      <w:bookmarkStart w:id="5973" w:name="_Toc130396199"/>
      <w:bookmarkStart w:id="5974" w:name="_Toc137555473"/>
      <w:bookmarkStart w:id="5975" w:name="_Toc138857000"/>
      <w:bookmarkStart w:id="5976" w:name="_Toc138860859"/>
      <w:bookmarkStart w:id="5977" w:name="_Toc163217852"/>
      <w:bookmarkStart w:id="5978" w:name="_Toc187261624"/>
      <w:r w:rsidRPr="00BE5108">
        <w:rPr>
          <w:rFonts w:eastAsiaTheme="minorEastAsia"/>
        </w:rPr>
        <w:t>8.1.4.1.2</w:t>
      </w:r>
      <w:r w:rsidRPr="00BE5108">
        <w:rPr>
          <w:rFonts w:eastAsiaTheme="minorEastAsia"/>
        </w:rPr>
        <w:tab/>
        <w:t>Minimum requirement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979" w:name="_Toc73963090"/>
      <w:bookmarkStart w:id="5980" w:name="_Toc75260267"/>
      <w:bookmarkStart w:id="5981" w:name="_Toc75275809"/>
      <w:bookmarkStart w:id="5982" w:name="_Toc75276320"/>
      <w:bookmarkStart w:id="5983" w:name="_Toc76541819"/>
      <w:bookmarkStart w:id="5984" w:name="_Toc82437588"/>
      <w:bookmarkStart w:id="5985" w:name="_Toc89944954"/>
      <w:bookmarkStart w:id="5986" w:name="_Toc98753972"/>
      <w:bookmarkStart w:id="5987" w:name="_Toc106179864"/>
      <w:bookmarkStart w:id="5988" w:name="_Toc106180375"/>
      <w:bookmarkStart w:id="5989" w:name="_Toc130396200"/>
      <w:bookmarkStart w:id="5990" w:name="_Toc137555474"/>
      <w:bookmarkStart w:id="5991" w:name="_Toc138857001"/>
      <w:bookmarkStart w:id="5992" w:name="_Toc138860860"/>
      <w:bookmarkStart w:id="5993" w:name="_Toc163217853"/>
      <w:bookmarkStart w:id="5994" w:name="_Toc187261625"/>
      <w:r w:rsidRPr="00BE5108">
        <w:rPr>
          <w:rFonts w:eastAsiaTheme="minorEastAsia"/>
        </w:rPr>
        <w:t>8.1.4.1.3</w:t>
      </w:r>
      <w:r w:rsidRPr="00BE5108">
        <w:rPr>
          <w:rFonts w:eastAsiaTheme="minorEastAsia"/>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995" w:name="_Toc73963091"/>
      <w:bookmarkStart w:id="5996" w:name="_Toc75260268"/>
      <w:bookmarkStart w:id="5997" w:name="_Toc75275810"/>
      <w:bookmarkStart w:id="5998" w:name="_Toc75276321"/>
      <w:bookmarkStart w:id="5999" w:name="_Toc76541820"/>
      <w:bookmarkStart w:id="6000" w:name="_Toc82437589"/>
      <w:bookmarkStart w:id="6001" w:name="_Toc89944955"/>
      <w:bookmarkStart w:id="6002" w:name="_Toc98753973"/>
      <w:bookmarkStart w:id="6003" w:name="_Toc106179865"/>
      <w:bookmarkStart w:id="6004" w:name="_Toc106180376"/>
      <w:bookmarkStart w:id="6005" w:name="_Toc130396201"/>
      <w:bookmarkStart w:id="6006" w:name="_Toc137555475"/>
      <w:bookmarkStart w:id="6007" w:name="_Toc138857002"/>
      <w:bookmarkStart w:id="6008" w:name="_Toc138860861"/>
      <w:bookmarkStart w:id="6009" w:name="_Toc163217854"/>
      <w:bookmarkStart w:id="6010" w:name="_Toc187261626"/>
      <w:r w:rsidRPr="00BE5108">
        <w:rPr>
          <w:rFonts w:eastAsiaTheme="minorEastAsia"/>
        </w:rPr>
        <w:t>8.1.4.1.4</w:t>
      </w:r>
      <w:r w:rsidRPr="00BE5108">
        <w:rPr>
          <w:rFonts w:eastAsiaTheme="minorEastAsia"/>
        </w:rPr>
        <w:tab/>
        <w:t>Method of test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9pt" o:ole="" fillcolor="window">
            <v:imagedata r:id="rId52" o:title=""/>
          </v:shape>
          <o:OLEObject Type="Embed" ProgID="Word.Picture.8" ShapeID="_x0000_i1047" DrawAspect="Content" ObjectID="_1812187186"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45pt" o:ole="">
            <v:imagedata r:id="rId54" o:title=""/>
          </v:shape>
          <o:OLEObject Type="Embed" ProgID="Visio.Drawing.11" ShapeID="_x0000_i1048" DrawAspect="Content" ObjectID="_1812187187"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55pt;height:129.4pt" o:ole="">
            <v:imagedata r:id="rId56" o:title=""/>
          </v:shape>
          <o:OLEObject Type="Embed" ProgID="Visio.Drawing.11" ShapeID="_x0000_i1049" DrawAspect="Content" ObjectID="_1812187188"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011" w:name="_Toc73963092"/>
      <w:bookmarkStart w:id="6012" w:name="_Toc75260269"/>
      <w:bookmarkStart w:id="6013" w:name="_Toc75275811"/>
      <w:bookmarkStart w:id="6014" w:name="_Toc75276322"/>
      <w:bookmarkStart w:id="6015" w:name="_Toc76541821"/>
      <w:bookmarkStart w:id="6016" w:name="_Toc82437590"/>
      <w:bookmarkStart w:id="6017" w:name="_Toc89944956"/>
      <w:bookmarkStart w:id="6018" w:name="_Toc98753974"/>
      <w:bookmarkStart w:id="6019" w:name="_Toc106179866"/>
      <w:bookmarkStart w:id="6020" w:name="_Toc106180377"/>
      <w:bookmarkStart w:id="6021" w:name="_Toc130396202"/>
      <w:bookmarkStart w:id="6022" w:name="_Toc137555476"/>
      <w:bookmarkStart w:id="6023" w:name="_Toc138857003"/>
      <w:bookmarkStart w:id="6024" w:name="_Toc138860862"/>
      <w:bookmarkStart w:id="6025" w:name="_Toc163217855"/>
      <w:bookmarkStart w:id="6026" w:name="_Toc187261627"/>
      <w:r w:rsidRPr="00BE5108">
        <w:rPr>
          <w:rFonts w:eastAsiaTheme="minorEastAsia"/>
        </w:rPr>
        <w:t>8.1.4.1.5</w:t>
      </w:r>
      <w:r w:rsidRPr="00BE5108">
        <w:rPr>
          <w:rFonts w:eastAsiaTheme="minorEastAsia"/>
        </w:rPr>
        <w:tab/>
        <w:t>Test requirement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3CD1B76" w14:textId="23FE2BF3" w:rsidR="0089010F" w:rsidRPr="00D31349" w:rsidRDefault="00345ACA" w:rsidP="0005514A">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0089010F" w:rsidRPr="00D31349">
              <w:rPr>
                <w:rFonts w:eastAsiaTheme="minorEastAsia"/>
                <w:lang w:val="fr-FR"/>
              </w:rPr>
              <w:t>and</w:t>
            </w:r>
            <w:r w:rsidR="00847BC2" w:rsidRPr="00D31349">
              <w:rPr>
                <w:rFonts w:eastAsiaTheme="minorEastAsia"/>
                <w:lang w:val="fr-FR"/>
              </w:rPr>
              <w:t xml:space="preserve"> </w:t>
            </w:r>
            <w:r w:rsidR="0089010F" w:rsidRPr="00D31349">
              <w:rPr>
                <w:rFonts w:eastAsiaTheme="minorEastAsia"/>
                <w:lang w:val="fr-FR"/>
              </w:rPr>
              <w:t>correlation</w:t>
            </w:r>
            <w:r w:rsidR="00847BC2" w:rsidRPr="00D31349">
              <w:rPr>
                <w:rFonts w:eastAsiaTheme="minorEastAsia"/>
                <w:lang w:val="fr-FR"/>
              </w:rPr>
              <w:t xml:space="preserve"> </w:t>
            </w:r>
            <w:r w:rsidR="0089010F" w:rsidRPr="00D31349">
              <w:rPr>
                <w:rFonts w:eastAsiaTheme="minorEastAsia"/>
                <w:lang w:val="fr-FR"/>
              </w:rPr>
              <w:t>matrix</w:t>
            </w:r>
            <w:r w:rsidR="00847BC2" w:rsidRPr="00D31349">
              <w:rPr>
                <w:rFonts w:eastAsiaTheme="minorEastAsia"/>
                <w:lang w:val="fr-FR"/>
              </w:rPr>
              <w:t xml:space="preserve"> </w:t>
            </w:r>
          </w:p>
          <w:p w14:paraId="10B29A61" w14:textId="481BD60E" w:rsidR="00345ACA" w:rsidRPr="00D31349" w:rsidRDefault="0089010F" w:rsidP="0005514A">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Pr="00D31349">
              <w:rPr>
                <w:rFonts w:eastAsiaTheme="minorEastAsia"/>
                <w:lang w:val="fr-FR"/>
              </w:rPr>
              <w:t>F</w:t>
            </w:r>
            <w:r w:rsidR="00345ACA" w:rsidRPr="00D31349">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FCFE21C" w14:textId="081B3C85" w:rsidR="0089010F" w:rsidRPr="00D31349" w:rsidRDefault="00345ACA" w:rsidP="0089010F">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correlation</w:t>
            </w:r>
            <w:r w:rsidR="00847BC2" w:rsidRPr="00D31349">
              <w:rPr>
                <w:rFonts w:eastAsiaTheme="minorEastAsia"/>
                <w:lang w:val="fr-FR"/>
              </w:rPr>
              <w:t xml:space="preserve"> </w:t>
            </w:r>
            <w:r w:rsidRPr="00D31349">
              <w:rPr>
                <w:rFonts w:eastAsiaTheme="minorEastAsia"/>
                <w:lang w:val="fr-FR"/>
              </w:rPr>
              <w:t>matrix</w:t>
            </w:r>
            <w:r w:rsidR="00847BC2" w:rsidRPr="00D31349">
              <w:rPr>
                <w:rFonts w:eastAsiaTheme="minorEastAsia"/>
                <w:lang w:val="fr-FR"/>
              </w:rPr>
              <w:t xml:space="preserve"> </w:t>
            </w:r>
          </w:p>
          <w:p w14:paraId="2123847E" w14:textId="08638FE6" w:rsidR="00345ACA" w:rsidRPr="00D31349" w:rsidRDefault="00345ACA" w:rsidP="0089010F">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0089010F" w:rsidRPr="00D31349">
              <w:rPr>
                <w:rFonts w:eastAsiaTheme="minorEastAsia"/>
                <w:lang w:val="fr-FR"/>
              </w:rPr>
              <w:t>F</w:t>
            </w:r>
            <w:r w:rsidRPr="00D31349">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027" w:name="_Toc73963093"/>
      <w:bookmarkStart w:id="6028" w:name="_Toc75260270"/>
      <w:bookmarkStart w:id="6029" w:name="_Toc75275812"/>
      <w:bookmarkStart w:id="6030" w:name="_Toc75276323"/>
      <w:bookmarkStart w:id="6031" w:name="_Toc76541822"/>
      <w:bookmarkStart w:id="6032" w:name="_Toc82437591"/>
      <w:bookmarkStart w:id="6033" w:name="_Toc89944957"/>
      <w:bookmarkStart w:id="6034" w:name="_Toc98753975"/>
      <w:bookmarkStart w:id="6035" w:name="_Toc106179867"/>
      <w:bookmarkStart w:id="6036" w:name="_Toc106180378"/>
      <w:bookmarkStart w:id="6037" w:name="_Toc130396203"/>
      <w:bookmarkStart w:id="6038" w:name="_Toc137555477"/>
      <w:bookmarkStart w:id="6039" w:name="_Toc138857004"/>
      <w:bookmarkStart w:id="6040" w:name="_Toc138860863"/>
      <w:bookmarkStart w:id="6041" w:name="_Toc163217856"/>
      <w:bookmarkStart w:id="6042" w:name="_Toc187261628"/>
      <w:r w:rsidRPr="00BE5108">
        <w:rPr>
          <w:rFonts w:eastAsiaTheme="minorEastAsia"/>
        </w:rPr>
        <w:t>8.2</w:t>
      </w:r>
      <w:r w:rsidRPr="00BE5108">
        <w:rPr>
          <w:rFonts w:eastAsiaTheme="minorEastAsia"/>
        </w:rPr>
        <w:tab/>
        <w:t>IAB-MT Performance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97F4DAD" w14:textId="77777777" w:rsidR="00345ACA" w:rsidRPr="00BE5108" w:rsidRDefault="00345ACA" w:rsidP="00345ACA">
      <w:pPr>
        <w:pStyle w:val="Heading3"/>
        <w:rPr>
          <w:rFonts w:eastAsiaTheme="minorEastAsia"/>
          <w:lang w:eastAsia="zh-CN"/>
        </w:rPr>
      </w:pPr>
      <w:bookmarkStart w:id="6043" w:name="_Toc73963094"/>
      <w:bookmarkStart w:id="6044" w:name="_Toc75260271"/>
      <w:bookmarkStart w:id="6045" w:name="_Toc75275813"/>
      <w:bookmarkStart w:id="6046" w:name="_Toc75276324"/>
      <w:bookmarkStart w:id="6047" w:name="_Toc76541823"/>
      <w:bookmarkStart w:id="6048" w:name="_Toc82437592"/>
      <w:bookmarkStart w:id="6049" w:name="_Toc89944958"/>
      <w:bookmarkStart w:id="6050" w:name="_Toc98753976"/>
      <w:bookmarkStart w:id="6051" w:name="_Toc106179868"/>
      <w:bookmarkStart w:id="6052" w:name="_Toc106180379"/>
      <w:bookmarkStart w:id="6053" w:name="_Toc130396204"/>
      <w:bookmarkStart w:id="6054" w:name="_Toc137555478"/>
      <w:bookmarkStart w:id="6055" w:name="_Toc138857005"/>
      <w:bookmarkStart w:id="6056" w:name="_Toc138860864"/>
      <w:bookmarkStart w:id="6057" w:name="_Toc163217857"/>
      <w:bookmarkStart w:id="6058" w:name="_Toc187261629"/>
      <w:r w:rsidRPr="00BE5108">
        <w:rPr>
          <w:rFonts w:eastAsiaTheme="minorEastAsia"/>
        </w:rPr>
        <w:t>8.2.1</w:t>
      </w:r>
      <w:r w:rsidRPr="00BE5108">
        <w:rPr>
          <w:rFonts w:eastAsiaTheme="minorEastAsia"/>
        </w:rPr>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3D3DB30" w14:textId="77777777" w:rsidR="00345ACA" w:rsidRPr="00BE5108" w:rsidRDefault="00345ACA" w:rsidP="00345ACA">
      <w:pPr>
        <w:pStyle w:val="Heading4"/>
        <w:rPr>
          <w:rFonts w:eastAsia="Malgun Gothic"/>
        </w:rPr>
      </w:pPr>
      <w:bookmarkStart w:id="6059" w:name="_Toc73963095"/>
      <w:bookmarkStart w:id="6060" w:name="_Toc75260272"/>
      <w:bookmarkStart w:id="6061" w:name="_Toc75275814"/>
      <w:bookmarkStart w:id="6062" w:name="_Toc75276325"/>
      <w:bookmarkStart w:id="6063" w:name="_Toc76541824"/>
      <w:bookmarkStart w:id="6064" w:name="_Toc82437593"/>
      <w:bookmarkStart w:id="6065" w:name="_Toc89944959"/>
      <w:bookmarkStart w:id="6066" w:name="_Toc98753977"/>
      <w:bookmarkStart w:id="6067" w:name="_Toc106179869"/>
      <w:bookmarkStart w:id="6068" w:name="_Toc106180380"/>
      <w:bookmarkStart w:id="6069" w:name="_Toc130396205"/>
      <w:bookmarkStart w:id="6070" w:name="_Toc137555479"/>
      <w:bookmarkStart w:id="6071" w:name="_Toc138857006"/>
      <w:bookmarkStart w:id="6072" w:name="_Toc138860865"/>
      <w:bookmarkStart w:id="6073" w:name="_Toc163217858"/>
      <w:bookmarkStart w:id="6074" w:name="_Toc187261630"/>
      <w:r w:rsidRPr="00BE5108">
        <w:rPr>
          <w:rFonts w:eastAsia="Malgun Gothic"/>
        </w:rPr>
        <w:t>8.2.1.1</w:t>
      </w:r>
      <w:r w:rsidRPr="00BE5108">
        <w:rPr>
          <w:rFonts w:eastAsia="Malgun Gothic"/>
        </w:rPr>
        <w:tab/>
        <w:t>Scope and definitions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075" w:name="_Toc73963096"/>
      <w:bookmarkStart w:id="6076" w:name="_Toc75260273"/>
      <w:bookmarkStart w:id="6077" w:name="_Toc75275815"/>
      <w:bookmarkStart w:id="6078" w:name="_Toc75276326"/>
      <w:bookmarkStart w:id="6079" w:name="_Toc76541825"/>
      <w:bookmarkStart w:id="6080" w:name="_Toc82437594"/>
      <w:bookmarkStart w:id="6081" w:name="_Toc89944960"/>
      <w:bookmarkStart w:id="6082" w:name="_Toc98753978"/>
      <w:bookmarkStart w:id="6083" w:name="_Toc106179870"/>
      <w:bookmarkStart w:id="6084" w:name="_Toc106180381"/>
      <w:bookmarkStart w:id="6085" w:name="_Toc130396206"/>
      <w:bookmarkStart w:id="6086" w:name="_Toc137555480"/>
      <w:bookmarkStart w:id="6087" w:name="_Toc138857007"/>
      <w:bookmarkStart w:id="6088" w:name="_Toc138860866"/>
      <w:bookmarkStart w:id="6089" w:name="_Toc163217859"/>
      <w:bookmarkStart w:id="6090" w:name="_Toc187261631"/>
      <w:r w:rsidRPr="00BE5108">
        <w:rPr>
          <w:rFonts w:eastAsiaTheme="minorEastAsia"/>
        </w:rPr>
        <w:t>8.2.2</w:t>
      </w:r>
      <w:r w:rsidRPr="00BE5108">
        <w:rPr>
          <w:rFonts w:eastAsiaTheme="minorEastAsia"/>
        </w:rPr>
        <w:tab/>
        <w:t>Demodulation performance requirements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8452C3B" w14:textId="77777777" w:rsidR="00345ACA" w:rsidRPr="00BE5108" w:rsidRDefault="00345ACA" w:rsidP="00345ACA">
      <w:pPr>
        <w:pStyle w:val="Heading4"/>
        <w:rPr>
          <w:rFonts w:eastAsiaTheme="minorEastAsia"/>
        </w:rPr>
      </w:pPr>
      <w:bookmarkStart w:id="6091" w:name="_Toc73963097"/>
      <w:bookmarkStart w:id="6092" w:name="_Toc75260274"/>
      <w:bookmarkStart w:id="6093" w:name="_Toc75275816"/>
      <w:bookmarkStart w:id="6094" w:name="_Toc75276327"/>
      <w:bookmarkStart w:id="6095" w:name="_Toc76541826"/>
      <w:bookmarkStart w:id="6096" w:name="_Toc82437595"/>
      <w:bookmarkStart w:id="6097" w:name="_Toc89944961"/>
      <w:bookmarkStart w:id="6098" w:name="_Toc98753979"/>
      <w:bookmarkStart w:id="6099" w:name="_Toc106179871"/>
      <w:bookmarkStart w:id="6100" w:name="_Toc106180382"/>
      <w:bookmarkStart w:id="6101" w:name="_Toc130396207"/>
      <w:bookmarkStart w:id="6102" w:name="_Toc137555481"/>
      <w:bookmarkStart w:id="6103" w:name="_Toc138857008"/>
      <w:bookmarkStart w:id="6104" w:name="_Toc138860867"/>
      <w:bookmarkStart w:id="6105" w:name="_Toc163217860"/>
      <w:bookmarkStart w:id="6106" w:name="_Toc187261632"/>
      <w:r w:rsidRPr="00BE5108">
        <w:rPr>
          <w:rFonts w:eastAsiaTheme="minorEastAsia"/>
        </w:rPr>
        <w:t>8.2.2.1</w:t>
      </w:r>
      <w:r w:rsidRPr="00BE5108">
        <w:rPr>
          <w:rFonts w:eastAsiaTheme="minorEastAsia"/>
        </w:rPr>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32F5123" w14:textId="77777777" w:rsidR="00BB0386" w:rsidRPr="002C12D5" w:rsidRDefault="00BB0386" w:rsidP="00222D90">
      <w:pPr>
        <w:pStyle w:val="Heading5"/>
      </w:pPr>
      <w:bookmarkStart w:id="6107" w:name="_Toc82437596"/>
      <w:bookmarkStart w:id="6108" w:name="_Toc89944962"/>
      <w:bookmarkStart w:id="6109" w:name="_Toc98753980"/>
      <w:bookmarkStart w:id="6110" w:name="_Toc106179872"/>
      <w:bookmarkStart w:id="6111" w:name="_Toc106180383"/>
      <w:bookmarkStart w:id="6112" w:name="_Toc130396208"/>
      <w:bookmarkStart w:id="6113" w:name="_Toc137555482"/>
      <w:bookmarkStart w:id="6114" w:name="_Toc138857009"/>
      <w:bookmarkStart w:id="6115" w:name="_Toc138860868"/>
      <w:bookmarkStart w:id="6116" w:name="_Toc163217861"/>
      <w:bookmarkStart w:id="6117" w:name="_Toc187261633"/>
      <w:bookmarkStart w:id="6118" w:name="_Toc21338161"/>
      <w:bookmarkStart w:id="6119" w:name="_Toc29808269"/>
      <w:bookmarkStart w:id="6120" w:name="_Toc37068188"/>
      <w:bookmarkStart w:id="6121" w:name="_Toc37083731"/>
      <w:bookmarkStart w:id="6122" w:name="_Toc37084073"/>
      <w:bookmarkStart w:id="6123" w:name="_Toc40209435"/>
      <w:bookmarkStart w:id="6124" w:name="_Toc40209777"/>
      <w:bookmarkStart w:id="6125" w:name="_Toc45892736"/>
      <w:bookmarkStart w:id="6126" w:name="_Toc53176593"/>
      <w:bookmarkStart w:id="6127" w:name="_Toc61120869"/>
      <w:bookmarkStart w:id="6128" w:name="_Toc67918013"/>
      <w:bookmarkStart w:id="6129" w:name="_Toc73963098"/>
      <w:bookmarkStart w:id="6130" w:name="_Toc75260275"/>
      <w:bookmarkStart w:id="6131" w:name="_Toc75275817"/>
      <w:bookmarkStart w:id="6132" w:name="_Toc75276328"/>
      <w:bookmarkStart w:id="6133" w:name="_Toc76541827"/>
      <w:r w:rsidRPr="002C12D5">
        <w:t>8.2.</w:t>
      </w:r>
      <w:r>
        <w:t>2</w:t>
      </w:r>
      <w:r w:rsidRPr="002C12D5">
        <w:t>.1</w:t>
      </w:r>
      <w:r>
        <w:t>.1</w:t>
      </w:r>
      <w:r w:rsidRPr="002C12D5">
        <w:rPr>
          <w:rFonts w:hint="eastAsia"/>
        </w:rPr>
        <w:tab/>
      </w:r>
      <w:r w:rsidRPr="002C12D5">
        <w:t>Applicability of requirements</w:t>
      </w:r>
      <w:bookmarkEnd w:id="6107"/>
      <w:bookmarkEnd w:id="6108"/>
      <w:bookmarkEnd w:id="6109"/>
      <w:bookmarkEnd w:id="6110"/>
      <w:bookmarkEnd w:id="6111"/>
      <w:bookmarkEnd w:id="6112"/>
      <w:bookmarkEnd w:id="6113"/>
      <w:bookmarkEnd w:id="6114"/>
      <w:bookmarkEnd w:id="6115"/>
      <w:bookmarkEnd w:id="6116"/>
      <w:bookmarkEnd w:id="6117"/>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118"/>
    <w:bookmarkEnd w:id="6119"/>
    <w:bookmarkEnd w:id="6120"/>
    <w:bookmarkEnd w:id="6121"/>
    <w:bookmarkEnd w:id="6122"/>
    <w:bookmarkEnd w:id="6123"/>
    <w:bookmarkEnd w:id="6124"/>
    <w:bookmarkEnd w:id="6125"/>
    <w:bookmarkEnd w:id="6126"/>
    <w:bookmarkEnd w:id="6127"/>
    <w:bookmarkEnd w:id="6128"/>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134" w:name="_Toc82437597"/>
      <w:bookmarkStart w:id="6135" w:name="_Toc89944963"/>
      <w:bookmarkStart w:id="6136" w:name="_Toc98753981"/>
      <w:bookmarkStart w:id="6137" w:name="_Toc106179873"/>
      <w:bookmarkStart w:id="6138" w:name="_Toc106180384"/>
      <w:bookmarkStart w:id="6139" w:name="_Toc130396209"/>
      <w:bookmarkStart w:id="6140" w:name="_Toc137555483"/>
      <w:bookmarkStart w:id="6141" w:name="_Toc138857010"/>
      <w:bookmarkStart w:id="6142" w:name="_Toc138860869"/>
      <w:bookmarkStart w:id="6143" w:name="_Toc163217862"/>
      <w:bookmarkStart w:id="6144" w:name="_Toc187261634"/>
      <w:r w:rsidRPr="00BE5108">
        <w:rPr>
          <w:rFonts w:eastAsiaTheme="minorEastAsia"/>
        </w:rPr>
        <w:lastRenderedPageBreak/>
        <w:t>8.2.2.2</w:t>
      </w:r>
      <w:r w:rsidRPr="00BE5108">
        <w:rPr>
          <w:rFonts w:eastAsiaTheme="minorEastAsia"/>
        </w:rPr>
        <w:tab/>
        <w:t>Performance requirements for PDSCH</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7D4C23C" w14:textId="77777777" w:rsidR="00345ACA" w:rsidRPr="00BE5108" w:rsidRDefault="00345ACA" w:rsidP="00345ACA">
      <w:pPr>
        <w:pStyle w:val="Heading5"/>
        <w:rPr>
          <w:rFonts w:eastAsiaTheme="minorEastAsia"/>
          <w:lang w:eastAsia="en-GB"/>
        </w:rPr>
      </w:pPr>
      <w:bookmarkStart w:id="6145" w:name="_Toc73963099"/>
      <w:bookmarkStart w:id="6146" w:name="_Toc75260276"/>
      <w:bookmarkStart w:id="6147" w:name="_Toc75275818"/>
      <w:bookmarkStart w:id="6148" w:name="_Toc75276329"/>
      <w:bookmarkStart w:id="6149" w:name="_Toc76541828"/>
      <w:bookmarkStart w:id="6150" w:name="_Toc82437598"/>
      <w:bookmarkStart w:id="6151" w:name="_Toc89944964"/>
      <w:bookmarkStart w:id="6152" w:name="_Toc98753982"/>
      <w:bookmarkStart w:id="6153" w:name="_Toc106179874"/>
      <w:bookmarkStart w:id="6154" w:name="_Toc106180385"/>
      <w:bookmarkStart w:id="6155" w:name="_Toc130396210"/>
      <w:bookmarkStart w:id="6156" w:name="_Toc137555484"/>
      <w:bookmarkStart w:id="6157" w:name="_Toc138857011"/>
      <w:bookmarkStart w:id="6158" w:name="_Toc138860870"/>
      <w:bookmarkStart w:id="6159" w:name="_Toc163217863"/>
      <w:bookmarkStart w:id="6160" w:name="_Toc187261635"/>
      <w:r w:rsidRPr="00BE5108">
        <w:rPr>
          <w:rFonts w:eastAsiaTheme="minorEastAsia"/>
          <w:lang w:eastAsia="en-GB"/>
        </w:rPr>
        <w:t>8.2.2.2.1</w:t>
      </w:r>
      <w:r w:rsidRPr="00BE5108">
        <w:rPr>
          <w:rFonts w:eastAsiaTheme="minorEastAsia"/>
          <w:lang w:eastAsia="en-GB"/>
        </w:rPr>
        <w:tab/>
        <w:t>Definition and applicability</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161" w:name="_Toc73963100"/>
      <w:bookmarkStart w:id="6162" w:name="_Toc75260277"/>
      <w:bookmarkStart w:id="6163" w:name="_Toc75275819"/>
      <w:bookmarkStart w:id="6164" w:name="_Toc75276330"/>
      <w:bookmarkStart w:id="6165" w:name="_Toc76541829"/>
      <w:bookmarkStart w:id="6166" w:name="_Toc82437599"/>
      <w:bookmarkStart w:id="6167" w:name="_Toc89944965"/>
      <w:bookmarkStart w:id="6168" w:name="_Toc98753983"/>
      <w:bookmarkStart w:id="6169" w:name="_Toc106179875"/>
      <w:bookmarkStart w:id="6170" w:name="_Toc106180386"/>
      <w:bookmarkStart w:id="6171" w:name="_Toc130396211"/>
      <w:bookmarkStart w:id="6172" w:name="_Toc137555485"/>
      <w:bookmarkStart w:id="6173" w:name="_Toc138857012"/>
      <w:bookmarkStart w:id="6174" w:name="_Toc138860871"/>
      <w:bookmarkStart w:id="6175" w:name="_Toc163217864"/>
      <w:bookmarkStart w:id="6176" w:name="_Toc187261636"/>
      <w:r w:rsidRPr="00BE5108">
        <w:rPr>
          <w:rFonts w:eastAsiaTheme="minorEastAsia"/>
          <w:lang w:eastAsia="en-GB"/>
        </w:rPr>
        <w:t>8.2.2.2.2</w:t>
      </w:r>
      <w:r w:rsidRPr="00BE5108">
        <w:rPr>
          <w:rFonts w:eastAsiaTheme="minorEastAsia"/>
          <w:lang w:eastAsia="en-GB"/>
        </w:rPr>
        <w:tab/>
        <w:t>Minimum requirement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177" w:name="_Toc73963101"/>
      <w:bookmarkStart w:id="6178" w:name="_Toc75260278"/>
      <w:bookmarkStart w:id="6179" w:name="_Toc75275820"/>
      <w:bookmarkStart w:id="6180" w:name="_Toc75276331"/>
      <w:bookmarkStart w:id="6181" w:name="_Toc76541830"/>
      <w:bookmarkStart w:id="6182" w:name="_Toc82437600"/>
      <w:bookmarkStart w:id="6183" w:name="_Toc89944966"/>
      <w:bookmarkStart w:id="6184" w:name="_Toc98753984"/>
      <w:bookmarkStart w:id="6185" w:name="_Toc106179876"/>
      <w:bookmarkStart w:id="6186" w:name="_Toc106180387"/>
      <w:bookmarkStart w:id="6187" w:name="_Toc130396212"/>
      <w:bookmarkStart w:id="6188" w:name="_Toc137555486"/>
      <w:bookmarkStart w:id="6189" w:name="_Toc138857013"/>
      <w:bookmarkStart w:id="6190" w:name="_Toc138860872"/>
      <w:bookmarkStart w:id="6191" w:name="_Toc163217865"/>
      <w:bookmarkStart w:id="6192" w:name="_Toc187261637"/>
      <w:r w:rsidRPr="00BE5108">
        <w:rPr>
          <w:rFonts w:eastAsiaTheme="minorEastAsia"/>
          <w:lang w:eastAsia="en-GB"/>
        </w:rPr>
        <w:t>8.2.2.2.3</w:t>
      </w:r>
      <w:r w:rsidRPr="00BE5108">
        <w:rPr>
          <w:rFonts w:eastAsiaTheme="minorEastAsia"/>
          <w:lang w:eastAsia="en-GB"/>
        </w:rPr>
        <w:tab/>
        <w:t>Test purpose</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193" w:name="_Toc73963102"/>
      <w:bookmarkStart w:id="6194" w:name="_Toc75260279"/>
      <w:bookmarkStart w:id="6195" w:name="_Toc75275821"/>
      <w:bookmarkStart w:id="6196" w:name="_Toc75276332"/>
      <w:bookmarkStart w:id="6197" w:name="_Toc76541831"/>
      <w:bookmarkStart w:id="6198" w:name="_Toc82437601"/>
      <w:bookmarkStart w:id="6199" w:name="_Toc89944967"/>
      <w:bookmarkStart w:id="6200" w:name="_Toc98753985"/>
      <w:bookmarkStart w:id="6201" w:name="_Toc106179877"/>
      <w:bookmarkStart w:id="6202" w:name="_Toc106180388"/>
      <w:bookmarkStart w:id="6203" w:name="_Toc130396213"/>
      <w:bookmarkStart w:id="6204" w:name="_Toc137555487"/>
      <w:bookmarkStart w:id="6205" w:name="_Toc138857014"/>
      <w:bookmarkStart w:id="6206" w:name="_Toc138860873"/>
      <w:bookmarkStart w:id="6207" w:name="_Toc163217866"/>
      <w:bookmarkStart w:id="6208" w:name="_Toc187261638"/>
      <w:r w:rsidRPr="00BE5108">
        <w:rPr>
          <w:rFonts w:eastAsiaTheme="minorEastAsia"/>
          <w:lang w:eastAsia="en-GB"/>
        </w:rPr>
        <w:t>8.2.2.2.4</w:t>
      </w:r>
      <w:r w:rsidRPr="00BE5108">
        <w:rPr>
          <w:rFonts w:eastAsiaTheme="minorEastAsia"/>
          <w:lang w:eastAsia="en-GB"/>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209" w:name="_Toc73963103"/>
      <w:bookmarkStart w:id="6210" w:name="_Toc75260280"/>
      <w:bookmarkStart w:id="6211" w:name="_Toc75275822"/>
      <w:bookmarkStart w:id="6212" w:name="_Toc75276333"/>
      <w:bookmarkStart w:id="6213" w:name="_Toc76541832"/>
      <w:bookmarkStart w:id="6214" w:name="_Toc82437602"/>
      <w:bookmarkStart w:id="6215" w:name="_Toc89944968"/>
      <w:bookmarkStart w:id="6216" w:name="_Toc98753986"/>
      <w:bookmarkStart w:id="6217" w:name="_Toc106179878"/>
      <w:bookmarkStart w:id="6218" w:name="_Toc106180389"/>
      <w:bookmarkStart w:id="6219" w:name="_Toc130396214"/>
      <w:bookmarkStart w:id="6220" w:name="_Toc137555488"/>
      <w:bookmarkStart w:id="6221" w:name="_Toc138857015"/>
      <w:bookmarkStart w:id="6222" w:name="_Toc138860874"/>
      <w:bookmarkStart w:id="6223" w:name="_Toc163217867"/>
      <w:bookmarkStart w:id="6224" w:name="_Toc187261639"/>
      <w:r w:rsidRPr="00BE5108">
        <w:rPr>
          <w:rFonts w:eastAsiaTheme="minorEastAsia"/>
          <w:lang w:eastAsia="en-GB"/>
        </w:rPr>
        <w:lastRenderedPageBreak/>
        <w:t>8.2.2.2.5</w:t>
      </w:r>
      <w:r w:rsidRPr="00BE5108">
        <w:rPr>
          <w:rFonts w:eastAsiaTheme="minorEastAsia"/>
          <w:lang w:eastAsia="en-GB"/>
        </w:rPr>
        <w:tab/>
        <w:t>Test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225" w:name="_Toc73963104"/>
      <w:bookmarkStart w:id="6226" w:name="_Toc75260281"/>
      <w:bookmarkStart w:id="6227" w:name="_Toc75275823"/>
      <w:bookmarkStart w:id="6228" w:name="_Toc75276334"/>
      <w:bookmarkStart w:id="6229" w:name="_Toc76541833"/>
      <w:bookmarkStart w:id="6230" w:name="_Toc82437603"/>
      <w:bookmarkStart w:id="6231" w:name="_Toc89944969"/>
      <w:bookmarkStart w:id="6232" w:name="_Toc98753987"/>
      <w:bookmarkStart w:id="6233" w:name="_Toc106179879"/>
      <w:bookmarkStart w:id="6234" w:name="_Toc106180390"/>
      <w:bookmarkStart w:id="6235" w:name="_Toc130396215"/>
      <w:bookmarkStart w:id="6236" w:name="_Toc137555489"/>
      <w:bookmarkStart w:id="6237" w:name="_Toc138857016"/>
      <w:bookmarkStart w:id="6238" w:name="_Toc138860875"/>
      <w:bookmarkStart w:id="6239" w:name="_Toc163217868"/>
      <w:bookmarkStart w:id="6240" w:name="_Toc187261640"/>
      <w:r w:rsidRPr="00BE5108">
        <w:rPr>
          <w:rFonts w:eastAsiaTheme="minorEastAsia"/>
        </w:rPr>
        <w:t>8.2.2.3</w:t>
      </w:r>
      <w:r w:rsidRPr="00BE5108">
        <w:rPr>
          <w:rFonts w:eastAsiaTheme="minorEastAsia"/>
        </w:rPr>
        <w:tab/>
        <w:t>Performance requirements for PDCCH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5721256" w14:textId="77777777" w:rsidR="00345ACA" w:rsidRPr="00BE5108" w:rsidRDefault="00345ACA" w:rsidP="00345ACA">
      <w:pPr>
        <w:pStyle w:val="Heading5"/>
        <w:rPr>
          <w:rFonts w:eastAsiaTheme="minorEastAsia"/>
          <w:lang w:eastAsia="en-GB"/>
        </w:rPr>
      </w:pPr>
      <w:bookmarkStart w:id="6241" w:name="_Toc73963105"/>
      <w:bookmarkStart w:id="6242" w:name="_Toc75260282"/>
      <w:bookmarkStart w:id="6243" w:name="_Toc75275824"/>
      <w:bookmarkStart w:id="6244" w:name="_Toc75276335"/>
      <w:bookmarkStart w:id="6245" w:name="_Toc76541834"/>
      <w:bookmarkStart w:id="6246" w:name="_Toc82437604"/>
      <w:bookmarkStart w:id="6247" w:name="_Toc89944970"/>
      <w:bookmarkStart w:id="6248" w:name="_Toc98753988"/>
      <w:bookmarkStart w:id="6249" w:name="_Toc106179880"/>
      <w:bookmarkStart w:id="6250" w:name="_Toc106180391"/>
      <w:bookmarkStart w:id="6251" w:name="_Toc130396216"/>
      <w:bookmarkStart w:id="6252" w:name="_Toc137555490"/>
      <w:bookmarkStart w:id="6253" w:name="_Toc138857017"/>
      <w:bookmarkStart w:id="6254" w:name="_Toc138860876"/>
      <w:bookmarkStart w:id="6255" w:name="_Toc163217869"/>
      <w:bookmarkStart w:id="6256" w:name="_Toc187261641"/>
      <w:r w:rsidRPr="00BE5108">
        <w:rPr>
          <w:rFonts w:eastAsiaTheme="minorEastAsia"/>
          <w:lang w:eastAsia="en-GB"/>
        </w:rPr>
        <w:t>8.2.2.3.1</w:t>
      </w:r>
      <w:r w:rsidRPr="00BE5108">
        <w:rPr>
          <w:rFonts w:eastAsiaTheme="minorEastAsia"/>
          <w:lang w:eastAsia="en-GB"/>
        </w:rPr>
        <w:tab/>
        <w:t>Definition and applicability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257" w:name="_Toc73963106"/>
      <w:bookmarkStart w:id="6258" w:name="_Toc75260283"/>
      <w:bookmarkStart w:id="6259" w:name="_Toc75275825"/>
      <w:bookmarkStart w:id="6260" w:name="_Toc75276336"/>
      <w:bookmarkStart w:id="6261" w:name="_Toc76541835"/>
      <w:bookmarkStart w:id="6262" w:name="_Toc82437605"/>
      <w:bookmarkStart w:id="6263" w:name="_Toc89944971"/>
      <w:bookmarkStart w:id="6264" w:name="_Toc98753989"/>
      <w:bookmarkStart w:id="6265" w:name="_Toc106179881"/>
      <w:bookmarkStart w:id="6266" w:name="_Toc106180392"/>
      <w:bookmarkStart w:id="6267" w:name="_Toc130396217"/>
      <w:bookmarkStart w:id="6268" w:name="_Toc137555491"/>
      <w:bookmarkStart w:id="6269" w:name="_Toc138857018"/>
      <w:bookmarkStart w:id="6270" w:name="_Toc138860877"/>
      <w:bookmarkStart w:id="6271" w:name="_Toc163217870"/>
      <w:bookmarkStart w:id="6272" w:name="_Toc187261642"/>
      <w:r w:rsidRPr="00BE5108">
        <w:rPr>
          <w:rFonts w:eastAsiaTheme="minorEastAsia"/>
          <w:lang w:eastAsia="en-GB"/>
        </w:rPr>
        <w:t>8.2.2.3.2</w:t>
      </w:r>
      <w:r w:rsidRPr="00BE5108">
        <w:rPr>
          <w:rFonts w:eastAsiaTheme="minorEastAsia"/>
          <w:lang w:eastAsia="en-GB"/>
        </w:rPr>
        <w:tab/>
        <w:t>Minimum requirement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273" w:name="_Toc73963107"/>
      <w:bookmarkStart w:id="6274" w:name="_Toc75260284"/>
      <w:bookmarkStart w:id="6275" w:name="_Toc75275826"/>
      <w:bookmarkStart w:id="6276" w:name="_Toc75276337"/>
      <w:bookmarkStart w:id="6277" w:name="_Toc76541836"/>
      <w:bookmarkStart w:id="6278" w:name="_Toc82437606"/>
      <w:bookmarkStart w:id="6279" w:name="_Toc89944972"/>
      <w:bookmarkStart w:id="6280" w:name="_Toc98753990"/>
      <w:bookmarkStart w:id="6281" w:name="_Toc106179882"/>
      <w:bookmarkStart w:id="6282" w:name="_Toc106180393"/>
      <w:bookmarkStart w:id="6283" w:name="_Toc130396218"/>
      <w:bookmarkStart w:id="6284" w:name="_Toc137555492"/>
      <w:bookmarkStart w:id="6285" w:name="_Toc138857019"/>
      <w:bookmarkStart w:id="6286" w:name="_Toc138860878"/>
      <w:bookmarkStart w:id="6287" w:name="_Toc163217871"/>
      <w:bookmarkStart w:id="6288" w:name="_Toc187261643"/>
      <w:r w:rsidRPr="00BE5108">
        <w:rPr>
          <w:rFonts w:eastAsiaTheme="minorEastAsia"/>
          <w:lang w:eastAsia="en-GB"/>
        </w:rPr>
        <w:lastRenderedPageBreak/>
        <w:t>8.2.2.3.3</w:t>
      </w:r>
      <w:r w:rsidRPr="00BE5108">
        <w:rPr>
          <w:rFonts w:eastAsiaTheme="minorEastAsia"/>
          <w:lang w:eastAsia="en-GB"/>
        </w:rPr>
        <w:tab/>
        <w:t>Test purpose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289" w:name="_Toc73963108"/>
      <w:bookmarkStart w:id="6290" w:name="_Toc75260285"/>
      <w:bookmarkStart w:id="6291" w:name="_Toc75275827"/>
      <w:bookmarkStart w:id="6292" w:name="_Toc75276338"/>
      <w:bookmarkStart w:id="6293" w:name="_Toc76541837"/>
      <w:bookmarkStart w:id="6294" w:name="_Toc82437607"/>
      <w:bookmarkStart w:id="6295" w:name="_Toc89944973"/>
      <w:bookmarkStart w:id="6296" w:name="_Toc98753991"/>
      <w:bookmarkStart w:id="6297" w:name="_Toc106179883"/>
      <w:bookmarkStart w:id="6298" w:name="_Toc106180394"/>
      <w:bookmarkStart w:id="6299" w:name="_Toc130396219"/>
      <w:bookmarkStart w:id="6300" w:name="_Toc137555493"/>
      <w:bookmarkStart w:id="6301" w:name="_Toc138857020"/>
      <w:bookmarkStart w:id="6302" w:name="_Toc138860879"/>
      <w:bookmarkStart w:id="6303" w:name="_Toc163217872"/>
      <w:bookmarkStart w:id="6304" w:name="_Toc187261644"/>
      <w:r w:rsidRPr="00BE5108">
        <w:rPr>
          <w:rFonts w:eastAsiaTheme="minorEastAsia"/>
          <w:lang w:eastAsia="en-GB"/>
        </w:rPr>
        <w:t>8.2.2.3.4</w:t>
      </w:r>
      <w:r w:rsidRPr="00BE5108">
        <w:rPr>
          <w:rFonts w:eastAsiaTheme="minorEastAsia"/>
          <w:lang w:eastAsia="en-GB"/>
        </w:rPr>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305" w:name="_Toc73963109"/>
      <w:bookmarkStart w:id="6306" w:name="_Toc75260286"/>
      <w:bookmarkStart w:id="6307" w:name="_Toc75275828"/>
      <w:bookmarkStart w:id="6308" w:name="_Toc75276339"/>
      <w:bookmarkStart w:id="6309" w:name="_Toc76541838"/>
      <w:bookmarkStart w:id="6310" w:name="_Toc82437608"/>
      <w:bookmarkStart w:id="6311" w:name="_Toc89944974"/>
      <w:bookmarkStart w:id="6312" w:name="_Toc98753992"/>
      <w:bookmarkStart w:id="6313" w:name="_Toc106179884"/>
      <w:bookmarkStart w:id="6314" w:name="_Toc106180395"/>
      <w:bookmarkStart w:id="6315" w:name="_Toc130396220"/>
      <w:bookmarkStart w:id="6316" w:name="_Toc137555494"/>
      <w:bookmarkStart w:id="6317" w:name="_Toc138857021"/>
      <w:bookmarkStart w:id="6318" w:name="_Toc138860880"/>
      <w:bookmarkStart w:id="6319" w:name="_Toc163217873"/>
      <w:bookmarkStart w:id="6320" w:name="_Toc187261645"/>
      <w:r w:rsidRPr="00BE5108">
        <w:rPr>
          <w:rFonts w:eastAsiaTheme="minorEastAsia"/>
          <w:lang w:eastAsia="en-GB"/>
        </w:rPr>
        <w:t>8.2.2.3.5</w:t>
      </w:r>
      <w:r w:rsidRPr="00BE5108">
        <w:rPr>
          <w:rFonts w:eastAsiaTheme="minorEastAsia"/>
          <w:lang w:eastAsia="en-GB"/>
        </w:rPr>
        <w:tab/>
        <w:t>Test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321" w:name="_Toc73963110"/>
      <w:bookmarkStart w:id="6322" w:name="_Toc75260287"/>
      <w:bookmarkStart w:id="6323" w:name="_Toc75275829"/>
      <w:bookmarkStart w:id="6324" w:name="_Toc75276340"/>
      <w:bookmarkStart w:id="6325" w:name="_Toc76541839"/>
      <w:bookmarkStart w:id="6326" w:name="_Toc82437609"/>
      <w:bookmarkStart w:id="6327" w:name="_Toc89944975"/>
      <w:bookmarkStart w:id="6328" w:name="_Toc98753993"/>
      <w:bookmarkStart w:id="6329" w:name="_Toc106179885"/>
      <w:bookmarkStart w:id="6330" w:name="_Toc106180396"/>
      <w:bookmarkStart w:id="6331" w:name="_Toc130396221"/>
      <w:bookmarkStart w:id="6332" w:name="_Toc137555495"/>
      <w:bookmarkStart w:id="6333" w:name="_Toc138857022"/>
      <w:bookmarkStart w:id="6334" w:name="_Toc138860881"/>
      <w:bookmarkStart w:id="6335" w:name="_Toc163217874"/>
      <w:bookmarkStart w:id="6336" w:name="_Toc187261646"/>
      <w:r w:rsidRPr="00BE5108">
        <w:rPr>
          <w:rFonts w:eastAsiaTheme="minorEastAsia"/>
        </w:rPr>
        <w:lastRenderedPageBreak/>
        <w:t>8.2.3</w:t>
      </w:r>
      <w:r w:rsidRPr="00BE5108">
        <w:rPr>
          <w:rFonts w:eastAsiaTheme="minorEastAsia"/>
        </w:rPr>
        <w:tab/>
        <w:t>CSI reporting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AA91992" w14:textId="77777777" w:rsidR="00345ACA" w:rsidRPr="00BE5108" w:rsidRDefault="00345ACA" w:rsidP="00345ACA">
      <w:pPr>
        <w:pStyle w:val="Heading4"/>
        <w:rPr>
          <w:rFonts w:eastAsiaTheme="minorEastAsia"/>
        </w:rPr>
      </w:pPr>
      <w:bookmarkStart w:id="6337" w:name="_Toc73963111"/>
      <w:bookmarkStart w:id="6338" w:name="_Toc75260288"/>
      <w:bookmarkStart w:id="6339" w:name="_Toc75275830"/>
      <w:bookmarkStart w:id="6340" w:name="_Toc75276341"/>
      <w:bookmarkStart w:id="6341" w:name="_Toc76541840"/>
      <w:bookmarkStart w:id="6342" w:name="_Toc82437610"/>
      <w:bookmarkStart w:id="6343" w:name="_Toc89944976"/>
      <w:bookmarkStart w:id="6344" w:name="_Toc98753994"/>
      <w:bookmarkStart w:id="6345" w:name="_Toc106179886"/>
      <w:bookmarkStart w:id="6346" w:name="_Toc106180397"/>
      <w:bookmarkStart w:id="6347" w:name="_Toc130396222"/>
      <w:bookmarkStart w:id="6348" w:name="_Toc137555496"/>
      <w:bookmarkStart w:id="6349" w:name="_Toc138857023"/>
      <w:bookmarkStart w:id="6350" w:name="_Toc138860882"/>
      <w:bookmarkStart w:id="6351" w:name="_Toc163217875"/>
      <w:bookmarkStart w:id="6352" w:name="_Toc187261647"/>
      <w:r w:rsidRPr="00BE5108">
        <w:rPr>
          <w:rFonts w:eastAsiaTheme="minorEastAsia"/>
        </w:rPr>
        <w:t>8.2.3.1</w:t>
      </w:r>
      <w:r w:rsidRPr="00BE5108">
        <w:rPr>
          <w:rFonts w:eastAsiaTheme="minorEastAsia"/>
        </w:rPr>
        <w:tab/>
        <w:t>General</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446CA1D" w14:textId="77777777" w:rsidR="00345ACA" w:rsidRPr="00BE5108" w:rsidRDefault="00345ACA" w:rsidP="00345ACA">
      <w:pPr>
        <w:pStyle w:val="Heading5"/>
        <w:rPr>
          <w:rFonts w:eastAsiaTheme="minorEastAsia"/>
        </w:rPr>
      </w:pPr>
      <w:bookmarkStart w:id="6353" w:name="_Toc73963112"/>
      <w:bookmarkStart w:id="6354" w:name="_Toc75260289"/>
      <w:bookmarkStart w:id="6355" w:name="_Toc75275831"/>
      <w:bookmarkStart w:id="6356" w:name="_Toc75276342"/>
      <w:bookmarkStart w:id="6357" w:name="_Toc76541841"/>
      <w:bookmarkStart w:id="6358" w:name="_Toc82437611"/>
      <w:bookmarkStart w:id="6359" w:name="_Toc89944977"/>
      <w:bookmarkStart w:id="6360" w:name="_Toc98753995"/>
      <w:bookmarkStart w:id="6361" w:name="_Toc106179887"/>
      <w:bookmarkStart w:id="6362" w:name="_Toc106180398"/>
      <w:bookmarkStart w:id="6363" w:name="_Toc130396223"/>
      <w:bookmarkStart w:id="6364" w:name="_Toc137555497"/>
      <w:bookmarkStart w:id="6365" w:name="_Toc138857024"/>
      <w:bookmarkStart w:id="6366" w:name="_Toc138860883"/>
      <w:bookmarkStart w:id="6367" w:name="_Toc163217876"/>
      <w:bookmarkStart w:id="6368" w:name="_Toc187261648"/>
      <w:r w:rsidRPr="00BE5108">
        <w:rPr>
          <w:rFonts w:eastAsiaTheme="minorEastAsia"/>
        </w:rPr>
        <w:t>8.2.3.1.1</w:t>
      </w:r>
      <w:r w:rsidRPr="00BE5108">
        <w:rPr>
          <w:rFonts w:eastAsiaTheme="minorEastAsia"/>
        </w:rPr>
        <w:tab/>
        <w:t>Applicability rule for IAB-MT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AC4665F" w14:textId="77777777" w:rsidR="00345ACA" w:rsidRPr="00BE5108" w:rsidRDefault="00345ACA" w:rsidP="00345ACA">
      <w:pPr>
        <w:pStyle w:val="Heading6"/>
        <w:rPr>
          <w:rFonts w:eastAsiaTheme="minorEastAsia"/>
        </w:rPr>
      </w:pPr>
      <w:bookmarkStart w:id="6369" w:name="_Toc73963113"/>
      <w:bookmarkStart w:id="6370" w:name="_Toc75260290"/>
      <w:bookmarkStart w:id="6371" w:name="_Toc75275832"/>
      <w:bookmarkStart w:id="6372" w:name="_Toc75276343"/>
      <w:bookmarkStart w:id="6373" w:name="_Toc76541842"/>
      <w:bookmarkStart w:id="6374" w:name="_Toc82437612"/>
      <w:bookmarkStart w:id="6375" w:name="_Toc89944978"/>
      <w:bookmarkStart w:id="6376" w:name="_Toc98753996"/>
      <w:bookmarkStart w:id="6377" w:name="_Toc106179888"/>
      <w:bookmarkStart w:id="6378" w:name="_Toc106180399"/>
      <w:bookmarkStart w:id="6379" w:name="_Toc130396224"/>
      <w:bookmarkStart w:id="6380" w:name="_Toc137555498"/>
      <w:bookmarkStart w:id="6381" w:name="_Toc138857025"/>
      <w:bookmarkStart w:id="6382" w:name="_Toc138860884"/>
      <w:bookmarkStart w:id="6383" w:name="_Toc163217877"/>
      <w:bookmarkStart w:id="6384" w:name="_Toc187261649"/>
      <w:r w:rsidRPr="00BE5108">
        <w:rPr>
          <w:rFonts w:eastAsiaTheme="minorEastAsia"/>
        </w:rPr>
        <w:t>8.2.3.1.1.1</w:t>
      </w:r>
      <w:r w:rsidRPr="00BE5108">
        <w:rPr>
          <w:rFonts w:eastAsiaTheme="minorEastAsia"/>
        </w:rPr>
        <w:tab/>
        <w:t>General</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63D7ACE" w14:textId="72372A6A" w:rsidR="00BB0386" w:rsidRDefault="00BB0386" w:rsidP="00BB0386">
      <w:pPr>
        <w:rPr>
          <w:lang w:eastAsia="zh-CN"/>
        </w:rPr>
      </w:pPr>
      <w:bookmarkStart w:id="6385" w:name="_Toc73963114"/>
      <w:bookmarkStart w:id="6386" w:name="_Toc75260291"/>
      <w:bookmarkStart w:id="6387" w:name="_Toc75275833"/>
      <w:bookmarkStart w:id="6388" w:name="_Toc75276344"/>
      <w:bookmarkStart w:id="638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390" w:name="_Toc82437613"/>
      <w:bookmarkStart w:id="6391" w:name="_Toc89944979"/>
      <w:bookmarkStart w:id="6392" w:name="_Toc98753997"/>
      <w:bookmarkStart w:id="6393" w:name="_Toc106179889"/>
      <w:bookmarkStart w:id="6394" w:name="_Toc106180400"/>
      <w:bookmarkStart w:id="6395" w:name="_Toc130396225"/>
      <w:bookmarkStart w:id="6396" w:name="_Toc137555499"/>
      <w:bookmarkStart w:id="6397" w:name="_Toc138857026"/>
      <w:bookmarkStart w:id="6398" w:name="_Toc138860885"/>
      <w:bookmarkStart w:id="6399" w:name="_Toc163217878"/>
      <w:bookmarkStart w:id="6400" w:name="_Toc18726165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401" w:name="_Toc73963115"/>
      <w:bookmarkStart w:id="6402" w:name="_Toc75260292"/>
      <w:bookmarkStart w:id="6403" w:name="_Toc75275834"/>
      <w:bookmarkStart w:id="6404" w:name="_Toc75276345"/>
      <w:bookmarkStart w:id="6405" w:name="_Toc76541844"/>
      <w:bookmarkStart w:id="6406" w:name="_Toc82437614"/>
      <w:bookmarkStart w:id="6407" w:name="_Toc89944980"/>
      <w:bookmarkStart w:id="6408" w:name="_Toc98753998"/>
      <w:bookmarkStart w:id="6409" w:name="_Toc106179890"/>
      <w:bookmarkStart w:id="6410" w:name="_Toc106180401"/>
      <w:bookmarkStart w:id="6411" w:name="_Toc130396226"/>
      <w:bookmarkStart w:id="6412" w:name="_Toc137555500"/>
      <w:bookmarkStart w:id="6413" w:name="_Toc138857027"/>
      <w:bookmarkStart w:id="6414" w:name="_Toc138860886"/>
      <w:bookmarkStart w:id="6415" w:name="_Toc163217879"/>
      <w:bookmarkStart w:id="6416" w:name="_Toc187261651"/>
      <w:r w:rsidRPr="00BE5108">
        <w:rPr>
          <w:rFonts w:eastAsiaTheme="minorEastAsia"/>
        </w:rPr>
        <w:t>8.2.3.1.1.3</w:t>
      </w:r>
      <w:r w:rsidRPr="00BE5108">
        <w:rPr>
          <w:rFonts w:eastAsiaTheme="minorEastAsia"/>
        </w:rPr>
        <w:tab/>
        <w:t>Applicability of requirements for TDD with different UL-DL patterns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2142BC9" w14:textId="77777777" w:rsidR="00997B97" w:rsidRDefault="00997B97" w:rsidP="00997B97">
      <w:bookmarkStart w:id="6417" w:name="_Toc73963116"/>
      <w:bookmarkStart w:id="6418" w:name="_Toc75260293"/>
      <w:bookmarkStart w:id="6419" w:name="_Toc75275835"/>
      <w:bookmarkStart w:id="6420" w:name="_Toc75276346"/>
      <w:bookmarkStart w:id="642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422" w:name="_Toc82437615"/>
      <w:bookmarkStart w:id="6423" w:name="_Toc89944981"/>
      <w:bookmarkStart w:id="6424" w:name="_Toc98753999"/>
      <w:bookmarkStart w:id="6425" w:name="_Toc106179891"/>
      <w:bookmarkStart w:id="6426" w:name="_Toc106180402"/>
      <w:bookmarkStart w:id="6427" w:name="_Toc130396227"/>
      <w:bookmarkStart w:id="6428" w:name="_Toc137555501"/>
      <w:bookmarkStart w:id="6429" w:name="_Toc138857028"/>
      <w:bookmarkStart w:id="6430" w:name="_Toc138860887"/>
      <w:bookmarkStart w:id="6431" w:name="_Toc163217880"/>
      <w:bookmarkStart w:id="6432" w:name="_Toc187261652"/>
      <w:r w:rsidRPr="008628E4">
        <w:t>8.2.3.1.1.4</w:t>
      </w:r>
      <w:r w:rsidRPr="008628E4">
        <w:tab/>
        <w:t>Applicability of requirements for IAB-MT features</w:t>
      </w:r>
      <w:bookmarkEnd w:id="6422"/>
      <w:bookmarkEnd w:id="6423"/>
      <w:bookmarkEnd w:id="6424"/>
      <w:bookmarkEnd w:id="6425"/>
      <w:bookmarkEnd w:id="6426"/>
      <w:bookmarkEnd w:id="6427"/>
      <w:bookmarkEnd w:id="6428"/>
      <w:bookmarkEnd w:id="6429"/>
      <w:bookmarkEnd w:id="6430"/>
      <w:bookmarkEnd w:id="6431"/>
      <w:bookmarkEnd w:id="6432"/>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433" w:name="_Toc75165403"/>
      <w:bookmarkStart w:id="6434" w:name="_Toc75334327"/>
      <w:bookmarkStart w:id="6435" w:name="_Toc75508519"/>
      <w:bookmarkStart w:id="6436" w:name="_Toc75816258"/>
      <w:bookmarkStart w:id="6437" w:name="_Toc76541416"/>
      <w:bookmarkStart w:id="6438" w:name="_Toc76541983"/>
      <w:bookmarkStart w:id="6439" w:name="_Toc82429873"/>
      <w:bookmarkStart w:id="6440" w:name="_Toc89940124"/>
      <w:bookmarkStart w:id="6441" w:name="_Toc98754450"/>
      <w:bookmarkStart w:id="6442" w:name="_Toc106178264"/>
      <w:bookmarkStart w:id="6443" w:name="_Toc114148982"/>
      <w:bookmarkStart w:id="6444" w:name="_Toc124151227"/>
      <w:bookmarkStart w:id="6445" w:name="_Toc130393767"/>
      <w:bookmarkStart w:id="6446" w:name="_Toc137555502"/>
      <w:bookmarkStart w:id="6447" w:name="_Toc138857029"/>
      <w:bookmarkStart w:id="6448" w:name="_Toc138860888"/>
      <w:bookmarkStart w:id="6449" w:name="_Toc163217881"/>
      <w:bookmarkStart w:id="6450" w:name="_Toc187261653"/>
      <w:r w:rsidRPr="00C13E62">
        <w:t>8.2.3.1.2</w:t>
      </w:r>
      <w:r w:rsidRPr="00C13E62">
        <w:tab/>
        <w:t>Common test parameters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451" w:name="_Toc82437616"/>
      <w:bookmarkStart w:id="6452" w:name="_Toc89944982"/>
      <w:bookmarkStart w:id="6453" w:name="_Toc98754000"/>
      <w:bookmarkStart w:id="6454" w:name="_Toc106179892"/>
      <w:bookmarkStart w:id="6455" w:name="_Toc106180403"/>
      <w:bookmarkStart w:id="6456" w:name="_Toc130396228"/>
      <w:bookmarkStart w:id="6457" w:name="_Toc137555503"/>
      <w:bookmarkStart w:id="6458" w:name="_Toc138857030"/>
      <w:bookmarkStart w:id="6459" w:name="_Toc138860889"/>
      <w:bookmarkStart w:id="6460" w:name="_Toc163217882"/>
      <w:bookmarkStart w:id="6461" w:name="_Toc187261654"/>
      <w:r w:rsidRPr="00BE5108">
        <w:rPr>
          <w:rFonts w:eastAsiaTheme="minorEastAsia"/>
        </w:rPr>
        <w:t>8.2.3.2</w:t>
      </w:r>
      <w:r w:rsidRPr="00BE5108">
        <w:rPr>
          <w:rFonts w:eastAsiaTheme="minorEastAsia"/>
        </w:rPr>
        <w:tab/>
        <w:t>Reporting Channel Quality Indicator (CQI)</w:t>
      </w:r>
      <w:bookmarkEnd w:id="6417"/>
      <w:bookmarkEnd w:id="6418"/>
      <w:bookmarkEnd w:id="6419"/>
      <w:bookmarkEnd w:id="6420"/>
      <w:bookmarkEnd w:id="6421"/>
      <w:bookmarkEnd w:id="6451"/>
      <w:bookmarkEnd w:id="6452"/>
      <w:bookmarkEnd w:id="6453"/>
      <w:bookmarkEnd w:id="6454"/>
      <w:bookmarkEnd w:id="6455"/>
      <w:bookmarkEnd w:id="6456"/>
      <w:bookmarkEnd w:id="6457"/>
      <w:bookmarkEnd w:id="6458"/>
      <w:bookmarkEnd w:id="6459"/>
      <w:bookmarkEnd w:id="6460"/>
      <w:bookmarkEnd w:id="6461"/>
    </w:p>
    <w:p w14:paraId="4F2D1B64" w14:textId="77777777" w:rsidR="00345ACA" w:rsidRPr="00BE5108" w:rsidRDefault="00345ACA" w:rsidP="00345ACA">
      <w:pPr>
        <w:pStyle w:val="Heading5"/>
        <w:rPr>
          <w:rFonts w:eastAsiaTheme="minorEastAsia"/>
        </w:rPr>
      </w:pPr>
      <w:bookmarkStart w:id="6462" w:name="_Toc73963117"/>
      <w:bookmarkStart w:id="6463" w:name="_Toc75260294"/>
      <w:bookmarkStart w:id="6464" w:name="_Toc75275836"/>
      <w:bookmarkStart w:id="6465" w:name="_Toc75276347"/>
      <w:bookmarkStart w:id="6466" w:name="_Toc76541846"/>
      <w:bookmarkStart w:id="6467" w:name="_Toc82437617"/>
      <w:bookmarkStart w:id="6468" w:name="_Toc89944983"/>
      <w:bookmarkStart w:id="6469" w:name="_Toc98754001"/>
      <w:bookmarkStart w:id="6470" w:name="_Toc106179893"/>
      <w:bookmarkStart w:id="6471" w:name="_Toc106180404"/>
      <w:bookmarkStart w:id="6472" w:name="_Toc130396229"/>
      <w:bookmarkStart w:id="6473" w:name="_Toc137555504"/>
      <w:bookmarkStart w:id="6474" w:name="_Toc138857031"/>
      <w:bookmarkStart w:id="6475" w:name="_Toc138860890"/>
      <w:bookmarkStart w:id="6476" w:name="_Toc163217883"/>
      <w:bookmarkStart w:id="6477" w:name="_Toc187261655"/>
      <w:r w:rsidRPr="00BE5108">
        <w:rPr>
          <w:rFonts w:eastAsiaTheme="minorEastAsia"/>
        </w:rPr>
        <w:t>8.2.3.2.1</w:t>
      </w:r>
      <w:r w:rsidRPr="00BE5108">
        <w:rPr>
          <w:rFonts w:eastAsiaTheme="minorEastAsia"/>
        </w:rPr>
        <w:tab/>
        <w:t>Definition and applicability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478" w:name="_Toc73963118"/>
      <w:bookmarkStart w:id="6479" w:name="_Toc75260295"/>
      <w:bookmarkStart w:id="6480" w:name="_Toc75275837"/>
      <w:bookmarkStart w:id="6481" w:name="_Toc75276348"/>
      <w:bookmarkStart w:id="6482" w:name="_Toc76541847"/>
      <w:bookmarkStart w:id="6483" w:name="_Toc82437618"/>
      <w:bookmarkStart w:id="6484" w:name="_Toc89944984"/>
      <w:bookmarkStart w:id="6485" w:name="_Toc98754002"/>
      <w:bookmarkStart w:id="6486" w:name="_Toc106179894"/>
      <w:bookmarkStart w:id="6487" w:name="_Toc106180405"/>
      <w:bookmarkStart w:id="6488" w:name="_Toc130396230"/>
      <w:bookmarkStart w:id="6489" w:name="_Toc137555505"/>
      <w:bookmarkStart w:id="6490" w:name="_Toc138857032"/>
      <w:bookmarkStart w:id="6491" w:name="_Toc138860891"/>
      <w:bookmarkStart w:id="6492" w:name="_Toc163217884"/>
      <w:bookmarkStart w:id="6493" w:name="_Toc187261656"/>
      <w:r w:rsidRPr="00BE5108">
        <w:rPr>
          <w:rFonts w:eastAsiaTheme="minorEastAsia"/>
        </w:rPr>
        <w:t>8.2.3.2.2</w:t>
      </w:r>
      <w:r w:rsidRPr="00BE5108">
        <w:rPr>
          <w:rFonts w:eastAsiaTheme="minorEastAsia"/>
        </w:rPr>
        <w:tab/>
        <w:t>Minimum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494" w:name="_Toc73963119"/>
      <w:bookmarkStart w:id="6495" w:name="_Toc75260296"/>
      <w:bookmarkStart w:id="6496" w:name="_Toc75275838"/>
      <w:bookmarkStart w:id="6497" w:name="_Toc75276349"/>
      <w:bookmarkStart w:id="6498" w:name="_Toc76541848"/>
      <w:bookmarkStart w:id="6499" w:name="_Toc82437619"/>
      <w:bookmarkStart w:id="6500" w:name="_Toc89944985"/>
      <w:bookmarkStart w:id="6501" w:name="_Toc98754003"/>
      <w:bookmarkStart w:id="6502" w:name="_Toc106179895"/>
      <w:bookmarkStart w:id="6503" w:name="_Toc106180406"/>
      <w:bookmarkStart w:id="6504" w:name="_Toc130396231"/>
      <w:bookmarkStart w:id="6505" w:name="_Toc137555506"/>
      <w:bookmarkStart w:id="6506" w:name="_Toc138857033"/>
      <w:bookmarkStart w:id="6507" w:name="_Toc138860892"/>
      <w:bookmarkStart w:id="6508" w:name="_Toc163217885"/>
      <w:bookmarkStart w:id="6509" w:name="_Toc187261657"/>
      <w:r w:rsidRPr="00BE5108">
        <w:rPr>
          <w:rFonts w:eastAsiaTheme="minorEastAsia"/>
        </w:rPr>
        <w:lastRenderedPageBreak/>
        <w:t>8.2.3.2.3</w:t>
      </w:r>
      <w:r w:rsidRPr="00BE5108">
        <w:rPr>
          <w:rFonts w:eastAsiaTheme="minorEastAsia"/>
        </w:rPr>
        <w:tab/>
        <w:t>Test purpose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510" w:name="_Toc73963120"/>
      <w:bookmarkStart w:id="6511" w:name="_Toc75260297"/>
      <w:bookmarkStart w:id="6512" w:name="_Toc75275839"/>
      <w:bookmarkStart w:id="6513" w:name="_Toc75276350"/>
      <w:bookmarkStart w:id="6514" w:name="_Toc76541849"/>
      <w:bookmarkStart w:id="6515" w:name="_Toc82437620"/>
      <w:bookmarkStart w:id="6516" w:name="_Toc89944986"/>
      <w:bookmarkStart w:id="6517" w:name="_Toc98754004"/>
      <w:bookmarkStart w:id="6518" w:name="_Toc106179896"/>
      <w:bookmarkStart w:id="6519" w:name="_Toc106180407"/>
      <w:bookmarkStart w:id="6520" w:name="_Toc130396232"/>
      <w:bookmarkStart w:id="6521" w:name="_Toc137555507"/>
      <w:bookmarkStart w:id="6522" w:name="_Toc138857034"/>
      <w:bookmarkStart w:id="6523" w:name="_Toc138860893"/>
      <w:bookmarkStart w:id="6524" w:name="_Toc163217886"/>
      <w:bookmarkStart w:id="6525" w:name="_Toc187261658"/>
      <w:r w:rsidRPr="00BE5108">
        <w:rPr>
          <w:rFonts w:eastAsiaTheme="minorEastAsia"/>
        </w:rPr>
        <w:t>8.2.3.2.4</w:t>
      </w:r>
      <w:r w:rsidRPr="00BE5108">
        <w:rPr>
          <w:rFonts w:eastAsiaTheme="minorEastAsia"/>
        </w:rPr>
        <w:tab/>
        <w:t>Method of test</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526" w:name="_Toc73963121"/>
      <w:bookmarkStart w:id="6527" w:name="_Toc75260298"/>
      <w:bookmarkStart w:id="6528" w:name="_Toc75275840"/>
      <w:bookmarkStart w:id="6529" w:name="_Toc75276351"/>
      <w:bookmarkStart w:id="6530" w:name="_Toc76541850"/>
      <w:bookmarkStart w:id="6531" w:name="_Toc82437621"/>
      <w:bookmarkStart w:id="6532" w:name="_Toc89944987"/>
      <w:bookmarkStart w:id="6533" w:name="_Toc98754005"/>
      <w:bookmarkStart w:id="6534" w:name="_Toc106179897"/>
      <w:bookmarkStart w:id="6535" w:name="_Toc106180408"/>
      <w:bookmarkStart w:id="6536" w:name="_Toc130396233"/>
      <w:bookmarkStart w:id="6537" w:name="_Toc137555508"/>
      <w:bookmarkStart w:id="6538" w:name="_Toc138857035"/>
      <w:bookmarkStart w:id="6539" w:name="_Toc138860894"/>
      <w:bookmarkStart w:id="6540" w:name="_Toc163217887"/>
      <w:bookmarkStart w:id="6541" w:name="_Toc187261659"/>
      <w:r w:rsidRPr="00BE5108">
        <w:rPr>
          <w:rFonts w:eastAsiaTheme="minorEastAsia"/>
        </w:rPr>
        <w:t>8.2.3.2.5</w:t>
      </w:r>
      <w:r w:rsidRPr="00BE5108">
        <w:rPr>
          <w:rFonts w:eastAsiaTheme="minorEastAsia"/>
        </w:rPr>
        <w:tab/>
        <w:t>Test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542" w:name="_Toc73963122"/>
      <w:bookmarkStart w:id="6543" w:name="_Toc75260299"/>
      <w:bookmarkStart w:id="6544" w:name="_Toc75275841"/>
      <w:bookmarkStart w:id="6545" w:name="_Toc75276352"/>
      <w:bookmarkStart w:id="6546" w:name="_Toc76541851"/>
      <w:bookmarkStart w:id="6547" w:name="_Toc82437622"/>
      <w:bookmarkStart w:id="6548" w:name="_Toc89944988"/>
      <w:bookmarkStart w:id="6549" w:name="_Toc98754006"/>
      <w:bookmarkStart w:id="6550" w:name="_Toc106179898"/>
      <w:bookmarkStart w:id="6551" w:name="_Toc106180409"/>
      <w:bookmarkStart w:id="6552" w:name="_Toc130396234"/>
      <w:bookmarkStart w:id="6553" w:name="_Toc137555509"/>
      <w:bookmarkStart w:id="6554" w:name="_Toc138857036"/>
      <w:bookmarkStart w:id="6555" w:name="_Toc138860895"/>
      <w:bookmarkStart w:id="6556" w:name="_Toc163217888"/>
      <w:bookmarkStart w:id="6557" w:name="_Toc187261660"/>
      <w:r w:rsidRPr="00BE5108">
        <w:rPr>
          <w:rFonts w:eastAsiaTheme="minorEastAsia"/>
        </w:rPr>
        <w:t>8.2.3.3</w:t>
      </w:r>
      <w:r w:rsidRPr="00BE5108">
        <w:rPr>
          <w:rFonts w:eastAsiaTheme="minorEastAsia"/>
        </w:rPr>
        <w:tab/>
        <w:t>Reporting of Precoding Matrix Indicator (PMI)</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567032E" w14:textId="77777777" w:rsidR="00345ACA" w:rsidRPr="00BE5108" w:rsidRDefault="00345ACA" w:rsidP="00345ACA">
      <w:pPr>
        <w:pStyle w:val="Heading5"/>
        <w:rPr>
          <w:rFonts w:eastAsiaTheme="minorEastAsia"/>
        </w:rPr>
      </w:pPr>
      <w:bookmarkStart w:id="6558" w:name="_Toc73963123"/>
      <w:bookmarkStart w:id="6559" w:name="_Toc75260300"/>
      <w:bookmarkStart w:id="6560" w:name="_Toc75275842"/>
      <w:bookmarkStart w:id="6561" w:name="_Toc75276353"/>
      <w:bookmarkStart w:id="6562" w:name="_Toc76541852"/>
      <w:bookmarkStart w:id="6563" w:name="_Toc82437623"/>
      <w:bookmarkStart w:id="6564" w:name="_Toc89944989"/>
      <w:bookmarkStart w:id="6565" w:name="_Toc98754007"/>
      <w:bookmarkStart w:id="6566" w:name="_Toc106179899"/>
      <w:bookmarkStart w:id="6567" w:name="_Toc106180410"/>
      <w:bookmarkStart w:id="6568" w:name="_Toc130396235"/>
      <w:bookmarkStart w:id="6569" w:name="_Toc137555510"/>
      <w:bookmarkStart w:id="6570" w:name="_Toc138857037"/>
      <w:bookmarkStart w:id="6571" w:name="_Toc138860896"/>
      <w:bookmarkStart w:id="6572" w:name="_Toc163217889"/>
      <w:bookmarkStart w:id="6573" w:name="_Toc187261661"/>
      <w:r w:rsidRPr="00BE5108">
        <w:rPr>
          <w:rFonts w:eastAsiaTheme="minorEastAsia"/>
        </w:rPr>
        <w:t>8.2.3.3.1</w:t>
      </w:r>
      <w:r w:rsidRPr="00BE5108">
        <w:rPr>
          <w:rFonts w:eastAsiaTheme="minorEastAsia"/>
        </w:rPr>
        <w:tab/>
        <w:t>Definition and applicability</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6pt" o:ole="">
            <v:imagedata r:id="rId58" o:title=""/>
          </v:shape>
          <o:OLEObject Type="Embed" ProgID="Equation.3" ShapeID="_x0000_i1050" DrawAspect="Content" ObjectID="_1812187189"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05pt;height:15.05pt" o:ole="">
            <v:imagedata r:id="rId60" o:title=""/>
          </v:shape>
          <o:OLEObject Type="Embed" ProgID="Equation.DSMT4" ShapeID="_x0000_i1051" DrawAspect="Content" ObjectID="_1812187190"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6.1pt;height:15.05pt" o:ole="">
            <v:imagedata r:id="rId62" o:title=""/>
          </v:shape>
          <o:OLEObject Type="Embed" ProgID="Equation.DSMT4" ShapeID="_x0000_i1052" DrawAspect="Content" ObjectID="_1812187191"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0.95pt" o:ole="">
            <v:imagedata r:id="rId64" o:title=""/>
          </v:shape>
          <o:OLEObject Type="Embed" ProgID="Equation.DSMT4" ShapeID="_x0000_i1053" DrawAspect="Content" ObjectID="_1812187192"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5.05pt" o:ole="">
            <v:imagedata r:id="rId62" o:title=""/>
          </v:shape>
          <o:OLEObject Type="Embed" ProgID="Equation.DSMT4" ShapeID="_x0000_i1054" DrawAspect="Content" ObjectID="_1812187193"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574" w:name="_Toc73963124"/>
      <w:bookmarkStart w:id="6575" w:name="_Toc75260301"/>
      <w:bookmarkStart w:id="6576" w:name="_Toc75275843"/>
      <w:bookmarkStart w:id="6577" w:name="_Toc75276354"/>
      <w:bookmarkStart w:id="6578" w:name="_Toc76541853"/>
      <w:bookmarkStart w:id="6579" w:name="_Toc82437624"/>
      <w:bookmarkStart w:id="6580" w:name="_Toc89944990"/>
      <w:bookmarkStart w:id="6581" w:name="_Toc98754008"/>
      <w:bookmarkStart w:id="6582" w:name="_Toc106179900"/>
      <w:bookmarkStart w:id="6583" w:name="_Toc106180411"/>
      <w:bookmarkStart w:id="6584" w:name="_Toc130396236"/>
      <w:bookmarkStart w:id="6585" w:name="_Toc137555511"/>
      <w:bookmarkStart w:id="6586" w:name="_Toc138857038"/>
      <w:bookmarkStart w:id="6587" w:name="_Toc138860897"/>
      <w:bookmarkStart w:id="6588" w:name="_Toc163217890"/>
      <w:bookmarkStart w:id="6589" w:name="_Toc187261662"/>
      <w:r w:rsidRPr="00BE5108">
        <w:rPr>
          <w:rFonts w:eastAsiaTheme="minorEastAsia"/>
        </w:rPr>
        <w:t>8.2.3.3.2</w:t>
      </w:r>
      <w:r w:rsidRPr="00BE5108">
        <w:rPr>
          <w:rFonts w:eastAsiaTheme="minorEastAsia"/>
        </w:rPr>
        <w:tab/>
        <w:t>Minimum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590" w:name="_Toc73963125"/>
      <w:bookmarkStart w:id="6591" w:name="_Toc75260302"/>
      <w:bookmarkStart w:id="6592" w:name="_Toc75275844"/>
      <w:bookmarkStart w:id="6593" w:name="_Toc75276355"/>
      <w:bookmarkStart w:id="6594" w:name="_Toc76541854"/>
      <w:bookmarkStart w:id="6595" w:name="_Toc82437625"/>
      <w:bookmarkStart w:id="6596" w:name="_Toc89944991"/>
      <w:bookmarkStart w:id="6597" w:name="_Toc98754009"/>
      <w:bookmarkStart w:id="6598" w:name="_Toc106179901"/>
      <w:bookmarkStart w:id="6599" w:name="_Toc106180412"/>
      <w:bookmarkStart w:id="6600" w:name="_Toc130396237"/>
      <w:bookmarkStart w:id="6601" w:name="_Toc137555512"/>
      <w:bookmarkStart w:id="6602" w:name="_Toc138857039"/>
      <w:bookmarkStart w:id="6603" w:name="_Toc138860898"/>
      <w:bookmarkStart w:id="6604" w:name="_Toc163217891"/>
      <w:bookmarkStart w:id="6605" w:name="_Toc187261663"/>
      <w:r w:rsidRPr="00BE5108">
        <w:rPr>
          <w:rFonts w:eastAsiaTheme="minorEastAsia"/>
        </w:rPr>
        <w:t>8.2.3.3.3</w:t>
      </w:r>
      <w:r w:rsidRPr="00BE5108">
        <w:rPr>
          <w:rFonts w:eastAsiaTheme="minorEastAsia"/>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606" w:name="_Toc73963126"/>
      <w:bookmarkStart w:id="6607" w:name="_Toc75260303"/>
      <w:bookmarkStart w:id="6608" w:name="_Toc75275845"/>
      <w:bookmarkStart w:id="6609" w:name="_Toc75276356"/>
      <w:bookmarkStart w:id="6610" w:name="_Toc76541855"/>
      <w:bookmarkStart w:id="6611" w:name="_Toc82437626"/>
      <w:bookmarkStart w:id="6612" w:name="_Toc89944992"/>
      <w:bookmarkStart w:id="6613" w:name="_Toc98754010"/>
      <w:bookmarkStart w:id="6614" w:name="_Toc106179902"/>
      <w:bookmarkStart w:id="6615" w:name="_Toc106180413"/>
      <w:bookmarkStart w:id="6616" w:name="_Toc130396238"/>
      <w:bookmarkStart w:id="6617" w:name="_Toc137555513"/>
      <w:bookmarkStart w:id="6618" w:name="_Toc138857040"/>
      <w:bookmarkStart w:id="6619" w:name="_Toc138860899"/>
      <w:bookmarkStart w:id="6620" w:name="_Toc163217892"/>
      <w:bookmarkStart w:id="6621" w:name="_Toc187261664"/>
      <w:r w:rsidRPr="00BE5108">
        <w:rPr>
          <w:rFonts w:eastAsiaTheme="minorEastAsia"/>
        </w:rPr>
        <w:t>8.2.3.3.4</w:t>
      </w:r>
      <w:r w:rsidRPr="00BE5108">
        <w:rPr>
          <w:rFonts w:eastAsiaTheme="minorEastAsia"/>
        </w:rPr>
        <w:tab/>
        <w:t>Method of test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lastRenderedPageBreak/>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622" w:name="_Toc73963127"/>
      <w:bookmarkStart w:id="6623" w:name="_Toc75260304"/>
      <w:bookmarkStart w:id="6624" w:name="_Toc75275846"/>
      <w:bookmarkStart w:id="6625" w:name="_Toc75276357"/>
      <w:bookmarkStart w:id="6626" w:name="_Toc76541856"/>
      <w:bookmarkStart w:id="6627" w:name="_Toc82437627"/>
      <w:bookmarkStart w:id="6628" w:name="_Toc89944993"/>
      <w:bookmarkStart w:id="6629" w:name="_Toc98754011"/>
      <w:bookmarkStart w:id="6630" w:name="_Toc106179903"/>
      <w:bookmarkStart w:id="6631" w:name="_Toc106180414"/>
      <w:bookmarkStart w:id="6632" w:name="_Toc130396239"/>
      <w:bookmarkStart w:id="6633" w:name="_Toc137555514"/>
      <w:bookmarkStart w:id="6634" w:name="_Toc138857041"/>
      <w:bookmarkStart w:id="6635" w:name="_Toc138860900"/>
      <w:bookmarkStart w:id="6636" w:name="_Toc163217893"/>
      <w:bookmarkStart w:id="6637" w:name="_Toc187261665"/>
      <w:r w:rsidRPr="00BE5108">
        <w:rPr>
          <w:rFonts w:eastAsiaTheme="minorEastAsia"/>
        </w:rPr>
        <w:t>8.2.3.3.5</w:t>
      </w:r>
      <w:r w:rsidRPr="00BE5108">
        <w:rPr>
          <w:rFonts w:eastAsiaTheme="minorEastAsia"/>
        </w:rPr>
        <w:tab/>
        <w:t>Test requirement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638" w:name="_Toc73963128"/>
      <w:bookmarkStart w:id="6639" w:name="_Toc75260305"/>
      <w:bookmarkStart w:id="6640" w:name="_Toc75275847"/>
      <w:bookmarkStart w:id="6641" w:name="_Toc75276358"/>
      <w:bookmarkStart w:id="6642" w:name="_Toc76541857"/>
      <w:bookmarkStart w:id="6643" w:name="_Toc82437628"/>
      <w:bookmarkStart w:id="6644" w:name="_Toc89944994"/>
      <w:bookmarkStart w:id="6645" w:name="_Toc98754012"/>
      <w:bookmarkStart w:id="6646" w:name="_Toc106179904"/>
      <w:bookmarkStart w:id="6647" w:name="_Toc106180415"/>
      <w:bookmarkStart w:id="6648" w:name="_Toc130396240"/>
      <w:bookmarkStart w:id="6649" w:name="_Toc137555515"/>
      <w:bookmarkStart w:id="6650" w:name="_Toc138857042"/>
      <w:bookmarkStart w:id="6651" w:name="_Toc138860901"/>
      <w:bookmarkStart w:id="6652" w:name="_Toc163217894"/>
      <w:bookmarkStart w:id="6653" w:name="_Toc187261666"/>
      <w:r w:rsidRPr="00BE5108">
        <w:rPr>
          <w:rFonts w:eastAsiaTheme="minorEastAsia"/>
        </w:rPr>
        <w:t>8.2.3.4</w:t>
      </w:r>
      <w:r w:rsidRPr="00BE5108">
        <w:rPr>
          <w:rFonts w:eastAsiaTheme="minorEastAsia"/>
        </w:rPr>
        <w:tab/>
        <w:t>Reporting of Rank Indicator (RI)</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2C18D65" w14:textId="77777777" w:rsidR="00345ACA" w:rsidRPr="00BE5108" w:rsidRDefault="00345ACA" w:rsidP="00345ACA">
      <w:pPr>
        <w:pStyle w:val="Heading5"/>
        <w:rPr>
          <w:rFonts w:eastAsia="SimSun"/>
        </w:rPr>
      </w:pPr>
      <w:bookmarkStart w:id="6654" w:name="_Toc73963129"/>
      <w:bookmarkStart w:id="6655" w:name="_Toc75260306"/>
      <w:bookmarkStart w:id="6656" w:name="_Toc75275848"/>
      <w:bookmarkStart w:id="6657" w:name="_Toc75276359"/>
      <w:bookmarkStart w:id="6658" w:name="_Toc76541858"/>
      <w:bookmarkStart w:id="6659" w:name="_Toc82437629"/>
      <w:bookmarkStart w:id="6660" w:name="_Toc89944995"/>
      <w:bookmarkStart w:id="6661" w:name="_Toc98754013"/>
      <w:bookmarkStart w:id="6662" w:name="_Toc106179905"/>
      <w:bookmarkStart w:id="6663" w:name="_Toc106180416"/>
      <w:bookmarkStart w:id="6664" w:name="_Toc130396241"/>
      <w:bookmarkStart w:id="6665" w:name="_Toc137555516"/>
      <w:bookmarkStart w:id="6666" w:name="_Toc138857043"/>
      <w:bookmarkStart w:id="6667" w:name="_Toc138860902"/>
      <w:bookmarkStart w:id="6668" w:name="_Toc163217895"/>
      <w:bookmarkStart w:id="6669" w:name="_Toc187261667"/>
      <w:r w:rsidRPr="00BE5108">
        <w:rPr>
          <w:rFonts w:eastAsiaTheme="minorEastAsia"/>
        </w:rPr>
        <w:t>8.2.3.4.1</w:t>
      </w:r>
      <w:r w:rsidRPr="00BE5108">
        <w:rPr>
          <w:rFonts w:eastAsiaTheme="minorEastAsia"/>
        </w:rPr>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670" w:name="_Toc73963130"/>
      <w:bookmarkStart w:id="6671" w:name="_Toc75260307"/>
      <w:bookmarkStart w:id="6672" w:name="_Toc75275849"/>
      <w:bookmarkStart w:id="6673" w:name="_Toc75276360"/>
      <w:bookmarkStart w:id="6674" w:name="_Toc76541859"/>
      <w:bookmarkStart w:id="6675" w:name="_Toc82437630"/>
      <w:bookmarkStart w:id="6676" w:name="_Toc89944996"/>
      <w:bookmarkStart w:id="6677" w:name="_Toc98754014"/>
      <w:bookmarkStart w:id="6678" w:name="_Toc106179906"/>
      <w:bookmarkStart w:id="6679" w:name="_Toc106180417"/>
      <w:bookmarkStart w:id="6680" w:name="_Toc130396242"/>
      <w:bookmarkStart w:id="6681" w:name="_Toc137555517"/>
      <w:bookmarkStart w:id="6682" w:name="_Toc138857044"/>
      <w:bookmarkStart w:id="6683" w:name="_Toc138860903"/>
      <w:bookmarkStart w:id="6684" w:name="_Toc163217896"/>
      <w:bookmarkStart w:id="6685" w:name="_Toc187261668"/>
      <w:r w:rsidRPr="00BE5108">
        <w:rPr>
          <w:rFonts w:eastAsiaTheme="minorEastAsia"/>
        </w:rPr>
        <w:t>8.2.3.4.2</w:t>
      </w:r>
      <w:r w:rsidRPr="00BE5108">
        <w:rPr>
          <w:rFonts w:eastAsiaTheme="minorEastAsia"/>
        </w:rPr>
        <w:tab/>
        <w:t>Minimum requirements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686" w:name="_Toc73963131"/>
      <w:bookmarkStart w:id="6687" w:name="_Toc75260308"/>
      <w:bookmarkStart w:id="6688" w:name="_Toc75275850"/>
      <w:bookmarkStart w:id="6689" w:name="_Toc75276361"/>
      <w:bookmarkStart w:id="6690" w:name="_Toc76541860"/>
      <w:bookmarkStart w:id="6691" w:name="_Toc82437631"/>
      <w:bookmarkStart w:id="6692" w:name="_Toc89944997"/>
      <w:bookmarkStart w:id="6693" w:name="_Toc98754015"/>
      <w:bookmarkStart w:id="6694" w:name="_Toc106179907"/>
      <w:bookmarkStart w:id="6695" w:name="_Toc106180418"/>
      <w:bookmarkStart w:id="6696" w:name="_Toc130396243"/>
      <w:bookmarkStart w:id="6697" w:name="_Toc137555518"/>
      <w:bookmarkStart w:id="6698" w:name="_Toc138857045"/>
      <w:bookmarkStart w:id="6699" w:name="_Toc138860904"/>
      <w:bookmarkStart w:id="6700" w:name="_Toc163217897"/>
      <w:bookmarkStart w:id="6701" w:name="_Toc187261669"/>
      <w:r w:rsidRPr="00BE5108">
        <w:rPr>
          <w:rFonts w:eastAsiaTheme="minorEastAsia"/>
        </w:rPr>
        <w:t>8.2.3.4.3</w:t>
      </w:r>
      <w:r w:rsidRPr="00BE5108">
        <w:rPr>
          <w:rFonts w:eastAsiaTheme="minorEastAsia"/>
        </w:rPr>
        <w:tab/>
        <w:t>Test purpose</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702" w:name="_Toc73963132"/>
      <w:bookmarkStart w:id="6703" w:name="_Toc75260309"/>
      <w:bookmarkStart w:id="6704" w:name="_Toc75275851"/>
      <w:bookmarkStart w:id="6705" w:name="_Toc75276362"/>
      <w:bookmarkStart w:id="6706" w:name="_Toc76541861"/>
      <w:bookmarkStart w:id="6707" w:name="_Toc82437632"/>
      <w:bookmarkStart w:id="6708" w:name="_Toc89944998"/>
      <w:bookmarkStart w:id="6709" w:name="_Toc98754016"/>
      <w:bookmarkStart w:id="6710" w:name="_Toc106179908"/>
      <w:bookmarkStart w:id="6711" w:name="_Toc106180419"/>
      <w:bookmarkStart w:id="6712" w:name="_Toc130396244"/>
      <w:bookmarkStart w:id="6713" w:name="_Toc137555519"/>
      <w:bookmarkStart w:id="6714" w:name="_Toc138857046"/>
      <w:bookmarkStart w:id="6715" w:name="_Toc138860905"/>
      <w:bookmarkStart w:id="6716" w:name="_Toc163217898"/>
      <w:bookmarkStart w:id="6717" w:name="_Toc187261670"/>
      <w:r w:rsidRPr="00BE5108">
        <w:rPr>
          <w:rFonts w:eastAsiaTheme="minorEastAsia"/>
        </w:rPr>
        <w:t>8.2.3.4.4</w:t>
      </w:r>
      <w:r w:rsidRPr="00BE5108">
        <w:rPr>
          <w:rFonts w:eastAsiaTheme="minorEastAsia"/>
        </w:rPr>
        <w:tab/>
        <w:t>Method of test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718" w:name="_Toc73963133"/>
      <w:bookmarkStart w:id="6719" w:name="_Toc75260310"/>
      <w:bookmarkStart w:id="6720" w:name="_Toc75275852"/>
      <w:bookmarkStart w:id="6721" w:name="_Toc75276363"/>
      <w:bookmarkStart w:id="6722" w:name="_Toc76541862"/>
      <w:bookmarkStart w:id="6723" w:name="_Toc82437633"/>
      <w:bookmarkStart w:id="6724" w:name="_Toc89944999"/>
      <w:bookmarkStart w:id="6725" w:name="_Toc98754017"/>
      <w:bookmarkStart w:id="6726" w:name="_Toc106179909"/>
      <w:bookmarkStart w:id="6727" w:name="_Toc106180420"/>
      <w:bookmarkStart w:id="6728" w:name="_Toc130396245"/>
      <w:bookmarkStart w:id="6729" w:name="_Toc137555520"/>
      <w:bookmarkStart w:id="6730" w:name="_Toc138857047"/>
      <w:bookmarkStart w:id="6731" w:name="_Toc138860906"/>
      <w:bookmarkStart w:id="6732" w:name="_Toc163217899"/>
      <w:bookmarkStart w:id="6733" w:name="_Toc187261671"/>
      <w:r w:rsidRPr="00BE5108">
        <w:rPr>
          <w:rFonts w:eastAsiaTheme="minorEastAsia"/>
        </w:rPr>
        <w:t>8.2.3.4.5</w:t>
      </w:r>
      <w:r w:rsidRPr="00BE5108">
        <w:rPr>
          <w:rFonts w:eastAsiaTheme="minorEastAsia"/>
        </w:rPr>
        <w:tab/>
        <w:t>Test requirement</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734"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735" w:name="_Toc75260311"/>
      <w:bookmarkStart w:id="6736" w:name="_Toc75275853"/>
      <w:bookmarkStart w:id="6737" w:name="_Toc75276364"/>
      <w:bookmarkStart w:id="6738" w:name="_Toc76541863"/>
      <w:bookmarkStart w:id="6739" w:name="_Toc82437634"/>
      <w:bookmarkStart w:id="6740" w:name="_Toc89945000"/>
      <w:bookmarkStart w:id="6741" w:name="_Toc98754018"/>
      <w:bookmarkStart w:id="6742" w:name="_Toc106179910"/>
      <w:bookmarkStart w:id="6743" w:name="_Toc106180421"/>
      <w:bookmarkStart w:id="6744" w:name="_Toc130396246"/>
      <w:bookmarkStart w:id="6745" w:name="_Toc137555521"/>
      <w:bookmarkStart w:id="6746" w:name="_Toc138857048"/>
      <w:bookmarkStart w:id="6747" w:name="_Toc138860907"/>
      <w:bookmarkStart w:id="6748" w:name="_Toc163217900"/>
      <w:bookmarkStart w:id="6749" w:name="_Toc18726167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4934F5B" w14:textId="77777777" w:rsidR="00C87888" w:rsidRPr="00BE5108" w:rsidRDefault="00C87888" w:rsidP="00E55627">
      <w:pPr>
        <w:pStyle w:val="Heading1"/>
        <w:rPr>
          <w:rFonts w:eastAsiaTheme="minorEastAsia"/>
        </w:rPr>
      </w:pPr>
      <w:bookmarkStart w:id="6750" w:name="_Toc73963135"/>
      <w:bookmarkStart w:id="6751" w:name="_Toc75260312"/>
      <w:bookmarkStart w:id="6752" w:name="_Toc75275854"/>
      <w:bookmarkStart w:id="6753" w:name="_Toc75276365"/>
      <w:bookmarkStart w:id="6754" w:name="_Toc76541864"/>
      <w:bookmarkStart w:id="6755" w:name="_Toc82437635"/>
      <w:bookmarkStart w:id="6756" w:name="_Toc89945001"/>
      <w:bookmarkStart w:id="6757" w:name="_Toc98754019"/>
      <w:bookmarkStart w:id="6758" w:name="_Toc106179911"/>
      <w:bookmarkStart w:id="6759" w:name="_Toc106180422"/>
      <w:bookmarkStart w:id="6760" w:name="_Toc130396247"/>
      <w:bookmarkStart w:id="6761" w:name="_Toc137555522"/>
      <w:bookmarkStart w:id="6762" w:name="_Toc138857049"/>
      <w:bookmarkStart w:id="6763" w:name="_Toc138860908"/>
      <w:bookmarkStart w:id="6764" w:name="_Toc163217901"/>
      <w:bookmarkStart w:id="6765" w:name="_Toc18726167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25817FF" w14:textId="39409F25" w:rsidR="002B3822" w:rsidRDefault="002B3822" w:rsidP="002B3822">
      <w:pPr>
        <w:pStyle w:val="Heading2"/>
        <w:rPr>
          <w:rFonts w:eastAsiaTheme="minorEastAsia"/>
        </w:rPr>
      </w:pPr>
      <w:bookmarkStart w:id="6766" w:name="_Toc73963136"/>
      <w:bookmarkStart w:id="6767" w:name="_Toc75260313"/>
      <w:bookmarkStart w:id="6768" w:name="_Toc75275855"/>
      <w:bookmarkStart w:id="6769" w:name="_Toc75276366"/>
      <w:bookmarkStart w:id="6770" w:name="_Toc76541865"/>
      <w:bookmarkStart w:id="6771" w:name="_Toc82437636"/>
      <w:bookmarkStart w:id="6772" w:name="_Toc89945002"/>
      <w:bookmarkStart w:id="6773" w:name="_Toc98754020"/>
      <w:bookmarkStart w:id="6774" w:name="_Toc106179912"/>
      <w:bookmarkStart w:id="6775" w:name="_Toc106180423"/>
      <w:bookmarkStart w:id="6776" w:name="_Toc130396248"/>
      <w:bookmarkStart w:id="6777" w:name="_Toc137555523"/>
      <w:bookmarkStart w:id="6778" w:name="_Toc138857050"/>
      <w:bookmarkStart w:id="6779" w:name="_Toc138860909"/>
      <w:bookmarkStart w:id="6780" w:name="_Toc163217902"/>
      <w:bookmarkStart w:id="6781" w:name="_Toc18726167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782" w:name="_Toc73963137"/>
      <w:bookmarkStart w:id="6783" w:name="_Toc75260315"/>
      <w:bookmarkStart w:id="6784" w:name="_Toc75275857"/>
      <w:bookmarkStart w:id="6785" w:name="_Toc75276367"/>
      <w:bookmarkStart w:id="6786" w:name="_Toc76541866"/>
      <w:bookmarkStart w:id="6787" w:name="_Toc82437637"/>
      <w:bookmarkStart w:id="6788" w:name="_Toc89945003"/>
      <w:bookmarkStart w:id="6789" w:name="_Toc98754021"/>
      <w:bookmarkStart w:id="6790" w:name="_Toc106179913"/>
      <w:bookmarkStart w:id="6791" w:name="_Toc106180424"/>
      <w:bookmarkStart w:id="6792" w:name="_Toc130396249"/>
      <w:bookmarkStart w:id="6793" w:name="_Toc137555524"/>
      <w:bookmarkStart w:id="6794" w:name="_Toc138857051"/>
      <w:bookmarkStart w:id="6795" w:name="_Toc138860910"/>
      <w:bookmarkStart w:id="6796" w:name="_Toc163217903"/>
      <w:bookmarkStart w:id="6797" w:name="_Toc18726167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DCBEA6A" w14:textId="77777777" w:rsidR="00C87888" w:rsidRPr="00BE5108" w:rsidRDefault="00C87888" w:rsidP="00EF3135">
      <w:pPr>
        <w:pStyle w:val="Heading3"/>
        <w:rPr>
          <w:rFonts w:eastAsiaTheme="minorEastAsia"/>
        </w:rPr>
      </w:pPr>
      <w:bookmarkStart w:id="6798" w:name="_Toc73963138"/>
      <w:bookmarkStart w:id="6799" w:name="_Toc75260316"/>
      <w:bookmarkStart w:id="6800" w:name="_Toc75275858"/>
      <w:bookmarkStart w:id="6801" w:name="_Toc75276368"/>
      <w:bookmarkStart w:id="6802" w:name="_Toc76541867"/>
      <w:bookmarkStart w:id="6803" w:name="_Toc82437638"/>
      <w:bookmarkStart w:id="6804" w:name="_Toc89945004"/>
      <w:bookmarkStart w:id="6805" w:name="_Toc98754022"/>
      <w:bookmarkStart w:id="6806" w:name="_Toc106179914"/>
      <w:bookmarkStart w:id="6807" w:name="_Toc106180425"/>
      <w:bookmarkStart w:id="6808" w:name="_Toc130396250"/>
      <w:bookmarkStart w:id="6809" w:name="_Toc137555525"/>
      <w:bookmarkStart w:id="6810" w:name="_Toc138857052"/>
      <w:bookmarkStart w:id="6811" w:name="_Toc138860911"/>
      <w:bookmarkStart w:id="6812" w:name="_Toc163217904"/>
      <w:bookmarkStart w:id="6813" w:name="_Toc18726167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62EC94C3" w14:textId="77777777" w:rsidR="00C87888" w:rsidRPr="00BE5108" w:rsidRDefault="00C87888" w:rsidP="00C87888">
      <w:pPr>
        <w:rPr>
          <w:rFonts w:eastAsiaTheme="minorEastAsia"/>
        </w:rPr>
      </w:pPr>
      <w:bookmarkStart w:id="6814" w:name="OLE_LINK15"/>
      <w:bookmarkStart w:id="6815"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816" w:name="OLE_LINK11"/>
            <w:bookmarkStart w:id="6817" w:name="OLE_LINK12"/>
            <w:bookmarkStart w:id="6818"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814"/>
      <w:bookmarkEnd w:id="6815"/>
      <w:bookmarkEnd w:id="6816"/>
      <w:bookmarkEnd w:id="6817"/>
      <w:bookmarkEnd w:id="6818"/>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819" w:name="_Toc73963139"/>
      <w:bookmarkStart w:id="6820" w:name="_Toc75260317"/>
      <w:bookmarkStart w:id="6821" w:name="_Toc75275859"/>
      <w:bookmarkStart w:id="6822" w:name="_Toc75276369"/>
      <w:bookmarkStart w:id="6823" w:name="_Toc76541868"/>
      <w:bookmarkStart w:id="6824" w:name="_Toc82437639"/>
      <w:bookmarkStart w:id="6825" w:name="_Toc89945005"/>
      <w:bookmarkStart w:id="6826" w:name="_Toc98754023"/>
      <w:bookmarkStart w:id="6827" w:name="_Toc106179915"/>
      <w:bookmarkStart w:id="6828" w:name="_Toc106180426"/>
      <w:bookmarkStart w:id="6829" w:name="_Toc130396251"/>
      <w:bookmarkStart w:id="6830" w:name="_Toc137555526"/>
      <w:bookmarkStart w:id="6831" w:name="_Toc138857053"/>
      <w:bookmarkStart w:id="6832" w:name="_Toc138860912"/>
      <w:bookmarkStart w:id="6833" w:name="_Toc163217905"/>
      <w:bookmarkStart w:id="6834" w:name="_Toc187261677"/>
      <w:r w:rsidRPr="00BE5108">
        <w:rPr>
          <w:rFonts w:eastAsiaTheme="minorEastAsia"/>
        </w:rPr>
        <w:t>A.2</w:t>
      </w:r>
      <w:r w:rsidRPr="00BE5108">
        <w:rPr>
          <w:rFonts w:eastAsiaTheme="minorEastAsia"/>
        </w:rPr>
        <w:tab/>
        <w:t>IAB-DU Fixed Reference Channels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F35ABBB" w14:textId="77777777" w:rsidR="002263FD" w:rsidRPr="00BE5108" w:rsidRDefault="002263FD" w:rsidP="002263FD">
      <w:pPr>
        <w:pStyle w:val="Heading2"/>
        <w:rPr>
          <w:rFonts w:eastAsiaTheme="minorEastAsia"/>
        </w:rPr>
      </w:pPr>
      <w:bookmarkStart w:id="6835" w:name="_Toc73963140"/>
      <w:bookmarkStart w:id="6836" w:name="_Toc75260318"/>
      <w:bookmarkStart w:id="6837" w:name="_Toc75275860"/>
      <w:bookmarkStart w:id="6838" w:name="_Toc75276370"/>
      <w:bookmarkStart w:id="6839" w:name="_Toc76541869"/>
      <w:bookmarkStart w:id="6840" w:name="_Toc82437640"/>
      <w:bookmarkStart w:id="6841" w:name="_Toc89945006"/>
      <w:bookmarkStart w:id="6842" w:name="_Toc98754024"/>
      <w:bookmarkStart w:id="6843" w:name="_Toc106179916"/>
      <w:bookmarkStart w:id="6844" w:name="_Toc106180427"/>
      <w:bookmarkStart w:id="6845" w:name="_Toc130396252"/>
      <w:bookmarkStart w:id="6846" w:name="_Toc137555527"/>
      <w:bookmarkStart w:id="6847" w:name="_Toc138857054"/>
      <w:bookmarkStart w:id="6848" w:name="_Toc138860913"/>
      <w:bookmarkStart w:id="6849" w:name="_Toc163217906"/>
      <w:bookmarkStart w:id="6850" w:name="_Toc187261678"/>
      <w:r w:rsidRPr="00BE5108">
        <w:rPr>
          <w:rFonts w:eastAsiaTheme="minorEastAsia"/>
        </w:rPr>
        <w:t>A.2.1</w:t>
      </w:r>
      <w:r w:rsidRPr="00BE5108">
        <w:rPr>
          <w:rFonts w:eastAsiaTheme="minorEastAsia"/>
        </w:rPr>
        <w:tab/>
        <w:t>Fixed Reference Channels for PUSCH performance requirements (QPSK, R = 193/1024)</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851" w:name="_Toc73963141"/>
      <w:bookmarkStart w:id="6852" w:name="_Toc75260319"/>
      <w:bookmarkStart w:id="6853" w:name="_Toc75275861"/>
      <w:bookmarkStart w:id="6854" w:name="_Toc75276371"/>
      <w:bookmarkStart w:id="6855" w:name="_Toc76541870"/>
      <w:bookmarkStart w:id="6856" w:name="_Toc82437641"/>
      <w:bookmarkStart w:id="6857" w:name="_Toc89945007"/>
      <w:bookmarkStart w:id="6858" w:name="_Toc98754025"/>
      <w:bookmarkStart w:id="6859" w:name="_Toc106179917"/>
      <w:bookmarkStart w:id="6860" w:name="_Toc106180428"/>
      <w:bookmarkStart w:id="6861" w:name="_Toc130396253"/>
      <w:bookmarkStart w:id="6862" w:name="_Toc137555528"/>
      <w:bookmarkStart w:id="6863" w:name="_Toc138857055"/>
      <w:bookmarkStart w:id="6864" w:name="_Toc138860914"/>
      <w:bookmarkStart w:id="6865" w:name="_Toc163217907"/>
      <w:bookmarkStart w:id="6866" w:name="_Toc18726167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867" w:name="_Toc73963142"/>
      <w:bookmarkStart w:id="6868" w:name="_Toc75260320"/>
      <w:bookmarkStart w:id="6869" w:name="_Toc75275862"/>
      <w:bookmarkStart w:id="6870" w:name="_Toc75276372"/>
      <w:bookmarkStart w:id="6871" w:name="_Toc76541871"/>
      <w:bookmarkStart w:id="6872" w:name="_Toc82437642"/>
      <w:bookmarkStart w:id="6873" w:name="_Toc89945008"/>
      <w:bookmarkStart w:id="6874" w:name="_Toc98754026"/>
      <w:bookmarkStart w:id="6875" w:name="_Toc106179918"/>
      <w:bookmarkStart w:id="6876" w:name="_Toc106180429"/>
      <w:bookmarkStart w:id="6877" w:name="_Toc130396254"/>
      <w:bookmarkStart w:id="6878" w:name="_Toc137555529"/>
      <w:bookmarkStart w:id="6879" w:name="_Toc138857056"/>
      <w:bookmarkStart w:id="6880" w:name="_Toc138860915"/>
      <w:bookmarkStart w:id="6881" w:name="_Toc163217908"/>
      <w:bookmarkStart w:id="6882" w:name="_Toc187261680"/>
      <w:r w:rsidRPr="00BE5108">
        <w:rPr>
          <w:rFonts w:eastAsiaTheme="minorEastAsia"/>
        </w:rPr>
        <w:t>A.2.3</w:t>
      </w:r>
      <w:r w:rsidRPr="00BE5108">
        <w:rPr>
          <w:rFonts w:eastAsiaTheme="minorEastAsia"/>
        </w:rPr>
        <w:tab/>
        <w:t>Fixed Reference Channels for PUSCH performance requirements (16QAM, R = 658/1024)</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883" w:name="_Toc73963143"/>
      <w:bookmarkStart w:id="6884" w:name="_Toc75260321"/>
      <w:bookmarkStart w:id="6885" w:name="_Toc75275863"/>
      <w:bookmarkStart w:id="6886" w:name="_Toc75276373"/>
      <w:bookmarkStart w:id="6887" w:name="_Toc76541872"/>
      <w:bookmarkStart w:id="6888" w:name="_Toc82437643"/>
      <w:bookmarkStart w:id="6889" w:name="_Toc89945009"/>
      <w:bookmarkStart w:id="6890" w:name="_Toc98754027"/>
      <w:bookmarkStart w:id="6891" w:name="_Toc106179919"/>
      <w:bookmarkStart w:id="6892" w:name="_Toc106180430"/>
      <w:bookmarkStart w:id="6893" w:name="_Toc130396255"/>
      <w:bookmarkStart w:id="6894" w:name="_Toc137555530"/>
      <w:bookmarkStart w:id="6895" w:name="_Toc138857057"/>
      <w:bookmarkStart w:id="6896" w:name="_Toc138860916"/>
      <w:bookmarkStart w:id="6897" w:name="_Toc163217909"/>
      <w:bookmarkStart w:id="6898" w:name="_Toc187261681"/>
      <w:r w:rsidRPr="00BE5108">
        <w:rPr>
          <w:rFonts w:eastAsiaTheme="minorEastAsia"/>
        </w:rPr>
        <w:t>A.2.4</w:t>
      </w:r>
      <w:r w:rsidRPr="00BE5108">
        <w:rPr>
          <w:rFonts w:eastAsiaTheme="minorEastAsia"/>
        </w:rPr>
        <w:tab/>
        <w:t>Fixed Reference Channels for PUSCH performance requirements (64QAM, R = 567/1024)</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899" w:name="_Toc73963144"/>
      <w:bookmarkStart w:id="6900" w:name="_Toc75260322"/>
      <w:bookmarkStart w:id="6901" w:name="_Toc75275864"/>
      <w:bookmarkStart w:id="6902" w:name="_Toc75276374"/>
      <w:bookmarkStart w:id="6903" w:name="_Toc76541873"/>
      <w:bookmarkStart w:id="6904" w:name="_Toc82437644"/>
      <w:bookmarkStart w:id="6905" w:name="_Toc89945010"/>
      <w:bookmarkStart w:id="6906" w:name="_Toc98754028"/>
      <w:bookmarkStart w:id="6907" w:name="_Toc106179920"/>
      <w:bookmarkStart w:id="6908" w:name="_Toc106180431"/>
      <w:bookmarkStart w:id="6909" w:name="_Toc130396256"/>
      <w:bookmarkStart w:id="6910" w:name="_Toc137555531"/>
      <w:bookmarkStart w:id="6911" w:name="_Toc138857058"/>
      <w:bookmarkStart w:id="6912" w:name="_Toc138860917"/>
      <w:bookmarkStart w:id="6913" w:name="_Toc163217910"/>
      <w:bookmarkStart w:id="6914" w:name="_Toc187261682"/>
      <w:r w:rsidRPr="00BE5108">
        <w:rPr>
          <w:rFonts w:eastAsiaTheme="minorEastAsia"/>
        </w:rPr>
        <w:t>A.2.5</w:t>
      </w:r>
      <w:r w:rsidRPr="00BE5108">
        <w:rPr>
          <w:rFonts w:eastAsiaTheme="minorEastAsia"/>
        </w:rPr>
        <w:tab/>
        <w:t>PRACH test preambles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915" w:name="_Toc73963145"/>
      <w:bookmarkStart w:id="6916" w:name="_Toc75260323"/>
      <w:bookmarkStart w:id="6917" w:name="_Toc75275865"/>
      <w:bookmarkStart w:id="6918" w:name="_Toc75276375"/>
      <w:bookmarkStart w:id="6919" w:name="_Toc76541874"/>
      <w:bookmarkStart w:id="6920" w:name="_Toc82437645"/>
      <w:bookmarkStart w:id="6921" w:name="_Toc89945011"/>
      <w:bookmarkStart w:id="6922" w:name="_Toc98754029"/>
      <w:bookmarkStart w:id="6923" w:name="_Toc106179921"/>
      <w:bookmarkStart w:id="6924" w:name="_Toc106180432"/>
      <w:bookmarkStart w:id="6925" w:name="_Toc130396257"/>
      <w:bookmarkStart w:id="6926" w:name="_Toc137555532"/>
      <w:bookmarkStart w:id="6927" w:name="_Toc138857059"/>
      <w:bookmarkStart w:id="6928" w:name="_Toc138860918"/>
      <w:bookmarkStart w:id="6929" w:name="_Toc163217911"/>
      <w:bookmarkStart w:id="6930" w:name="_Toc187261683"/>
      <w:r w:rsidRPr="00BE5108">
        <w:rPr>
          <w:rFonts w:eastAsiaTheme="minorEastAsia"/>
        </w:rPr>
        <w:t>A.3</w:t>
      </w:r>
      <w:r w:rsidRPr="00BE5108">
        <w:rPr>
          <w:rFonts w:eastAsiaTheme="minorEastAsia"/>
        </w:rPr>
        <w:tab/>
        <w:t>IAB-MT Fixed Reference Channels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2006A66" w14:textId="77777777" w:rsidR="002263FD" w:rsidRPr="00BE5108" w:rsidRDefault="002263FD" w:rsidP="002263FD">
      <w:pPr>
        <w:pStyle w:val="Heading2"/>
        <w:rPr>
          <w:rFonts w:eastAsiaTheme="minorEastAsia"/>
        </w:rPr>
      </w:pPr>
      <w:bookmarkStart w:id="6931" w:name="_Toc73963146"/>
      <w:bookmarkStart w:id="6932" w:name="_Toc75260324"/>
      <w:bookmarkStart w:id="6933" w:name="_Toc75275866"/>
      <w:bookmarkStart w:id="6934" w:name="_Toc75276376"/>
      <w:bookmarkStart w:id="6935" w:name="_Toc76541875"/>
      <w:bookmarkStart w:id="6936" w:name="_Toc82437646"/>
      <w:bookmarkStart w:id="6937" w:name="_Toc89945012"/>
      <w:bookmarkStart w:id="6938" w:name="_Toc98754030"/>
      <w:bookmarkStart w:id="6939" w:name="_Toc106179922"/>
      <w:bookmarkStart w:id="6940" w:name="_Toc106180433"/>
      <w:bookmarkStart w:id="6941" w:name="_Toc130396258"/>
      <w:bookmarkStart w:id="6942" w:name="_Toc137555533"/>
      <w:bookmarkStart w:id="6943" w:name="_Toc138857060"/>
      <w:bookmarkStart w:id="6944" w:name="_Toc138860919"/>
      <w:bookmarkStart w:id="6945" w:name="_Toc163217912"/>
      <w:bookmarkStart w:id="6946" w:name="_Toc187261684"/>
      <w:r w:rsidRPr="00BE5108">
        <w:rPr>
          <w:rFonts w:eastAsiaTheme="minorEastAsia"/>
        </w:rPr>
        <w:t>A.3.1</w:t>
      </w:r>
      <w:r w:rsidRPr="00BE5108">
        <w:rPr>
          <w:rFonts w:eastAsiaTheme="minorEastAsia"/>
        </w:rPr>
        <w:tab/>
        <w:t>Fixed Reference Channels for PDSCH performance requirements (16QAM)</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947" w:name="_Toc73963147"/>
      <w:bookmarkStart w:id="6948" w:name="_Toc75260325"/>
      <w:bookmarkStart w:id="6949" w:name="_Toc75275867"/>
      <w:bookmarkStart w:id="6950" w:name="_Toc75276377"/>
      <w:bookmarkStart w:id="6951" w:name="_Toc76541876"/>
      <w:bookmarkStart w:id="6952" w:name="_Toc82437647"/>
      <w:bookmarkStart w:id="6953" w:name="_Toc89945013"/>
      <w:bookmarkStart w:id="6954" w:name="_Toc98754031"/>
      <w:bookmarkStart w:id="6955" w:name="_Toc106179923"/>
      <w:bookmarkStart w:id="6956" w:name="_Toc106180434"/>
      <w:bookmarkStart w:id="6957" w:name="_Toc130396259"/>
      <w:bookmarkStart w:id="6958" w:name="_Toc137555534"/>
      <w:bookmarkStart w:id="6959" w:name="_Toc138857061"/>
      <w:bookmarkStart w:id="6960" w:name="_Toc138860920"/>
      <w:bookmarkStart w:id="6961" w:name="_Toc163217913"/>
      <w:bookmarkStart w:id="6962" w:name="_Toc187261685"/>
      <w:r w:rsidRPr="00BE5108">
        <w:rPr>
          <w:rFonts w:eastAsiaTheme="minorEastAsia"/>
        </w:rPr>
        <w:t>A.3.2</w:t>
      </w:r>
      <w:r w:rsidRPr="00BE5108">
        <w:rPr>
          <w:rFonts w:eastAsiaTheme="minorEastAsia"/>
        </w:rPr>
        <w:tab/>
        <w:t>Fixed Reference Channels for PDSCH performance requirements (64QAM)</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963" w:name="_Toc73963148"/>
      <w:bookmarkStart w:id="6964" w:name="_Toc75260326"/>
      <w:bookmarkStart w:id="6965" w:name="_Toc75275868"/>
      <w:bookmarkStart w:id="6966" w:name="_Toc75276378"/>
      <w:bookmarkStart w:id="6967" w:name="_Toc76541877"/>
      <w:bookmarkStart w:id="6968" w:name="_Toc82437648"/>
      <w:bookmarkStart w:id="6969" w:name="_Toc89945014"/>
      <w:bookmarkStart w:id="6970" w:name="_Toc98754032"/>
      <w:bookmarkStart w:id="6971" w:name="_Toc106179924"/>
      <w:bookmarkStart w:id="6972" w:name="_Toc106180435"/>
      <w:bookmarkStart w:id="6973" w:name="_Toc130396260"/>
      <w:bookmarkStart w:id="6974" w:name="_Toc137555535"/>
      <w:bookmarkStart w:id="6975" w:name="_Toc138857062"/>
      <w:bookmarkStart w:id="6976" w:name="_Toc138860921"/>
      <w:bookmarkStart w:id="6977" w:name="_Toc163217914"/>
      <w:bookmarkStart w:id="6978" w:name="_Toc187261686"/>
      <w:r w:rsidRPr="00BE5108">
        <w:rPr>
          <w:rFonts w:eastAsiaTheme="minorEastAsia"/>
        </w:rPr>
        <w:t>A.3.3</w:t>
      </w:r>
      <w:r w:rsidRPr="00BE5108">
        <w:rPr>
          <w:rFonts w:eastAsiaTheme="minorEastAsia"/>
        </w:rPr>
        <w:tab/>
        <w:t>Fixed Reference Channels for PDSCH performance requirements (256QAM)</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979" w:name="_Toc73963149"/>
      <w:bookmarkStart w:id="6980" w:name="_Toc75260327"/>
      <w:bookmarkStart w:id="6981" w:name="_Toc75275869"/>
      <w:bookmarkStart w:id="6982" w:name="_Toc75276379"/>
      <w:bookmarkStart w:id="6983" w:name="_Toc76541878"/>
      <w:bookmarkStart w:id="6984" w:name="_Toc82437649"/>
      <w:bookmarkStart w:id="6985" w:name="_Toc89945015"/>
      <w:bookmarkStart w:id="6986" w:name="_Toc98754033"/>
      <w:bookmarkStart w:id="6987" w:name="_Toc106179925"/>
      <w:bookmarkStart w:id="6988" w:name="_Toc106180436"/>
      <w:bookmarkStart w:id="6989" w:name="_Toc130396261"/>
      <w:bookmarkStart w:id="6990" w:name="_Toc137555536"/>
      <w:bookmarkStart w:id="6991" w:name="_Toc138857063"/>
      <w:bookmarkStart w:id="6992" w:name="_Toc138860922"/>
      <w:bookmarkStart w:id="6993" w:name="_Toc163217915"/>
      <w:bookmarkStart w:id="6994" w:name="_Toc187261687"/>
      <w:r w:rsidRPr="00BE5108">
        <w:rPr>
          <w:rFonts w:eastAsiaTheme="minorEastAsia"/>
        </w:rPr>
        <w:t>A.3.4</w:t>
      </w:r>
      <w:r w:rsidRPr="00BE5108">
        <w:rPr>
          <w:rFonts w:eastAsiaTheme="minorEastAsia"/>
        </w:rPr>
        <w:tab/>
        <w:t>Fixed Reference Channels for PDCCH performance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995" w:name="_Toc73963150"/>
      <w:bookmarkStart w:id="6996" w:name="_Toc75260328"/>
      <w:bookmarkStart w:id="6997" w:name="_Toc75275870"/>
      <w:bookmarkStart w:id="6998" w:name="_Toc75276380"/>
      <w:bookmarkStart w:id="6999" w:name="_Toc76541879"/>
      <w:bookmarkStart w:id="7000" w:name="_Toc82437650"/>
      <w:bookmarkStart w:id="7001" w:name="_Toc89945016"/>
      <w:bookmarkStart w:id="7002" w:name="_Toc98754034"/>
      <w:bookmarkStart w:id="7003" w:name="_Toc106179926"/>
      <w:bookmarkStart w:id="7004" w:name="_Toc106180437"/>
      <w:bookmarkStart w:id="7005" w:name="_Toc130396262"/>
      <w:bookmarkStart w:id="7006" w:name="_Toc137555537"/>
      <w:bookmarkStart w:id="7007" w:name="_Toc138857064"/>
      <w:bookmarkStart w:id="7008" w:name="_Toc138860923"/>
      <w:bookmarkStart w:id="7009" w:name="_Toc163217916"/>
      <w:bookmarkStart w:id="7010" w:name="_Toc187261688"/>
      <w:r w:rsidRPr="00BE5108">
        <w:rPr>
          <w:rFonts w:eastAsiaTheme="minorEastAsia"/>
        </w:rPr>
        <w:t>A.3.5</w:t>
      </w:r>
      <w:r w:rsidRPr="00BE5108">
        <w:rPr>
          <w:rFonts w:eastAsiaTheme="minorEastAsia"/>
        </w:rPr>
        <w:tab/>
        <w:t>Fixed Reference Channels for CSI reporting performance 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011"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7012" w:name="_Toc75260329"/>
      <w:bookmarkStart w:id="7013" w:name="_Toc75275871"/>
      <w:bookmarkStart w:id="7014" w:name="_Toc75276381"/>
      <w:bookmarkStart w:id="7015" w:name="_Toc76541880"/>
      <w:bookmarkStart w:id="7016" w:name="_Toc82437651"/>
      <w:bookmarkStart w:id="7017" w:name="_Toc89945017"/>
      <w:bookmarkStart w:id="7018" w:name="_Toc98754035"/>
      <w:bookmarkStart w:id="7019" w:name="_Toc106179927"/>
      <w:bookmarkStart w:id="7020" w:name="_Toc106180438"/>
      <w:bookmarkStart w:id="7021" w:name="_Toc130396263"/>
      <w:bookmarkStart w:id="7022" w:name="_Toc137555538"/>
      <w:bookmarkStart w:id="7023" w:name="_Toc138857065"/>
      <w:bookmarkStart w:id="7024" w:name="_Toc138860924"/>
      <w:bookmarkStart w:id="7025" w:name="_Toc163217917"/>
      <w:bookmarkStart w:id="7026" w:name="_Toc187261689"/>
      <w:r w:rsidRPr="00BE5108">
        <w:rPr>
          <w:rFonts w:eastAsiaTheme="minorEastAsia"/>
        </w:rPr>
        <w:lastRenderedPageBreak/>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1B8584FF" w14:textId="77777777" w:rsidR="00AD1976" w:rsidRPr="00BE5108" w:rsidRDefault="00AD1976" w:rsidP="00E55627">
      <w:pPr>
        <w:pStyle w:val="Heading1"/>
        <w:rPr>
          <w:rFonts w:eastAsiaTheme="minorEastAsia"/>
        </w:rPr>
      </w:pPr>
      <w:bookmarkStart w:id="7027" w:name="_Toc73963152"/>
      <w:bookmarkStart w:id="7028" w:name="_Toc75260330"/>
      <w:bookmarkStart w:id="7029" w:name="_Toc75275872"/>
      <w:bookmarkStart w:id="7030" w:name="_Toc75276382"/>
      <w:bookmarkStart w:id="7031" w:name="_Toc76541881"/>
      <w:bookmarkStart w:id="7032" w:name="_Toc82437652"/>
      <w:bookmarkStart w:id="7033" w:name="_Toc89945018"/>
      <w:bookmarkStart w:id="7034" w:name="_Toc98754036"/>
      <w:bookmarkStart w:id="7035" w:name="_Toc106179928"/>
      <w:bookmarkStart w:id="7036" w:name="_Toc106180439"/>
      <w:bookmarkStart w:id="7037" w:name="_Toc130396264"/>
      <w:bookmarkStart w:id="7038" w:name="_Toc137555539"/>
      <w:bookmarkStart w:id="7039" w:name="_Toc138857066"/>
      <w:bookmarkStart w:id="7040" w:name="_Toc138860925"/>
      <w:bookmarkStart w:id="7041" w:name="_Toc163217918"/>
      <w:bookmarkStart w:id="7042" w:name="_Toc187261690"/>
      <w:r w:rsidRPr="00BE5108">
        <w:rPr>
          <w:rFonts w:eastAsiaTheme="minorEastAsia"/>
        </w:rPr>
        <w:t>B.1</w:t>
      </w:r>
      <w:r w:rsidRPr="00BE5108">
        <w:rPr>
          <w:rFonts w:eastAsiaTheme="minorEastAsia"/>
        </w:rPr>
        <w:tab/>
        <w:t>General</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043" w:name="_Toc73963153"/>
      <w:bookmarkStart w:id="7044" w:name="_Toc75260331"/>
      <w:bookmarkStart w:id="7045" w:name="_Toc75275873"/>
      <w:bookmarkStart w:id="7046" w:name="_Toc75276383"/>
      <w:bookmarkStart w:id="7047" w:name="_Toc76541882"/>
      <w:bookmarkStart w:id="7048" w:name="_Toc82437653"/>
      <w:bookmarkStart w:id="7049" w:name="_Toc89945019"/>
      <w:bookmarkStart w:id="7050" w:name="_Toc98754037"/>
      <w:bookmarkStart w:id="7051" w:name="_Toc106179929"/>
      <w:bookmarkStart w:id="7052" w:name="_Toc106180440"/>
      <w:bookmarkStart w:id="7053" w:name="_Toc130396265"/>
      <w:bookmarkStart w:id="7054" w:name="_Toc137555540"/>
      <w:bookmarkStart w:id="7055" w:name="_Toc138857067"/>
      <w:bookmarkStart w:id="7056" w:name="_Toc138860926"/>
      <w:bookmarkStart w:id="7057" w:name="_Toc163217919"/>
      <w:bookmarkStart w:id="7058" w:name="_Toc187261691"/>
      <w:r w:rsidRPr="00BE5108">
        <w:rPr>
          <w:rFonts w:eastAsiaTheme="minorEastAsia"/>
        </w:rPr>
        <w:t>B.2</w:t>
      </w:r>
      <w:r w:rsidRPr="00BE5108">
        <w:rPr>
          <w:rFonts w:eastAsiaTheme="minorEastAsia"/>
        </w:rPr>
        <w:tab/>
        <w:t>Normal test environment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059" w:name="_Toc73963154"/>
      <w:bookmarkStart w:id="7060" w:name="_Toc75260332"/>
      <w:bookmarkStart w:id="7061" w:name="_Toc75275874"/>
      <w:bookmarkStart w:id="7062" w:name="_Toc75276384"/>
      <w:bookmarkStart w:id="7063" w:name="_Toc76541883"/>
      <w:bookmarkStart w:id="7064" w:name="_Toc82437654"/>
      <w:bookmarkStart w:id="7065" w:name="_Toc89945020"/>
      <w:bookmarkStart w:id="7066" w:name="_Toc98754038"/>
      <w:bookmarkStart w:id="7067" w:name="_Toc106179930"/>
      <w:bookmarkStart w:id="7068" w:name="_Toc106180441"/>
      <w:bookmarkStart w:id="7069" w:name="_Toc130396266"/>
      <w:bookmarkStart w:id="7070" w:name="_Toc137555541"/>
      <w:bookmarkStart w:id="7071" w:name="_Toc138857068"/>
      <w:bookmarkStart w:id="7072" w:name="_Toc138860927"/>
      <w:bookmarkStart w:id="7073" w:name="_Toc163217920"/>
      <w:bookmarkStart w:id="7074" w:name="_Toc187261692"/>
      <w:r w:rsidRPr="00BE5108">
        <w:rPr>
          <w:rFonts w:eastAsiaTheme="minorEastAsia"/>
        </w:rPr>
        <w:t>B.3</w:t>
      </w:r>
      <w:r w:rsidRPr="00BE5108">
        <w:rPr>
          <w:rFonts w:eastAsiaTheme="minorEastAsia"/>
        </w:rPr>
        <w:tab/>
        <w:t>Extreme test environment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038A45A" w14:textId="515BC8E7" w:rsidR="00051AAE" w:rsidRPr="00BE5108" w:rsidRDefault="00051AAE" w:rsidP="00051AAE">
      <w:pPr>
        <w:pStyle w:val="Heading2"/>
        <w:rPr>
          <w:rFonts w:eastAsiaTheme="minorEastAsia"/>
        </w:rPr>
      </w:pPr>
      <w:bookmarkStart w:id="7075" w:name="_Toc75275875"/>
      <w:bookmarkStart w:id="7076" w:name="_Toc75276385"/>
      <w:bookmarkStart w:id="7077" w:name="_Toc76541884"/>
      <w:bookmarkStart w:id="7078" w:name="_Toc82437655"/>
      <w:bookmarkStart w:id="7079" w:name="_Toc89945021"/>
      <w:bookmarkStart w:id="7080" w:name="_Toc98754039"/>
      <w:bookmarkStart w:id="7081" w:name="_Toc106179931"/>
      <w:bookmarkStart w:id="7082" w:name="_Toc106180442"/>
      <w:bookmarkStart w:id="7083" w:name="_Toc130396267"/>
      <w:bookmarkStart w:id="7084" w:name="_Toc137555542"/>
      <w:bookmarkStart w:id="7085" w:name="_Toc138857069"/>
      <w:bookmarkStart w:id="7086" w:name="_Toc138860928"/>
      <w:bookmarkStart w:id="7087" w:name="_Toc163217921"/>
      <w:bookmarkStart w:id="7088" w:name="_Toc187261693"/>
      <w:r w:rsidRPr="00BE5108">
        <w:rPr>
          <w:rFonts w:eastAsiaTheme="minorEastAsia"/>
        </w:rPr>
        <w:t>B.3.1</w:t>
      </w:r>
      <w:r w:rsidRPr="00BE5108">
        <w:rPr>
          <w:rFonts w:eastAsiaTheme="minorEastAsia"/>
        </w:rP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089" w:name="_Toc73963155"/>
      <w:bookmarkStart w:id="7090" w:name="_Toc75260333"/>
      <w:bookmarkStart w:id="7091" w:name="_Toc75275876"/>
      <w:bookmarkStart w:id="7092" w:name="_Toc75276386"/>
      <w:bookmarkStart w:id="7093" w:name="_Toc76541885"/>
      <w:bookmarkStart w:id="7094" w:name="_Toc82437656"/>
      <w:bookmarkStart w:id="7095" w:name="_Toc89945022"/>
      <w:bookmarkStart w:id="7096" w:name="_Toc98754040"/>
      <w:bookmarkStart w:id="7097" w:name="_Toc106179932"/>
      <w:bookmarkStart w:id="7098" w:name="_Toc106180443"/>
      <w:bookmarkStart w:id="7099" w:name="_Toc130396268"/>
      <w:bookmarkStart w:id="7100" w:name="_Toc137555543"/>
      <w:bookmarkStart w:id="7101" w:name="_Toc138857070"/>
      <w:bookmarkStart w:id="7102" w:name="_Toc138860929"/>
      <w:bookmarkStart w:id="7103" w:name="_Toc163217922"/>
      <w:bookmarkStart w:id="7104" w:name="_Toc18726169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105" w:name="_Toc73963156"/>
      <w:bookmarkStart w:id="7106" w:name="_Toc75260334"/>
      <w:bookmarkStart w:id="7107" w:name="_Toc75275877"/>
      <w:bookmarkStart w:id="7108" w:name="_Toc75276387"/>
      <w:bookmarkStart w:id="7109" w:name="_Toc76541886"/>
      <w:bookmarkStart w:id="7110" w:name="_Toc82437657"/>
      <w:bookmarkStart w:id="7111" w:name="_Toc89945023"/>
      <w:bookmarkStart w:id="7112" w:name="_Toc98754041"/>
      <w:bookmarkStart w:id="7113" w:name="_Toc106179933"/>
      <w:bookmarkStart w:id="7114" w:name="_Toc106180444"/>
      <w:bookmarkStart w:id="7115" w:name="_Toc130396269"/>
      <w:bookmarkStart w:id="7116" w:name="_Toc137555544"/>
      <w:bookmarkStart w:id="7117" w:name="_Toc138857071"/>
      <w:bookmarkStart w:id="7118" w:name="_Toc138860930"/>
      <w:bookmarkStart w:id="7119" w:name="_Toc163217923"/>
      <w:bookmarkStart w:id="7120" w:name="_Toc187261695"/>
      <w:r w:rsidRPr="00BE5108">
        <w:rPr>
          <w:rFonts w:eastAsiaTheme="minorEastAsia"/>
        </w:rPr>
        <w:t>B.4</w:t>
      </w:r>
      <w:r w:rsidRPr="00BE5108">
        <w:rPr>
          <w:rFonts w:eastAsiaTheme="minorEastAsia"/>
        </w:rPr>
        <w:tab/>
        <w:t>Vibration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121" w:name="_Toc73963157"/>
      <w:bookmarkStart w:id="7122" w:name="_Toc75260335"/>
      <w:bookmarkStart w:id="7123" w:name="_Toc75275878"/>
      <w:bookmarkStart w:id="7124" w:name="_Toc75276388"/>
      <w:bookmarkStart w:id="7125" w:name="_Toc76541887"/>
      <w:bookmarkStart w:id="7126" w:name="_Toc82437658"/>
      <w:bookmarkStart w:id="7127" w:name="_Toc89945024"/>
      <w:bookmarkStart w:id="7128" w:name="_Toc98754042"/>
      <w:bookmarkStart w:id="7129" w:name="_Toc106179934"/>
      <w:bookmarkStart w:id="7130" w:name="_Toc106180445"/>
      <w:bookmarkStart w:id="7131" w:name="_Toc130396270"/>
      <w:bookmarkStart w:id="7132" w:name="_Toc137555545"/>
      <w:bookmarkStart w:id="7133" w:name="_Toc138857072"/>
      <w:bookmarkStart w:id="7134" w:name="_Toc138860931"/>
      <w:bookmarkStart w:id="7135" w:name="_Toc163217924"/>
      <w:bookmarkStart w:id="7136" w:name="_Toc187261696"/>
      <w:r w:rsidRPr="00BE5108">
        <w:rPr>
          <w:rFonts w:eastAsiaTheme="minorEastAsia"/>
        </w:rPr>
        <w:t>B.5</w:t>
      </w:r>
      <w:r w:rsidRPr="00BE5108">
        <w:rPr>
          <w:rFonts w:eastAsiaTheme="minorEastAsia"/>
        </w:rPr>
        <w:tab/>
        <w:t>Power supply</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137" w:name="_Toc73963158"/>
      <w:bookmarkStart w:id="7138" w:name="_Toc75260336"/>
      <w:bookmarkStart w:id="7139" w:name="_Toc75275879"/>
      <w:bookmarkStart w:id="7140" w:name="_Toc75276389"/>
      <w:bookmarkStart w:id="7141" w:name="_Toc76541888"/>
      <w:bookmarkStart w:id="7142" w:name="_Toc82437659"/>
      <w:bookmarkStart w:id="7143" w:name="_Toc89945025"/>
      <w:bookmarkStart w:id="7144" w:name="_Toc98754043"/>
      <w:bookmarkStart w:id="7145" w:name="_Toc106179935"/>
      <w:bookmarkStart w:id="7146" w:name="_Toc106180446"/>
      <w:bookmarkStart w:id="7147" w:name="_Toc130396271"/>
      <w:bookmarkStart w:id="7148" w:name="_Toc137555546"/>
      <w:bookmarkStart w:id="7149" w:name="_Toc138857073"/>
      <w:bookmarkStart w:id="7150" w:name="_Toc138860932"/>
      <w:bookmarkStart w:id="7151" w:name="_Toc163217925"/>
      <w:bookmarkStart w:id="7152" w:name="_Toc187261697"/>
      <w:r w:rsidRPr="00BE5108">
        <w:rPr>
          <w:rFonts w:eastAsiaTheme="minorEastAsia"/>
          <w:lang w:eastAsia="sv-SE"/>
        </w:rPr>
        <w:t>B.6</w:t>
      </w:r>
      <w:r w:rsidRPr="00BE5108">
        <w:rPr>
          <w:rFonts w:eastAsiaTheme="minorEastAsia"/>
          <w:lang w:eastAsia="sv-SE"/>
        </w:rPr>
        <w:tab/>
        <w:t>Measurement of test environments</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153"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7154" w:name="_Toc75260337"/>
      <w:bookmarkStart w:id="7155" w:name="_Toc75275880"/>
      <w:bookmarkStart w:id="7156" w:name="_Toc75276390"/>
      <w:bookmarkStart w:id="7157" w:name="_Toc76541889"/>
      <w:bookmarkStart w:id="7158" w:name="_Toc82437660"/>
      <w:bookmarkStart w:id="7159" w:name="_Toc89945026"/>
      <w:bookmarkStart w:id="7160" w:name="_Toc98754044"/>
      <w:bookmarkStart w:id="7161" w:name="_Toc106179936"/>
      <w:bookmarkStart w:id="7162" w:name="_Toc106180447"/>
      <w:bookmarkStart w:id="7163" w:name="_Toc130396272"/>
      <w:bookmarkStart w:id="7164" w:name="_Toc137555547"/>
      <w:bookmarkStart w:id="7165" w:name="_Toc138857074"/>
      <w:bookmarkStart w:id="7166" w:name="_Toc138860933"/>
      <w:bookmarkStart w:id="7167" w:name="_Toc163217926"/>
      <w:bookmarkStart w:id="7168" w:name="_Toc187261698"/>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992730D" w14:textId="77777777" w:rsidR="00AD1976" w:rsidRPr="00BE5108" w:rsidRDefault="00AD1976" w:rsidP="00E55627">
      <w:pPr>
        <w:pStyle w:val="Heading1"/>
        <w:rPr>
          <w:rFonts w:eastAsiaTheme="minorEastAsia"/>
        </w:rPr>
      </w:pPr>
      <w:bookmarkStart w:id="7169" w:name="_Toc73963160"/>
      <w:bookmarkStart w:id="7170" w:name="_Toc75260338"/>
      <w:bookmarkStart w:id="7171" w:name="_Toc75275881"/>
      <w:bookmarkStart w:id="7172" w:name="_Toc75276391"/>
      <w:bookmarkStart w:id="7173" w:name="_Toc76541890"/>
      <w:bookmarkStart w:id="7174" w:name="_Toc82437661"/>
      <w:bookmarkStart w:id="7175" w:name="_Toc89945027"/>
      <w:bookmarkStart w:id="7176" w:name="_Toc98754045"/>
      <w:bookmarkStart w:id="7177" w:name="_Toc106179937"/>
      <w:bookmarkStart w:id="7178" w:name="_Toc106180448"/>
      <w:bookmarkStart w:id="7179" w:name="_Toc130396273"/>
      <w:bookmarkStart w:id="7180" w:name="_Toc137555548"/>
      <w:bookmarkStart w:id="7181" w:name="_Toc138857075"/>
      <w:bookmarkStart w:id="7182" w:name="_Toc138860934"/>
      <w:bookmarkStart w:id="7183" w:name="_Toc163217927"/>
      <w:bookmarkStart w:id="7184" w:name="_Toc18726169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7EF03981"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672BE1">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185" w:name="OLE_LINK129"/>
            <w:bookmarkStart w:id="7186" w:name="OLE_LINK130"/>
            <w:r w:rsidRPr="00BE5108">
              <w:t>(Note</w:t>
            </w:r>
            <w:r>
              <w:t xml:space="preserve"> 1</w:t>
            </w:r>
            <w:r w:rsidRPr="00BE5108">
              <w:t>)</w:t>
            </w:r>
            <w:bookmarkEnd w:id="7185"/>
            <w:bookmarkEnd w:id="7186"/>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7187" w:name="_Toc73963161"/>
      <w:bookmarkStart w:id="7188" w:name="_Toc75260339"/>
      <w:bookmarkStart w:id="7189" w:name="_Toc75275882"/>
      <w:bookmarkStart w:id="7190" w:name="_Toc75276392"/>
      <w:bookmarkStart w:id="7191" w:name="_Toc76541891"/>
      <w:bookmarkStart w:id="7192" w:name="_Toc82437662"/>
      <w:bookmarkStart w:id="7193" w:name="_Toc89945028"/>
      <w:bookmarkStart w:id="7194" w:name="_Toc98754046"/>
      <w:bookmarkStart w:id="7195" w:name="_Toc106179938"/>
      <w:bookmarkStart w:id="7196" w:name="_Toc106180449"/>
      <w:bookmarkStart w:id="7197" w:name="_Toc130396274"/>
      <w:bookmarkStart w:id="7198" w:name="_Toc137555549"/>
      <w:bookmarkStart w:id="7199" w:name="_Toc138857076"/>
      <w:bookmarkStart w:id="7200" w:name="_Toc138860935"/>
      <w:bookmarkStart w:id="7201" w:name="_Toc163217928"/>
      <w:bookmarkStart w:id="7202" w:name="_Toc187261700"/>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203" w:name="_Toc73963162"/>
      <w:bookmarkStart w:id="7204" w:name="_Toc75260340"/>
      <w:bookmarkStart w:id="7205" w:name="_Toc75275883"/>
      <w:bookmarkStart w:id="7206" w:name="_Toc75276393"/>
    </w:p>
    <w:p w14:paraId="613F3BF7" w14:textId="42BEF910" w:rsidR="00AD1976" w:rsidRPr="00BE5108" w:rsidRDefault="00AD1976" w:rsidP="00E55627">
      <w:pPr>
        <w:pStyle w:val="Heading1"/>
        <w:rPr>
          <w:rFonts w:eastAsiaTheme="minorEastAsia"/>
          <w:lang w:eastAsia="sv-SE"/>
        </w:rPr>
      </w:pPr>
      <w:bookmarkStart w:id="7207" w:name="_Toc76541892"/>
      <w:bookmarkStart w:id="7208" w:name="_Toc82437663"/>
      <w:bookmarkStart w:id="7209" w:name="_Toc89945029"/>
      <w:bookmarkStart w:id="7210" w:name="_Toc98754047"/>
      <w:bookmarkStart w:id="7211" w:name="_Toc106179939"/>
      <w:bookmarkStart w:id="7212" w:name="_Toc106180450"/>
      <w:bookmarkStart w:id="7213" w:name="_Toc130396275"/>
      <w:bookmarkStart w:id="7214" w:name="_Toc137555550"/>
      <w:bookmarkStart w:id="7215" w:name="_Toc138857077"/>
      <w:bookmarkStart w:id="7216" w:name="_Toc138860936"/>
      <w:bookmarkStart w:id="7217" w:name="_Toc163217929"/>
      <w:bookmarkStart w:id="7218" w:name="_Toc187261701"/>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66B72E50" w14:textId="77777777" w:rsidR="002263FD" w:rsidRPr="00BE5108" w:rsidRDefault="002263FD" w:rsidP="002263FD">
      <w:pPr>
        <w:pStyle w:val="Heading3"/>
        <w:rPr>
          <w:rFonts w:eastAsiaTheme="minorEastAsia"/>
          <w:lang w:eastAsia="sv-SE"/>
        </w:rPr>
      </w:pPr>
      <w:bookmarkStart w:id="7219" w:name="_Toc73963163"/>
      <w:bookmarkStart w:id="7220" w:name="_Toc75260341"/>
      <w:bookmarkStart w:id="7221" w:name="_Toc75275884"/>
      <w:bookmarkStart w:id="7222" w:name="_Toc75276394"/>
      <w:bookmarkStart w:id="7223" w:name="_Toc76541893"/>
      <w:bookmarkStart w:id="7224" w:name="_Toc82437664"/>
      <w:bookmarkStart w:id="7225" w:name="_Toc89945030"/>
      <w:bookmarkStart w:id="7226" w:name="_Toc98754048"/>
      <w:bookmarkStart w:id="7227" w:name="_Toc106179940"/>
      <w:bookmarkStart w:id="7228" w:name="_Toc106180451"/>
      <w:bookmarkStart w:id="7229" w:name="_Toc130396276"/>
      <w:bookmarkStart w:id="7230" w:name="_Toc137555551"/>
      <w:bookmarkStart w:id="7231" w:name="_Toc138857078"/>
      <w:bookmarkStart w:id="7232" w:name="_Toc138860937"/>
      <w:bookmarkStart w:id="7233" w:name="_Toc163217930"/>
      <w:bookmarkStart w:id="7234" w:name="_Toc187261702"/>
      <w:r w:rsidRPr="00BE5108">
        <w:rPr>
          <w:rFonts w:eastAsiaTheme="minorEastAsia"/>
          <w:lang w:eastAsia="sv-SE"/>
        </w:rPr>
        <w:t>C.3.1</w:t>
      </w:r>
      <w:r w:rsidRPr="00BE5108">
        <w:rPr>
          <w:rFonts w:eastAsiaTheme="minorEastAsia"/>
          <w:lang w:eastAsia="sv-SE"/>
        </w:rPr>
        <w:tab/>
        <w:t>List IAB-DU TTs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7235" w:name="_Toc73963164"/>
      <w:bookmarkStart w:id="7236" w:name="_Toc75260342"/>
      <w:bookmarkStart w:id="7237" w:name="_Toc75275885"/>
      <w:bookmarkStart w:id="7238" w:name="_Toc75276395"/>
      <w:bookmarkStart w:id="7239" w:name="_Toc76541894"/>
      <w:bookmarkStart w:id="7240" w:name="_Toc82437665"/>
      <w:bookmarkStart w:id="7241" w:name="_Toc89945031"/>
      <w:bookmarkStart w:id="7242" w:name="_Toc98754049"/>
      <w:bookmarkStart w:id="7243" w:name="_Toc106179941"/>
      <w:bookmarkStart w:id="7244" w:name="_Toc106180452"/>
      <w:bookmarkStart w:id="7245" w:name="_Toc130396277"/>
      <w:bookmarkStart w:id="7246" w:name="_Toc137555552"/>
      <w:bookmarkStart w:id="7247" w:name="_Toc138857079"/>
      <w:bookmarkStart w:id="7248" w:name="_Toc138860938"/>
      <w:bookmarkStart w:id="7249" w:name="_Toc163217931"/>
      <w:bookmarkStart w:id="7250" w:name="_Toc187261703"/>
      <w:r w:rsidRPr="00BE5108">
        <w:rPr>
          <w:rFonts w:eastAsiaTheme="minorEastAsia"/>
          <w:lang w:eastAsia="sv-SE"/>
        </w:rPr>
        <w:t>C.3.2</w:t>
      </w:r>
      <w:r w:rsidRPr="00BE5108">
        <w:rPr>
          <w:rFonts w:eastAsiaTheme="minorEastAsia"/>
          <w:lang w:eastAsia="sv-SE"/>
        </w:rPr>
        <w:tab/>
        <w:t>List IAB-MT TTs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7251" w:name="_Toc73963165"/>
      <w:bookmarkStart w:id="7252" w:name="_Toc75260343"/>
      <w:bookmarkStart w:id="7253" w:name="_Toc75275886"/>
      <w:bookmarkStart w:id="7254" w:name="_Toc75276396"/>
      <w:bookmarkStart w:id="7255" w:name="_Toc76541895"/>
      <w:bookmarkStart w:id="7256" w:name="_Toc82437666"/>
      <w:bookmarkStart w:id="7257" w:name="_Toc89945032"/>
      <w:bookmarkStart w:id="7258" w:name="_Toc98754050"/>
      <w:bookmarkStart w:id="7259" w:name="_Toc106179942"/>
      <w:bookmarkStart w:id="7260" w:name="_Toc106180453"/>
      <w:bookmarkStart w:id="7261" w:name="_Toc130396278"/>
      <w:bookmarkStart w:id="7262" w:name="_Toc137555553"/>
      <w:bookmarkStart w:id="7263" w:name="_Toc138857080"/>
      <w:bookmarkStart w:id="7264" w:name="_Toc138860939"/>
      <w:bookmarkStart w:id="7265" w:name="_Toc163217932"/>
      <w:bookmarkStart w:id="7266" w:name="_Toc187261704"/>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8C18CF4" w14:textId="77777777" w:rsidR="008D3EE5" w:rsidRPr="00BE5108" w:rsidRDefault="008D3EE5" w:rsidP="00E55627">
      <w:pPr>
        <w:pStyle w:val="Heading1"/>
        <w:rPr>
          <w:rFonts w:eastAsiaTheme="minorEastAsia"/>
        </w:rPr>
      </w:pPr>
      <w:bookmarkStart w:id="7267" w:name="_Toc73963166"/>
      <w:bookmarkStart w:id="7268" w:name="_Toc75260344"/>
      <w:bookmarkStart w:id="7269" w:name="_Toc75275887"/>
      <w:bookmarkStart w:id="7270" w:name="_Toc75276397"/>
      <w:bookmarkStart w:id="7271" w:name="_Toc76541896"/>
      <w:bookmarkStart w:id="7272" w:name="_Toc82437667"/>
      <w:bookmarkStart w:id="7273" w:name="_Toc89945033"/>
      <w:bookmarkStart w:id="7274" w:name="_Toc98754051"/>
      <w:bookmarkStart w:id="7275" w:name="_Toc106179943"/>
      <w:bookmarkStart w:id="7276" w:name="_Toc106180454"/>
      <w:bookmarkStart w:id="7277" w:name="_Toc130396279"/>
      <w:bookmarkStart w:id="7278" w:name="_Toc137555554"/>
      <w:bookmarkStart w:id="7279" w:name="_Toc138857081"/>
      <w:bookmarkStart w:id="7280" w:name="_Toc138860940"/>
      <w:bookmarkStart w:id="7281" w:name="_Toc163217933"/>
      <w:bookmarkStart w:id="7282" w:name="_Toc18726170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4493241" w14:textId="77777777" w:rsidR="008D3EE5" w:rsidRPr="00BE5108" w:rsidRDefault="008D3EE5" w:rsidP="00E55627">
      <w:pPr>
        <w:pStyle w:val="Heading2"/>
        <w:rPr>
          <w:rFonts w:eastAsiaTheme="minorEastAsia"/>
        </w:rPr>
      </w:pPr>
      <w:bookmarkStart w:id="7283" w:name="_Toc73963167"/>
      <w:bookmarkStart w:id="7284" w:name="_Toc75260345"/>
      <w:bookmarkStart w:id="7285" w:name="_Toc75275888"/>
      <w:bookmarkStart w:id="7286" w:name="_Toc75276398"/>
      <w:bookmarkStart w:id="7287" w:name="_Toc76541897"/>
      <w:bookmarkStart w:id="7288" w:name="_Toc82437668"/>
      <w:bookmarkStart w:id="7289" w:name="_Toc89945034"/>
      <w:bookmarkStart w:id="7290" w:name="_Toc98754052"/>
      <w:bookmarkStart w:id="7291" w:name="_Toc106179944"/>
      <w:bookmarkStart w:id="7292" w:name="_Toc106180455"/>
      <w:bookmarkStart w:id="7293" w:name="_Toc130396280"/>
      <w:bookmarkStart w:id="7294" w:name="_Toc137555555"/>
      <w:bookmarkStart w:id="7295" w:name="_Toc138857082"/>
      <w:bookmarkStart w:id="7296" w:name="_Toc138860941"/>
      <w:bookmarkStart w:id="7297" w:name="_Toc163217934"/>
      <w:bookmarkStart w:id="7298" w:name="_Toc18726170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1pt;height:206.45pt" o:ole="">
            <v:imagedata r:id="rId70" o:title=""/>
          </v:shape>
          <o:OLEObject Type="Embed" ProgID="Word.Picture.8" ShapeID="_x0000_i1055" DrawAspect="Content" ObjectID="_1812187194"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1pt;height:206.45pt" o:ole="">
            <v:imagedata r:id="rId72" o:title=""/>
          </v:shape>
          <o:OLEObject Type="Embed" ProgID="Word.Picture.8" ShapeID="_x0000_i1056" DrawAspect="Content" ObjectID="_1812187195"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299" w:name="_Toc73963168"/>
      <w:bookmarkStart w:id="7300" w:name="_Toc75260346"/>
      <w:bookmarkStart w:id="7301" w:name="_Toc75275889"/>
      <w:bookmarkStart w:id="7302" w:name="_Toc75276399"/>
      <w:bookmarkStart w:id="7303" w:name="_Toc76541898"/>
      <w:bookmarkStart w:id="7304" w:name="_Toc82437669"/>
      <w:bookmarkStart w:id="7305" w:name="_Toc89945035"/>
      <w:bookmarkStart w:id="7306" w:name="_Toc98754053"/>
      <w:bookmarkStart w:id="7307" w:name="_Toc106179945"/>
      <w:bookmarkStart w:id="7308" w:name="_Toc106180456"/>
      <w:bookmarkStart w:id="7309" w:name="_Toc130396281"/>
      <w:bookmarkStart w:id="7310" w:name="_Toc137555556"/>
      <w:bookmarkStart w:id="7311" w:name="_Toc138857083"/>
      <w:bookmarkStart w:id="7312" w:name="_Toc138860942"/>
      <w:bookmarkStart w:id="7313" w:name="_Toc163217935"/>
      <w:bookmarkStart w:id="7314" w:name="_Toc187261707"/>
      <w:r w:rsidRPr="00BE5108">
        <w:rPr>
          <w:rFonts w:eastAsiaTheme="minorEastAsia"/>
        </w:rPr>
        <w:t>D.1.2</w:t>
      </w:r>
      <w:r w:rsidRPr="00BE5108">
        <w:rPr>
          <w:rFonts w:eastAsiaTheme="minorEastAsia"/>
        </w:rPr>
        <w:tab/>
        <w:t>Transmitter intermodulation for IAB type 1-H</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05pt" o:ole="">
            <v:imagedata r:id="rId74" o:title=""/>
          </v:shape>
          <o:OLEObject Type="Embed" ProgID="Word.Picture.8" ShapeID="_x0000_i1057" DrawAspect="Content" ObjectID="_1812187196"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7315" w:name="_Toc73963169"/>
      <w:bookmarkStart w:id="7316" w:name="_Toc75260347"/>
      <w:bookmarkStart w:id="7317" w:name="_Toc75275890"/>
      <w:bookmarkStart w:id="7318" w:name="_Toc75276400"/>
      <w:bookmarkStart w:id="7319" w:name="_Toc76541899"/>
      <w:bookmarkStart w:id="7320" w:name="_Toc82437670"/>
      <w:bookmarkStart w:id="7321" w:name="_Toc89945036"/>
      <w:bookmarkStart w:id="7322" w:name="_Toc98754054"/>
      <w:bookmarkStart w:id="7323" w:name="_Toc106179946"/>
      <w:bookmarkStart w:id="7324" w:name="_Toc106180457"/>
      <w:bookmarkStart w:id="7325" w:name="_Toc130396282"/>
      <w:bookmarkStart w:id="7326" w:name="_Toc137555557"/>
      <w:bookmarkStart w:id="7327" w:name="_Toc138857084"/>
      <w:bookmarkStart w:id="7328" w:name="_Toc138860943"/>
      <w:bookmarkStart w:id="7329" w:name="_Toc163217936"/>
      <w:bookmarkStart w:id="7330" w:name="_Toc187261708"/>
      <w:r w:rsidRPr="00BE5108">
        <w:rPr>
          <w:rFonts w:eastAsiaTheme="minorEastAsia"/>
        </w:rPr>
        <w:t>D.1.3</w:t>
      </w:r>
      <w:r w:rsidRPr="00BE5108">
        <w:rPr>
          <w:rFonts w:eastAsiaTheme="minorEastAsia"/>
        </w:rPr>
        <w:tab/>
        <w:t>Transmitter spurious emissions for IAB type 1-H</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1pt;height:206.45pt" o:ole="">
            <v:imagedata r:id="rId76" o:title=""/>
          </v:shape>
          <o:OLEObject Type="Embed" ProgID="Word.Picture.8" ShapeID="_x0000_i1058" DrawAspect="Content" ObjectID="_1812187197"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1pt;height:206.45pt" o:ole="">
            <v:imagedata r:id="rId78" o:title=""/>
          </v:shape>
          <o:OLEObject Type="Embed" ProgID="Word.Picture.8" ShapeID="_x0000_i1059" DrawAspect="Content" ObjectID="_1812187198"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331" w:name="_Toc73963170"/>
      <w:bookmarkStart w:id="7332" w:name="_Toc75260348"/>
      <w:bookmarkStart w:id="7333" w:name="_Toc75275891"/>
      <w:bookmarkStart w:id="7334" w:name="_Toc75276401"/>
      <w:bookmarkStart w:id="7335" w:name="_Toc76541900"/>
      <w:bookmarkStart w:id="7336" w:name="_Toc82437671"/>
      <w:bookmarkStart w:id="7337" w:name="_Toc89945037"/>
      <w:bookmarkStart w:id="7338" w:name="_Toc98754055"/>
      <w:bookmarkStart w:id="7339" w:name="_Toc106179947"/>
      <w:bookmarkStart w:id="7340" w:name="_Toc106180458"/>
      <w:bookmarkStart w:id="7341" w:name="_Toc130396283"/>
      <w:bookmarkStart w:id="7342" w:name="_Toc137555558"/>
      <w:bookmarkStart w:id="7343" w:name="_Toc138857085"/>
      <w:bookmarkStart w:id="7344" w:name="_Toc138860944"/>
      <w:bookmarkStart w:id="7345" w:name="_Toc163217937"/>
      <w:bookmarkStart w:id="7346" w:name="_Toc187261709"/>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1pt;height:206.45pt" o:ole="">
            <v:imagedata r:id="rId80" o:title=""/>
          </v:shape>
          <o:OLEObject Type="Embed" ProgID="Word.Picture.8" ShapeID="_x0000_i1060" DrawAspect="Content" ObjectID="_1812187199"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347" w:name="_Toc73963171"/>
      <w:bookmarkStart w:id="7348" w:name="_Toc75260349"/>
      <w:bookmarkStart w:id="7349" w:name="_Toc75275892"/>
      <w:bookmarkStart w:id="7350" w:name="_Toc75276402"/>
      <w:bookmarkStart w:id="7351" w:name="_Toc76541901"/>
      <w:bookmarkStart w:id="7352" w:name="_Toc82437672"/>
      <w:bookmarkStart w:id="7353" w:name="_Toc89945038"/>
      <w:bookmarkStart w:id="7354" w:name="_Toc98754056"/>
      <w:bookmarkStart w:id="7355" w:name="_Toc106179948"/>
      <w:bookmarkStart w:id="7356" w:name="_Toc106180459"/>
      <w:bookmarkStart w:id="7357" w:name="_Toc130396284"/>
      <w:bookmarkStart w:id="7358" w:name="_Toc137555559"/>
      <w:bookmarkStart w:id="7359" w:name="_Toc138857086"/>
      <w:bookmarkStart w:id="7360" w:name="_Toc138860945"/>
      <w:bookmarkStart w:id="7361" w:name="_Toc163217938"/>
      <w:bookmarkStart w:id="7362" w:name="_Toc187261710"/>
      <w:r w:rsidRPr="00BE5108">
        <w:rPr>
          <w:rFonts w:eastAsiaTheme="minorEastAsia"/>
        </w:rPr>
        <w:t>D.2</w:t>
      </w:r>
      <w:r w:rsidRPr="00BE5108">
        <w:rPr>
          <w:rFonts w:eastAsiaTheme="minorEastAsia"/>
        </w:rPr>
        <w:tab/>
        <w:t>IAB type 1-H receiver</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E5813ED" w14:textId="77777777" w:rsidR="008D3EE5" w:rsidRPr="00BE5108" w:rsidRDefault="008D3EE5" w:rsidP="00E55627">
      <w:pPr>
        <w:pStyle w:val="Heading2"/>
        <w:rPr>
          <w:rFonts w:eastAsiaTheme="minorEastAsia"/>
        </w:rPr>
      </w:pPr>
      <w:bookmarkStart w:id="7363" w:name="_Toc73963172"/>
      <w:bookmarkStart w:id="7364" w:name="_Toc75260350"/>
      <w:bookmarkStart w:id="7365" w:name="_Toc75275893"/>
      <w:bookmarkStart w:id="7366" w:name="_Toc75276403"/>
      <w:bookmarkStart w:id="7367" w:name="_Toc76541902"/>
      <w:bookmarkStart w:id="7368" w:name="_Toc82437673"/>
      <w:bookmarkStart w:id="7369" w:name="_Toc89945039"/>
      <w:bookmarkStart w:id="7370" w:name="_Toc98754057"/>
      <w:bookmarkStart w:id="7371" w:name="_Toc106179949"/>
      <w:bookmarkStart w:id="7372" w:name="_Toc106180460"/>
      <w:bookmarkStart w:id="7373" w:name="_Toc130396285"/>
      <w:bookmarkStart w:id="7374" w:name="_Toc137555560"/>
      <w:bookmarkStart w:id="7375" w:name="_Toc138857087"/>
      <w:bookmarkStart w:id="7376" w:name="_Toc138860946"/>
      <w:bookmarkStart w:id="7377" w:name="_Toc163217939"/>
      <w:bookmarkStart w:id="7378" w:name="_Toc187261711"/>
      <w:r w:rsidRPr="00BE5108">
        <w:rPr>
          <w:rFonts w:eastAsiaTheme="minorEastAsia"/>
        </w:rPr>
        <w:t>D.2.1</w:t>
      </w:r>
      <w:r w:rsidRPr="00BE5108">
        <w:rPr>
          <w:rFonts w:eastAsiaTheme="minorEastAsia"/>
        </w:rPr>
        <w:tab/>
        <w:t>Reference sensitivity level for IAB type 1-H</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1pt;height:206.45pt" o:ole="">
            <v:imagedata r:id="rId82" o:title=""/>
          </v:shape>
          <o:OLEObject Type="Embed" ProgID="Word.Picture.8" ShapeID="_x0000_i1061" DrawAspect="Content" ObjectID="_1812187200"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379" w:name="_Toc73963173"/>
      <w:bookmarkStart w:id="7380" w:name="_Toc75260351"/>
      <w:bookmarkStart w:id="7381" w:name="_Toc75275894"/>
      <w:bookmarkStart w:id="7382" w:name="_Toc75276404"/>
      <w:bookmarkStart w:id="7383" w:name="_Toc76541903"/>
      <w:bookmarkStart w:id="7384" w:name="_Toc82437674"/>
      <w:bookmarkStart w:id="7385" w:name="_Toc89945040"/>
      <w:bookmarkStart w:id="7386" w:name="_Toc98754058"/>
      <w:bookmarkStart w:id="7387" w:name="_Toc106179950"/>
      <w:bookmarkStart w:id="7388" w:name="_Toc106180461"/>
      <w:bookmarkStart w:id="7389" w:name="_Toc130396286"/>
      <w:bookmarkStart w:id="7390" w:name="_Toc137555561"/>
      <w:bookmarkStart w:id="7391" w:name="_Toc138857088"/>
      <w:bookmarkStart w:id="7392" w:name="_Toc138860947"/>
      <w:bookmarkStart w:id="7393" w:name="_Toc163217940"/>
      <w:bookmarkStart w:id="7394" w:name="_Toc187261712"/>
      <w:r w:rsidRPr="00BE5108">
        <w:rPr>
          <w:rFonts w:eastAsiaTheme="minorEastAsia"/>
        </w:rPr>
        <w:lastRenderedPageBreak/>
        <w:t>D.2.2</w:t>
      </w:r>
      <w:r w:rsidRPr="00BE5108">
        <w:rPr>
          <w:rFonts w:eastAsiaTheme="minorEastAsia"/>
        </w:rPr>
        <w:tab/>
        <w:t>Receiver dynamic range for IAB type 1-H</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1pt;height:206.45pt" o:ole="">
            <v:imagedata r:id="rId84" o:title=""/>
          </v:shape>
          <o:OLEObject Type="Embed" ProgID="Word.Picture.8" ShapeID="_x0000_i1062" DrawAspect="Content" ObjectID="_1812187201"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395" w:name="_Toc73963174"/>
      <w:bookmarkStart w:id="7396" w:name="_Toc75260352"/>
      <w:bookmarkStart w:id="7397" w:name="_Toc75275895"/>
      <w:bookmarkStart w:id="7398" w:name="_Toc75276405"/>
      <w:bookmarkStart w:id="7399" w:name="_Toc76541904"/>
      <w:bookmarkStart w:id="7400" w:name="_Toc82437675"/>
      <w:bookmarkStart w:id="7401" w:name="_Toc89945041"/>
      <w:bookmarkStart w:id="7402" w:name="_Toc98754059"/>
      <w:bookmarkStart w:id="7403" w:name="_Toc106179951"/>
      <w:bookmarkStart w:id="7404" w:name="_Toc106180462"/>
      <w:bookmarkStart w:id="7405" w:name="_Toc130396287"/>
      <w:bookmarkStart w:id="7406" w:name="_Toc137555562"/>
      <w:bookmarkStart w:id="7407" w:name="_Toc138857089"/>
      <w:bookmarkStart w:id="7408" w:name="_Toc138860948"/>
      <w:bookmarkStart w:id="7409" w:name="_Toc163217941"/>
      <w:bookmarkStart w:id="7410" w:name="_Toc187261713"/>
      <w:r w:rsidRPr="00BE5108">
        <w:rPr>
          <w:rFonts w:eastAsiaTheme="minorEastAsia"/>
        </w:rPr>
        <w:t>D.2.3</w:t>
      </w:r>
      <w:r w:rsidRPr="00BE5108">
        <w:rPr>
          <w:rFonts w:eastAsiaTheme="minorEastAsia"/>
        </w:rPr>
        <w:tab/>
        <w:t>Receiver adjacent channel selectivity and narrowband blocking for IAB type 1-H</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1pt;height:206.45pt" o:ole="">
            <v:imagedata r:id="rId86" o:title=""/>
          </v:shape>
          <o:OLEObject Type="Embed" ProgID="Word.Picture.8" ShapeID="_x0000_i1063" DrawAspect="Content" ObjectID="_1812187202"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7411" w:name="_Toc73963175"/>
      <w:bookmarkStart w:id="7412" w:name="_Toc75260353"/>
      <w:bookmarkStart w:id="7413" w:name="_Toc75275896"/>
      <w:bookmarkStart w:id="7414" w:name="_Toc75276406"/>
      <w:bookmarkStart w:id="7415" w:name="_Toc76541905"/>
      <w:bookmarkStart w:id="7416" w:name="_Toc82437676"/>
      <w:bookmarkStart w:id="7417" w:name="_Toc89945042"/>
      <w:bookmarkStart w:id="7418" w:name="_Toc98754060"/>
      <w:bookmarkStart w:id="7419" w:name="_Toc106179952"/>
      <w:bookmarkStart w:id="7420" w:name="_Toc106180463"/>
      <w:bookmarkStart w:id="7421" w:name="_Toc130396288"/>
      <w:bookmarkStart w:id="7422" w:name="_Toc137555563"/>
      <w:bookmarkStart w:id="7423" w:name="_Toc138857090"/>
      <w:bookmarkStart w:id="7424" w:name="_Toc138860949"/>
      <w:bookmarkStart w:id="7425" w:name="_Toc163217942"/>
      <w:bookmarkStart w:id="7426" w:name="_Toc187261714"/>
      <w:r w:rsidRPr="00BE5108">
        <w:rPr>
          <w:rFonts w:eastAsiaTheme="minorEastAsia"/>
        </w:rPr>
        <w:t>D.2.4</w:t>
      </w:r>
      <w:r w:rsidRPr="00BE5108">
        <w:rPr>
          <w:rFonts w:eastAsiaTheme="minorEastAsia"/>
        </w:rPr>
        <w:tab/>
        <w:t>Receiver spurious emissions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1pt;height:206.45pt" o:ole="">
            <v:imagedata r:id="rId88" o:title=""/>
          </v:shape>
          <o:OLEObject Type="Embed" ProgID="Word.Picture.8" ShapeID="_x0000_i1064" DrawAspect="Content" ObjectID="_1812187203"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1pt;height:206.45pt" o:ole="">
            <v:imagedata r:id="rId90" o:title=""/>
          </v:shape>
          <o:OLEObject Type="Embed" ProgID="Word.Picture.8" ShapeID="_x0000_i1065" DrawAspect="Content" ObjectID="_1812187204"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427" w:name="_Toc73963176"/>
      <w:bookmarkStart w:id="7428" w:name="_Toc75260354"/>
      <w:bookmarkStart w:id="7429" w:name="_Toc75275897"/>
      <w:bookmarkStart w:id="7430" w:name="_Toc75276407"/>
      <w:bookmarkStart w:id="7431" w:name="_Toc76541906"/>
      <w:bookmarkStart w:id="7432" w:name="_Toc82437677"/>
      <w:bookmarkStart w:id="7433" w:name="_Toc89945043"/>
      <w:bookmarkStart w:id="7434" w:name="_Toc98754061"/>
      <w:bookmarkStart w:id="7435" w:name="_Toc106179953"/>
      <w:bookmarkStart w:id="7436" w:name="_Toc106180464"/>
      <w:bookmarkStart w:id="7437" w:name="_Toc130396289"/>
      <w:bookmarkStart w:id="7438" w:name="_Toc137555564"/>
      <w:bookmarkStart w:id="7439" w:name="_Toc138857091"/>
      <w:bookmarkStart w:id="7440" w:name="_Toc138860950"/>
      <w:bookmarkStart w:id="7441" w:name="_Toc163217943"/>
      <w:bookmarkStart w:id="7442" w:name="_Toc187261715"/>
      <w:r w:rsidRPr="00BE5108">
        <w:rPr>
          <w:rFonts w:eastAsiaTheme="minorEastAsia"/>
        </w:rPr>
        <w:lastRenderedPageBreak/>
        <w:t>D.2.5</w:t>
      </w:r>
      <w:r w:rsidRPr="00BE5108">
        <w:rPr>
          <w:rFonts w:eastAsiaTheme="minorEastAsia"/>
        </w:rPr>
        <w:tab/>
        <w:t>Receiver In-channel selectivity for IAB type 1-H</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1pt;height:206.45pt" o:ole="">
            <v:imagedata r:id="rId92" o:title=""/>
          </v:shape>
          <o:OLEObject Type="Embed" ProgID="Word.Picture.8" ShapeID="_x0000_i1066" DrawAspect="Content" ObjectID="_1812187205"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443" w:name="_Toc73963177"/>
      <w:bookmarkStart w:id="7444" w:name="_Toc75260355"/>
      <w:bookmarkStart w:id="7445" w:name="_Toc75275898"/>
      <w:bookmarkStart w:id="7446" w:name="_Toc75276408"/>
      <w:bookmarkStart w:id="7447" w:name="_Toc76541907"/>
      <w:bookmarkStart w:id="7448" w:name="_Toc82437678"/>
      <w:bookmarkStart w:id="7449" w:name="_Toc89945044"/>
      <w:bookmarkStart w:id="7450" w:name="_Toc98754062"/>
      <w:bookmarkStart w:id="7451" w:name="_Toc106179954"/>
      <w:bookmarkStart w:id="7452" w:name="_Toc106180465"/>
      <w:bookmarkStart w:id="7453" w:name="_Toc130396290"/>
      <w:bookmarkStart w:id="7454" w:name="_Toc137555565"/>
      <w:bookmarkStart w:id="7455" w:name="_Toc138857092"/>
      <w:bookmarkStart w:id="7456" w:name="_Toc138860951"/>
      <w:bookmarkStart w:id="7457" w:name="_Toc163217944"/>
      <w:bookmarkStart w:id="7458" w:name="_Toc187261716"/>
      <w:r w:rsidRPr="00BE5108">
        <w:rPr>
          <w:rFonts w:eastAsiaTheme="minorEastAsia"/>
        </w:rPr>
        <w:t>D.2.6</w:t>
      </w:r>
      <w:r w:rsidRPr="00BE5108">
        <w:rPr>
          <w:rFonts w:eastAsiaTheme="minorEastAsia"/>
        </w:rPr>
        <w:tab/>
        <w:t>Receiver intermodulation for IAB type 1-H</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55pt;height:201.4pt" o:ole="">
            <v:imagedata r:id="rId94" o:title=""/>
          </v:shape>
          <o:OLEObject Type="Embed" ProgID="Word.Picture.8" ShapeID="_x0000_i1067" DrawAspect="Content" ObjectID="_1812187206"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7459" w:name="_Toc73963178"/>
      <w:bookmarkStart w:id="7460" w:name="_Toc75260356"/>
      <w:bookmarkStart w:id="7461" w:name="_Toc75275899"/>
      <w:bookmarkStart w:id="7462" w:name="_Toc75276409"/>
      <w:bookmarkStart w:id="7463" w:name="_Toc76541908"/>
      <w:bookmarkStart w:id="7464" w:name="_Toc82437679"/>
      <w:bookmarkStart w:id="7465" w:name="_Toc89945045"/>
      <w:bookmarkStart w:id="7466" w:name="_Toc98754063"/>
      <w:bookmarkStart w:id="7467" w:name="_Toc106179955"/>
      <w:bookmarkStart w:id="7468" w:name="_Toc106180466"/>
      <w:bookmarkStart w:id="7469" w:name="_Toc130396291"/>
      <w:bookmarkStart w:id="7470" w:name="_Toc137555566"/>
      <w:bookmarkStart w:id="7471" w:name="_Toc138857093"/>
      <w:bookmarkStart w:id="7472" w:name="_Toc138860952"/>
      <w:bookmarkStart w:id="7473" w:name="_Toc163217945"/>
      <w:bookmarkStart w:id="7474" w:name="_Toc187261717"/>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9A6621C" w14:textId="77777777" w:rsidR="002263FD" w:rsidRPr="00BE5108" w:rsidRDefault="002263FD" w:rsidP="002263FD">
      <w:pPr>
        <w:pStyle w:val="Heading3"/>
        <w:rPr>
          <w:rFonts w:eastAsiaTheme="minorEastAsia"/>
          <w:lang w:eastAsia="zh-CN"/>
        </w:rPr>
      </w:pPr>
      <w:bookmarkStart w:id="7475" w:name="_Toc73963179"/>
      <w:bookmarkStart w:id="7476" w:name="_Toc75260357"/>
      <w:bookmarkStart w:id="7477" w:name="_Toc75275900"/>
      <w:bookmarkStart w:id="7478" w:name="_Toc75276410"/>
      <w:bookmarkStart w:id="7479" w:name="_Toc76541909"/>
      <w:bookmarkStart w:id="7480" w:name="_Toc82437680"/>
      <w:bookmarkStart w:id="7481" w:name="_Toc89945046"/>
      <w:bookmarkStart w:id="7482" w:name="_Toc98754064"/>
      <w:bookmarkStart w:id="7483" w:name="_Toc106179956"/>
      <w:bookmarkStart w:id="7484" w:name="_Toc106180467"/>
      <w:bookmarkStart w:id="7485" w:name="_Toc130396292"/>
      <w:bookmarkStart w:id="7486" w:name="_Toc137555567"/>
      <w:bookmarkStart w:id="7487" w:name="_Toc138857094"/>
      <w:bookmarkStart w:id="7488" w:name="_Toc138860953"/>
      <w:bookmarkStart w:id="7489" w:name="_Toc163217946"/>
      <w:bookmarkStart w:id="7490" w:name="_Toc18726171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1pt;height:205.95pt" o:ole="">
            <v:imagedata r:id="rId96" o:title=""/>
          </v:shape>
          <o:OLEObject Type="Embed" ProgID="Word.Picture.8" ShapeID="_x0000_i1068" DrawAspect="Content" ObjectID="_1812187207"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491" w:name="_Toc73963180"/>
      <w:bookmarkStart w:id="7492" w:name="_Toc75260358"/>
      <w:bookmarkStart w:id="7493" w:name="_Toc75275901"/>
      <w:bookmarkStart w:id="7494" w:name="_Toc75276411"/>
      <w:bookmarkStart w:id="7495" w:name="_Toc76541910"/>
      <w:bookmarkStart w:id="7496" w:name="_Toc82437681"/>
      <w:bookmarkStart w:id="7497" w:name="_Toc89945047"/>
      <w:bookmarkStart w:id="7498" w:name="_Toc98754065"/>
      <w:bookmarkStart w:id="7499" w:name="_Toc106179957"/>
      <w:bookmarkStart w:id="7500" w:name="_Toc106180468"/>
      <w:bookmarkStart w:id="7501" w:name="_Toc130396293"/>
      <w:bookmarkStart w:id="7502" w:name="_Toc137555568"/>
      <w:bookmarkStart w:id="7503" w:name="_Toc138857095"/>
      <w:bookmarkStart w:id="7504" w:name="_Toc138860954"/>
      <w:bookmarkStart w:id="7505" w:name="_Toc163217947"/>
      <w:bookmarkStart w:id="7506" w:name="_Toc187261719"/>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507" w:name="_Hlk82436567"/>
      <w:r w:rsidRPr="00BE5108">
        <w:rPr>
          <w:rFonts w:eastAsiaTheme="minorEastAsia"/>
        </w:rPr>
        <w:tab/>
      </w:r>
      <w:bookmarkEnd w:id="750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508" w:name="_Toc73963181"/>
      <w:bookmarkStart w:id="7509" w:name="_Toc75260359"/>
      <w:bookmarkStart w:id="7510" w:name="_Toc75275902"/>
      <w:bookmarkStart w:id="7511" w:name="_Toc75276412"/>
      <w:bookmarkStart w:id="7512" w:name="_Toc76541911"/>
      <w:bookmarkStart w:id="7513" w:name="_Toc82437682"/>
      <w:bookmarkStart w:id="7514" w:name="_Toc89945048"/>
      <w:bookmarkStart w:id="7515" w:name="_Toc98754066"/>
      <w:bookmarkStart w:id="7516" w:name="_Toc106179958"/>
      <w:bookmarkStart w:id="7517" w:name="_Toc106180469"/>
      <w:bookmarkStart w:id="7518" w:name="_Toc130396294"/>
      <w:bookmarkStart w:id="7519" w:name="_Toc137555569"/>
      <w:bookmarkStart w:id="7520" w:name="_Toc138857096"/>
      <w:bookmarkStart w:id="7521" w:name="_Toc138860955"/>
      <w:bookmarkStart w:id="7522" w:name="_Toc163217948"/>
      <w:bookmarkStart w:id="7523" w:name="_Toc187261720"/>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52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525" w:name="_Toc75260360"/>
      <w:bookmarkStart w:id="7526" w:name="_Toc75275903"/>
      <w:bookmarkStart w:id="7527" w:name="_Toc75276413"/>
      <w:bookmarkStart w:id="7528" w:name="_Toc76541912"/>
      <w:bookmarkStart w:id="7529" w:name="_Toc82437683"/>
      <w:bookmarkStart w:id="7530" w:name="_Toc89945049"/>
      <w:bookmarkStart w:id="7531" w:name="_Toc98754067"/>
      <w:bookmarkStart w:id="7532" w:name="_Toc106179959"/>
      <w:bookmarkStart w:id="7533" w:name="_Toc106180470"/>
      <w:bookmarkStart w:id="7534" w:name="_Toc130396295"/>
      <w:bookmarkStart w:id="7535" w:name="_Toc137555570"/>
      <w:bookmarkStart w:id="7536" w:name="_Toc138857097"/>
      <w:bookmarkStart w:id="7537" w:name="_Toc138860956"/>
      <w:bookmarkStart w:id="7538" w:name="_Toc163217949"/>
      <w:bookmarkStart w:id="7539" w:name="_Toc187261721"/>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3C2EDC1A" w14:textId="3A20ECC0" w:rsidR="008D3EE5" w:rsidRPr="00BE5108" w:rsidRDefault="008D3EE5" w:rsidP="00E55627">
      <w:pPr>
        <w:pStyle w:val="Heading1"/>
        <w:rPr>
          <w:rFonts w:eastAsiaTheme="minorEastAsia"/>
          <w:lang w:eastAsia="en-GB"/>
        </w:rPr>
      </w:pPr>
      <w:bookmarkStart w:id="7540" w:name="_Toc73963183"/>
      <w:bookmarkStart w:id="7541" w:name="_Toc75260361"/>
      <w:bookmarkStart w:id="7542" w:name="_Toc75275904"/>
      <w:bookmarkStart w:id="7543" w:name="_Toc75276414"/>
      <w:bookmarkStart w:id="7544" w:name="_Toc76541913"/>
      <w:bookmarkStart w:id="7545" w:name="_Toc82437684"/>
      <w:bookmarkStart w:id="7546" w:name="_Toc89945050"/>
      <w:bookmarkStart w:id="7547" w:name="_Toc98754068"/>
      <w:bookmarkStart w:id="7548" w:name="_Toc106179960"/>
      <w:bookmarkStart w:id="7549" w:name="_Toc106180471"/>
      <w:bookmarkStart w:id="7550" w:name="_Toc130396296"/>
      <w:bookmarkStart w:id="7551" w:name="_Toc137555571"/>
      <w:bookmarkStart w:id="7552" w:name="_Toc138857098"/>
      <w:bookmarkStart w:id="7553" w:name="_Toc138860957"/>
      <w:bookmarkStart w:id="7554" w:name="_Toc163217950"/>
      <w:bookmarkStart w:id="7555" w:name="_Toc18726172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556" w:name="_Toc73963184"/>
      <w:bookmarkStart w:id="7557" w:name="_Toc75260362"/>
      <w:bookmarkStart w:id="7558" w:name="_Toc75275905"/>
      <w:bookmarkStart w:id="7559" w:name="_Toc75276415"/>
      <w:bookmarkStart w:id="7560" w:name="_Toc76541914"/>
      <w:bookmarkStart w:id="7561" w:name="_Toc82437685"/>
      <w:bookmarkStart w:id="7562" w:name="_Toc89945051"/>
      <w:bookmarkStart w:id="7563" w:name="_Toc98754069"/>
      <w:bookmarkStart w:id="7564" w:name="_Toc106179961"/>
      <w:bookmarkStart w:id="7565" w:name="_Toc106180472"/>
      <w:bookmarkStart w:id="7566" w:name="_Toc130396297"/>
      <w:bookmarkStart w:id="7567" w:name="_Toc137555572"/>
      <w:bookmarkStart w:id="7568" w:name="_Toc138857099"/>
      <w:bookmarkStart w:id="7569" w:name="_Toc138860958"/>
      <w:bookmarkStart w:id="7570" w:name="_Toc163217951"/>
      <w:bookmarkStart w:id="7571" w:name="_Toc18726172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57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573" w:name="_Toc75260363"/>
      <w:bookmarkStart w:id="7574" w:name="_Toc75275906"/>
      <w:bookmarkStart w:id="7575" w:name="_Toc75276416"/>
      <w:bookmarkStart w:id="7576" w:name="_Toc76541915"/>
      <w:bookmarkStart w:id="7577" w:name="_Toc82437686"/>
      <w:bookmarkStart w:id="7578" w:name="_Toc89945052"/>
      <w:bookmarkStart w:id="7579" w:name="_Toc98754070"/>
      <w:bookmarkStart w:id="7580" w:name="_Toc106179962"/>
      <w:bookmarkStart w:id="7581" w:name="_Toc106180473"/>
      <w:bookmarkStart w:id="7582" w:name="_Toc130396298"/>
      <w:bookmarkStart w:id="7583" w:name="_Toc137555573"/>
      <w:bookmarkStart w:id="7584" w:name="_Toc138857100"/>
      <w:bookmarkStart w:id="7585" w:name="_Toc138860959"/>
      <w:bookmarkStart w:id="7586" w:name="_Toc163217952"/>
      <w:bookmarkStart w:id="7587" w:name="_Toc187261724"/>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4CC6E4A0" w14:textId="6DBB3918" w:rsidR="00224940" w:rsidRPr="00BE5108" w:rsidRDefault="00224940" w:rsidP="006E01F2">
      <w:pPr>
        <w:pStyle w:val="Heading1"/>
        <w:rPr>
          <w:rFonts w:eastAsiaTheme="minorEastAsia"/>
        </w:rPr>
      </w:pPr>
      <w:bookmarkStart w:id="7588" w:name="_Toc73963186"/>
      <w:bookmarkStart w:id="7589" w:name="_Toc75260364"/>
      <w:bookmarkStart w:id="7590" w:name="_Toc75275907"/>
      <w:bookmarkStart w:id="7591" w:name="_Toc75276417"/>
      <w:bookmarkStart w:id="7592" w:name="_Toc76541916"/>
      <w:bookmarkStart w:id="7593" w:name="_Toc82437687"/>
      <w:bookmarkStart w:id="7594" w:name="_Toc89945053"/>
      <w:bookmarkStart w:id="7595" w:name="_Toc98754071"/>
      <w:bookmarkStart w:id="7596" w:name="_Toc106179963"/>
      <w:bookmarkStart w:id="7597" w:name="_Toc106180474"/>
      <w:bookmarkStart w:id="7598" w:name="_Toc130396299"/>
      <w:bookmarkStart w:id="7599" w:name="_Toc137555574"/>
      <w:bookmarkStart w:id="7600" w:name="_Toc138857101"/>
      <w:bookmarkStart w:id="7601" w:name="_Toc138860960"/>
      <w:bookmarkStart w:id="7602" w:name="_Toc163217953"/>
      <w:bookmarkStart w:id="7603" w:name="_Toc187261725"/>
      <w:r w:rsidRPr="00BE5108">
        <w:rPr>
          <w:rFonts w:eastAsiaTheme="minorEastAsia"/>
        </w:rPr>
        <w:t>F.1</w:t>
      </w:r>
      <w:r w:rsidRPr="00BE5108">
        <w:rPr>
          <w:rFonts w:eastAsiaTheme="minorEastAsia"/>
        </w:rPr>
        <w:tab/>
        <w:t>Static propagation condition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604" w:name="_Toc73963187"/>
      <w:bookmarkStart w:id="7605" w:name="_Toc75260365"/>
      <w:bookmarkStart w:id="7606" w:name="_Toc75275908"/>
      <w:bookmarkStart w:id="7607" w:name="_Toc75276418"/>
      <w:bookmarkStart w:id="7608" w:name="_Toc76541917"/>
      <w:bookmarkStart w:id="7609" w:name="_Toc82437688"/>
      <w:bookmarkStart w:id="7610" w:name="_Toc89945054"/>
      <w:bookmarkStart w:id="7611" w:name="_Toc98754072"/>
      <w:bookmarkStart w:id="7612" w:name="_Toc106179964"/>
      <w:bookmarkStart w:id="7613" w:name="_Toc106180475"/>
      <w:bookmarkStart w:id="7614" w:name="_Toc130396300"/>
      <w:bookmarkStart w:id="7615" w:name="_Toc137555575"/>
      <w:bookmarkStart w:id="7616" w:name="_Toc138857102"/>
      <w:bookmarkStart w:id="7617" w:name="_Toc138860961"/>
      <w:bookmarkStart w:id="7618" w:name="_Toc163217954"/>
      <w:bookmarkStart w:id="7619" w:name="_Toc187261726"/>
      <w:r w:rsidRPr="00BE5108">
        <w:rPr>
          <w:rFonts w:eastAsiaTheme="minorEastAsia"/>
        </w:rPr>
        <w:t>F1.1</w:t>
      </w:r>
      <w:r w:rsidRPr="00BE5108">
        <w:rPr>
          <w:rFonts w:eastAsiaTheme="minorEastAsia"/>
        </w:rPr>
        <w:tab/>
        <w:t>IAB-MT receiver with 2RX</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620" w:name="_Toc73963188"/>
      <w:bookmarkStart w:id="7621" w:name="_Toc75260366"/>
      <w:bookmarkStart w:id="7622" w:name="_Toc75275909"/>
      <w:bookmarkStart w:id="7623" w:name="_Toc75276419"/>
      <w:bookmarkStart w:id="7624" w:name="_Toc76541918"/>
      <w:bookmarkStart w:id="7625" w:name="_Toc82437689"/>
      <w:bookmarkStart w:id="7626" w:name="_Toc89945055"/>
      <w:bookmarkStart w:id="7627" w:name="_Toc98754073"/>
      <w:bookmarkStart w:id="7628" w:name="_Toc106179965"/>
      <w:bookmarkStart w:id="7629" w:name="_Toc106180476"/>
      <w:bookmarkStart w:id="7630" w:name="_Toc130396301"/>
      <w:bookmarkStart w:id="7631" w:name="_Toc137555576"/>
      <w:bookmarkStart w:id="7632" w:name="_Toc138857103"/>
      <w:bookmarkStart w:id="7633" w:name="_Toc138860962"/>
      <w:bookmarkStart w:id="7634" w:name="_Toc163217955"/>
      <w:bookmarkStart w:id="7635" w:name="_Toc187261727"/>
      <w:r w:rsidRPr="00BE5108">
        <w:rPr>
          <w:rFonts w:eastAsiaTheme="minorEastAsia"/>
        </w:rPr>
        <w:t>F.2</w:t>
      </w:r>
      <w:r w:rsidRPr="00BE5108">
        <w:rPr>
          <w:rFonts w:eastAsiaTheme="minorEastAsia"/>
        </w:rPr>
        <w:tab/>
        <w:t>Multi-path fading propagation conditions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128CB45D" w14:textId="135A5E0D" w:rsidR="00051AAE" w:rsidRPr="00BE5108" w:rsidRDefault="00051AAE" w:rsidP="00051AAE">
      <w:pPr>
        <w:pStyle w:val="Heading2"/>
        <w:rPr>
          <w:rFonts w:eastAsiaTheme="minorEastAsia"/>
        </w:rPr>
      </w:pPr>
      <w:bookmarkStart w:id="7636" w:name="_Toc75275910"/>
      <w:bookmarkStart w:id="7637" w:name="_Toc75276420"/>
      <w:bookmarkStart w:id="7638" w:name="_Toc76541919"/>
      <w:bookmarkStart w:id="7639" w:name="_Toc82437690"/>
      <w:bookmarkStart w:id="7640" w:name="_Toc89945056"/>
      <w:bookmarkStart w:id="7641" w:name="_Toc98754074"/>
      <w:bookmarkStart w:id="7642" w:name="_Toc106179966"/>
      <w:bookmarkStart w:id="7643" w:name="_Toc106180477"/>
      <w:bookmarkStart w:id="7644" w:name="_Toc130396302"/>
      <w:bookmarkStart w:id="7645" w:name="_Toc137555577"/>
      <w:bookmarkStart w:id="7646" w:name="_Toc138857104"/>
      <w:bookmarkStart w:id="7647" w:name="_Toc138860963"/>
      <w:bookmarkStart w:id="7648" w:name="_Toc163217956"/>
      <w:bookmarkStart w:id="7649" w:name="_Toc187261728"/>
      <w:r w:rsidRPr="00BE5108">
        <w:rPr>
          <w:rFonts w:eastAsiaTheme="minorEastAsia"/>
        </w:rPr>
        <w:t>F.2.1</w:t>
      </w:r>
      <w:r w:rsidRPr="00BE5108">
        <w:rPr>
          <w:rFonts w:eastAsiaTheme="minorEastAsia"/>
        </w:rPr>
        <w:tab/>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650" w:name="_Toc73963189"/>
      <w:bookmarkStart w:id="7651" w:name="_Toc75260367"/>
      <w:bookmarkStart w:id="7652" w:name="_Toc75275911"/>
      <w:bookmarkStart w:id="7653" w:name="_Toc75276421"/>
      <w:bookmarkStart w:id="7654" w:name="_Toc76541920"/>
      <w:bookmarkStart w:id="7655" w:name="_Toc82437691"/>
      <w:bookmarkStart w:id="7656" w:name="_Toc89945057"/>
      <w:bookmarkStart w:id="7657" w:name="_Toc98754075"/>
      <w:bookmarkStart w:id="7658" w:name="_Toc106179967"/>
      <w:bookmarkStart w:id="7659" w:name="_Toc106180478"/>
      <w:bookmarkStart w:id="7660" w:name="_Toc130396303"/>
      <w:bookmarkStart w:id="7661" w:name="_Toc137555578"/>
      <w:bookmarkStart w:id="7662" w:name="_Toc138857105"/>
      <w:bookmarkStart w:id="7663" w:name="_Toc138860964"/>
      <w:bookmarkStart w:id="7664" w:name="_Toc163217957"/>
      <w:bookmarkStart w:id="7665" w:name="_Toc187261729"/>
      <w:r w:rsidRPr="00BE5108">
        <w:rPr>
          <w:rFonts w:eastAsiaTheme="minorEastAsia"/>
        </w:rPr>
        <w:t>F.2.</w:t>
      </w:r>
      <w:r w:rsidR="00051AAE" w:rsidRPr="00BE5108">
        <w:rPr>
          <w:rFonts w:eastAsiaTheme="minorEastAsia"/>
        </w:rPr>
        <w:t>2</w:t>
      </w:r>
      <w:r w:rsidRPr="00BE5108">
        <w:rPr>
          <w:rFonts w:eastAsiaTheme="minorEastAsia"/>
        </w:rPr>
        <w:tab/>
        <w:t>Delay profiles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51DABB7" w14:textId="3AC1AB74" w:rsidR="00051AAE" w:rsidRPr="00BE5108" w:rsidRDefault="00051AAE" w:rsidP="00051AAE">
      <w:pPr>
        <w:pStyle w:val="Heading3"/>
        <w:rPr>
          <w:rFonts w:eastAsiaTheme="minorEastAsia"/>
        </w:rPr>
      </w:pPr>
      <w:bookmarkStart w:id="7666" w:name="_Toc75275912"/>
      <w:bookmarkStart w:id="7667" w:name="_Toc75276422"/>
      <w:bookmarkStart w:id="7668" w:name="_Toc76541921"/>
      <w:bookmarkStart w:id="7669" w:name="_Toc82437692"/>
      <w:bookmarkStart w:id="7670" w:name="_Toc89945058"/>
      <w:bookmarkStart w:id="7671" w:name="_Toc98754076"/>
      <w:bookmarkStart w:id="7672" w:name="_Toc106179968"/>
      <w:bookmarkStart w:id="7673" w:name="_Toc106180479"/>
      <w:bookmarkStart w:id="7674" w:name="_Toc130396304"/>
      <w:bookmarkStart w:id="7675" w:name="_Toc137555579"/>
      <w:bookmarkStart w:id="7676" w:name="_Toc138857106"/>
      <w:bookmarkStart w:id="7677" w:name="_Toc138860965"/>
      <w:bookmarkStart w:id="7678" w:name="_Toc163217958"/>
      <w:bookmarkStart w:id="7679" w:name="_Toc187261730"/>
      <w:r w:rsidRPr="00BE5108">
        <w:rPr>
          <w:rFonts w:eastAsiaTheme="minorEastAsia"/>
        </w:rPr>
        <w:t>F.2.2.1</w:t>
      </w:r>
      <w:r w:rsidRPr="00BE5108">
        <w:rPr>
          <w:rFonts w:eastAsiaTheme="minorEastAsia"/>
        </w:rPr>
        <w:tab/>
        <w:t>General</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680" w:name="_Toc73963190"/>
      <w:bookmarkStart w:id="7681" w:name="_Toc75260368"/>
      <w:bookmarkStart w:id="7682" w:name="_Toc75275913"/>
      <w:bookmarkStart w:id="7683" w:name="_Toc75276423"/>
      <w:bookmarkStart w:id="7684" w:name="_Toc76541922"/>
      <w:bookmarkStart w:id="7685" w:name="_Toc82437693"/>
      <w:bookmarkStart w:id="7686" w:name="_Toc89945059"/>
      <w:bookmarkStart w:id="7687" w:name="_Toc98754077"/>
      <w:bookmarkStart w:id="7688" w:name="_Toc106179969"/>
      <w:bookmarkStart w:id="7689" w:name="_Toc106180480"/>
      <w:bookmarkStart w:id="7690" w:name="_Toc130396305"/>
      <w:bookmarkStart w:id="7691" w:name="_Toc137555580"/>
      <w:bookmarkStart w:id="7692" w:name="_Toc138857107"/>
      <w:bookmarkStart w:id="7693" w:name="_Toc138860966"/>
      <w:bookmarkStart w:id="7694" w:name="_Toc163217959"/>
      <w:bookmarkStart w:id="7695" w:name="_Toc18726173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696" w:name="_Toc73963191"/>
      <w:bookmarkStart w:id="7697" w:name="_Toc75260369"/>
      <w:bookmarkStart w:id="7698" w:name="_Toc75275914"/>
      <w:bookmarkStart w:id="7699" w:name="_Toc75276424"/>
      <w:bookmarkStart w:id="7700" w:name="_Toc76541923"/>
      <w:bookmarkStart w:id="7701" w:name="_Toc82437694"/>
      <w:bookmarkStart w:id="7702" w:name="_Toc89945060"/>
      <w:bookmarkStart w:id="7703" w:name="_Toc98754078"/>
      <w:bookmarkStart w:id="7704" w:name="_Toc106179970"/>
      <w:bookmarkStart w:id="7705" w:name="_Toc106180481"/>
      <w:bookmarkStart w:id="7706" w:name="_Toc130396306"/>
      <w:bookmarkStart w:id="7707" w:name="_Toc137555581"/>
      <w:bookmarkStart w:id="7708" w:name="_Toc138857108"/>
      <w:bookmarkStart w:id="7709" w:name="_Toc138860967"/>
      <w:bookmarkStart w:id="7710" w:name="_Toc163217960"/>
      <w:bookmarkStart w:id="7711" w:name="_Toc18726173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712" w:name="_Toc73963192"/>
      <w:bookmarkStart w:id="7713" w:name="_Toc75260370"/>
      <w:bookmarkStart w:id="7714" w:name="_Toc75275915"/>
      <w:bookmarkStart w:id="7715" w:name="_Toc75276425"/>
      <w:bookmarkStart w:id="7716" w:name="_Toc76541924"/>
      <w:bookmarkStart w:id="7717" w:name="_Toc82437695"/>
      <w:bookmarkStart w:id="7718" w:name="_Toc89945061"/>
      <w:bookmarkStart w:id="7719" w:name="_Toc98754079"/>
      <w:bookmarkStart w:id="7720" w:name="_Toc106179971"/>
      <w:bookmarkStart w:id="7721" w:name="_Toc106180482"/>
      <w:bookmarkStart w:id="7722" w:name="_Toc130396307"/>
      <w:bookmarkStart w:id="7723" w:name="_Toc137555582"/>
      <w:bookmarkStart w:id="7724" w:name="_Toc138857109"/>
      <w:bookmarkStart w:id="7725" w:name="_Toc138860968"/>
      <w:bookmarkStart w:id="7726" w:name="_Toc163217961"/>
      <w:bookmarkStart w:id="7727" w:name="_Toc18726173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89F8F9E" w14:textId="29AFE253" w:rsidR="00051AAE" w:rsidRPr="00BE5108" w:rsidRDefault="00051AAE" w:rsidP="00051AAE">
      <w:pPr>
        <w:pStyle w:val="Heading3"/>
        <w:rPr>
          <w:rFonts w:eastAsiaTheme="minorEastAsia"/>
        </w:rPr>
      </w:pPr>
      <w:bookmarkStart w:id="7728" w:name="_Toc75275916"/>
      <w:bookmarkStart w:id="7729" w:name="_Toc75276426"/>
      <w:bookmarkStart w:id="7730" w:name="_Toc76541925"/>
      <w:bookmarkStart w:id="7731" w:name="_Toc82437696"/>
      <w:bookmarkStart w:id="7732" w:name="_Toc89945062"/>
      <w:bookmarkStart w:id="7733" w:name="_Toc98754080"/>
      <w:bookmarkStart w:id="7734" w:name="_Toc106179972"/>
      <w:bookmarkStart w:id="7735" w:name="_Toc106180483"/>
      <w:bookmarkStart w:id="7736" w:name="_Toc130396308"/>
      <w:bookmarkStart w:id="7737" w:name="_Toc137555583"/>
      <w:bookmarkStart w:id="7738" w:name="_Toc138857110"/>
      <w:bookmarkStart w:id="7739" w:name="_Toc138860969"/>
      <w:bookmarkStart w:id="7740" w:name="_Toc163217962"/>
      <w:bookmarkStart w:id="7741" w:name="_Toc187261734"/>
      <w:r w:rsidRPr="00BE5108">
        <w:rPr>
          <w:rFonts w:eastAsiaTheme="minorEastAsia"/>
        </w:rPr>
        <w:t>F.2.4.1</w:t>
      </w:r>
      <w:r w:rsidRPr="00BE5108">
        <w:rPr>
          <w:rFonts w:eastAsiaTheme="minorEastAsia"/>
        </w:rPr>
        <w:tab/>
        <w:t>General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742" w:name="_Toc73963193"/>
      <w:bookmarkStart w:id="7743" w:name="_Toc75260371"/>
      <w:bookmarkStart w:id="7744" w:name="_Toc75275917"/>
      <w:bookmarkStart w:id="7745" w:name="_Toc75276427"/>
      <w:bookmarkStart w:id="7746" w:name="_Toc76541926"/>
      <w:bookmarkStart w:id="7747" w:name="_Toc82437697"/>
      <w:bookmarkStart w:id="7748" w:name="_Toc89945063"/>
      <w:bookmarkStart w:id="7749" w:name="_Toc98754081"/>
      <w:bookmarkStart w:id="7750" w:name="_Toc106179973"/>
      <w:bookmarkStart w:id="7751" w:name="_Toc106180484"/>
      <w:bookmarkStart w:id="7752" w:name="_Toc130396309"/>
      <w:bookmarkStart w:id="7753" w:name="_Toc137555584"/>
      <w:bookmarkStart w:id="7754" w:name="_Toc138857111"/>
      <w:bookmarkStart w:id="7755" w:name="_Toc138860970"/>
      <w:bookmarkStart w:id="7756" w:name="_Toc163217963"/>
      <w:bookmarkStart w:id="7757" w:name="_Toc18726173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74468BE" w14:textId="7BBE7A89" w:rsidR="00051AAE" w:rsidRPr="00BE5108" w:rsidRDefault="00051AAE" w:rsidP="00463AFD">
      <w:pPr>
        <w:pStyle w:val="Heading4"/>
        <w:rPr>
          <w:rFonts w:eastAsiaTheme="minorHAnsi"/>
        </w:rPr>
      </w:pPr>
      <w:bookmarkStart w:id="7758" w:name="_Toc75275918"/>
      <w:bookmarkStart w:id="7759" w:name="_Toc75276428"/>
      <w:bookmarkStart w:id="7760" w:name="_Toc76541927"/>
      <w:bookmarkStart w:id="7761" w:name="_Toc82437698"/>
      <w:bookmarkStart w:id="7762" w:name="_Toc89945064"/>
      <w:bookmarkStart w:id="7763" w:name="_Toc98754082"/>
      <w:bookmarkStart w:id="7764" w:name="_Toc106179974"/>
      <w:bookmarkStart w:id="7765" w:name="_Toc106180485"/>
      <w:bookmarkStart w:id="7766" w:name="_Toc130396310"/>
      <w:bookmarkStart w:id="7767" w:name="_Toc137555585"/>
      <w:bookmarkStart w:id="7768" w:name="_Toc138857112"/>
      <w:bookmarkStart w:id="7769" w:name="_Toc138860971"/>
      <w:bookmarkStart w:id="7770" w:name="_Toc163217964"/>
      <w:bookmarkStart w:id="7771" w:name="_Toc187261736"/>
      <w:r w:rsidRPr="00BE5108">
        <w:rPr>
          <w:rFonts w:eastAsiaTheme="minorEastAsia"/>
          <w:lang w:eastAsia="ko-KR"/>
        </w:rPr>
        <w:t>F.2.4.2.1</w:t>
      </w:r>
      <w:r w:rsidRPr="00BE5108">
        <w:rPr>
          <w:rFonts w:eastAsiaTheme="minorEastAsia"/>
          <w:lang w:eastAsia="ko-KR"/>
        </w:rPr>
        <w:tab/>
        <w:t>General</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772" w:name="_Toc73963194"/>
      <w:bookmarkStart w:id="7773" w:name="_Toc75260372"/>
      <w:bookmarkStart w:id="7774" w:name="_Toc75275919"/>
      <w:bookmarkStart w:id="7775" w:name="_Toc75276429"/>
      <w:bookmarkStart w:id="7776" w:name="_Toc76541928"/>
      <w:bookmarkStart w:id="7777" w:name="_Toc82437699"/>
      <w:bookmarkStart w:id="7778" w:name="_Toc89945065"/>
      <w:bookmarkStart w:id="7779" w:name="_Toc98754083"/>
      <w:bookmarkStart w:id="7780" w:name="_Toc106179975"/>
      <w:bookmarkStart w:id="7781" w:name="_Toc106180486"/>
      <w:bookmarkStart w:id="7782" w:name="_Toc130396311"/>
      <w:bookmarkStart w:id="7783" w:name="_Toc137555586"/>
      <w:bookmarkStart w:id="7784" w:name="_Toc138857113"/>
      <w:bookmarkStart w:id="7785" w:name="_Toc138860972"/>
      <w:bookmarkStart w:id="7786" w:name="_Toc163217965"/>
      <w:bookmarkStart w:id="7787" w:name="_Toc18726173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D31349" w:rsidRDefault="00224940" w:rsidP="00224940">
      <w:pPr>
        <w:pStyle w:val="TH"/>
        <w:rPr>
          <w:rFonts w:eastAsiaTheme="minorEastAsia"/>
          <w:lang w:val="fr-FR"/>
        </w:rPr>
      </w:pPr>
      <w:r w:rsidRPr="00D31349">
        <w:rPr>
          <w:rFonts w:eastAsiaTheme="minorEastAsia"/>
          <w:lang w:val="fr-FR"/>
        </w:rPr>
        <w:lastRenderedPageBreak/>
        <w:t>Table F.2.</w:t>
      </w:r>
      <w:r w:rsidR="00051AAE" w:rsidRPr="00D31349">
        <w:rPr>
          <w:rFonts w:eastAsiaTheme="minorEastAsia"/>
          <w:lang w:val="fr-FR"/>
        </w:rPr>
        <w:t>4</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D31349"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812187208"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788" w:name="_Toc73963195"/>
      <w:bookmarkStart w:id="7789" w:name="_Toc75260373"/>
      <w:bookmarkStart w:id="7790" w:name="_Toc75275920"/>
      <w:bookmarkStart w:id="7791" w:name="_Toc75276430"/>
      <w:bookmarkStart w:id="7792" w:name="_Toc76541929"/>
      <w:bookmarkStart w:id="7793" w:name="_Toc82437700"/>
      <w:bookmarkStart w:id="7794" w:name="_Toc89945066"/>
      <w:bookmarkStart w:id="7795" w:name="_Toc98754084"/>
      <w:bookmarkStart w:id="7796" w:name="_Toc106179976"/>
      <w:bookmarkStart w:id="7797" w:name="_Toc106180487"/>
      <w:bookmarkStart w:id="7798" w:name="_Toc130396312"/>
      <w:bookmarkStart w:id="7799" w:name="_Toc137555587"/>
      <w:bookmarkStart w:id="7800" w:name="_Toc138857114"/>
      <w:bookmarkStart w:id="7801" w:name="_Toc138860973"/>
      <w:bookmarkStart w:id="7802" w:name="_Toc163217966"/>
      <w:bookmarkStart w:id="7803" w:name="_Toc18726173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0.1pt;height:15.05pt" o:ole="">
                  <v:imagedata r:id="rId128" o:title=""/>
                </v:shape>
                <o:OLEObject Type="Embed" ProgID="Equation.3" ShapeID="_x0000_i1070" DrawAspect="Content" ObjectID="_1812187209"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0.1pt;height:15.05pt" o:ole="">
                  <v:imagedata r:id="rId130" o:title=""/>
                </v:shape>
                <o:OLEObject Type="Embed" ProgID="Equation.3" ShapeID="_x0000_i1071" DrawAspect="Content" ObjectID="_1812187210"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0.1pt;height:15.05pt" o:ole="">
                  <v:imagedata r:id="rId132" o:title=""/>
                </v:shape>
                <o:OLEObject Type="Embed" ProgID="Equation.3" ShapeID="_x0000_i1072" DrawAspect="Content" ObjectID="_1812187211"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0.1pt;height:15.05pt" o:ole="">
                  <v:imagedata r:id="rId130" o:title=""/>
                </v:shape>
                <o:OLEObject Type="Embed" ProgID="Equation.3" ShapeID="_x0000_i1073" DrawAspect="Content" ObjectID="_1812187212"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0.1pt;height:15.05pt" o:ole="">
                  <v:imagedata r:id="rId132" o:title=""/>
                </v:shape>
                <o:OLEObject Type="Embed" ProgID="Equation.3" ShapeID="_x0000_i1074" DrawAspect="Content" ObjectID="_1812187213"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0.1pt;height:15.05pt" o:ole="">
                  <v:imagedata r:id="rId136" o:title=""/>
                </v:shape>
                <o:OLEObject Type="Embed" ProgID="Equation.3" ShapeID="_x0000_i1075" DrawAspect="Content" ObjectID="_1812187214"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0.1pt;height:15.05pt" o:ole="">
                  <v:imagedata r:id="rId136" o:title=""/>
                </v:shape>
                <o:OLEObject Type="Embed" ProgID="Equation.3" ShapeID="_x0000_i1076" DrawAspect="Content" ObjectID="_1812187215"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804" w:name="_Toc73963196"/>
      <w:bookmarkStart w:id="7805" w:name="_Toc75260374"/>
      <w:bookmarkStart w:id="7806" w:name="_Toc75275921"/>
      <w:bookmarkStart w:id="7807" w:name="_Toc75276431"/>
      <w:bookmarkStart w:id="7808" w:name="_Toc76541930"/>
      <w:bookmarkStart w:id="7809" w:name="_Toc82437701"/>
      <w:bookmarkStart w:id="7810" w:name="_Toc89945067"/>
      <w:bookmarkStart w:id="7811" w:name="_Toc98754085"/>
      <w:bookmarkStart w:id="7812" w:name="_Toc106179977"/>
      <w:bookmarkStart w:id="7813" w:name="_Toc106180488"/>
      <w:bookmarkStart w:id="7814" w:name="_Toc130396313"/>
      <w:bookmarkStart w:id="7815" w:name="_Toc137555588"/>
      <w:bookmarkStart w:id="7816" w:name="_Toc138857115"/>
      <w:bookmarkStart w:id="7817" w:name="_Toc138860974"/>
      <w:bookmarkStart w:id="7818" w:name="_Toc163217967"/>
      <w:bookmarkStart w:id="7819" w:name="_Toc18726173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42C3EBA" w14:textId="5236CD48" w:rsidR="00DF12B4" w:rsidRPr="00BE5108" w:rsidRDefault="00DF12B4" w:rsidP="00DF12B4">
      <w:pPr>
        <w:pStyle w:val="Heading4"/>
        <w:rPr>
          <w:rFonts w:eastAsiaTheme="minorEastAsia"/>
        </w:rPr>
      </w:pPr>
      <w:bookmarkStart w:id="7820" w:name="_Toc75275922"/>
      <w:bookmarkStart w:id="7821" w:name="_Toc75276432"/>
      <w:bookmarkStart w:id="7822" w:name="_Toc76541931"/>
      <w:bookmarkStart w:id="7823" w:name="_Toc82437702"/>
      <w:bookmarkStart w:id="7824" w:name="_Toc89945068"/>
      <w:bookmarkStart w:id="7825" w:name="_Toc98754086"/>
      <w:bookmarkStart w:id="7826" w:name="_Toc106179978"/>
      <w:bookmarkStart w:id="7827" w:name="_Toc106180489"/>
      <w:bookmarkStart w:id="7828" w:name="_Toc130396314"/>
      <w:bookmarkStart w:id="7829" w:name="_Toc137555589"/>
      <w:bookmarkStart w:id="7830" w:name="_Toc138857116"/>
      <w:bookmarkStart w:id="7831" w:name="_Toc138860975"/>
      <w:bookmarkStart w:id="7832" w:name="_Toc163217968"/>
      <w:bookmarkStart w:id="7833" w:name="_Toc187261740"/>
      <w:r w:rsidRPr="00BE5108">
        <w:rPr>
          <w:rFonts w:eastAsiaTheme="minorEastAsia"/>
        </w:rPr>
        <w:t>F.2.4.3.1</w:t>
      </w:r>
      <w:r w:rsidRPr="00BE5108">
        <w:rPr>
          <w:rFonts w:eastAsiaTheme="minorEastAsia"/>
        </w:rP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834" w:name="_Toc73963197"/>
      <w:bookmarkStart w:id="7835" w:name="_Toc75260375"/>
      <w:bookmarkStart w:id="7836" w:name="_Toc75275923"/>
      <w:bookmarkStart w:id="7837" w:name="_Toc75276433"/>
      <w:bookmarkStart w:id="7838" w:name="_Toc76541932"/>
      <w:bookmarkStart w:id="7839" w:name="_Toc82437703"/>
      <w:bookmarkStart w:id="7840" w:name="_Toc89945069"/>
      <w:bookmarkStart w:id="7841" w:name="_Toc98754087"/>
      <w:bookmarkStart w:id="7842" w:name="_Toc106179979"/>
      <w:bookmarkStart w:id="7843" w:name="_Toc106180490"/>
      <w:bookmarkStart w:id="7844" w:name="_Toc130396315"/>
      <w:bookmarkStart w:id="7845" w:name="_Toc137555590"/>
      <w:bookmarkStart w:id="7846" w:name="_Toc138857117"/>
      <w:bookmarkStart w:id="7847" w:name="_Toc138860976"/>
      <w:bookmarkStart w:id="7848" w:name="_Toc163217969"/>
      <w:bookmarkStart w:id="7849" w:name="_Toc18726174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850" w:name="_Toc73963198"/>
      <w:bookmarkStart w:id="7851" w:name="_Toc75260376"/>
      <w:bookmarkStart w:id="7852" w:name="_Toc75275924"/>
      <w:bookmarkStart w:id="7853" w:name="_Toc75276434"/>
      <w:bookmarkStart w:id="7854" w:name="_Toc76541933"/>
      <w:bookmarkStart w:id="7855" w:name="_Toc82437704"/>
      <w:bookmarkStart w:id="7856" w:name="_Toc89945070"/>
      <w:bookmarkStart w:id="7857" w:name="_Toc98754088"/>
      <w:bookmarkStart w:id="7858" w:name="_Toc106179980"/>
      <w:bookmarkStart w:id="7859" w:name="_Toc106180491"/>
      <w:bookmarkStart w:id="7860" w:name="_Toc130396316"/>
      <w:bookmarkStart w:id="7861" w:name="_Toc137555591"/>
      <w:bookmarkStart w:id="7862" w:name="_Toc138857118"/>
      <w:bookmarkStart w:id="7863" w:name="_Toc138860977"/>
      <w:bookmarkStart w:id="7864" w:name="_Toc163217970"/>
      <w:bookmarkStart w:id="7865" w:name="_Toc18726174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67C5185" w14:textId="10C06770" w:rsidR="00224940" w:rsidRPr="00BE5108" w:rsidRDefault="00224940" w:rsidP="00AD5F8C">
      <w:pPr>
        <w:pStyle w:val="Heading5"/>
        <w:rPr>
          <w:rFonts w:eastAsiaTheme="minorEastAsia"/>
        </w:rPr>
      </w:pPr>
      <w:bookmarkStart w:id="7866" w:name="_Toc73963199"/>
      <w:bookmarkStart w:id="7867" w:name="_Toc75260377"/>
      <w:bookmarkStart w:id="7868" w:name="_Toc75275925"/>
      <w:bookmarkStart w:id="7869" w:name="_Toc75276435"/>
      <w:bookmarkStart w:id="7870" w:name="_Toc76541934"/>
      <w:bookmarkStart w:id="7871" w:name="_Toc82437705"/>
      <w:bookmarkStart w:id="7872" w:name="_Toc89945071"/>
      <w:bookmarkStart w:id="7873" w:name="_Toc98754089"/>
      <w:bookmarkStart w:id="7874" w:name="_Toc106179981"/>
      <w:bookmarkStart w:id="7875" w:name="_Toc106180492"/>
      <w:bookmarkStart w:id="7876" w:name="_Toc130396317"/>
      <w:bookmarkStart w:id="7877" w:name="_Toc137555592"/>
      <w:bookmarkStart w:id="7878" w:name="_Toc138857119"/>
      <w:bookmarkStart w:id="7879" w:name="_Toc138860978"/>
      <w:bookmarkStart w:id="7880" w:name="_Toc163217971"/>
      <w:bookmarkStart w:id="7881" w:name="_Toc187261743"/>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882" w:name="_Toc73963200"/>
      <w:bookmarkStart w:id="7883" w:name="_Toc75260378"/>
      <w:bookmarkStart w:id="7884" w:name="_Toc75275926"/>
      <w:bookmarkStart w:id="7885" w:name="_Toc75276436"/>
      <w:bookmarkStart w:id="7886" w:name="_Toc76541935"/>
      <w:bookmarkStart w:id="7887" w:name="_Toc82437706"/>
      <w:bookmarkStart w:id="7888" w:name="_Toc89945072"/>
      <w:bookmarkStart w:id="7889" w:name="_Toc98754090"/>
      <w:bookmarkStart w:id="7890" w:name="_Toc106179982"/>
      <w:bookmarkStart w:id="7891" w:name="_Toc106180493"/>
      <w:bookmarkStart w:id="7892" w:name="_Toc130396318"/>
      <w:bookmarkStart w:id="7893" w:name="_Toc137555593"/>
      <w:bookmarkStart w:id="7894" w:name="_Toc138857120"/>
      <w:bookmarkStart w:id="7895" w:name="_Toc138860979"/>
      <w:bookmarkStart w:id="7896" w:name="_Toc163217972"/>
      <w:bookmarkStart w:id="7897" w:name="_Toc187261744"/>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898" w:name="_Toc73963201"/>
      <w:bookmarkStart w:id="7899" w:name="_Toc75260379"/>
      <w:bookmarkStart w:id="7900" w:name="_Toc75275927"/>
      <w:bookmarkStart w:id="7901" w:name="_Toc75276437"/>
      <w:bookmarkStart w:id="7902" w:name="_Toc76541936"/>
      <w:bookmarkStart w:id="7903" w:name="_Toc82437707"/>
      <w:bookmarkStart w:id="7904" w:name="_Toc89945073"/>
      <w:bookmarkStart w:id="7905" w:name="_Toc98754091"/>
      <w:bookmarkStart w:id="7906" w:name="_Toc106179983"/>
      <w:bookmarkStart w:id="7907" w:name="_Toc106180494"/>
      <w:bookmarkStart w:id="7908" w:name="_Toc130396319"/>
      <w:bookmarkStart w:id="7909" w:name="_Toc137555594"/>
      <w:bookmarkStart w:id="7910" w:name="_Toc138857121"/>
      <w:bookmarkStart w:id="7911" w:name="_Toc138860980"/>
      <w:bookmarkStart w:id="7912" w:name="_Toc163217973"/>
      <w:bookmarkStart w:id="7913" w:name="_Toc18726174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914" w:name="_Toc124377555"/>
      <w:bookmarkStart w:id="7915" w:name="_Toc123936538"/>
      <w:bookmarkStart w:id="7916" w:name="_Toc114566226"/>
      <w:bookmarkStart w:id="7917" w:name="_Toc107477365"/>
      <w:bookmarkStart w:id="7918" w:name="_Toc107420067"/>
      <w:bookmarkStart w:id="7919" w:name="_Toc107235097"/>
      <w:bookmarkStart w:id="7920" w:name="_Toc107233479"/>
      <w:bookmarkStart w:id="7921" w:name="_Toc106737712"/>
      <w:bookmarkStart w:id="7922" w:name="_Toc106543614"/>
      <w:bookmarkStart w:id="7923" w:name="_Toc98849760"/>
      <w:bookmarkStart w:id="7924" w:name="_Toc91440970"/>
      <w:bookmarkStart w:id="7925" w:name="_Toc83742480"/>
      <w:bookmarkStart w:id="7926" w:name="_Toc76653207"/>
      <w:bookmarkStart w:id="7927" w:name="_Toc76652363"/>
      <w:bookmarkStart w:id="7928" w:name="_Toc76572496"/>
      <w:bookmarkStart w:id="7929" w:name="_Toc76298484"/>
      <w:bookmarkStart w:id="7930" w:name="_Toc67918409"/>
      <w:bookmarkStart w:id="7931" w:name="_Toc61121213"/>
      <w:bookmarkStart w:id="7932" w:name="_Toc53176885"/>
      <w:bookmarkStart w:id="7933" w:name="_Toc137555595"/>
      <w:bookmarkStart w:id="7934" w:name="_Toc138857122"/>
      <w:bookmarkStart w:id="7935" w:name="_Toc138860981"/>
      <w:bookmarkStart w:id="7936" w:name="_Toc163217974"/>
      <w:bookmarkStart w:id="7937" w:name="_Toc187261746"/>
      <w:r>
        <w:t>F</w:t>
      </w:r>
      <w:r w:rsidRPr="0007073E">
        <w:t>.2.</w:t>
      </w:r>
      <w:r>
        <w:t>4</w:t>
      </w:r>
      <w:r w:rsidRPr="0007073E">
        <w:t>.</w:t>
      </w:r>
      <w:r>
        <w:t>3</w:t>
      </w:r>
      <w:r w:rsidRPr="0007073E">
        <w:t>.</w:t>
      </w:r>
      <w:r>
        <w:t>5</w:t>
      </w:r>
      <w:r w:rsidRPr="0007073E">
        <w:rPr>
          <w:lang w:eastAsia="zh-CN"/>
        </w:rPr>
        <w:tab/>
      </w:r>
      <w:r w:rsidRPr="0007073E">
        <w:t>Beam steering approach</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7.05pt;height:20.95pt" o:ole="">
            <v:imagedata r:id="rId158" o:title=""/>
          </v:shape>
          <o:OLEObject Type="Embed" ProgID="Equation.3" ShapeID="_x0000_i1077" DrawAspect="Content" ObjectID="_1812187216"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69.95pt;height:36pt" o:ole="">
            <v:imagedata r:id="rId160" o:title=""/>
          </v:shape>
          <o:OLEObject Type="Embed" ProgID="Equation.3" ShapeID="_x0000_i1078" DrawAspect="Content" ObjectID="_1812187217"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1.9pt;height:20.95pt" o:ole="">
            <v:imagedata r:id="rId162" o:title=""/>
          </v:shape>
          <o:OLEObject Type="Embed" ProgID="Equation.3" ShapeID="_x0000_i1079" DrawAspect="Content" ObjectID="_1812187218"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0.1pt;height:20.95pt" o:ole="">
            <v:imagedata r:id="rId164" o:title=""/>
          </v:shape>
          <o:OLEObject Type="Embed" ProgID="Equation.3" ShapeID="_x0000_i1080" DrawAspect="Content" ObjectID="_1812187219"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0.1pt;height:20.95pt" o:ole="">
            <v:imagedata r:id="rId166" o:title=""/>
          </v:shape>
          <o:OLEObject Type="Embed" ProgID="Equation.3" ShapeID="_x0000_i1081" DrawAspect="Content" ObjectID="_1812187220"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5.05pt;height:20.95pt" o:ole="">
            <v:imagedata r:id="rId168" o:title=""/>
          </v:shape>
          <o:OLEObject Type="Embed" ProgID="Equation.3" ShapeID="_x0000_i1082" DrawAspect="Content" ObjectID="_1812187221"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5.05pt;height:20.95pt" o:ole="">
            <v:imagedata r:id="rId170" o:title=""/>
          </v:shape>
          <o:OLEObject Type="Embed" ProgID="Equation.3" ShapeID="_x0000_i1083" DrawAspect="Content" ObjectID="_1812187222"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5.05pt;height:20.95pt" o:ole="">
            <v:imagedata r:id="rId172" o:title=""/>
          </v:shape>
          <o:OLEObject Type="Embed" ProgID="Equation.3" ShapeID="_x0000_i1084" DrawAspect="Content" ObjectID="_1812187223"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6.05pt;height:20.95pt" o:ole="">
            <v:imagedata r:id="rId174" o:title=""/>
          </v:shape>
          <o:OLEObject Type="Embed" ProgID="Equation.3" ShapeID="_x0000_i1085" DrawAspect="Content" ObjectID="_1812187224"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lastRenderedPageBreak/>
        <w:tab/>
      </w:r>
      <w:r w:rsidRPr="0007073E">
        <w:rPr>
          <w:rFonts w:eastAsia="SimSun"/>
        </w:rPr>
        <w:object w:dxaOrig="1845" w:dyaOrig="675" w14:anchorId="0815F25A">
          <v:shape id="_x0000_i1086" type="#_x0000_t75" style="width:92.05pt;height:36pt" o:ole="">
            <v:imagedata r:id="rId176" o:title=""/>
          </v:shape>
          <o:OLEObject Type="Embed" ProgID="Equation.3" ShapeID="_x0000_i1086" DrawAspect="Content" ObjectID="_1812187225"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3.95pt;height:51.05pt" o:ole="">
            <v:imagedata r:id="rId178" o:title=""/>
          </v:shape>
          <o:OLEObject Type="Embed" ProgID="Equation.3" ShapeID="_x0000_i1087" DrawAspect="Content" ObjectID="_1812187226"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55pt;height:61.5pt" o:ole="">
            <v:imagedata r:id="rId180" o:title=""/>
          </v:shape>
          <o:OLEObject Type="Embed" ProgID="Equation.3" ShapeID="_x0000_i1088" DrawAspect="Content" ObjectID="_1812187227"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5.95pt;height:20.95pt" o:ole="">
            <v:imagedata r:id="rId182" o:title=""/>
          </v:shape>
          <o:OLEObject Type="Embed" ProgID="Equation.3" ShapeID="_x0000_i1089" DrawAspect="Content" ObjectID="_1812187228"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0.95pt;height:20.95pt" o:ole="">
            <v:imagedata r:id="rId184" o:title=""/>
          </v:shape>
          <o:OLEObject Type="Embed" ProgID="Equation.3" ShapeID="_x0000_i1090" DrawAspect="Content" ObjectID="_1812187229"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5pt;height:20.95pt" o:ole="">
            <v:imagedata r:id="rId186" o:title=""/>
          </v:shape>
          <o:OLEObject Type="Embed" ProgID="Equation.3" ShapeID="_x0000_i1091" DrawAspect="Content" ObjectID="_1812187230" r:id="rId187"/>
        </w:object>
      </w:r>
      <w:r w:rsidRPr="0007073E">
        <w:rPr>
          <w:rFonts w:eastAsia="SimSun"/>
        </w:rPr>
        <w:t xml:space="preserve">, where </w:t>
      </w:r>
      <w:r w:rsidRPr="0007073E">
        <w:rPr>
          <w:rFonts w:eastAsia="SimSun"/>
          <w:position w:val="-14"/>
        </w:rPr>
        <w:object w:dxaOrig="390" w:dyaOrig="435" w14:anchorId="169BC14B">
          <v:shape id="_x0000_i1092" type="#_x0000_t75" style="width:20.95pt;height:20.95pt" o:ole="">
            <v:imagedata r:id="rId188" o:title=""/>
          </v:shape>
          <o:OLEObject Type="Embed" ProgID="Equation.3" ShapeID="_x0000_i1092" DrawAspect="Content" ObjectID="_1812187231"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1.05pt;height:20.95pt" o:ole="">
            <v:imagedata r:id="rId190" o:title=""/>
          </v:shape>
          <o:OLEObject Type="Embed" ProgID="Equation.3" ShapeID="_x0000_i1093" DrawAspect="Content" ObjectID="_1812187232" r:id="rId191"/>
        </w:object>
      </w:r>
      <w:r w:rsidRPr="0007073E">
        <w:rPr>
          <w:rFonts w:eastAsia="SimSun"/>
        </w:rPr>
        <w:t xml:space="preserve">, </w:t>
      </w:r>
      <w:r w:rsidRPr="0007073E">
        <w:rPr>
          <w:rFonts w:eastAsia="SimSun"/>
          <w:position w:val="-6"/>
        </w:rPr>
        <w:object w:dxaOrig="255" w:dyaOrig="210" w14:anchorId="3DA11F9D">
          <v:shape id="_x0000_i1094" type="#_x0000_t75" style="width:15.05pt;height:10.95pt" o:ole="">
            <v:imagedata r:id="rId192" o:title=""/>
          </v:shape>
          <o:OLEObject Type="Embed" ProgID="Equation.3" ShapeID="_x0000_i1094" DrawAspect="Content" ObjectID="_1812187233"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5.95pt;height:20.95pt" o:ole="">
            <v:imagedata r:id="rId194" o:title=""/>
          </v:shape>
          <o:OLEObject Type="Embed" ProgID="Equation.3" ShapeID="_x0000_i1095" DrawAspect="Content" ObjectID="_1812187234"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0.95pt;height:10.95pt" o:ole="">
            <v:imagedata r:id="rId196" o:title=""/>
          </v:shape>
          <o:OLEObject Type="Embed" ProgID="Equation.3" ShapeID="_x0000_i1096" DrawAspect="Content" ObjectID="_1812187235"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5pt;height:10.95pt" o:ole="">
            <v:imagedata r:id="rId198" o:title=""/>
          </v:shape>
          <o:OLEObject Type="Embed" ProgID="Equation.3" ShapeID="_x0000_i1097" DrawAspect="Content" ObjectID="_1812187236"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7.9pt;height:20.95pt" o:ole="">
            <v:imagedata r:id="rId200" o:title=""/>
          </v:shape>
          <o:OLEObject Type="Embed" ProgID="Equation.3" ShapeID="_x0000_i1098" DrawAspect="Content" ObjectID="_1812187237"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8pt;height:36pt" o:ole="">
            <v:imagedata r:id="rId202" o:title=""/>
          </v:shape>
          <o:OLEObject Type="Embed" ProgID="Equation.3" ShapeID="_x0000_i1099" DrawAspect="Content" ObjectID="_1812187238" r:id="rId203"/>
        </w:object>
      </w:r>
    </w:p>
    <w:p w14:paraId="692BC965" w14:textId="77777777" w:rsidR="00D25564" w:rsidRPr="00D31349" w:rsidRDefault="00D25564" w:rsidP="00D25564">
      <w:pPr>
        <w:pStyle w:val="TH"/>
        <w:rPr>
          <w:rFonts w:eastAsia="DengXian"/>
        </w:rPr>
      </w:pPr>
      <w:r w:rsidRPr="00D31349">
        <w:rPr>
          <w:rFonts w:eastAsia="DengXian"/>
        </w:rPr>
        <w:t xml:space="preserve">Table </w:t>
      </w:r>
      <w:r w:rsidRPr="00D31349">
        <w:rPr>
          <w:rFonts w:eastAsia="DengXian"/>
          <w:lang w:eastAsia="zh-CN"/>
        </w:rPr>
        <w:t>F.2.4.3.5-1</w:t>
      </w:r>
      <w:r w:rsidRPr="00D31349">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5.05pt;height:10.95pt" o:ole="">
                  <v:imagedata r:id="rId204" o:title=""/>
                </v:shape>
                <o:OLEObject Type="Embed" ProgID="Equation.3" ShapeID="_x0000_i1100" DrawAspect="Content" ObjectID="_1812187239"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38"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939" w:name="_Toc75260380"/>
      <w:bookmarkStart w:id="7940" w:name="_Toc75275928"/>
      <w:bookmarkStart w:id="7941" w:name="_Toc75276438"/>
      <w:bookmarkStart w:id="7942" w:name="_Toc76541937"/>
      <w:bookmarkStart w:id="7943" w:name="_Toc82437708"/>
      <w:bookmarkStart w:id="7944" w:name="_Toc89945074"/>
      <w:bookmarkStart w:id="7945" w:name="_Toc98754092"/>
      <w:bookmarkStart w:id="7946" w:name="_Toc106179984"/>
      <w:bookmarkStart w:id="7947" w:name="_Toc106180495"/>
      <w:bookmarkStart w:id="7948" w:name="_Toc130396320"/>
      <w:bookmarkStart w:id="7949" w:name="_Toc137555596"/>
      <w:bookmarkStart w:id="7950" w:name="_Toc138857123"/>
      <w:bookmarkStart w:id="7951" w:name="_Toc138860982"/>
      <w:bookmarkStart w:id="7952" w:name="_Toc163217975"/>
      <w:bookmarkStart w:id="7953" w:name="_Toc187261747"/>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954"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955" w:name="_Toc75260381"/>
      <w:bookmarkStart w:id="7956" w:name="_Toc75275929"/>
      <w:bookmarkStart w:id="7957" w:name="_Toc75276439"/>
      <w:bookmarkStart w:id="7958" w:name="_Toc76541938"/>
      <w:bookmarkStart w:id="7959" w:name="_Toc82437709"/>
      <w:bookmarkStart w:id="7960" w:name="_Toc89945075"/>
      <w:bookmarkStart w:id="7961" w:name="_Toc98754093"/>
      <w:bookmarkStart w:id="7962" w:name="_Toc106179985"/>
      <w:bookmarkStart w:id="7963" w:name="_Toc106180496"/>
      <w:bookmarkStart w:id="7964" w:name="_Toc130396321"/>
      <w:bookmarkStart w:id="7965" w:name="_Toc137555597"/>
      <w:bookmarkStart w:id="7966" w:name="_Toc138857124"/>
      <w:bookmarkStart w:id="7967" w:name="_Toc138860983"/>
      <w:bookmarkStart w:id="7968" w:name="_Toc163217976"/>
      <w:bookmarkStart w:id="7969" w:name="_Toc187261748"/>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62978B9" w14:textId="77777777" w:rsidR="00AD1976" w:rsidRPr="00BE5108" w:rsidRDefault="00AD1976" w:rsidP="00E55627">
      <w:pPr>
        <w:pStyle w:val="Heading1"/>
        <w:rPr>
          <w:rFonts w:eastAsiaTheme="minorEastAsia"/>
          <w:lang w:eastAsia="zh-CN"/>
        </w:rPr>
      </w:pPr>
      <w:bookmarkStart w:id="7970" w:name="_Toc73963204"/>
      <w:bookmarkStart w:id="7971" w:name="_Toc75260382"/>
      <w:bookmarkStart w:id="7972" w:name="_Toc75275930"/>
      <w:bookmarkStart w:id="7973" w:name="_Toc75276440"/>
      <w:bookmarkStart w:id="7974" w:name="_Toc76541939"/>
      <w:bookmarkStart w:id="7975" w:name="_Toc82437710"/>
      <w:bookmarkStart w:id="7976" w:name="_Toc89945076"/>
      <w:bookmarkStart w:id="7977" w:name="_Toc98754094"/>
      <w:bookmarkStart w:id="7978" w:name="_Toc106179986"/>
      <w:bookmarkStart w:id="7979" w:name="_Toc106180497"/>
      <w:bookmarkStart w:id="7980" w:name="_Toc130396322"/>
      <w:bookmarkStart w:id="7981" w:name="_Toc137555598"/>
      <w:bookmarkStart w:id="7982" w:name="_Toc138857125"/>
      <w:bookmarkStart w:id="7983" w:name="_Toc138860984"/>
      <w:bookmarkStart w:id="7984" w:name="_Toc163217977"/>
      <w:bookmarkStart w:id="7985" w:name="_Toc18726174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986" w:name="_Toc73963205"/>
      <w:bookmarkStart w:id="7987" w:name="_Toc75260383"/>
      <w:bookmarkStart w:id="7988" w:name="_Toc75275931"/>
      <w:bookmarkStart w:id="7989" w:name="_Toc75276441"/>
      <w:bookmarkStart w:id="7990" w:name="_Toc76541940"/>
      <w:bookmarkStart w:id="7991" w:name="_Toc82437711"/>
      <w:bookmarkStart w:id="7992" w:name="_Toc89945077"/>
      <w:bookmarkStart w:id="7993" w:name="_Toc98754095"/>
      <w:bookmarkStart w:id="7994" w:name="_Toc106179987"/>
      <w:bookmarkStart w:id="7995" w:name="_Toc106180498"/>
      <w:bookmarkStart w:id="7996" w:name="_Toc130396323"/>
      <w:bookmarkStart w:id="7997" w:name="_Toc137555599"/>
      <w:bookmarkStart w:id="7998" w:name="_Toc138857126"/>
      <w:bookmarkStart w:id="7999" w:name="_Toc138860985"/>
      <w:bookmarkStart w:id="8000" w:name="_Toc163217978"/>
      <w:bookmarkStart w:id="8001" w:name="_Toc187261750"/>
      <w:r w:rsidRPr="00BE5108">
        <w:rPr>
          <w:rFonts w:eastAsiaTheme="minorEastAsia"/>
        </w:rPr>
        <w:t>H.1</w:t>
      </w:r>
      <w:r w:rsidRPr="00BE5108">
        <w:rPr>
          <w:rFonts w:eastAsiaTheme="minorEastAsia"/>
        </w:rPr>
        <w:tab/>
        <w:t>General</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002" w:name="_Toc73963206"/>
      <w:bookmarkStart w:id="8003" w:name="_Toc75260384"/>
      <w:bookmarkStart w:id="8004" w:name="_Toc75275932"/>
      <w:bookmarkStart w:id="8005" w:name="_Toc75276442"/>
      <w:bookmarkStart w:id="8006" w:name="_Toc76541941"/>
      <w:bookmarkStart w:id="8007" w:name="_Toc82437712"/>
      <w:bookmarkStart w:id="8008" w:name="_Toc89945078"/>
      <w:bookmarkStart w:id="8009" w:name="_Toc98754096"/>
      <w:bookmarkStart w:id="8010" w:name="_Toc106179988"/>
      <w:bookmarkStart w:id="8011" w:name="_Toc106180499"/>
      <w:bookmarkStart w:id="8012" w:name="_Toc130396324"/>
      <w:bookmarkStart w:id="8013" w:name="_Toc137555600"/>
      <w:bookmarkStart w:id="8014" w:name="_Toc138857127"/>
      <w:bookmarkStart w:id="8015" w:name="_Toc138860986"/>
      <w:bookmarkStart w:id="8016" w:name="_Toc163217979"/>
      <w:bookmarkStart w:id="8017" w:name="_Toc187261751"/>
      <w:r w:rsidRPr="00BE5108">
        <w:rPr>
          <w:rFonts w:eastAsiaTheme="minorEastAsia"/>
        </w:rPr>
        <w:t>H.2</w:t>
      </w:r>
      <w:r w:rsidRPr="00BE5108">
        <w:rPr>
          <w:rFonts w:eastAsiaTheme="minorEastAsia"/>
        </w:rPr>
        <w:tab/>
        <w:t>Basic principles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018" w:name="_Toc73963207"/>
      <w:bookmarkStart w:id="8019" w:name="_Toc75260385"/>
      <w:bookmarkStart w:id="8020" w:name="_Toc75275933"/>
      <w:bookmarkStart w:id="8021" w:name="_Toc75276443"/>
      <w:bookmarkStart w:id="8022" w:name="_Toc76541942"/>
      <w:bookmarkStart w:id="8023" w:name="_Toc82437713"/>
      <w:bookmarkStart w:id="8024" w:name="_Toc89945079"/>
      <w:bookmarkStart w:id="8025" w:name="_Toc98754097"/>
      <w:bookmarkStart w:id="8026" w:name="_Toc106179989"/>
      <w:bookmarkStart w:id="8027" w:name="_Toc106180500"/>
      <w:bookmarkStart w:id="8028" w:name="_Toc130396325"/>
      <w:bookmarkStart w:id="8029" w:name="_Toc137555601"/>
      <w:bookmarkStart w:id="8030" w:name="_Toc138857128"/>
      <w:bookmarkStart w:id="8031" w:name="_Toc138860987"/>
      <w:bookmarkStart w:id="8032" w:name="_Toc163217980"/>
      <w:bookmarkStart w:id="8033" w:name="_Toc187261752"/>
      <w:r w:rsidRPr="00BE5108">
        <w:rPr>
          <w:rFonts w:eastAsiaTheme="minorEastAsia"/>
        </w:rPr>
        <w:t>H.2.1</w:t>
      </w:r>
      <w:r w:rsidRPr="00BE5108">
        <w:rPr>
          <w:rFonts w:eastAsiaTheme="minorEastAsia"/>
        </w:rPr>
        <w:tab/>
        <w:t>Output signal of the TX under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034" w:name="_Toc73963208"/>
      <w:bookmarkStart w:id="8035" w:name="_Toc75260386"/>
      <w:bookmarkStart w:id="8036" w:name="_Toc75275934"/>
      <w:bookmarkStart w:id="8037" w:name="_Toc75276444"/>
      <w:bookmarkStart w:id="8038" w:name="_Toc76541943"/>
      <w:bookmarkStart w:id="8039" w:name="_Toc82437714"/>
      <w:bookmarkStart w:id="8040" w:name="_Toc89945080"/>
      <w:bookmarkStart w:id="8041" w:name="_Toc98754098"/>
      <w:bookmarkStart w:id="8042" w:name="_Toc106179990"/>
      <w:bookmarkStart w:id="8043" w:name="_Toc106180501"/>
      <w:bookmarkStart w:id="8044" w:name="_Toc130396326"/>
      <w:bookmarkStart w:id="8045" w:name="_Toc137555602"/>
      <w:bookmarkStart w:id="8046" w:name="_Toc138857129"/>
      <w:bookmarkStart w:id="8047" w:name="_Toc138860988"/>
      <w:bookmarkStart w:id="8048" w:name="_Toc163217981"/>
      <w:bookmarkStart w:id="8049" w:name="_Toc187261753"/>
      <w:r w:rsidRPr="00BE5108">
        <w:rPr>
          <w:rFonts w:eastAsiaTheme="minorEastAsia"/>
        </w:rPr>
        <w:t>H.2.2</w:t>
      </w:r>
      <w:r w:rsidRPr="00BE5108">
        <w:rPr>
          <w:rFonts w:eastAsiaTheme="minorEastAsia"/>
        </w:rPr>
        <w:tab/>
        <w:t>Ideal signal</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050" w:name="_Toc73963209"/>
      <w:bookmarkStart w:id="8051" w:name="_Toc75260387"/>
      <w:bookmarkStart w:id="8052" w:name="_Toc75275935"/>
      <w:bookmarkStart w:id="8053" w:name="_Toc75276445"/>
      <w:bookmarkStart w:id="8054" w:name="_Toc76541944"/>
      <w:bookmarkStart w:id="8055" w:name="_Toc82437715"/>
      <w:bookmarkStart w:id="8056" w:name="_Toc89945081"/>
      <w:bookmarkStart w:id="8057" w:name="_Toc98754099"/>
      <w:bookmarkStart w:id="8058" w:name="_Toc106179991"/>
      <w:bookmarkStart w:id="8059" w:name="_Toc106180502"/>
      <w:bookmarkStart w:id="8060" w:name="_Toc130396327"/>
      <w:bookmarkStart w:id="8061" w:name="_Toc137555603"/>
      <w:bookmarkStart w:id="8062" w:name="_Toc138857130"/>
      <w:bookmarkStart w:id="8063" w:name="_Toc138860989"/>
      <w:bookmarkStart w:id="8064" w:name="_Toc163217982"/>
      <w:bookmarkStart w:id="8065" w:name="_Toc187261754"/>
      <w:r w:rsidRPr="00BE5108">
        <w:rPr>
          <w:rFonts w:eastAsiaTheme="minorEastAsia"/>
        </w:rPr>
        <w:t>H.2.3</w:t>
      </w:r>
      <w:r w:rsidRPr="00BE5108">
        <w:rPr>
          <w:rFonts w:eastAsiaTheme="minorEastAsia"/>
        </w:rPr>
        <w:tab/>
        <w:t>Measurement results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066" w:name="_Toc73963210"/>
      <w:bookmarkStart w:id="8067" w:name="_Toc75260388"/>
      <w:bookmarkStart w:id="8068" w:name="_Toc75275936"/>
      <w:bookmarkStart w:id="8069" w:name="_Toc75276446"/>
      <w:bookmarkStart w:id="8070" w:name="_Toc76541945"/>
      <w:bookmarkStart w:id="8071" w:name="_Toc82437716"/>
      <w:bookmarkStart w:id="8072" w:name="_Toc89945082"/>
      <w:bookmarkStart w:id="8073" w:name="_Toc98754100"/>
      <w:bookmarkStart w:id="8074" w:name="_Toc106179992"/>
      <w:bookmarkStart w:id="8075" w:name="_Toc106180503"/>
      <w:bookmarkStart w:id="8076" w:name="_Toc130396328"/>
      <w:bookmarkStart w:id="8077" w:name="_Toc137555604"/>
      <w:bookmarkStart w:id="8078" w:name="_Toc138857131"/>
      <w:bookmarkStart w:id="8079" w:name="_Toc138860990"/>
      <w:bookmarkStart w:id="8080" w:name="_Toc163217983"/>
      <w:bookmarkStart w:id="8081" w:name="_Toc187261755"/>
      <w:r w:rsidRPr="00BE5108">
        <w:rPr>
          <w:rFonts w:eastAsiaTheme="minorEastAsia"/>
        </w:rPr>
        <w:t>H.2.4</w:t>
      </w:r>
      <w:r w:rsidRPr="00BE5108">
        <w:rPr>
          <w:rFonts w:eastAsiaTheme="minorEastAsia"/>
        </w:rPr>
        <w:tab/>
        <w:t>Measurement points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5pt;height:252pt" o:ole="">
            <v:imagedata r:id="rId206" o:title=""/>
          </v:shape>
          <o:OLEObject Type="Embed" ProgID="Word.Picture.8" ShapeID="_x0000_i1101" DrawAspect="Content" ObjectID="_1812187240"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082" w:name="_Toc73963211"/>
      <w:bookmarkStart w:id="8083" w:name="_Toc75260389"/>
      <w:bookmarkStart w:id="8084" w:name="_Toc75275937"/>
      <w:bookmarkStart w:id="8085" w:name="_Toc75276447"/>
      <w:bookmarkStart w:id="8086" w:name="_Toc76541946"/>
      <w:bookmarkStart w:id="8087" w:name="_Toc82437717"/>
      <w:bookmarkStart w:id="8088" w:name="_Toc89945083"/>
      <w:bookmarkStart w:id="8089" w:name="_Toc98754101"/>
      <w:bookmarkStart w:id="8090" w:name="_Toc106179993"/>
      <w:bookmarkStart w:id="8091" w:name="_Toc106180504"/>
      <w:bookmarkStart w:id="8092" w:name="_Toc130396329"/>
      <w:bookmarkStart w:id="8093" w:name="_Toc137555605"/>
      <w:bookmarkStart w:id="8094" w:name="_Toc138857132"/>
      <w:bookmarkStart w:id="8095" w:name="_Toc138860991"/>
      <w:bookmarkStart w:id="8096" w:name="_Toc163217984"/>
      <w:bookmarkStart w:id="8097" w:name="_Toc187261756"/>
      <w:r w:rsidRPr="00BE5108">
        <w:rPr>
          <w:rFonts w:eastAsiaTheme="minorEastAsia"/>
        </w:rPr>
        <w:t>H.3</w:t>
      </w:r>
      <w:r w:rsidRPr="00BE5108">
        <w:rPr>
          <w:rFonts w:eastAsiaTheme="minorEastAsia"/>
        </w:rPr>
        <w:tab/>
        <w:t>Pre-FFT minimization process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098" w:name="_Toc73963212"/>
      <w:bookmarkStart w:id="8099" w:name="_Toc75260390"/>
      <w:bookmarkStart w:id="8100" w:name="_Toc75275938"/>
      <w:bookmarkStart w:id="8101" w:name="_Toc75276448"/>
      <w:bookmarkStart w:id="8102" w:name="_Toc76541947"/>
      <w:bookmarkStart w:id="8103" w:name="_Toc82437718"/>
      <w:bookmarkStart w:id="8104" w:name="_Toc89945084"/>
      <w:bookmarkStart w:id="8105" w:name="_Toc98754102"/>
      <w:bookmarkStart w:id="8106" w:name="_Toc106179994"/>
      <w:bookmarkStart w:id="8107" w:name="_Toc106180505"/>
      <w:bookmarkStart w:id="8108" w:name="_Toc130396330"/>
      <w:bookmarkStart w:id="8109" w:name="_Toc137555606"/>
      <w:bookmarkStart w:id="8110" w:name="_Toc138857133"/>
      <w:bookmarkStart w:id="8111" w:name="_Toc138860992"/>
      <w:bookmarkStart w:id="8112" w:name="_Toc163217985"/>
      <w:bookmarkStart w:id="8113" w:name="_Toc187261757"/>
      <w:r w:rsidRPr="00BE5108">
        <w:rPr>
          <w:rFonts w:eastAsiaTheme="minorEastAsia"/>
        </w:rPr>
        <w:t>H.4</w:t>
      </w:r>
      <w:r w:rsidRPr="00BE5108">
        <w:rPr>
          <w:rFonts w:eastAsiaTheme="minorEastAsia"/>
        </w:rPr>
        <w:tab/>
        <w:t>Timing of the FFT window</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114" w:name="_Toc73963213"/>
      <w:bookmarkStart w:id="8115" w:name="_Toc75260391"/>
      <w:bookmarkStart w:id="8116" w:name="_Toc75275939"/>
      <w:bookmarkStart w:id="8117" w:name="_Toc75276449"/>
      <w:bookmarkStart w:id="8118" w:name="_Toc76541948"/>
      <w:bookmarkStart w:id="8119" w:name="_Toc82437719"/>
      <w:bookmarkStart w:id="8120" w:name="_Toc89945085"/>
      <w:bookmarkStart w:id="8121" w:name="_Toc98754103"/>
      <w:bookmarkStart w:id="8122" w:name="_Toc106179995"/>
      <w:bookmarkStart w:id="8123" w:name="_Toc106180506"/>
      <w:bookmarkStart w:id="8124" w:name="_Toc130396331"/>
      <w:bookmarkStart w:id="8125" w:name="_Toc137555607"/>
      <w:bookmarkStart w:id="8126" w:name="_Toc138857134"/>
      <w:bookmarkStart w:id="8127" w:name="_Toc138860993"/>
      <w:bookmarkStart w:id="8128" w:name="_Toc163217986"/>
      <w:bookmarkStart w:id="8129" w:name="_Toc187261758"/>
      <w:r w:rsidRPr="00BE5108">
        <w:rPr>
          <w:rFonts w:eastAsiaTheme="minorEastAsia"/>
        </w:rPr>
        <w:t>H.5</w:t>
      </w:r>
      <w:r w:rsidRPr="00BE5108">
        <w:rPr>
          <w:rFonts w:eastAsiaTheme="minorEastAsia"/>
        </w:rPr>
        <w:tab/>
        <w:t>Resource element TX power</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130" w:name="_Toc73963214"/>
      <w:bookmarkStart w:id="8131" w:name="_Toc75260392"/>
      <w:bookmarkStart w:id="8132" w:name="_Toc75275940"/>
      <w:bookmarkStart w:id="8133" w:name="_Toc75276450"/>
      <w:bookmarkStart w:id="8134" w:name="_Toc76541949"/>
      <w:bookmarkStart w:id="8135" w:name="_Toc82437720"/>
      <w:bookmarkStart w:id="8136" w:name="_Toc89945086"/>
      <w:bookmarkStart w:id="8137" w:name="_Toc98754104"/>
      <w:bookmarkStart w:id="8138" w:name="_Toc106179996"/>
      <w:bookmarkStart w:id="8139" w:name="_Toc106180507"/>
      <w:bookmarkStart w:id="8140" w:name="_Toc130396332"/>
      <w:bookmarkStart w:id="8141" w:name="_Toc137555608"/>
      <w:bookmarkStart w:id="8142" w:name="_Toc138857135"/>
      <w:bookmarkStart w:id="8143" w:name="_Toc138860994"/>
      <w:bookmarkStart w:id="8144" w:name="_Toc163217987"/>
      <w:bookmarkStart w:id="8145" w:name="_Toc187261759"/>
      <w:r w:rsidRPr="00BE5108">
        <w:rPr>
          <w:rFonts w:eastAsiaTheme="minorEastAsia"/>
        </w:rPr>
        <w:lastRenderedPageBreak/>
        <w:t>H.6</w:t>
      </w:r>
      <w:r w:rsidRPr="00BE5108">
        <w:rPr>
          <w:rFonts w:eastAsiaTheme="minorEastAsia"/>
        </w:rPr>
        <w:tab/>
        <w:t>Post-FFT equalisation</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5pt;height:365.9pt" o:ole="">
            <v:imagedata r:id="rId208" o:title=""/>
          </v:shape>
          <o:OLEObject Type="Embed" ProgID="Word.Picture.8" ShapeID="_x0000_i1102" DrawAspect="Content" ObjectID="_1812187241"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146" w:name="_Toc73963215"/>
      <w:bookmarkStart w:id="8147" w:name="_Toc75260393"/>
      <w:bookmarkStart w:id="8148" w:name="_Toc75275941"/>
      <w:bookmarkStart w:id="8149" w:name="_Toc75276451"/>
      <w:bookmarkStart w:id="8150" w:name="_Toc76541950"/>
      <w:bookmarkStart w:id="8151" w:name="_Toc82437721"/>
      <w:bookmarkStart w:id="8152" w:name="_Toc89945087"/>
      <w:bookmarkStart w:id="8153" w:name="_Toc98754105"/>
      <w:bookmarkStart w:id="8154" w:name="_Toc106179997"/>
      <w:bookmarkStart w:id="8155" w:name="_Toc106180508"/>
      <w:bookmarkStart w:id="8156" w:name="_Toc130396333"/>
      <w:bookmarkStart w:id="8157" w:name="_Toc137555609"/>
      <w:bookmarkStart w:id="8158" w:name="_Toc138857136"/>
      <w:bookmarkStart w:id="8159" w:name="_Toc138860995"/>
      <w:bookmarkStart w:id="8160" w:name="_Toc163217988"/>
      <w:bookmarkStart w:id="8161" w:name="_Toc187261760"/>
      <w:r w:rsidRPr="00BE5108">
        <w:rPr>
          <w:rFonts w:eastAsiaTheme="minorEastAsia"/>
        </w:rPr>
        <w:t>H.7</w:t>
      </w:r>
      <w:r w:rsidRPr="00BE5108">
        <w:rPr>
          <w:rFonts w:eastAsiaTheme="minorEastAsia"/>
        </w:rPr>
        <w:tab/>
        <w:t>EVM</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CA47AD2" w14:textId="77777777" w:rsidR="00AD1976" w:rsidRPr="00BE5108" w:rsidRDefault="00AD1976" w:rsidP="00E55627">
      <w:pPr>
        <w:pStyle w:val="Heading2"/>
        <w:rPr>
          <w:rFonts w:eastAsiaTheme="minorEastAsia"/>
        </w:rPr>
      </w:pPr>
      <w:bookmarkStart w:id="8162" w:name="_Toc73963216"/>
      <w:bookmarkStart w:id="8163" w:name="_Toc75260394"/>
      <w:bookmarkStart w:id="8164" w:name="_Toc75275942"/>
      <w:bookmarkStart w:id="8165" w:name="_Toc75276452"/>
      <w:bookmarkStart w:id="8166" w:name="_Toc76541951"/>
      <w:bookmarkStart w:id="8167" w:name="_Toc82437722"/>
      <w:bookmarkStart w:id="8168" w:name="_Toc89945088"/>
      <w:bookmarkStart w:id="8169" w:name="_Toc98754106"/>
      <w:bookmarkStart w:id="8170" w:name="_Toc106179998"/>
      <w:bookmarkStart w:id="8171" w:name="_Toc106180509"/>
      <w:bookmarkStart w:id="8172" w:name="_Toc130396334"/>
      <w:bookmarkStart w:id="8173" w:name="_Toc137555610"/>
      <w:bookmarkStart w:id="8174" w:name="_Toc138857137"/>
      <w:bookmarkStart w:id="8175" w:name="_Toc138860996"/>
      <w:bookmarkStart w:id="8176" w:name="_Toc163217989"/>
      <w:bookmarkStart w:id="8177" w:name="_Toc187261761"/>
      <w:r w:rsidRPr="00BE5108">
        <w:rPr>
          <w:rFonts w:eastAsiaTheme="minorEastAsia"/>
        </w:rPr>
        <w:t>H.7.0</w:t>
      </w:r>
      <w:r w:rsidR="00431A0C" w:rsidRPr="00BE5108">
        <w:rPr>
          <w:rFonts w:eastAsiaTheme="minorEastAsia"/>
        </w:rPr>
        <w:tab/>
      </w:r>
      <w:r w:rsidRPr="00BE5108">
        <w:rPr>
          <w:rFonts w:eastAsiaTheme="minorEastAsia"/>
        </w:rPr>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178" w:name="_Toc73963217"/>
      <w:bookmarkStart w:id="8179" w:name="_Toc75260395"/>
      <w:bookmarkStart w:id="8180" w:name="_Toc75275943"/>
      <w:bookmarkStart w:id="8181" w:name="_Toc75276453"/>
      <w:bookmarkStart w:id="8182" w:name="_Toc76541952"/>
      <w:bookmarkStart w:id="8183" w:name="_Toc82437723"/>
      <w:bookmarkStart w:id="8184" w:name="_Toc89945089"/>
      <w:bookmarkStart w:id="8185" w:name="_Toc98754107"/>
      <w:bookmarkStart w:id="8186" w:name="_Toc106179999"/>
      <w:bookmarkStart w:id="8187" w:name="_Toc106180510"/>
      <w:bookmarkStart w:id="8188" w:name="_Toc130396335"/>
      <w:bookmarkStart w:id="8189" w:name="_Toc137555611"/>
      <w:bookmarkStart w:id="8190" w:name="_Toc138857138"/>
      <w:bookmarkStart w:id="8191" w:name="_Toc138860997"/>
      <w:bookmarkStart w:id="8192" w:name="_Toc163217990"/>
      <w:bookmarkStart w:id="8193" w:name="_Toc18726176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194" w:name="_Toc73963218"/>
      <w:bookmarkStart w:id="8195" w:name="_Toc75260396"/>
      <w:bookmarkStart w:id="8196" w:name="_Toc75275944"/>
      <w:bookmarkStart w:id="8197" w:name="_Toc75276454"/>
      <w:bookmarkStart w:id="8198" w:name="_Toc76541953"/>
      <w:bookmarkStart w:id="8199" w:name="_Toc82437724"/>
      <w:bookmarkStart w:id="8200" w:name="_Toc89945090"/>
      <w:bookmarkStart w:id="8201" w:name="_Toc98754108"/>
      <w:bookmarkStart w:id="8202" w:name="_Toc106180000"/>
      <w:bookmarkStart w:id="8203" w:name="_Toc106180511"/>
      <w:bookmarkStart w:id="8204" w:name="_Toc130396336"/>
      <w:bookmarkStart w:id="8205" w:name="_Toc137555612"/>
      <w:bookmarkStart w:id="8206" w:name="_Toc138857139"/>
      <w:bookmarkStart w:id="8207" w:name="_Toc138860998"/>
      <w:bookmarkStart w:id="8208" w:name="_Toc163217991"/>
      <w:bookmarkStart w:id="8209" w:name="_Toc187261763"/>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1BDAD943" w14:textId="77777777" w:rsidR="00054A22" w:rsidRPr="00BE5108" w:rsidRDefault="00054A22" w:rsidP="00EF3135">
      <w:pPr>
        <w:rPr>
          <w:rFonts w:eastAsiaTheme="minorEastAsia"/>
        </w:rPr>
      </w:pPr>
      <w:bookmarkStart w:id="8210" w:name="historyclause"/>
      <w:bookmarkEnd w:id="82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lastRenderedPageBreak/>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r w:rsidR="00BB77EE" w:rsidRPr="00D229FD" w14:paraId="299BC2F0" w14:textId="77777777" w:rsidTr="0055705D">
        <w:trPr>
          <w:jc w:val="center"/>
        </w:trPr>
        <w:tc>
          <w:tcPr>
            <w:tcW w:w="800" w:type="dxa"/>
            <w:shd w:val="solid" w:color="FFFFFF" w:fill="auto"/>
          </w:tcPr>
          <w:p w14:paraId="0913C563" w14:textId="30E4DCDB" w:rsidR="00BB77EE" w:rsidRDefault="00BB77EE" w:rsidP="008F6189">
            <w:pPr>
              <w:pStyle w:val="TAC"/>
              <w:rPr>
                <w:sz w:val="16"/>
                <w:szCs w:val="16"/>
              </w:rPr>
            </w:pPr>
            <w:r>
              <w:rPr>
                <w:sz w:val="16"/>
                <w:szCs w:val="16"/>
              </w:rPr>
              <w:t>2024-04</w:t>
            </w:r>
          </w:p>
        </w:tc>
        <w:tc>
          <w:tcPr>
            <w:tcW w:w="900" w:type="dxa"/>
            <w:shd w:val="solid" w:color="FFFFFF" w:fill="auto"/>
          </w:tcPr>
          <w:p w14:paraId="56882B73" w14:textId="0A696CDB" w:rsidR="00BB77EE" w:rsidRDefault="00BB77EE" w:rsidP="008F6189">
            <w:pPr>
              <w:pStyle w:val="TAC"/>
              <w:rPr>
                <w:sz w:val="16"/>
                <w:szCs w:val="16"/>
              </w:rPr>
            </w:pPr>
            <w:r>
              <w:rPr>
                <w:sz w:val="16"/>
                <w:szCs w:val="16"/>
              </w:rPr>
              <w:t>RAN#103</w:t>
            </w:r>
          </w:p>
        </w:tc>
        <w:tc>
          <w:tcPr>
            <w:tcW w:w="994" w:type="dxa"/>
            <w:shd w:val="solid" w:color="FFFFFF" w:fill="auto"/>
          </w:tcPr>
          <w:p w14:paraId="40F7CC5C" w14:textId="475B77FB" w:rsidR="00BB77EE" w:rsidRPr="008F6189" w:rsidRDefault="00BB77EE" w:rsidP="008F6189">
            <w:pPr>
              <w:pStyle w:val="TAC"/>
              <w:rPr>
                <w:sz w:val="16"/>
                <w:szCs w:val="16"/>
              </w:rPr>
            </w:pPr>
            <w:r w:rsidRPr="00BB77EE">
              <w:rPr>
                <w:sz w:val="16"/>
                <w:szCs w:val="16"/>
              </w:rPr>
              <w:t>RP-240560</w:t>
            </w:r>
          </w:p>
        </w:tc>
        <w:tc>
          <w:tcPr>
            <w:tcW w:w="566" w:type="dxa"/>
            <w:shd w:val="solid" w:color="FFFFFF" w:fill="auto"/>
          </w:tcPr>
          <w:p w14:paraId="7D67BE0F" w14:textId="2B250363" w:rsidR="00BB77EE" w:rsidRPr="008F6189" w:rsidRDefault="00BB77EE" w:rsidP="008F6189">
            <w:pPr>
              <w:pStyle w:val="TAL"/>
              <w:rPr>
                <w:sz w:val="16"/>
                <w:szCs w:val="16"/>
              </w:rPr>
            </w:pPr>
            <w:r>
              <w:rPr>
                <w:sz w:val="16"/>
                <w:szCs w:val="16"/>
              </w:rPr>
              <w:t>0041</w:t>
            </w:r>
          </w:p>
        </w:tc>
        <w:tc>
          <w:tcPr>
            <w:tcW w:w="567" w:type="dxa"/>
            <w:shd w:val="solid" w:color="FFFFFF" w:fill="auto"/>
          </w:tcPr>
          <w:p w14:paraId="0FF34116" w14:textId="77777777" w:rsidR="00BB77EE" w:rsidRPr="008F6189" w:rsidRDefault="00BB77EE" w:rsidP="008F6189">
            <w:pPr>
              <w:pStyle w:val="TAR"/>
              <w:rPr>
                <w:sz w:val="16"/>
                <w:szCs w:val="16"/>
              </w:rPr>
            </w:pPr>
          </w:p>
        </w:tc>
        <w:tc>
          <w:tcPr>
            <w:tcW w:w="425" w:type="dxa"/>
            <w:shd w:val="solid" w:color="FFFFFF" w:fill="auto"/>
          </w:tcPr>
          <w:p w14:paraId="02149162" w14:textId="39F18BA8" w:rsidR="00BB77EE" w:rsidRPr="008F6189" w:rsidRDefault="00BB77EE" w:rsidP="008F6189">
            <w:pPr>
              <w:pStyle w:val="TAC"/>
              <w:rPr>
                <w:sz w:val="16"/>
                <w:szCs w:val="16"/>
              </w:rPr>
            </w:pPr>
            <w:r>
              <w:rPr>
                <w:sz w:val="16"/>
                <w:szCs w:val="16"/>
              </w:rPr>
              <w:t>F</w:t>
            </w:r>
          </w:p>
        </w:tc>
        <w:tc>
          <w:tcPr>
            <w:tcW w:w="4679" w:type="dxa"/>
            <w:shd w:val="solid" w:color="FFFFFF" w:fill="auto"/>
          </w:tcPr>
          <w:p w14:paraId="6A1A0C67" w14:textId="0F8B29DF" w:rsidR="00BB77EE" w:rsidRPr="008F6189" w:rsidRDefault="00BB77EE" w:rsidP="008F6189">
            <w:pPr>
              <w:pStyle w:val="TAL"/>
              <w:rPr>
                <w:sz w:val="16"/>
                <w:szCs w:val="16"/>
              </w:rPr>
            </w:pPr>
            <w:r w:rsidRPr="00BB77EE">
              <w:rPr>
                <w:sz w:val="16"/>
                <w:szCs w:val="16"/>
              </w:rPr>
              <w:t>(NR_IAB-Perf) CR for TS 38.176-1, Correction on Classes for IAB-DU</w:t>
            </w:r>
          </w:p>
        </w:tc>
        <w:tc>
          <w:tcPr>
            <w:tcW w:w="708" w:type="dxa"/>
            <w:shd w:val="solid" w:color="FFFFFF" w:fill="auto"/>
          </w:tcPr>
          <w:p w14:paraId="045AC748" w14:textId="2DC1DAC7" w:rsidR="00BB77EE" w:rsidRDefault="00BB77EE" w:rsidP="008F6189">
            <w:pPr>
              <w:pStyle w:val="TAC"/>
              <w:rPr>
                <w:sz w:val="16"/>
                <w:szCs w:val="16"/>
              </w:rPr>
            </w:pPr>
            <w:r>
              <w:rPr>
                <w:sz w:val="16"/>
                <w:szCs w:val="16"/>
              </w:rPr>
              <w:t>16.8.0</w:t>
            </w:r>
          </w:p>
        </w:tc>
      </w:tr>
      <w:tr w:rsidR="00BB77EE" w:rsidRPr="00D229FD" w14:paraId="2D16C1C7" w14:textId="77777777" w:rsidTr="00B24F5A">
        <w:trPr>
          <w:trHeight w:val="1059"/>
          <w:jc w:val="center"/>
        </w:trPr>
        <w:tc>
          <w:tcPr>
            <w:tcW w:w="800" w:type="dxa"/>
            <w:shd w:val="solid" w:color="FFFFFF" w:fill="auto"/>
          </w:tcPr>
          <w:p w14:paraId="18240242" w14:textId="24CFB36A" w:rsidR="00BB77EE" w:rsidRDefault="00BB77EE" w:rsidP="00BB77EE">
            <w:pPr>
              <w:pStyle w:val="TAC"/>
              <w:rPr>
                <w:sz w:val="16"/>
                <w:szCs w:val="16"/>
              </w:rPr>
            </w:pPr>
            <w:r>
              <w:rPr>
                <w:sz w:val="16"/>
                <w:szCs w:val="16"/>
              </w:rPr>
              <w:t>2024-04</w:t>
            </w:r>
          </w:p>
        </w:tc>
        <w:tc>
          <w:tcPr>
            <w:tcW w:w="900" w:type="dxa"/>
            <w:shd w:val="solid" w:color="FFFFFF" w:fill="auto"/>
          </w:tcPr>
          <w:p w14:paraId="387768FB" w14:textId="4F22BF3A" w:rsidR="00BB77EE" w:rsidRDefault="00BB77EE" w:rsidP="00BB77EE">
            <w:pPr>
              <w:pStyle w:val="TAC"/>
              <w:rPr>
                <w:sz w:val="16"/>
                <w:szCs w:val="16"/>
              </w:rPr>
            </w:pPr>
            <w:r>
              <w:rPr>
                <w:sz w:val="16"/>
                <w:szCs w:val="16"/>
              </w:rPr>
              <w:t>RAN#103</w:t>
            </w:r>
          </w:p>
        </w:tc>
        <w:tc>
          <w:tcPr>
            <w:tcW w:w="994" w:type="dxa"/>
            <w:shd w:val="solid" w:color="FFFFFF" w:fill="auto"/>
          </w:tcPr>
          <w:p w14:paraId="58033834" w14:textId="434B10C4" w:rsidR="00BB77EE" w:rsidRPr="008F6189" w:rsidRDefault="00BB77EE" w:rsidP="00BB77EE">
            <w:pPr>
              <w:pStyle w:val="TAC"/>
              <w:rPr>
                <w:sz w:val="16"/>
                <w:szCs w:val="16"/>
              </w:rPr>
            </w:pPr>
            <w:r w:rsidRPr="00BB77EE">
              <w:rPr>
                <w:sz w:val="16"/>
                <w:szCs w:val="16"/>
              </w:rPr>
              <w:t>RP-240590</w:t>
            </w:r>
          </w:p>
        </w:tc>
        <w:tc>
          <w:tcPr>
            <w:tcW w:w="566" w:type="dxa"/>
            <w:shd w:val="solid" w:color="FFFFFF" w:fill="auto"/>
          </w:tcPr>
          <w:p w14:paraId="0E9006A0" w14:textId="5D06ED2F" w:rsidR="00BB77EE" w:rsidRPr="008F6189" w:rsidRDefault="00BB77EE" w:rsidP="00BB77EE">
            <w:pPr>
              <w:pStyle w:val="TAL"/>
              <w:rPr>
                <w:sz w:val="16"/>
                <w:szCs w:val="16"/>
              </w:rPr>
            </w:pPr>
            <w:r>
              <w:rPr>
                <w:sz w:val="16"/>
                <w:szCs w:val="16"/>
              </w:rPr>
              <w:t>0044</w:t>
            </w:r>
          </w:p>
        </w:tc>
        <w:tc>
          <w:tcPr>
            <w:tcW w:w="567" w:type="dxa"/>
            <w:shd w:val="solid" w:color="FFFFFF" w:fill="auto"/>
          </w:tcPr>
          <w:p w14:paraId="465AD289" w14:textId="77777777" w:rsidR="00BB77EE" w:rsidRPr="008F6189" w:rsidRDefault="00BB77EE" w:rsidP="00BB77EE">
            <w:pPr>
              <w:pStyle w:val="TAR"/>
              <w:rPr>
                <w:sz w:val="16"/>
                <w:szCs w:val="16"/>
              </w:rPr>
            </w:pPr>
          </w:p>
        </w:tc>
        <w:tc>
          <w:tcPr>
            <w:tcW w:w="425" w:type="dxa"/>
            <w:shd w:val="solid" w:color="FFFFFF" w:fill="auto"/>
          </w:tcPr>
          <w:p w14:paraId="254BA444" w14:textId="39C3187C" w:rsidR="00BB77EE" w:rsidRPr="008F6189" w:rsidRDefault="00BB77EE" w:rsidP="00BB77EE">
            <w:pPr>
              <w:pStyle w:val="TAC"/>
              <w:rPr>
                <w:sz w:val="16"/>
                <w:szCs w:val="16"/>
              </w:rPr>
            </w:pPr>
            <w:r>
              <w:rPr>
                <w:sz w:val="16"/>
                <w:szCs w:val="16"/>
              </w:rPr>
              <w:t>F</w:t>
            </w:r>
          </w:p>
        </w:tc>
        <w:tc>
          <w:tcPr>
            <w:tcW w:w="4679" w:type="dxa"/>
            <w:shd w:val="solid" w:color="FFFFFF" w:fill="auto"/>
          </w:tcPr>
          <w:p w14:paraId="61E99E04" w14:textId="75AFDEBC" w:rsidR="00BB77EE" w:rsidRPr="008F6189" w:rsidRDefault="00BB77EE" w:rsidP="00BB77EE">
            <w:pPr>
              <w:pStyle w:val="TAL"/>
              <w:rPr>
                <w:sz w:val="16"/>
                <w:szCs w:val="16"/>
              </w:rPr>
            </w:pPr>
            <w:r w:rsidRPr="00BB77EE">
              <w:rPr>
                <w:sz w:val="16"/>
                <w:szCs w:val="16"/>
              </w:rPr>
              <w:t>(NR_IAB-Perf) CR for TS 38.176-1, Correction due to scaling factor for IAB-MT type 1-O changes</w:t>
            </w:r>
          </w:p>
        </w:tc>
        <w:tc>
          <w:tcPr>
            <w:tcW w:w="708" w:type="dxa"/>
            <w:shd w:val="solid" w:color="FFFFFF" w:fill="auto"/>
          </w:tcPr>
          <w:p w14:paraId="5A5FED12" w14:textId="116F494B" w:rsidR="00BB77EE" w:rsidRDefault="00BB77EE" w:rsidP="00BB77EE">
            <w:pPr>
              <w:pStyle w:val="TAC"/>
              <w:rPr>
                <w:sz w:val="16"/>
                <w:szCs w:val="16"/>
              </w:rPr>
            </w:pPr>
            <w:r>
              <w:rPr>
                <w:sz w:val="16"/>
                <w:szCs w:val="16"/>
              </w:rPr>
              <w:t>16.8.0</w:t>
            </w:r>
          </w:p>
        </w:tc>
      </w:tr>
      <w:tr w:rsidR="00BB77EE" w:rsidRPr="00D229FD" w14:paraId="65B619F9" w14:textId="77777777" w:rsidTr="0055705D">
        <w:trPr>
          <w:jc w:val="center"/>
        </w:trPr>
        <w:tc>
          <w:tcPr>
            <w:tcW w:w="800" w:type="dxa"/>
            <w:shd w:val="solid" w:color="FFFFFF" w:fill="auto"/>
          </w:tcPr>
          <w:p w14:paraId="6B5B7EE4" w14:textId="50155881" w:rsidR="00BB77EE" w:rsidRDefault="00BB77EE" w:rsidP="00BB77EE">
            <w:pPr>
              <w:pStyle w:val="TAC"/>
              <w:rPr>
                <w:sz w:val="16"/>
                <w:szCs w:val="16"/>
              </w:rPr>
            </w:pPr>
            <w:r>
              <w:rPr>
                <w:sz w:val="16"/>
                <w:szCs w:val="16"/>
              </w:rPr>
              <w:lastRenderedPageBreak/>
              <w:t>2024-04</w:t>
            </w:r>
          </w:p>
        </w:tc>
        <w:tc>
          <w:tcPr>
            <w:tcW w:w="900" w:type="dxa"/>
            <w:shd w:val="solid" w:color="FFFFFF" w:fill="auto"/>
          </w:tcPr>
          <w:p w14:paraId="301FD6F5" w14:textId="5DF12188" w:rsidR="00BB77EE" w:rsidRDefault="00BB77EE" w:rsidP="00BB77EE">
            <w:pPr>
              <w:pStyle w:val="TAC"/>
              <w:rPr>
                <w:sz w:val="16"/>
                <w:szCs w:val="16"/>
              </w:rPr>
            </w:pPr>
            <w:r>
              <w:rPr>
                <w:sz w:val="16"/>
                <w:szCs w:val="16"/>
              </w:rPr>
              <w:t>RAN#103</w:t>
            </w:r>
          </w:p>
        </w:tc>
        <w:tc>
          <w:tcPr>
            <w:tcW w:w="994" w:type="dxa"/>
            <w:shd w:val="solid" w:color="FFFFFF" w:fill="auto"/>
          </w:tcPr>
          <w:p w14:paraId="50863EA8" w14:textId="69C9E506" w:rsidR="00BB77EE" w:rsidRPr="008F6189" w:rsidRDefault="00D448C4" w:rsidP="00BB77EE">
            <w:pPr>
              <w:pStyle w:val="TAC"/>
              <w:rPr>
                <w:sz w:val="16"/>
                <w:szCs w:val="16"/>
              </w:rPr>
            </w:pPr>
            <w:r w:rsidRPr="00BB77EE">
              <w:rPr>
                <w:sz w:val="16"/>
                <w:szCs w:val="16"/>
              </w:rPr>
              <w:t>RP-240560</w:t>
            </w:r>
          </w:p>
        </w:tc>
        <w:tc>
          <w:tcPr>
            <w:tcW w:w="566" w:type="dxa"/>
            <w:shd w:val="solid" w:color="FFFFFF" w:fill="auto"/>
          </w:tcPr>
          <w:p w14:paraId="491EA213" w14:textId="4DF01C82" w:rsidR="00BB77EE" w:rsidRPr="008F6189" w:rsidRDefault="00BB77EE" w:rsidP="00BB77EE">
            <w:pPr>
              <w:pStyle w:val="TAL"/>
              <w:rPr>
                <w:sz w:val="16"/>
                <w:szCs w:val="16"/>
              </w:rPr>
            </w:pPr>
            <w:r>
              <w:rPr>
                <w:sz w:val="16"/>
                <w:szCs w:val="16"/>
              </w:rPr>
              <w:t>0048</w:t>
            </w:r>
          </w:p>
        </w:tc>
        <w:tc>
          <w:tcPr>
            <w:tcW w:w="567" w:type="dxa"/>
            <w:shd w:val="solid" w:color="FFFFFF" w:fill="auto"/>
          </w:tcPr>
          <w:p w14:paraId="373C9416" w14:textId="77777777" w:rsidR="00BB77EE" w:rsidRPr="008F6189" w:rsidRDefault="00BB77EE" w:rsidP="00BB77EE">
            <w:pPr>
              <w:pStyle w:val="TAR"/>
              <w:rPr>
                <w:sz w:val="16"/>
                <w:szCs w:val="16"/>
              </w:rPr>
            </w:pPr>
          </w:p>
        </w:tc>
        <w:tc>
          <w:tcPr>
            <w:tcW w:w="425" w:type="dxa"/>
            <w:shd w:val="solid" w:color="FFFFFF" w:fill="auto"/>
          </w:tcPr>
          <w:p w14:paraId="2A09DA06" w14:textId="5F31A0EC" w:rsidR="00BB77EE" w:rsidRPr="008F6189" w:rsidRDefault="00BB77EE" w:rsidP="00BB77EE">
            <w:pPr>
              <w:pStyle w:val="TAC"/>
              <w:rPr>
                <w:sz w:val="16"/>
                <w:szCs w:val="16"/>
              </w:rPr>
            </w:pPr>
            <w:r>
              <w:rPr>
                <w:sz w:val="16"/>
                <w:szCs w:val="16"/>
              </w:rPr>
              <w:t>F</w:t>
            </w:r>
          </w:p>
        </w:tc>
        <w:tc>
          <w:tcPr>
            <w:tcW w:w="4679" w:type="dxa"/>
            <w:shd w:val="solid" w:color="FFFFFF" w:fill="auto"/>
          </w:tcPr>
          <w:p w14:paraId="56FDDD56" w14:textId="002E6953" w:rsidR="00BB77EE" w:rsidRPr="008F6189" w:rsidRDefault="00BB77EE" w:rsidP="00BB77EE">
            <w:pPr>
              <w:pStyle w:val="TAL"/>
              <w:rPr>
                <w:sz w:val="16"/>
                <w:szCs w:val="16"/>
              </w:rPr>
            </w:pPr>
            <w:r w:rsidRPr="00BB77EE">
              <w:rPr>
                <w:sz w:val="16"/>
                <w:szCs w:val="16"/>
              </w:rPr>
              <w:t>(NR_IAB-Perf)   CR for TS 38.176-1, Correction on IAB-MT Output power dynamics test requirements</w:t>
            </w:r>
          </w:p>
        </w:tc>
        <w:tc>
          <w:tcPr>
            <w:tcW w:w="708" w:type="dxa"/>
            <w:shd w:val="solid" w:color="FFFFFF" w:fill="auto"/>
          </w:tcPr>
          <w:p w14:paraId="64211F2E" w14:textId="2DC3AD9A" w:rsidR="00BB77EE" w:rsidRDefault="00BB77EE" w:rsidP="00BB77EE">
            <w:pPr>
              <w:pStyle w:val="TAC"/>
              <w:rPr>
                <w:sz w:val="16"/>
                <w:szCs w:val="16"/>
              </w:rPr>
            </w:pPr>
            <w:r>
              <w:rPr>
                <w:sz w:val="16"/>
                <w:szCs w:val="16"/>
              </w:rPr>
              <w:t>16.8.0</w:t>
            </w:r>
          </w:p>
        </w:tc>
      </w:tr>
      <w:tr w:rsidR="005F503C" w:rsidRPr="00D229FD" w14:paraId="7ED08C34" w14:textId="77777777" w:rsidTr="0055705D">
        <w:trPr>
          <w:jc w:val="center"/>
        </w:trPr>
        <w:tc>
          <w:tcPr>
            <w:tcW w:w="800" w:type="dxa"/>
            <w:shd w:val="solid" w:color="FFFFFF" w:fill="auto"/>
          </w:tcPr>
          <w:p w14:paraId="1E92201E" w14:textId="44BC1046" w:rsidR="005F503C" w:rsidRDefault="005F503C" w:rsidP="005F503C">
            <w:pPr>
              <w:pStyle w:val="TAC"/>
              <w:rPr>
                <w:sz w:val="16"/>
                <w:szCs w:val="16"/>
              </w:rPr>
            </w:pPr>
            <w:r>
              <w:rPr>
                <w:sz w:val="16"/>
                <w:szCs w:val="16"/>
              </w:rPr>
              <w:t>2024-06</w:t>
            </w:r>
          </w:p>
        </w:tc>
        <w:tc>
          <w:tcPr>
            <w:tcW w:w="900" w:type="dxa"/>
            <w:shd w:val="solid" w:color="FFFFFF" w:fill="auto"/>
          </w:tcPr>
          <w:p w14:paraId="66E6DC30" w14:textId="6B169C45" w:rsidR="005F503C" w:rsidRDefault="005F503C" w:rsidP="005F503C">
            <w:pPr>
              <w:pStyle w:val="TAC"/>
              <w:rPr>
                <w:sz w:val="16"/>
                <w:szCs w:val="16"/>
              </w:rPr>
            </w:pPr>
            <w:r>
              <w:rPr>
                <w:sz w:val="16"/>
                <w:szCs w:val="16"/>
              </w:rPr>
              <w:t>RAN#103</w:t>
            </w:r>
          </w:p>
        </w:tc>
        <w:tc>
          <w:tcPr>
            <w:tcW w:w="994" w:type="dxa"/>
            <w:shd w:val="solid" w:color="FFFFFF" w:fill="auto"/>
          </w:tcPr>
          <w:p w14:paraId="419A0D9B" w14:textId="5A40B512" w:rsidR="005F503C" w:rsidRPr="00BB77EE" w:rsidRDefault="005F503C" w:rsidP="003D6507">
            <w:pPr>
              <w:overflowPunct/>
              <w:autoSpaceDE/>
              <w:autoSpaceDN/>
              <w:adjustRightInd/>
              <w:spacing w:after="0"/>
              <w:jc w:val="center"/>
              <w:textAlignment w:val="auto"/>
              <w:rPr>
                <w:sz w:val="16"/>
                <w:szCs w:val="16"/>
              </w:rPr>
            </w:pPr>
            <w:r>
              <w:rPr>
                <w:rFonts w:ascii="Arial" w:hAnsi="Arial" w:cs="Arial"/>
                <w:sz w:val="16"/>
                <w:szCs w:val="16"/>
              </w:rPr>
              <w:t>RP-241397</w:t>
            </w:r>
          </w:p>
        </w:tc>
        <w:tc>
          <w:tcPr>
            <w:tcW w:w="566" w:type="dxa"/>
            <w:shd w:val="solid" w:color="FFFFFF" w:fill="auto"/>
          </w:tcPr>
          <w:p w14:paraId="4E08C9ED" w14:textId="0F818A1B" w:rsidR="005F503C" w:rsidRDefault="005F503C" w:rsidP="005F503C">
            <w:pPr>
              <w:pStyle w:val="TAL"/>
              <w:rPr>
                <w:sz w:val="16"/>
                <w:szCs w:val="16"/>
              </w:rPr>
            </w:pPr>
            <w:r>
              <w:rPr>
                <w:rFonts w:cs="Arial"/>
                <w:sz w:val="16"/>
                <w:szCs w:val="16"/>
              </w:rPr>
              <w:t>0051</w:t>
            </w:r>
          </w:p>
        </w:tc>
        <w:tc>
          <w:tcPr>
            <w:tcW w:w="567" w:type="dxa"/>
            <w:shd w:val="solid" w:color="FFFFFF" w:fill="auto"/>
          </w:tcPr>
          <w:p w14:paraId="4237620A" w14:textId="779BD824" w:rsidR="005F503C" w:rsidRPr="008F6189" w:rsidRDefault="005F503C" w:rsidP="005F503C">
            <w:pPr>
              <w:pStyle w:val="TAR"/>
              <w:rPr>
                <w:sz w:val="16"/>
                <w:szCs w:val="16"/>
              </w:rPr>
            </w:pPr>
            <w:r>
              <w:rPr>
                <w:rFonts w:cs="Arial"/>
                <w:sz w:val="16"/>
                <w:szCs w:val="16"/>
              </w:rPr>
              <w:t> </w:t>
            </w:r>
          </w:p>
        </w:tc>
        <w:tc>
          <w:tcPr>
            <w:tcW w:w="425" w:type="dxa"/>
            <w:shd w:val="solid" w:color="FFFFFF" w:fill="auto"/>
          </w:tcPr>
          <w:p w14:paraId="61B8E469" w14:textId="30BFCEF8" w:rsidR="005F503C" w:rsidRDefault="005F503C" w:rsidP="005F503C">
            <w:pPr>
              <w:pStyle w:val="TAC"/>
              <w:rPr>
                <w:sz w:val="16"/>
                <w:szCs w:val="16"/>
              </w:rPr>
            </w:pPr>
            <w:r>
              <w:rPr>
                <w:rFonts w:cs="Arial"/>
                <w:sz w:val="16"/>
                <w:szCs w:val="16"/>
              </w:rPr>
              <w:t>F</w:t>
            </w:r>
          </w:p>
        </w:tc>
        <w:tc>
          <w:tcPr>
            <w:tcW w:w="4679" w:type="dxa"/>
            <w:shd w:val="solid" w:color="FFFFFF" w:fill="auto"/>
          </w:tcPr>
          <w:p w14:paraId="0D1F74A0" w14:textId="7F6F558B" w:rsidR="005F503C" w:rsidRPr="00BB77EE" w:rsidRDefault="005F503C" w:rsidP="003D6507">
            <w:pPr>
              <w:overflowPunct/>
              <w:autoSpaceDE/>
              <w:autoSpaceDN/>
              <w:adjustRightInd/>
              <w:spacing w:after="0"/>
              <w:textAlignment w:val="auto"/>
              <w:rPr>
                <w:sz w:val="16"/>
                <w:szCs w:val="16"/>
              </w:rPr>
            </w:pPr>
            <w:r>
              <w:rPr>
                <w:rFonts w:ascii="Arial" w:hAnsi="Arial" w:cs="Arial"/>
                <w:sz w:val="16"/>
                <w:szCs w:val="16"/>
              </w:rPr>
              <w:t>CR to 38.176-1: Correction of test tolerance value for IAB-MT total power dynamic range (rel-16)</w:t>
            </w:r>
          </w:p>
        </w:tc>
        <w:tc>
          <w:tcPr>
            <w:tcW w:w="708" w:type="dxa"/>
            <w:shd w:val="solid" w:color="FFFFFF" w:fill="auto"/>
          </w:tcPr>
          <w:p w14:paraId="0AC9E7DC" w14:textId="377E9BDD" w:rsidR="005F503C" w:rsidRDefault="005F503C" w:rsidP="005F503C">
            <w:pPr>
              <w:pStyle w:val="TAC"/>
              <w:rPr>
                <w:sz w:val="16"/>
                <w:szCs w:val="16"/>
              </w:rPr>
            </w:pPr>
            <w:r>
              <w:rPr>
                <w:sz w:val="16"/>
                <w:szCs w:val="16"/>
              </w:rPr>
              <w:t>16.</w:t>
            </w:r>
            <w:r w:rsidR="00382B94">
              <w:rPr>
                <w:sz w:val="16"/>
                <w:szCs w:val="16"/>
              </w:rPr>
              <w:t>9</w:t>
            </w:r>
            <w:r>
              <w:rPr>
                <w:sz w:val="16"/>
                <w:szCs w:val="16"/>
              </w:rPr>
              <w:t>.0</w:t>
            </w:r>
          </w:p>
        </w:tc>
      </w:tr>
      <w:tr w:rsidR="003D6507" w:rsidRPr="00D229FD" w14:paraId="40049139" w14:textId="77777777" w:rsidTr="0055705D">
        <w:trPr>
          <w:jc w:val="center"/>
        </w:trPr>
        <w:tc>
          <w:tcPr>
            <w:tcW w:w="800" w:type="dxa"/>
            <w:shd w:val="solid" w:color="FFFFFF" w:fill="auto"/>
          </w:tcPr>
          <w:p w14:paraId="1ADC6544" w14:textId="7A12A454" w:rsidR="003D6507" w:rsidRDefault="003D6507" w:rsidP="003D6507">
            <w:pPr>
              <w:pStyle w:val="TAC"/>
              <w:rPr>
                <w:sz w:val="16"/>
                <w:szCs w:val="16"/>
              </w:rPr>
            </w:pPr>
            <w:r>
              <w:rPr>
                <w:sz w:val="16"/>
                <w:szCs w:val="16"/>
              </w:rPr>
              <w:t>2024-12</w:t>
            </w:r>
          </w:p>
        </w:tc>
        <w:tc>
          <w:tcPr>
            <w:tcW w:w="900" w:type="dxa"/>
            <w:shd w:val="solid" w:color="FFFFFF" w:fill="auto"/>
          </w:tcPr>
          <w:p w14:paraId="1425988E" w14:textId="0F241503" w:rsidR="003D6507" w:rsidRDefault="003D6507" w:rsidP="003D6507">
            <w:pPr>
              <w:pStyle w:val="TAC"/>
              <w:rPr>
                <w:sz w:val="16"/>
                <w:szCs w:val="16"/>
              </w:rPr>
            </w:pPr>
            <w:r>
              <w:rPr>
                <w:sz w:val="16"/>
                <w:szCs w:val="16"/>
              </w:rPr>
              <w:t>RAN#106</w:t>
            </w:r>
          </w:p>
        </w:tc>
        <w:tc>
          <w:tcPr>
            <w:tcW w:w="994" w:type="dxa"/>
            <w:shd w:val="solid" w:color="FFFFFF" w:fill="auto"/>
          </w:tcPr>
          <w:p w14:paraId="015A3191" w14:textId="79764098" w:rsidR="003D6507" w:rsidRDefault="003D6507" w:rsidP="003D6507">
            <w:pPr>
              <w:overflowPunct/>
              <w:autoSpaceDE/>
              <w:autoSpaceDN/>
              <w:adjustRightInd/>
              <w:spacing w:after="0"/>
              <w:jc w:val="center"/>
              <w:textAlignment w:val="auto"/>
              <w:rPr>
                <w:rFonts w:ascii="Arial" w:hAnsi="Arial" w:cs="Arial"/>
                <w:sz w:val="16"/>
                <w:szCs w:val="16"/>
              </w:rPr>
            </w:pPr>
            <w:r w:rsidRPr="003D6507">
              <w:rPr>
                <w:rFonts w:ascii="Arial" w:hAnsi="Arial" w:cs="Arial"/>
                <w:sz w:val="16"/>
                <w:szCs w:val="16"/>
              </w:rPr>
              <w:t>RP-243031</w:t>
            </w:r>
          </w:p>
        </w:tc>
        <w:tc>
          <w:tcPr>
            <w:tcW w:w="566" w:type="dxa"/>
            <w:shd w:val="solid" w:color="FFFFFF" w:fill="auto"/>
          </w:tcPr>
          <w:p w14:paraId="7C2C4111" w14:textId="59EA6796" w:rsidR="003D6507" w:rsidRPr="003D6507" w:rsidRDefault="003D6507" w:rsidP="003D6507">
            <w:pPr>
              <w:pStyle w:val="TAL"/>
              <w:rPr>
                <w:rFonts w:cs="Arial"/>
                <w:sz w:val="16"/>
                <w:szCs w:val="16"/>
              </w:rPr>
            </w:pPr>
            <w:r w:rsidRPr="003D6507">
              <w:rPr>
                <w:sz w:val="16"/>
                <w:szCs w:val="16"/>
              </w:rPr>
              <w:t>0059</w:t>
            </w:r>
          </w:p>
        </w:tc>
        <w:tc>
          <w:tcPr>
            <w:tcW w:w="567" w:type="dxa"/>
            <w:shd w:val="solid" w:color="FFFFFF" w:fill="auto"/>
          </w:tcPr>
          <w:p w14:paraId="48C92EA0" w14:textId="77777777" w:rsidR="003D6507" w:rsidRPr="003D6507" w:rsidRDefault="003D6507" w:rsidP="003D6507">
            <w:pPr>
              <w:pStyle w:val="TAR"/>
              <w:rPr>
                <w:rFonts w:cs="Arial"/>
                <w:sz w:val="16"/>
                <w:szCs w:val="16"/>
              </w:rPr>
            </w:pPr>
          </w:p>
        </w:tc>
        <w:tc>
          <w:tcPr>
            <w:tcW w:w="425" w:type="dxa"/>
            <w:shd w:val="solid" w:color="FFFFFF" w:fill="auto"/>
          </w:tcPr>
          <w:p w14:paraId="690E8278" w14:textId="1094D178" w:rsidR="003D6507" w:rsidRPr="003D6507" w:rsidRDefault="003D6507" w:rsidP="003D6507">
            <w:pPr>
              <w:pStyle w:val="TAC"/>
              <w:rPr>
                <w:rFonts w:cs="Arial"/>
                <w:sz w:val="16"/>
                <w:szCs w:val="16"/>
              </w:rPr>
            </w:pPr>
            <w:r w:rsidRPr="003D6507">
              <w:rPr>
                <w:sz w:val="16"/>
                <w:szCs w:val="16"/>
              </w:rPr>
              <w:t>F</w:t>
            </w:r>
          </w:p>
        </w:tc>
        <w:tc>
          <w:tcPr>
            <w:tcW w:w="4679" w:type="dxa"/>
            <w:shd w:val="solid" w:color="FFFFFF" w:fill="auto"/>
          </w:tcPr>
          <w:p w14:paraId="6CB02755" w14:textId="7EB57758" w:rsidR="003D6507" w:rsidRPr="003D6507" w:rsidRDefault="003D6507" w:rsidP="003D6507">
            <w:pPr>
              <w:overflowPunct/>
              <w:autoSpaceDE/>
              <w:autoSpaceDN/>
              <w:adjustRightInd/>
              <w:spacing w:after="0"/>
              <w:textAlignment w:val="auto"/>
              <w:rPr>
                <w:rFonts w:ascii="Arial" w:hAnsi="Arial" w:cs="Arial"/>
                <w:sz w:val="16"/>
                <w:szCs w:val="16"/>
              </w:rPr>
            </w:pPr>
            <w:r w:rsidRPr="003D6507">
              <w:rPr>
                <w:rFonts w:ascii="Arial" w:hAnsi="Arial" w:cs="Arial"/>
                <w:sz w:val="16"/>
                <w:szCs w:val="16"/>
              </w:rPr>
              <w:t>(LTE410_Europe_PPDR-Perf) CR to 38.176-1: missing Band 87 and 88 co-existence and co-location requirements, Rel-16</w:t>
            </w:r>
          </w:p>
        </w:tc>
        <w:tc>
          <w:tcPr>
            <w:tcW w:w="708" w:type="dxa"/>
            <w:shd w:val="solid" w:color="FFFFFF" w:fill="auto"/>
          </w:tcPr>
          <w:p w14:paraId="3CE1DDBE" w14:textId="49DFFCDB" w:rsidR="003D6507" w:rsidRDefault="003D6507" w:rsidP="003D6507">
            <w:pPr>
              <w:pStyle w:val="TAC"/>
              <w:rPr>
                <w:sz w:val="16"/>
                <w:szCs w:val="16"/>
              </w:rPr>
            </w:pPr>
            <w:r>
              <w:rPr>
                <w:sz w:val="16"/>
                <w:szCs w:val="16"/>
              </w:rPr>
              <w:t>16.</w:t>
            </w:r>
            <w:r w:rsidR="00382B94">
              <w:rPr>
                <w:sz w:val="16"/>
                <w:szCs w:val="16"/>
              </w:rPr>
              <w:t>10</w:t>
            </w:r>
            <w:r>
              <w:rPr>
                <w:sz w:val="16"/>
                <w:szCs w:val="16"/>
              </w:rPr>
              <w:t>.0</w:t>
            </w:r>
          </w:p>
        </w:tc>
      </w:tr>
      <w:tr w:rsidR="00382B94" w:rsidRPr="00D229FD" w14:paraId="5545A835" w14:textId="77777777" w:rsidTr="0055705D">
        <w:trPr>
          <w:jc w:val="center"/>
        </w:trPr>
        <w:tc>
          <w:tcPr>
            <w:tcW w:w="800" w:type="dxa"/>
            <w:shd w:val="solid" w:color="FFFFFF" w:fill="auto"/>
          </w:tcPr>
          <w:p w14:paraId="4589EB96" w14:textId="15E2EF76" w:rsidR="00382B94" w:rsidRDefault="00382B94" w:rsidP="003D6507">
            <w:pPr>
              <w:pStyle w:val="TAC"/>
              <w:rPr>
                <w:sz w:val="16"/>
                <w:szCs w:val="16"/>
              </w:rPr>
            </w:pPr>
            <w:r>
              <w:rPr>
                <w:sz w:val="16"/>
                <w:szCs w:val="16"/>
              </w:rPr>
              <w:t>2025-02</w:t>
            </w:r>
          </w:p>
        </w:tc>
        <w:tc>
          <w:tcPr>
            <w:tcW w:w="900" w:type="dxa"/>
            <w:shd w:val="solid" w:color="FFFFFF" w:fill="auto"/>
          </w:tcPr>
          <w:p w14:paraId="571FAB17" w14:textId="50A41EEF" w:rsidR="00382B94" w:rsidRDefault="00382B94" w:rsidP="003D6507">
            <w:pPr>
              <w:pStyle w:val="TAC"/>
              <w:rPr>
                <w:sz w:val="16"/>
                <w:szCs w:val="16"/>
              </w:rPr>
            </w:pPr>
            <w:r>
              <w:rPr>
                <w:sz w:val="16"/>
                <w:szCs w:val="16"/>
              </w:rPr>
              <w:t>RAN#106</w:t>
            </w:r>
          </w:p>
        </w:tc>
        <w:tc>
          <w:tcPr>
            <w:tcW w:w="994" w:type="dxa"/>
            <w:shd w:val="solid" w:color="FFFFFF" w:fill="auto"/>
          </w:tcPr>
          <w:p w14:paraId="74F363C6" w14:textId="77777777" w:rsidR="00382B94" w:rsidRPr="003D6507" w:rsidRDefault="00382B94" w:rsidP="003D6507">
            <w:pPr>
              <w:overflowPunct/>
              <w:autoSpaceDE/>
              <w:autoSpaceDN/>
              <w:adjustRightInd/>
              <w:spacing w:after="0"/>
              <w:jc w:val="center"/>
              <w:textAlignment w:val="auto"/>
              <w:rPr>
                <w:rFonts w:ascii="Arial" w:hAnsi="Arial" w:cs="Arial"/>
                <w:sz w:val="16"/>
                <w:szCs w:val="16"/>
              </w:rPr>
            </w:pPr>
          </w:p>
        </w:tc>
        <w:tc>
          <w:tcPr>
            <w:tcW w:w="566" w:type="dxa"/>
            <w:shd w:val="solid" w:color="FFFFFF" w:fill="auto"/>
          </w:tcPr>
          <w:p w14:paraId="38479BA4" w14:textId="77777777" w:rsidR="00382B94" w:rsidRPr="003D6507" w:rsidRDefault="00382B94" w:rsidP="003D6507">
            <w:pPr>
              <w:pStyle w:val="TAL"/>
              <w:rPr>
                <w:sz w:val="16"/>
                <w:szCs w:val="16"/>
              </w:rPr>
            </w:pPr>
          </w:p>
        </w:tc>
        <w:tc>
          <w:tcPr>
            <w:tcW w:w="567" w:type="dxa"/>
            <w:shd w:val="solid" w:color="FFFFFF" w:fill="auto"/>
          </w:tcPr>
          <w:p w14:paraId="2E2AAE08" w14:textId="77777777" w:rsidR="00382B94" w:rsidRPr="003D6507" w:rsidRDefault="00382B94" w:rsidP="003D6507">
            <w:pPr>
              <w:pStyle w:val="TAR"/>
              <w:rPr>
                <w:rFonts w:cs="Arial"/>
                <w:sz w:val="16"/>
                <w:szCs w:val="16"/>
              </w:rPr>
            </w:pPr>
          </w:p>
        </w:tc>
        <w:tc>
          <w:tcPr>
            <w:tcW w:w="425" w:type="dxa"/>
            <w:shd w:val="solid" w:color="FFFFFF" w:fill="auto"/>
          </w:tcPr>
          <w:p w14:paraId="36633F60" w14:textId="77777777" w:rsidR="00382B94" w:rsidRPr="003D6507" w:rsidRDefault="00382B94" w:rsidP="003D6507">
            <w:pPr>
              <w:pStyle w:val="TAC"/>
              <w:rPr>
                <w:sz w:val="16"/>
                <w:szCs w:val="16"/>
              </w:rPr>
            </w:pPr>
          </w:p>
        </w:tc>
        <w:tc>
          <w:tcPr>
            <w:tcW w:w="4679" w:type="dxa"/>
            <w:shd w:val="solid" w:color="FFFFFF" w:fill="auto"/>
          </w:tcPr>
          <w:p w14:paraId="188310E2" w14:textId="2977A035" w:rsidR="00382B94" w:rsidRPr="003D6507" w:rsidRDefault="00382B94" w:rsidP="003D6507">
            <w:pPr>
              <w:overflowPunct/>
              <w:autoSpaceDE/>
              <w:autoSpaceDN/>
              <w:adjustRightInd/>
              <w:spacing w:after="0"/>
              <w:textAlignment w:val="auto"/>
              <w:rPr>
                <w:rFonts w:ascii="Arial" w:hAnsi="Arial" w:cs="Arial"/>
                <w:sz w:val="16"/>
                <w:szCs w:val="16"/>
              </w:rPr>
            </w:pPr>
            <w:r>
              <w:rPr>
                <w:rFonts w:ascii="Arial" w:hAnsi="Arial" w:cs="Arial"/>
                <w:sz w:val="16"/>
                <w:szCs w:val="16"/>
              </w:rPr>
              <w:t>Correction of change history table</w:t>
            </w:r>
          </w:p>
        </w:tc>
        <w:tc>
          <w:tcPr>
            <w:tcW w:w="708" w:type="dxa"/>
            <w:shd w:val="solid" w:color="FFFFFF" w:fill="auto"/>
          </w:tcPr>
          <w:p w14:paraId="772B5AC1" w14:textId="0474064A" w:rsidR="00382B94" w:rsidRDefault="00382B94" w:rsidP="003D6507">
            <w:pPr>
              <w:pStyle w:val="TAC"/>
              <w:rPr>
                <w:sz w:val="16"/>
                <w:szCs w:val="16"/>
              </w:rPr>
            </w:pPr>
            <w:r>
              <w:rPr>
                <w:sz w:val="16"/>
                <w:szCs w:val="16"/>
              </w:rPr>
              <w:t>16.10.1</w:t>
            </w:r>
          </w:p>
        </w:tc>
      </w:tr>
      <w:tr w:rsidR="005415A6" w:rsidRPr="00D229FD" w14:paraId="6B208EF3" w14:textId="77777777" w:rsidTr="0055705D">
        <w:trPr>
          <w:jc w:val="center"/>
        </w:trPr>
        <w:tc>
          <w:tcPr>
            <w:tcW w:w="800" w:type="dxa"/>
            <w:shd w:val="solid" w:color="FFFFFF" w:fill="auto"/>
          </w:tcPr>
          <w:p w14:paraId="642E89F6" w14:textId="01DBDBF7" w:rsidR="005415A6" w:rsidRDefault="005415A6" w:rsidP="005415A6">
            <w:pPr>
              <w:pStyle w:val="TAC"/>
              <w:rPr>
                <w:sz w:val="16"/>
                <w:szCs w:val="16"/>
              </w:rPr>
            </w:pPr>
            <w:r>
              <w:rPr>
                <w:sz w:val="16"/>
                <w:szCs w:val="16"/>
              </w:rPr>
              <w:t>2025-06</w:t>
            </w:r>
          </w:p>
        </w:tc>
        <w:tc>
          <w:tcPr>
            <w:tcW w:w="900" w:type="dxa"/>
            <w:shd w:val="solid" w:color="FFFFFF" w:fill="auto"/>
          </w:tcPr>
          <w:p w14:paraId="686F7FCD" w14:textId="46CCAA1D" w:rsidR="005415A6" w:rsidRDefault="005415A6" w:rsidP="005415A6">
            <w:pPr>
              <w:pStyle w:val="TAC"/>
              <w:rPr>
                <w:sz w:val="16"/>
                <w:szCs w:val="16"/>
              </w:rPr>
            </w:pPr>
            <w:r>
              <w:rPr>
                <w:sz w:val="16"/>
                <w:szCs w:val="16"/>
              </w:rPr>
              <w:t>RAN#108</w:t>
            </w:r>
          </w:p>
        </w:tc>
        <w:tc>
          <w:tcPr>
            <w:tcW w:w="994" w:type="dxa"/>
            <w:shd w:val="solid" w:color="FFFFFF" w:fill="auto"/>
          </w:tcPr>
          <w:p w14:paraId="1886C8B9" w14:textId="5FB6DA15" w:rsidR="005415A6" w:rsidRPr="005415A6" w:rsidRDefault="005415A6" w:rsidP="005415A6">
            <w:pPr>
              <w:pStyle w:val="TAL"/>
              <w:rPr>
                <w:rFonts w:cs="Arial"/>
                <w:sz w:val="16"/>
                <w:szCs w:val="16"/>
              </w:rPr>
            </w:pPr>
            <w:r w:rsidRPr="005415A6">
              <w:rPr>
                <w:sz w:val="16"/>
                <w:szCs w:val="16"/>
              </w:rPr>
              <w:t>RP-250914</w:t>
            </w:r>
          </w:p>
        </w:tc>
        <w:tc>
          <w:tcPr>
            <w:tcW w:w="566" w:type="dxa"/>
            <w:shd w:val="solid" w:color="FFFFFF" w:fill="auto"/>
          </w:tcPr>
          <w:p w14:paraId="05CF0E3E" w14:textId="7860BA33" w:rsidR="005415A6" w:rsidRPr="005415A6" w:rsidRDefault="005415A6" w:rsidP="005415A6">
            <w:pPr>
              <w:pStyle w:val="TAC"/>
              <w:rPr>
                <w:sz w:val="16"/>
                <w:szCs w:val="16"/>
              </w:rPr>
            </w:pPr>
            <w:r w:rsidRPr="005415A6">
              <w:rPr>
                <w:sz w:val="16"/>
                <w:szCs w:val="16"/>
              </w:rPr>
              <w:t>0067</w:t>
            </w:r>
          </w:p>
        </w:tc>
        <w:tc>
          <w:tcPr>
            <w:tcW w:w="567" w:type="dxa"/>
            <w:shd w:val="solid" w:color="FFFFFF" w:fill="auto"/>
          </w:tcPr>
          <w:p w14:paraId="73621A5E" w14:textId="31D42DBD" w:rsidR="005415A6" w:rsidRPr="005415A6" w:rsidRDefault="005415A6" w:rsidP="005415A6">
            <w:pPr>
              <w:pStyle w:val="TAC"/>
              <w:rPr>
                <w:rFonts w:cs="Arial"/>
                <w:sz w:val="16"/>
                <w:szCs w:val="16"/>
              </w:rPr>
            </w:pPr>
            <w:r w:rsidRPr="005415A6">
              <w:rPr>
                <w:sz w:val="16"/>
                <w:szCs w:val="16"/>
              </w:rPr>
              <w:t>1</w:t>
            </w:r>
          </w:p>
        </w:tc>
        <w:tc>
          <w:tcPr>
            <w:tcW w:w="425" w:type="dxa"/>
            <w:shd w:val="solid" w:color="FFFFFF" w:fill="auto"/>
          </w:tcPr>
          <w:p w14:paraId="159A6AAF" w14:textId="33EB8533" w:rsidR="005415A6" w:rsidRPr="005415A6" w:rsidRDefault="005415A6" w:rsidP="005415A6">
            <w:pPr>
              <w:pStyle w:val="TAC"/>
              <w:rPr>
                <w:sz w:val="16"/>
                <w:szCs w:val="16"/>
              </w:rPr>
            </w:pPr>
            <w:r w:rsidRPr="005415A6">
              <w:rPr>
                <w:sz w:val="16"/>
                <w:szCs w:val="16"/>
              </w:rPr>
              <w:t>F</w:t>
            </w:r>
          </w:p>
        </w:tc>
        <w:tc>
          <w:tcPr>
            <w:tcW w:w="4679" w:type="dxa"/>
            <w:shd w:val="solid" w:color="FFFFFF" w:fill="auto"/>
          </w:tcPr>
          <w:p w14:paraId="5FFB69A7" w14:textId="271126B0" w:rsidR="005415A6" w:rsidRPr="005415A6" w:rsidRDefault="005415A6" w:rsidP="005415A6">
            <w:pPr>
              <w:pStyle w:val="TAL"/>
              <w:rPr>
                <w:rFonts w:cs="Arial"/>
                <w:sz w:val="16"/>
                <w:szCs w:val="16"/>
              </w:rPr>
            </w:pPr>
            <w:r w:rsidRPr="005415A6">
              <w:rPr>
                <w:sz w:val="16"/>
                <w:szCs w:val="16"/>
              </w:rPr>
              <w:t>(NR_IAB-Perf)CR for 38.176-1, Correction on out-of-band blocking co-location requirement</w:t>
            </w:r>
          </w:p>
        </w:tc>
        <w:tc>
          <w:tcPr>
            <w:tcW w:w="708" w:type="dxa"/>
            <w:shd w:val="solid" w:color="FFFFFF" w:fill="auto"/>
          </w:tcPr>
          <w:p w14:paraId="4B1120B5" w14:textId="33CD7A37" w:rsidR="005415A6" w:rsidRDefault="005415A6" w:rsidP="005415A6">
            <w:pPr>
              <w:pStyle w:val="TAC"/>
              <w:rPr>
                <w:sz w:val="16"/>
                <w:szCs w:val="16"/>
              </w:rPr>
            </w:pPr>
            <w:r>
              <w:rPr>
                <w:sz w:val="16"/>
                <w:szCs w:val="16"/>
              </w:rPr>
              <w:t>16.11.0</w:t>
            </w:r>
          </w:p>
        </w:tc>
      </w:tr>
      <w:tr w:rsidR="005415A6" w:rsidRPr="00D229FD" w14:paraId="631FE153" w14:textId="77777777" w:rsidTr="0055705D">
        <w:trPr>
          <w:jc w:val="center"/>
        </w:trPr>
        <w:tc>
          <w:tcPr>
            <w:tcW w:w="800" w:type="dxa"/>
            <w:shd w:val="solid" w:color="FFFFFF" w:fill="auto"/>
          </w:tcPr>
          <w:p w14:paraId="0599A667" w14:textId="0131D8EF" w:rsidR="005415A6" w:rsidRDefault="005415A6" w:rsidP="005415A6">
            <w:pPr>
              <w:pStyle w:val="TAC"/>
              <w:rPr>
                <w:sz w:val="16"/>
                <w:szCs w:val="16"/>
              </w:rPr>
            </w:pPr>
            <w:r>
              <w:rPr>
                <w:sz w:val="16"/>
                <w:szCs w:val="16"/>
              </w:rPr>
              <w:t>2025-06</w:t>
            </w:r>
          </w:p>
        </w:tc>
        <w:tc>
          <w:tcPr>
            <w:tcW w:w="900" w:type="dxa"/>
            <w:shd w:val="solid" w:color="FFFFFF" w:fill="auto"/>
          </w:tcPr>
          <w:p w14:paraId="72917A8F" w14:textId="705BF926" w:rsidR="005415A6" w:rsidRDefault="005415A6" w:rsidP="005415A6">
            <w:pPr>
              <w:pStyle w:val="TAC"/>
              <w:rPr>
                <w:sz w:val="16"/>
                <w:szCs w:val="16"/>
              </w:rPr>
            </w:pPr>
            <w:r>
              <w:rPr>
                <w:sz w:val="16"/>
                <w:szCs w:val="16"/>
              </w:rPr>
              <w:t>RAN#108</w:t>
            </w:r>
          </w:p>
        </w:tc>
        <w:tc>
          <w:tcPr>
            <w:tcW w:w="994" w:type="dxa"/>
            <w:shd w:val="solid" w:color="FFFFFF" w:fill="auto"/>
          </w:tcPr>
          <w:p w14:paraId="5217A22E" w14:textId="04D9409C" w:rsidR="005415A6" w:rsidRPr="005415A6" w:rsidRDefault="005415A6" w:rsidP="005415A6">
            <w:pPr>
              <w:pStyle w:val="TAL"/>
              <w:rPr>
                <w:rFonts w:cs="Arial"/>
                <w:sz w:val="16"/>
                <w:szCs w:val="16"/>
              </w:rPr>
            </w:pPr>
            <w:r w:rsidRPr="005415A6">
              <w:rPr>
                <w:sz w:val="16"/>
                <w:szCs w:val="16"/>
              </w:rPr>
              <w:t>RP-250914</w:t>
            </w:r>
          </w:p>
        </w:tc>
        <w:tc>
          <w:tcPr>
            <w:tcW w:w="566" w:type="dxa"/>
            <w:shd w:val="solid" w:color="FFFFFF" w:fill="auto"/>
          </w:tcPr>
          <w:p w14:paraId="6FB59DA4" w14:textId="6D61D1B0" w:rsidR="005415A6" w:rsidRPr="005415A6" w:rsidRDefault="005415A6" w:rsidP="005415A6">
            <w:pPr>
              <w:pStyle w:val="TAC"/>
              <w:rPr>
                <w:sz w:val="16"/>
                <w:szCs w:val="16"/>
              </w:rPr>
            </w:pPr>
            <w:r w:rsidRPr="005415A6">
              <w:rPr>
                <w:sz w:val="16"/>
                <w:szCs w:val="16"/>
              </w:rPr>
              <w:t>0071</w:t>
            </w:r>
          </w:p>
        </w:tc>
        <w:tc>
          <w:tcPr>
            <w:tcW w:w="567" w:type="dxa"/>
            <w:shd w:val="solid" w:color="FFFFFF" w:fill="auto"/>
          </w:tcPr>
          <w:p w14:paraId="256DA21A" w14:textId="5CB636CF" w:rsidR="005415A6" w:rsidRPr="005415A6" w:rsidRDefault="005415A6" w:rsidP="005415A6">
            <w:pPr>
              <w:pStyle w:val="TAC"/>
              <w:rPr>
                <w:rFonts w:cs="Arial"/>
                <w:sz w:val="16"/>
                <w:szCs w:val="16"/>
              </w:rPr>
            </w:pPr>
            <w:r w:rsidRPr="005415A6">
              <w:rPr>
                <w:sz w:val="16"/>
                <w:szCs w:val="16"/>
              </w:rPr>
              <w:t>1</w:t>
            </w:r>
          </w:p>
        </w:tc>
        <w:tc>
          <w:tcPr>
            <w:tcW w:w="425" w:type="dxa"/>
            <w:shd w:val="solid" w:color="FFFFFF" w:fill="auto"/>
          </w:tcPr>
          <w:p w14:paraId="79F08D4B" w14:textId="5561965D" w:rsidR="005415A6" w:rsidRPr="005415A6" w:rsidRDefault="005415A6" w:rsidP="005415A6">
            <w:pPr>
              <w:pStyle w:val="TAC"/>
              <w:rPr>
                <w:sz w:val="16"/>
                <w:szCs w:val="16"/>
              </w:rPr>
            </w:pPr>
            <w:r w:rsidRPr="005415A6">
              <w:rPr>
                <w:sz w:val="16"/>
                <w:szCs w:val="16"/>
              </w:rPr>
              <w:t>F</w:t>
            </w:r>
          </w:p>
        </w:tc>
        <w:tc>
          <w:tcPr>
            <w:tcW w:w="4679" w:type="dxa"/>
            <w:shd w:val="solid" w:color="FFFFFF" w:fill="auto"/>
          </w:tcPr>
          <w:p w14:paraId="1C696BE3" w14:textId="5805E41C" w:rsidR="005415A6" w:rsidRPr="005415A6" w:rsidRDefault="005415A6" w:rsidP="005415A6">
            <w:pPr>
              <w:pStyle w:val="TAL"/>
              <w:rPr>
                <w:rFonts w:cs="Arial"/>
                <w:sz w:val="16"/>
                <w:szCs w:val="16"/>
              </w:rPr>
            </w:pPr>
            <w:r w:rsidRPr="005415A6">
              <w:rPr>
                <w:sz w:val="16"/>
                <w:szCs w:val="16"/>
              </w:rPr>
              <w:t>CR to 38.176-1 with clarification for channel bandwidths below 10 MHz</w:t>
            </w:r>
          </w:p>
        </w:tc>
        <w:tc>
          <w:tcPr>
            <w:tcW w:w="708" w:type="dxa"/>
            <w:shd w:val="solid" w:color="FFFFFF" w:fill="auto"/>
          </w:tcPr>
          <w:p w14:paraId="135C9DD6" w14:textId="0F98B310" w:rsidR="005415A6" w:rsidRDefault="005415A6" w:rsidP="005415A6">
            <w:pPr>
              <w:pStyle w:val="TAC"/>
              <w:rPr>
                <w:sz w:val="16"/>
                <w:szCs w:val="16"/>
              </w:rPr>
            </w:pPr>
            <w:r>
              <w:rPr>
                <w:sz w:val="16"/>
                <w:szCs w:val="16"/>
              </w:rPr>
              <w:t>16.11.0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AD7C9" w14:textId="77777777" w:rsidR="00965FB7" w:rsidRPr="008025B8" w:rsidRDefault="00965FB7">
      <w:pPr>
        <w:rPr>
          <w:rFonts w:eastAsiaTheme="minorEastAsia"/>
        </w:rPr>
      </w:pPr>
      <w:r w:rsidRPr="008025B8">
        <w:rPr>
          <w:rFonts w:eastAsiaTheme="minorEastAsia"/>
        </w:rPr>
        <w:separator/>
      </w:r>
    </w:p>
  </w:endnote>
  <w:endnote w:type="continuationSeparator" w:id="0">
    <w:p w14:paraId="5CD3CD90" w14:textId="77777777" w:rsidR="00965FB7" w:rsidRPr="008025B8" w:rsidRDefault="00965FB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E7287" w14:textId="77777777" w:rsidR="00965FB7" w:rsidRPr="008025B8" w:rsidRDefault="00965FB7">
      <w:pPr>
        <w:rPr>
          <w:rFonts w:eastAsiaTheme="minorEastAsia"/>
        </w:rPr>
      </w:pPr>
      <w:r w:rsidRPr="008025B8">
        <w:rPr>
          <w:rFonts w:eastAsiaTheme="minorEastAsia"/>
        </w:rPr>
        <w:separator/>
      </w:r>
    </w:p>
  </w:footnote>
  <w:footnote w:type="continuationSeparator" w:id="0">
    <w:p w14:paraId="330D1343" w14:textId="77777777" w:rsidR="00965FB7" w:rsidRPr="008025B8" w:rsidRDefault="00965FB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7CC2EA38"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5415A6">
      <w:rPr>
        <w:rFonts w:ascii="Arial" w:eastAsiaTheme="minorEastAsia" w:hAnsi="Arial" w:cs="Arial"/>
        <w:b/>
        <w:noProof/>
        <w:sz w:val="18"/>
        <w:szCs w:val="18"/>
      </w:rPr>
      <w:t>3GPP TS 38.176-1 V16.11.0 (2025-06)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1990E74"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5415A6">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37DF4"/>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3B9"/>
    <w:rsid w:val="00123C45"/>
    <w:rsid w:val="00125253"/>
    <w:rsid w:val="00126531"/>
    <w:rsid w:val="00133525"/>
    <w:rsid w:val="00162CD9"/>
    <w:rsid w:val="00185EC2"/>
    <w:rsid w:val="0018606B"/>
    <w:rsid w:val="001A4C42"/>
    <w:rsid w:val="001A7420"/>
    <w:rsid w:val="001B6637"/>
    <w:rsid w:val="001B6E14"/>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33F9"/>
    <w:rsid w:val="003355C3"/>
    <w:rsid w:val="00337BAB"/>
    <w:rsid w:val="003448CD"/>
    <w:rsid w:val="00345ACA"/>
    <w:rsid w:val="00353458"/>
    <w:rsid w:val="0035462D"/>
    <w:rsid w:val="00360C4F"/>
    <w:rsid w:val="003671B1"/>
    <w:rsid w:val="00371159"/>
    <w:rsid w:val="00371FDB"/>
    <w:rsid w:val="00376295"/>
    <w:rsid w:val="003765B8"/>
    <w:rsid w:val="003823B6"/>
    <w:rsid w:val="00382B94"/>
    <w:rsid w:val="0038613B"/>
    <w:rsid w:val="003926B4"/>
    <w:rsid w:val="00392ACA"/>
    <w:rsid w:val="003A2ECC"/>
    <w:rsid w:val="003A4350"/>
    <w:rsid w:val="003B4DE0"/>
    <w:rsid w:val="003C3971"/>
    <w:rsid w:val="003D6507"/>
    <w:rsid w:val="003E2A5F"/>
    <w:rsid w:val="003F1A86"/>
    <w:rsid w:val="00412605"/>
    <w:rsid w:val="004221DF"/>
    <w:rsid w:val="00423334"/>
    <w:rsid w:val="00424907"/>
    <w:rsid w:val="00431A0C"/>
    <w:rsid w:val="004345EC"/>
    <w:rsid w:val="004360FB"/>
    <w:rsid w:val="00443960"/>
    <w:rsid w:val="0044539B"/>
    <w:rsid w:val="004455A9"/>
    <w:rsid w:val="00463AFD"/>
    <w:rsid w:val="00465515"/>
    <w:rsid w:val="004743EF"/>
    <w:rsid w:val="004A0E58"/>
    <w:rsid w:val="004A54B6"/>
    <w:rsid w:val="004A570B"/>
    <w:rsid w:val="004A764B"/>
    <w:rsid w:val="004D3578"/>
    <w:rsid w:val="004E213A"/>
    <w:rsid w:val="004F0988"/>
    <w:rsid w:val="004F1F0E"/>
    <w:rsid w:val="004F3340"/>
    <w:rsid w:val="004F678B"/>
    <w:rsid w:val="004F7E42"/>
    <w:rsid w:val="00504A7B"/>
    <w:rsid w:val="005131AA"/>
    <w:rsid w:val="005219CB"/>
    <w:rsid w:val="0053388B"/>
    <w:rsid w:val="00535279"/>
    <w:rsid w:val="00535773"/>
    <w:rsid w:val="005415A6"/>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5F503C"/>
    <w:rsid w:val="0060001F"/>
    <w:rsid w:val="00602AEA"/>
    <w:rsid w:val="00614FDF"/>
    <w:rsid w:val="0062020F"/>
    <w:rsid w:val="00620F7A"/>
    <w:rsid w:val="00622B5A"/>
    <w:rsid w:val="00623D73"/>
    <w:rsid w:val="0063543D"/>
    <w:rsid w:val="00645AB0"/>
    <w:rsid w:val="00647114"/>
    <w:rsid w:val="00660E25"/>
    <w:rsid w:val="00665162"/>
    <w:rsid w:val="00665CC4"/>
    <w:rsid w:val="006725BC"/>
    <w:rsid w:val="00672BE1"/>
    <w:rsid w:val="00673DEA"/>
    <w:rsid w:val="006A0418"/>
    <w:rsid w:val="006A323F"/>
    <w:rsid w:val="006A421A"/>
    <w:rsid w:val="006A517E"/>
    <w:rsid w:val="006B30D0"/>
    <w:rsid w:val="006B337C"/>
    <w:rsid w:val="006C2A43"/>
    <w:rsid w:val="006C3D95"/>
    <w:rsid w:val="006E01F2"/>
    <w:rsid w:val="006E5C86"/>
    <w:rsid w:val="006E6B1B"/>
    <w:rsid w:val="00701116"/>
    <w:rsid w:val="007102EA"/>
    <w:rsid w:val="00711A6C"/>
    <w:rsid w:val="00713C44"/>
    <w:rsid w:val="00731B6C"/>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D43F7"/>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A6409"/>
    <w:rsid w:val="008B50DA"/>
    <w:rsid w:val="008B7162"/>
    <w:rsid w:val="008C2B94"/>
    <w:rsid w:val="008C384C"/>
    <w:rsid w:val="008C5635"/>
    <w:rsid w:val="008D3EE5"/>
    <w:rsid w:val="008D5D1C"/>
    <w:rsid w:val="008D5F80"/>
    <w:rsid w:val="008D6EEA"/>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65FB7"/>
    <w:rsid w:val="00971936"/>
    <w:rsid w:val="009752EB"/>
    <w:rsid w:val="00975A6B"/>
    <w:rsid w:val="00980189"/>
    <w:rsid w:val="00992EA7"/>
    <w:rsid w:val="00997B97"/>
    <w:rsid w:val="009B78E2"/>
    <w:rsid w:val="009C4FD4"/>
    <w:rsid w:val="009C7587"/>
    <w:rsid w:val="009D5C18"/>
    <w:rsid w:val="009F1D83"/>
    <w:rsid w:val="009F37B7"/>
    <w:rsid w:val="009F5265"/>
    <w:rsid w:val="00A10F02"/>
    <w:rsid w:val="00A164B4"/>
    <w:rsid w:val="00A2254A"/>
    <w:rsid w:val="00A24CAD"/>
    <w:rsid w:val="00A26230"/>
    <w:rsid w:val="00A26956"/>
    <w:rsid w:val="00A270DD"/>
    <w:rsid w:val="00A27486"/>
    <w:rsid w:val="00A2756A"/>
    <w:rsid w:val="00A5123F"/>
    <w:rsid w:val="00A53724"/>
    <w:rsid w:val="00A56066"/>
    <w:rsid w:val="00A73129"/>
    <w:rsid w:val="00A75607"/>
    <w:rsid w:val="00A7567E"/>
    <w:rsid w:val="00A82346"/>
    <w:rsid w:val="00A87960"/>
    <w:rsid w:val="00A87B83"/>
    <w:rsid w:val="00A90BF6"/>
    <w:rsid w:val="00A92BA1"/>
    <w:rsid w:val="00A94ECF"/>
    <w:rsid w:val="00A95B55"/>
    <w:rsid w:val="00A9798A"/>
    <w:rsid w:val="00AA0F2F"/>
    <w:rsid w:val="00AB3799"/>
    <w:rsid w:val="00AC572F"/>
    <w:rsid w:val="00AC6BC6"/>
    <w:rsid w:val="00AC6CBB"/>
    <w:rsid w:val="00AD1976"/>
    <w:rsid w:val="00AD5F8C"/>
    <w:rsid w:val="00AE65E2"/>
    <w:rsid w:val="00AF5CDD"/>
    <w:rsid w:val="00B045F3"/>
    <w:rsid w:val="00B15449"/>
    <w:rsid w:val="00B24F5A"/>
    <w:rsid w:val="00B2672D"/>
    <w:rsid w:val="00B30A39"/>
    <w:rsid w:val="00B37129"/>
    <w:rsid w:val="00B376C1"/>
    <w:rsid w:val="00B41A40"/>
    <w:rsid w:val="00B4590E"/>
    <w:rsid w:val="00B4666F"/>
    <w:rsid w:val="00B6284C"/>
    <w:rsid w:val="00B63C81"/>
    <w:rsid w:val="00B65CF9"/>
    <w:rsid w:val="00B93086"/>
    <w:rsid w:val="00BA19ED"/>
    <w:rsid w:val="00BA387F"/>
    <w:rsid w:val="00BA433A"/>
    <w:rsid w:val="00BA4B8D"/>
    <w:rsid w:val="00BA6BAA"/>
    <w:rsid w:val="00BB0386"/>
    <w:rsid w:val="00BB77EE"/>
    <w:rsid w:val="00BC0F7D"/>
    <w:rsid w:val="00BD2812"/>
    <w:rsid w:val="00BD7D31"/>
    <w:rsid w:val="00BE3255"/>
    <w:rsid w:val="00BE5108"/>
    <w:rsid w:val="00BF128E"/>
    <w:rsid w:val="00C07071"/>
    <w:rsid w:val="00C0725D"/>
    <w:rsid w:val="00C074DD"/>
    <w:rsid w:val="00C1496A"/>
    <w:rsid w:val="00C23BDF"/>
    <w:rsid w:val="00C2732A"/>
    <w:rsid w:val="00C273FD"/>
    <w:rsid w:val="00C30BB8"/>
    <w:rsid w:val="00C33079"/>
    <w:rsid w:val="00C36564"/>
    <w:rsid w:val="00C403DD"/>
    <w:rsid w:val="00C45231"/>
    <w:rsid w:val="00C47591"/>
    <w:rsid w:val="00C640F0"/>
    <w:rsid w:val="00C6770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3D97"/>
    <w:rsid w:val="00D244FC"/>
    <w:rsid w:val="00D25564"/>
    <w:rsid w:val="00D27117"/>
    <w:rsid w:val="00D31349"/>
    <w:rsid w:val="00D4363D"/>
    <w:rsid w:val="00D448C4"/>
    <w:rsid w:val="00D46E36"/>
    <w:rsid w:val="00D47065"/>
    <w:rsid w:val="00D51631"/>
    <w:rsid w:val="00D54A3B"/>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22E07"/>
    <w:rsid w:val="00E30672"/>
    <w:rsid w:val="00E34865"/>
    <w:rsid w:val="00E360F1"/>
    <w:rsid w:val="00E44582"/>
    <w:rsid w:val="00E53AEA"/>
    <w:rsid w:val="00E541AC"/>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197F"/>
    <w:rsid w:val="00F5262F"/>
    <w:rsid w:val="00F653B8"/>
    <w:rsid w:val="00F71B25"/>
    <w:rsid w:val="00F75CEB"/>
    <w:rsid w:val="00F82799"/>
    <w:rsid w:val="00F9008D"/>
    <w:rsid w:val="00F906F6"/>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8D5D1C"/>
  </w:style>
  <w:style w:type="paragraph" w:styleId="BodyTextFirstIndent">
    <w:name w:val="Body Text First Indent"/>
    <w:basedOn w:val="BodyText"/>
    <w:link w:val="BodyTextFirstIndentChar"/>
    <w:rsid w:val="008D5D1C"/>
    <w:pPr>
      <w:ind w:firstLine="360"/>
    </w:pPr>
    <w:rPr>
      <w:rFonts w:eastAsia="Times New Roman"/>
    </w:rPr>
  </w:style>
  <w:style w:type="character" w:customStyle="1" w:styleId="BodyTextFirstIndentChar">
    <w:name w:val="Body Text First Indent Char"/>
    <w:basedOn w:val="BodyTextChar"/>
    <w:link w:val="BodyTextFirstIndent"/>
    <w:rsid w:val="008D5D1C"/>
    <w:rPr>
      <w:rFonts w:eastAsia="Times New Roman"/>
      <w:lang w:eastAsia="en-US"/>
    </w:rPr>
  </w:style>
  <w:style w:type="paragraph" w:styleId="BodyTextFirstIndent2">
    <w:name w:val="Body Text First Indent 2"/>
    <w:basedOn w:val="BodyTextIndent"/>
    <w:link w:val="BodyTextFirstIndent2Char"/>
    <w:rsid w:val="008D5D1C"/>
    <w:pPr>
      <w:spacing w:after="180"/>
      <w:ind w:left="360" w:firstLine="360"/>
    </w:pPr>
  </w:style>
  <w:style w:type="character" w:customStyle="1" w:styleId="BodyTextFirstIndent2Char">
    <w:name w:val="Body Text First Indent 2 Char"/>
    <w:basedOn w:val="BodyTextIndentChar"/>
    <w:link w:val="BodyTextFirstIndent2"/>
    <w:rsid w:val="008D5D1C"/>
    <w:rPr>
      <w:rFonts w:eastAsia="Times New Roman"/>
      <w:lang w:eastAsia="en-US"/>
    </w:rPr>
  </w:style>
  <w:style w:type="paragraph" w:styleId="Closing">
    <w:name w:val="Closing"/>
    <w:basedOn w:val="Normal"/>
    <w:link w:val="ClosingChar"/>
    <w:rsid w:val="008D5D1C"/>
    <w:pPr>
      <w:spacing w:after="0"/>
      <w:ind w:left="4320"/>
    </w:pPr>
  </w:style>
  <w:style w:type="character" w:customStyle="1" w:styleId="ClosingChar">
    <w:name w:val="Closing Char"/>
    <w:basedOn w:val="DefaultParagraphFont"/>
    <w:link w:val="Closing"/>
    <w:rsid w:val="008D5D1C"/>
    <w:rPr>
      <w:rFonts w:eastAsia="Times New Roman"/>
      <w:lang w:eastAsia="en-US"/>
    </w:rPr>
  </w:style>
  <w:style w:type="paragraph" w:styleId="E-mailSignature">
    <w:name w:val="E-mail Signature"/>
    <w:basedOn w:val="Normal"/>
    <w:link w:val="E-mailSignatureChar"/>
    <w:rsid w:val="008D5D1C"/>
    <w:pPr>
      <w:spacing w:after="0"/>
    </w:pPr>
  </w:style>
  <w:style w:type="character" w:customStyle="1" w:styleId="E-mailSignatureChar">
    <w:name w:val="E-mail Signature Char"/>
    <w:basedOn w:val="DefaultParagraphFont"/>
    <w:link w:val="E-mailSignature"/>
    <w:rsid w:val="008D5D1C"/>
    <w:rPr>
      <w:rFonts w:eastAsia="Times New Roman"/>
      <w:lang w:eastAsia="en-US"/>
    </w:rPr>
  </w:style>
  <w:style w:type="paragraph" w:styleId="EnvelopeAddress">
    <w:name w:val="envelope address"/>
    <w:basedOn w:val="Normal"/>
    <w:rsid w:val="008D5D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D5D1C"/>
    <w:pPr>
      <w:spacing w:after="0"/>
    </w:pPr>
    <w:rPr>
      <w:rFonts w:asciiTheme="majorHAnsi" w:eastAsiaTheme="majorEastAsia" w:hAnsiTheme="majorHAnsi" w:cstheme="majorBidi"/>
    </w:rPr>
  </w:style>
  <w:style w:type="paragraph" w:styleId="HTMLAddress">
    <w:name w:val="HTML Address"/>
    <w:basedOn w:val="Normal"/>
    <w:link w:val="HTMLAddressChar"/>
    <w:rsid w:val="008D5D1C"/>
    <w:pPr>
      <w:spacing w:after="0"/>
    </w:pPr>
    <w:rPr>
      <w:i/>
      <w:iCs/>
    </w:rPr>
  </w:style>
  <w:style w:type="character" w:customStyle="1" w:styleId="HTMLAddressChar">
    <w:name w:val="HTML Address Char"/>
    <w:basedOn w:val="DefaultParagraphFont"/>
    <w:link w:val="HTMLAddress"/>
    <w:rsid w:val="008D5D1C"/>
    <w:rPr>
      <w:rFonts w:eastAsia="Times New Roman"/>
      <w:i/>
      <w:iCs/>
      <w:lang w:eastAsia="en-US"/>
    </w:rPr>
  </w:style>
  <w:style w:type="paragraph" w:styleId="Index3">
    <w:name w:val="index 3"/>
    <w:basedOn w:val="Normal"/>
    <w:next w:val="Normal"/>
    <w:rsid w:val="008D5D1C"/>
    <w:pPr>
      <w:spacing w:after="0"/>
      <w:ind w:left="600" w:hanging="200"/>
    </w:pPr>
  </w:style>
  <w:style w:type="paragraph" w:styleId="Index4">
    <w:name w:val="index 4"/>
    <w:basedOn w:val="Normal"/>
    <w:next w:val="Normal"/>
    <w:rsid w:val="008D5D1C"/>
    <w:pPr>
      <w:spacing w:after="0"/>
      <w:ind w:left="800" w:hanging="200"/>
    </w:pPr>
  </w:style>
  <w:style w:type="paragraph" w:styleId="Index5">
    <w:name w:val="index 5"/>
    <w:basedOn w:val="Normal"/>
    <w:next w:val="Normal"/>
    <w:rsid w:val="008D5D1C"/>
    <w:pPr>
      <w:spacing w:after="0"/>
      <w:ind w:left="1000" w:hanging="200"/>
    </w:pPr>
  </w:style>
  <w:style w:type="paragraph" w:styleId="Index6">
    <w:name w:val="index 6"/>
    <w:basedOn w:val="Normal"/>
    <w:next w:val="Normal"/>
    <w:rsid w:val="008D5D1C"/>
    <w:pPr>
      <w:spacing w:after="0"/>
      <w:ind w:left="1200" w:hanging="200"/>
    </w:pPr>
  </w:style>
  <w:style w:type="paragraph" w:styleId="Index7">
    <w:name w:val="index 7"/>
    <w:basedOn w:val="Normal"/>
    <w:next w:val="Normal"/>
    <w:rsid w:val="008D5D1C"/>
    <w:pPr>
      <w:spacing w:after="0"/>
      <w:ind w:left="1400" w:hanging="200"/>
    </w:pPr>
  </w:style>
  <w:style w:type="paragraph" w:styleId="Index8">
    <w:name w:val="index 8"/>
    <w:basedOn w:val="Normal"/>
    <w:next w:val="Normal"/>
    <w:rsid w:val="008D5D1C"/>
    <w:pPr>
      <w:spacing w:after="0"/>
      <w:ind w:left="1600" w:hanging="200"/>
    </w:pPr>
  </w:style>
  <w:style w:type="paragraph" w:styleId="Index9">
    <w:name w:val="index 9"/>
    <w:basedOn w:val="Normal"/>
    <w:next w:val="Normal"/>
    <w:rsid w:val="008D5D1C"/>
    <w:pPr>
      <w:spacing w:after="0"/>
      <w:ind w:left="1800" w:hanging="200"/>
    </w:pPr>
  </w:style>
  <w:style w:type="paragraph" w:styleId="IntenseQuote">
    <w:name w:val="Intense Quote"/>
    <w:basedOn w:val="Normal"/>
    <w:next w:val="Normal"/>
    <w:link w:val="IntenseQuoteChar"/>
    <w:uiPriority w:val="30"/>
    <w:qFormat/>
    <w:rsid w:val="008D5D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D5D1C"/>
    <w:rPr>
      <w:rFonts w:eastAsia="Times New Roman"/>
      <w:i/>
      <w:iCs/>
      <w:color w:val="4472C4" w:themeColor="accent1"/>
      <w:lang w:eastAsia="en-US"/>
    </w:rPr>
  </w:style>
  <w:style w:type="paragraph" w:styleId="ListContinue">
    <w:name w:val="List Continue"/>
    <w:basedOn w:val="Normal"/>
    <w:rsid w:val="008D5D1C"/>
    <w:pPr>
      <w:spacing w:after="120"/>
      <w:ind w:left="360"/>
      <w:contextualSpacing/>
    </w:pPr>
  </w:style>
  <w:style w:type="paragraph" w:styleId="ListContinue2">
    <w:name w:val="List Continue 2"/>
    <w:basedOn w:val="Normal"/>
    <w:rsid w:val="008D5D1C"/>
    <w:pPr>
      <w:spacing w:after="120"/>
      <w:ind w:left="720"/>
      <w:contextualSpacing/>
    </w:pPr>
  </w:style>
  <w:style w:type="paragraph" w:styleId="ListContinue3">
    <w:name w:val="List Continue 3"/>
    <w:basedOn w:val="Normal"/>
    <w:rsid w:val="008D5D1C"/>
    <w:pPr>
      <w:spacing w:after="120"/>
      <w:ind w:left="1080"/>
      <w:contextualSpacing/>
    </w:pPr>
  </w:style>
  <w:style w:type="paragraph" w:styleId="ListContinue4">
    <w:name w:val="List Continue 4"/>
    <w:basedOn w:val="Normal"/>
    <w:rsid w:val="008D5D1C"/>
    <w:pPr>
      <w:spacing w:after="120"/>
      <w:ind w:left="1440"/>
      <w:contextualSpacing/>
    </w:pPr>
  </w:style>
  <w:style w:type="paragraph" w:styleId="ListContinue5">
    <w:name w:val="List Continue 5"/>
    <w:basedOn w:val="Normal"/>
    <w:rsid w:val="008D5D1C"/>
    <w:pPr>
      <w:spacing w:after="120"/>
      <w:ind w:left="1800"/>
      <w:contextualSpacing/>
    </w:pPr>
  </w:style>
  <w:style w:type="paragraph" w:styleId="MacroText">
    <w:name w:val="macro"/>
    <w:link w:val="MacroTextChar"/>
    <w:rsid w:val="008D5D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8D5D1C"/>
    <w:rPr>
      <w:rFonts w:ascii="Consolas" w:eastAsia="Times New Roman" w:hAnsi="Consolas"/>
      <w:lang w:eastAsia="en-US"/>
    </w:rPr>
  </w:style>
  <w:style w:type="paragraph" w:styleId="MessageHeader">
    <w:name w:val="Message Header"/>
    <w:basedOn w:val="Normal"/>
    <w:link w:val="MessageHeaderChar"/>
    <w:rsid w:val="008D5D1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D5D1C"/>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8D5D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D5D1C"/>
    <w:rPr>
      <w:rFonts w:eastAsia="Times New Roman"/>
      <w:i/>
      <w:iCs/>
      <w:color w:val="404040" w:themeColor="text1" w:themeTint="BF"/>
      <w:lang w:eastAsia="en-US"/>
    </w:rPr>
  </w:style>
  <w:style w:type="paragraph" w:styleId="Salutation">
    <w:name w:val="Salutation"/>
    <w:basedOn w:val="Normal"/>
    <w:next w:val="Normal"/>
    <w:link w:val="SalutationChar"/>
    <w:rsid w:val="008D5D1C"/>
  </w:style>
  <w:style w:type="character" w:customStyle="1" w:styleId="SalutationChar">
    <w:name w:val="Salutation Char"/>
    <w:basedOn w:val="DefaultParagraphFont"/>
    <w:link w:val="Salutation"/>
    <w:rsid w:val="008D5D1C"/>
    <w:rPr>
      <w:rFonts w:eastAsia="Times New Roman"/>
      <w:lang w:eastAsia="en-US"/>
    </w:rPr>
  </w:style>
  <w:style w:type="paragraph" w:styleId="Signature">
    <w:name w:val="Signature"/>
    <w:basedOn w:val="Normal"/>
    <w:link w:val="SignatureChar"/>
    <w:rsid w:val="008D5D1C"/>
    <w:pPr>
      <w:spacing w:after="0"/>
      <w:ind w:left="4320"/>
    </w:pPr>
  </w:style>
  <w:style w:type="character" w:customStyle="1" w:styleId="SignatureChar">
    <w:name w:val="Signature Char"/>
    <w:basedOn w:val="DefaultParagraphFont"/>
    <w:link w:val="Signature"/>
    <w:rsid w:val="008D5D1C"/>
    <w:rPr>
      <w:rFonts w:eastAsia="Times New Roman"/>
      <w:lang w:eastAsia="en-US"/>
    </w:rPr>
  </w:style>
  <w:style w:type="paragraph" w:styleId="Subtitle">
    <w:name w:val="Subtitle"/>
    <w:basedOn w:val="Normal"/>
    <w:next w:val="Normal"/>
    <w:link w:val="SubtitleChar"/>
    <w:qFormat/>
    <w:rsid w:val="008D5D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D5D1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D5D1C"/>
    <w:pPr>
      <w:spacing w:after="0"/>
      <w:ind w:left="200" w:hanging="200"/>
    </w:pPr>
  </w:style>
  <w:style w:type="paragraph" w:styleId="TOAHeading">
    <w:name w:val="toa heading"/>
    <w:basedOn w:val="Normal"/>
    <w:next w:val="Normal"/>
    <w:rsid w:val="008D5D1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625152">
      <w:bodyDiv w:val="1"/>
      <w:marLeft w:val="0"/>
      <w:marRight w:val="0"/>
      <w:marTop w:val="0"/>
      <w:marBottom w:val="0"/>
      <w:divBdr>
        <w:top w:val="none" w:sz="0" w:space="0" w:color="auto"/>
        <w:left w:val="none" w:sz="0" w:space="0" w:color="auto"/>
        <w:bottom w:val="none" w:sz="0" w:space="0" w:color="auto"/>
        <w:right w:val="none" w:sz="0" w:space="0" w:color="auto"/>
      </w:divBdr>
    </w:div>
    <w:div w:id="379519523">
      <w:bodyDiv w:val="1"/>
      <w:marLeft w:val="0"/>
      <w:marRight w:val="0"/>
      <w:marTop w:val="0"/>
      <w:marBottom w:val="0"/>
      <w:divBdr>
        <w:top w:val="none" w:sz="0" w:space="0" w:color="auto"/>
        <w:left w:val="none" w:sz="0" w:space="0" w:color="auto"/>
        <w:bottom w:val="none" w:sz="0" w:space="0" w:color="auto"/>
        <w:right w:val="none" w:sz="0" w:space="0" w:color="auto"/>
      </w:divBdr>
    </w:div>
    <w:div w:id="1712849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226</Pages>
  <Words>76284</Words>
  <Characters>434821</Characters>
  <Application>Microsoft Office Word</Application>
  <DocSecurity>0</DocSecurity>
  <Lines>3623</Lines>
  <Paragraphs>1020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510085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66</cp:revision>
  <cp:lastPrinted>2019-02-25T14:05:00Z</cp:lastPrinted>
  <dcterms:created xsi:type="dcterms:W3CDTF">2022-04-01T08:38:00Z</dcterms:created>
  <dcterms:modified xsi:type="dcterms:W3CDTF">2025-06-23T10:30:00Z</dcterms:modified>
</cp:coreProperties>
</file>