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2DCB4AC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CA612C">
              <w:t>2</w:t>
            </w:r>
            <w:r w:rsidR="00CA612C">
              <w:rPr>
                <w:rFonts w:eastAsia="DengXian" w:hint="eastAsia"/>
                <w:lang w:eastAsia="zh-CN"/>
              </w:rPr>
              <w:t>5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A97B59" w:rsidRPr="000334B8">
              <w:rPr>
                <w:sz w:val="32"/>
              </w:rPr>
              <w:t>202</w:t>
            </w:r>
            <w:r w:rsidR="00A97B59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CA612C">
              <w:rPr>
                <w:sz w:val="32"/>
              </w:rPr>
              <w:t>0</w:t>
            </w:r>
            <w:r w:rsidR="00CA612C">
              <w:rPr>
                <w:rFonts w:hint="eastAsia"/>
                <w:sz w:val="32"/>
                <w:lang w:eastAsia="zh-CN"/>
              </w:rPr>
              <w:t>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3rd Generation Partnership </w:t>
            </w:r>
            <w:proofErr w:type="gramStart"/>
            <w:r w:rsidRPr="00B840AC">
              <w:t>Project;</w:t>
            </w:r>
            <w:proofErr w:type="gramEnd"/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B840AC">
              <w:rPr>
                <w:rFonts w:eastAsia="Malgun Gothic" w:hint="eastAsia"/>
                <w:lang w:eastAsia="ko-KR"/>
              </w:rPr>
              <w:t>Network</w:t>
            </w:r>
            <w:r w:rsidRPr="00B840AC">
              <w:t>;</w:t>
            </w:r>
            <w:proofErr w:type="gramEnd"/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proofErr w:type="gramStart"/>
            <w:r w:rsidRPr="00B840AC">
              <w:t>NR;</w:t>
            </w:r>
            <w:proofErr w:type="gramEnd"/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521D6F83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F71376E" w14:textId="77777777" w:rsidR="00BC58CF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C58CF">
        <w:rPr>
          <w:noProof/>
        </w:rPr>
        <w:t>Foreword</w:t>
      </w:r>
      <w:r w:rsidR="00BC58CF">
        <w:rPr>
          <w:noProof/>
        </w:rPr>
        <w:tab/>
        <w:t>68</w:t>
      </w:r>
    </w:p>
    <w:p w14:paraId="45685F6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70</w:t>
      </w:r>
    </w:p>
    <w:p w14:paraId="502120E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70</w:t>
      </w:r>
    </w:p>
    <w:p w14:paraId="21F8FF8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71</w:t>
      </w:r>
    </w:p>
    <w:p w14:paraId="686F0F2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71</w:t>
      </w:r>
    </w:p>
    <w:p w14:paraId="07A4CE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72</w:t>
      </w:r>
    </w:p>
    <w:p w14:paraId="5880458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73</w:t>
      </w:r>
    </w:p>
    <w:p w14:paraId="4BF8DA6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76</w:t>
      </w:r>
    </w:p>
    <w:p w14:paraId="24DEC93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76</w:t>
      </w:r>
    </w:p>
    <w:p w14:paraId="11DA97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76</w:t>
      </w:r>
    </w:p>
    <w:p w14:paraId="0A0341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FR1</w:t>
      </w:r>
      <w:r>
        <w:rPr>
          <w:noProof/>
        </w:rPr>
        <w:tab/>
        <w:t>76</w:t>
      </w:r>
    </w:p>
    <w:p w14:paraId="39F3D2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FR2</w:t>
      </w:r>
      <w:r>
        <w:rPr>
          <w:noProof/>
        </w:rPr>
        <w:tab/>
        <w:t>77</w:t>
      </w:r>
    </w:p>
    <w:p w14:paraId="59D098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77</w:t>
      </w:r>
    </w:p>
    <w:p w14:paraId="32848F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78</w:t>
      </w:r>
    </w:p>
    <w:p w14:paraId="227E42B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</w:t>
      </w:r>
      <w:r>
        <w:rPr>
          <w:noProof/>
        </w:rPr>
        <w:tab/>
        <w:t>78</w:t>
      </w:r>
    </w:p>
    <w:p w14:paraId="60D1B6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SA</w:t>
      </w:r>
      <w:r>
        <w:rPr>
          <w:noProof/>
        </w:rPr>
        <w:tab/>
        <w:t>78</w:t>
      </w:r>
    </w:p>
    <w:p w14:paraId="685429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EN-DC</w:t>
      </w:r>
      <w:r>
        <w:rPr>
          <w:noProof/>
        </w:rPr>
        <w:tab/>
        <w:t>78</w:t>
      </w:r>
    </w:p>
    <w:p w14:paraId="7FC0EA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NE-DC</w:t>
      </w:r>
      <w:r>
        <w:rPr>
          <w:noProof/>
        </w:rPr>
        <w:tab/>
        <w:t>78</w:t>
      </w:r>
    </w:p>
    <w:p w14:paraId="26EA68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NR-DC</w:t>
      </w:r>
      <w:r>
        <w:rPr>
          <w:noProof/>
        </w:rPr>
        <w:tab/>
        <w:t>79</w:t>
      </w:r>
    </w:p>
    <w:p w14:paraId="09B0B0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79</w:t>
      </w:r>
    </w:p>
    <w:p w14:paraId="5A61F7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79</w:t>
      </w:r>
    </w:p>
    <w:p w14:paraId="7B6DFE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SDL bands</w:t>
      </w:r>
      <w:r>
        <w:rPr>
          <w:noProof/>
        </w:rPr>
        <w:tab/>
        <w:t>79</w:t>
      </w:r>
    </w:p>
    <w:p w14:paraId="45B9D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79</w:t>
      </w:r>
    </w:p>
    <w:p w14:paraId="06567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79</w:t>
      </w:r>
    </w:p>
    <w:p w14:paraId="3E789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80</w:t>
      </w:r>
    </w:p>
    <w:p w14:paraId="3262B4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80</w:t>
      </w:r>
    </w:p>
    <w:p w14:paraId="0FA47C1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80</w:t>
      </w:r>
    </w:p>
    <w:p w14:paraId="3438BF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80</w:t>
      </w:r>
    </w:p>
    <w:p w14:paraId="00284EA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80</w:t>
      </w:r>
    </w:p>
    <w:p w14:paraId="255D344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80</w:t>
      </w:r>
    </w:p>
    <w:p w14:paraId="03AC68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81</w:t>
      </w:r>
    </w:p>
    <w:p w14:paraId="0833FE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81</w:t>
      </w:r>
    </w:p>
    <w:p w14:paraId="4DA828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of serving cell</w:t>
      </w:r>
      <w:r>
        <w:rPr>
          <w:noProof/>
        </w:rPr>
        <w:tab/>
        <w:t>81</w:t>
      </w:r>
    </w:p>
    <w:p w14:paraId="472976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82</w:t>
      </w:r>
    </w:p>
    <w:p w14:paraId="1CAB6A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83</w:t>
      </w:r>
    </w:p>
    <w:p w14:paraId="7728ED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85</w:t>
      </w:r>
    </w:p>
    <w:p w14:paraId="782D3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87</w:t>
      </w:r>
    </w:p>
    <w:p w14:paraId="7A8D8E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87</w:t>
      </w:r>
    </w:p>
    <w:p w14:paraId="23A724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</w:t>
      </w:r>
    </w:p>
    <w:p w14:paraId="5E40F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88</w:t>
      </w:r>
    </w:p>
    <w:p w14:paraId="7E596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88</w:t>
      </w:r>
    </w:p>
    <w:p w14:paraId="4668DE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88</w:t>
      </w:r>
    </w:p>
    <w:p w14:paraId="401C30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89</w:t>
      </w:r>
    </w:p>
    <w:p w14:paraId="146F48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90</w:t>
      </w:r>
    </w:p>
    <w:p w14:paraId="0C484F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90</w:t>
      </w:r>
    </w:p>
    <w:p w14:paraId="4D1799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90</w:t>
      </w:r>
    </w:p>
    <w:p w14:paraId="1D6539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90</w:t>
      </w:r>
    </w:p>
    <w:p w14:paraId="4F67FD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91</w:t>
      </w:r>
    </w:p>
    <w:p w14:paraId="63793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92</w:t>
      </w:r>
    </w:p>
    <w:p w14:paraId="3D75FA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93</w:t>
      </w:r>
    </w:p>
    <w:p w14:paraId="721E5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93</w:t>
      </w:r>
    </w:p>
    <w:p w14:paraId="11F58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93</w:t>
      </w:r>
    </w:p>
    <w:p w14:paraId="149999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94</w:t>
      </w:r>
    </w:p>
    <w:p w14:paraId="63A036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95</w:t>
      </w:r>
    </w:p>
    <w:p w14:paraId="146528E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95</w:t>
      </w:r>
    </w:p>
    <w:p w14:paraId="07DE17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95</w:t>
      </w:r>
    </w:p>
    <w:p w14:paraId="6E45F76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96</w:t>
      </w:r>
    </w:p>
    <w:p w14:paraId="0D316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96</w:t>
      </w:r>
    </w:p>
    <w:p w14:paraId="3AA026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96</w:t>
      </w:r>
    </w:p>
    <w:p w14:paraId="2D0422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97</w:t>
      </w:r>
    </w:p>
    <w:p w14:paraId="12B723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98</w:t>
      </w:r>
    </w:p>
    <w:p w14:paraId="16EB24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100</w:t>
      </w:r>
    </w:p>
    <w:p w14:paraId="55E618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100</w:t>
      </w:r>
    </w:p>
    <w:p w14:paraId="77359A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100</w:t>
      </w:r>
    </w:p>
    <w:p w14:paraId="5E86D3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101</w:t>
      </w:r>
    </w:p>
    <w:p w14:paraId="75659F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101</w:t>
      </w:r>
    </w:p>
    <w:p w14:paraId="569DDE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101</w:t>
      </w:r>
    </w:p>
    <w:p w14:paraId="017D6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101</w:t>
      </w:r>
    </w:p>
    <w:p w14:paraId="43DDE3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102</w:t>
      </w:r>
    </w:p>
    <w:p w14:paraId="326F3F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102</w:t>
      </w:r>
    </w:p>
    <w:p w14:paraId="70F1C3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102</w:t>
      </w:r>
    </w:p>
    <w:p w14:paraId="05E994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102</w:t>
      </w:r>
    </w:p>
    <w:p w14:paraId="6D0257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102</w:t>
      </w:r>
    </w:p>
    <w:p w14:paraId="0DDD23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102</w:t>
      </w:r>
    </w:p>
    <w:p w14:paraId="77A9EA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103</w:t>
      </w:r>
    </w:p>
    <w:p w14:paraId="4C870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104</w:t>
      </w:r>
    </w:p>
    <w:p w14:paraId="72349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104</w:t>
      </w:r>
    </w:p>
    <w:p w14:paraId="65CA4D5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106</w:t>
      </w:r>
    </w:p>
    <w:p w14:paraId="1D0539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106</w:t>
      </w:r>
    </w:p>
    <w:p w14:paraId="6C836B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08D261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106</w:t>
      </w:r>
    </w:p>
    <w:p w14:paraId="0A0121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106</w:t>
      </w:r>
    </w:p>
    <w:p w14:paraId="686E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106</w:t>
      </w:r>
    </w:p>
    <w:p w14:paraId="7BCF83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106</w:t>
      </w:r>
    </w:p>
    <w:p w14:paraId="62FA30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106</w:t>
      </w:r>
    </w:p>
    <w:p w14:paraId="331423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106</w:t>
      </w:r>
    </w:p>
    <w:p w14:paraId="269AE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106</w:t>
      </w:r>
    </w:p>
    <w:p w14:paraId="200B63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106</w:t>
      </w:r>
    </w:p>
    <w:p w14:paraId="6FFC0F9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106</w:t>
      </w:r>
    </w:p>
    <w:p w14:paraId="33EEAD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667986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5F2EBD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1F29EB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107</w:t>
      </w:r>
    </w:p>
    <w:p w14:paraId="263FC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107</w:t>
      </w:r>
    </w:p>
    <w:p w14:paraId="7830CE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107</w:t>
      </w:r>
    </w:p>
    <w:p w14:paraId="03739C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107</w:t>
      </w:r>
    </w:p>
    <w:p w14:paraId="054F71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107</w:t>
      </w:r>
    </w:p>
    <w:p w14:paraId="53BFE3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0396E5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</w:t>
      </w:r>
    </w:p>
    <w:p w14:paraId="4EE82A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107</w:t>
      </w:r>
    </w:p>
    <w:p w14:paraId="3BB11E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14FDFB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108</w:t>
      </w:r>
    </w:p>
    <w:p w14:paraId="6EB348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108</w:t>
      </w:r>
    </w:p>
    <w:p w14:paraId="6EF488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108</w:t>
      </w:r>
    </w:p>
    <w:p w14:paraId="362165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108</w:t>
      </w:r>
    </w:p>
    <w:p w14:paraId="3A4885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108</w:t>
      </w:r>
    </w:p>
    <w:p w14:paraId="0B2661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A74E2D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A74E2D">
        <w:rPr>
          <w:noProof/>
          <w:lang w:val="fr-FR"/>
        </w:rPr>
        <w:t>Inactive Mode CA/DC Measurements</w:t>
      </w:r>
      <w:r w:rsidRPr="00BC58CF">
        <w:rPr>
          <w:noProof/>
          <w:lang w:val="fr-FR"/>
        </w:rPr>
        <w:tab/>
        <w:t>108</w:t>
      </w:r>
    </w:p>
    <w:p w14:paraId="5A81DF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BC58CF">
        <w:rPr>
          <w:noProof/>
          <w:lang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BC58CF">
        <w:rPr>
          <w:noProof/>
          <w:lang w:eastAsia="ko-KR"/>
        </w:rPr>
        <w:t>Introduction</w:t>
      </w:r>
      <w:r>
        <w:rPr>
          <w:noProof/>
        </w:rPr>
        <w:tab/>
        <w:t>108</w:t>
      </w:r>
    </w:p>
    <w:p w14:paraId="4363DF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108</w:t>
      </w:r>
    </w:p>
    <w:p w14:paraId="698EEC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109</w:t>
      </w:r>
    </w:p>
    <w:p w14:paraId="2B1E9E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109</w:t>
      </w:r>
    </w:p>
    <w:p w14:paraId="50C2F3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109</w:t>
      </w:r>
    </w:p>
    <w:p w14:paraId="6203C7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109</w:t>
      </w:r>
    </w:p>
    <w:p w14:paraId="460ED87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</w:t>
      </w:r>
    </w:p>
    <w:p w14:paraId="4293FB3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109</w:t>
      </w:r>
    </w:p>
    <w:p w14:paraId="421861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109</w:t>
      </w:r>
    </w:p>
    <w:p w14:paraId="3C5184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109</w:t>
      </w:r>
    </w:p>
    <w:p w14:paraId="1E53FC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Handover</w:t>
      </w:r>
      <w:r>
        <w:rPr>
          <w:noProof/>
        </w:rPr>
        <w:tab/>
        <w:t>109</w:t>
      </w:r>
    </w:p>
    <w:p w14:paraId="171D2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109</w:t>
      </w:r>
    </w:p>
    <w:p w14:paraId="53623C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109</w:t>
      </w:r>
    </w:p>
    <w:p w14:paraId="7AC36E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Handover</w:t>
      </w:r>
      <w:r>
        <w:rPr>
          <w:noProof/>
        </w:rPr>
        <w:tab/>
        <w:t>110</w:t>
      </w:r>
    </w:p>
    <w:p w14:paraId="366A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2420C4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81E2E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FR2 Handover</w:t>
      </w:r>
      <w:r>
        <w:rPr>
          <w:noProof/>
        </w:rPr>
        <w:tab/>
        <w:t>111</w:t>
      </w:r>
    </w:p>
    <w:p w14:paraId="58E019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283F00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13FCF6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Handover</w:t>
      </w:r>
      <w:r>
        <w:rPr>
          <w:noProof/>
        </w:rPr>
        <w:tab/>
        <w:t>112</w:t>
      </w:r>
    </w:p>
    <w:p w14:paraId="6A82B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34AC8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59E3A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 to other RATs</w:t>
      </w:r>
      <w:r>
        <w:rPr>
          <w:noProof/>
        </w:rPr>
        <w:tab/>
        <w:t>113</w:t>
      </w:r>
    </w:p>
    <w:p w14:paraId="0EE0DD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E-UTRAN Handover</w:t>
      </w:r>
      <w:r>
        <w:rPr>
          <w:noProof/>
        </w:rPr>
        <w:tab/>
        <w:t>113</w:t>
      </w:r>
    </w:p>
    <w:p w14:paraId="63A819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113</w:t>
      </w:r>
    </w:p>
    <w:p w14:paraId="42F905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Handover delay</w:t>
      </w:r>
      <w:r>
        <w:rPr>
          <w:noProof/>
        </w:rPr>
        <w:tab/>
        <w:t>113</w:t>
      </w:r>
    </w:p>
    <w:p w14:paraId="664D3C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 time</w:t>
      </w:r>
      <w:r>
        <w:rPr>
          <w:noProof/>
        </w:rPr>
        <w:tab/>
        <w:t>113</w:t>
      </w:r>
    </w:p>
    <w:p w14:paraId="3C1234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UTRAN Handover</w:t>
      </w:r>
      <w:r>
        <w:rPr>
          <w:noProof/>
        </w:rPr>
        <w:tab/>
        <w:t>114</w:t>
      </w:r>
    </w:p>
    <w:p w14:paraId="2168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3B7D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114</w:t>
      </w:r>
    </w:p>
    <w:p w14:paraId="551114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114</w:t>
      </w:r>
    </w:p>
    <w:p w14:paraId="0B56FF1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DAPS Handover</w:t>
      </w:r>
      <w:r>
        <w:rPr>
          <w:noProof/>
        </w:rPr>
        <w:tab/>
        <w:t>115</w:t>
      </w:r>
    </w:p>
    <w:p w14:paraId="238600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115</w:t>
      </w:r>
    </w:p>
    <w:p w14:paraId="66C0EB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DAPS Handover</w:t>
      </w:r>
      <w:r>
        <w:rPr>
          <w:noProof/>
        </w:rPr>
        <w:tab/>
        <w:t>115</w:t>
      </w:r>
    </w:p>
    <w:p w14:paraId="121F24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115</w:t>
      </w:r>
    </w:p>
    <w:p w14:paraId="4FD44A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116</w:t>
      </w:r>
    </w:p>
    <w:p w14:paraId="1E3181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DAPS Handover</w:t>
      </w:r>
      <w:r>
        <w:rPr>
          <w:noProof/>
        </w:rPr>
        <w:tab/>
        <w:t>118</w:t>
      </w:r>
    </w:p>
    <w:p w14:paraId="6C4C3A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118</w:t>
      </w:r>
    </w:p>
    <w:p w14:paraId="436B76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118</w:t>
      </w:r>
    </w:p>
    <w:p w14:paraId="0CBA01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DAPS Handover</w:t>
      </w:r>
      <w:r>
        <w:rPr>
          <w:noProof/>
        </w:rPr>
        <w:tab/>
        <w:t>119</w:t>
      </w:r>
    </w:p>
    <w:p w14:paraId="56D384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B899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389975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Conditional Handover</w:t>
      </w:r>
      <w:r>
        <w:rPr>
          <w:noProof/>
        </w:rPr>
        <w:tab/>
        <w:t>120</w:t>
      </w:r>
    </w:p>
    <w:p w14:paraId="7245EA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120</w:t>
      </w:r>
    </w:p>
    <w:p w14:paraId="7F3DA9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120</w:t>
      </w:r>
    </w:p>
    <w:p w14:paraId="7BAD2B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121</w:t>
      </w:r>
    </w:p>
    <w:p w14:paraId="3D608E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122</w:t>
      </w:r>
    </w:p>
    <w:p w14:paraId="3C577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122</w:t>
      </w:r>
    </w:p>
    <w:p w14:paraId="01E5EE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122</w:t>
      </w:r>
    </w:p>
    <w:p w14:paraId="6CF3D0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122</w:t>
      </w:r>
    </w:p>
    <w:p w14:paraId="608DA2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122</w:t>
      </w:r>
    </w:p>
    <w:p w14:paraId="34A11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123</w:t>
      </w:r>
    </w:p>
    <w:p w14:paraId="2370DB4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B9937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123</w:t>
      </w:r>
    </w:p>
    <w:p w14:paraId="7FECEA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123</w:t>
      </w:r>
    </w:p>
    <w:p w14:paraId="3EF8D7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123</w:t>
      </w:r>
    </w:p>
    <w:p w14:paraId="6B799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3BF35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496701B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123</w:t>
      </w:r>
    </w:p>
    <w:p w14:paraId="0FB8CC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123</w:t>
      </w:r>
    </w:p>
    <w:p w14:paraId="3F78E6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123</w:t>
      </w:r>
    </w:p>
    <w:p w14:paraId="1C1CF2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da-DK" w:eastAsia="zh-CN"/>
        </w:rPr>
        <w:t>NR FR1 - NR FR1 Handover</w:t>
      </w:r>
      <w:r>
        <w:rPr>
          <w:noProof/>
        </w:rPr>
        <w:tab/>
        <w:t>124</w:t>
      </w:r>
    </w:p>
    <w:p w14:paraId="1D8B65A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124</w:t>
      </w:r>
    </w:p>
    <w:p w14:paraId="07C79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124</w:t>
      </w:r>
    </w:p>
    <w:p w14:paraId="103F81B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125</w:t>
      </w:r>
    </w:p>
    <w:p w14:paraId="6F601F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Re-establishment</w:t>
      </w:r>
      <w:r>
        <w:rPr>
          <w:noProof/>
        </w:rPr>
        <w:tab/>
        <w:t>125</w:t>
      </w:r>
    </w:p>
    <w:p w14:paraId="55A539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125</w:t>
      </w:r>
    </w:p>
    <w:p w14:paraId="3E8AB9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125</w:t>
      </w:r>
    </w:p>
    <w:p w14:paraId="6B0AE1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125</w:t>
      </w:r>
    </w:p>
    <w:p w14:paraId="1B82A4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Re-establishment with CCA</w:t>
      </w:r>
      <w:r>
        <w:rPr>
          <w:noProof/>
        </w:rPr>
        <w:tab/>
        <w:t>126</w:t>
      </w:r>
    </w:p>
    <w:p w14:paraId="7DF5DB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5C048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127</w:t>
      </w:r>
    </w:p>
    <w:p w14:paraId="35469A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127</w:t>
      </w:r>
    </w:p>
    <w:p w14:paraId="70AF73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</w:t>
      </w:r>
      <w:r>
        <w:rPr>
          <w:noProof/>
        </w:rPr>
        <w:tab/>
        <w:t>129</w:t>
      </w:r>
    </w:p>
    <w:p w14:paraId="15F50B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129</w:t>
      </w:r>
    </w:p>
    <w:p w14:paraId="74D10A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129</w:t>
      </w:r>
    </w:p>
    <w:p w14:paraId="129D5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129</w:t>
      </w:r>
    </w:p>
    <w:p w14:paraId="3A19AA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130</w:t>
      </w:r>
    </w:p>
    <w:p w14:paraId="05A851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131</w:t>
      </w:r>
    </w:p>
    <w:p w14:paraId="255508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131</w:t>
      </w:r>
    </w:p>
    <w:p w14:paraId="4A3595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131</w:t>
      </w:r>
    </w:p>
    <w:p w14:paraId="04B59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132</w:t>
      </w:r>
    </w:p>
    <w:p w14:paraId="450887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133</w:t>
      </w:r>
    </w:p>
    <w:p w14:paraId="7346E9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133</w:t>
      </w:r>
    </w:p>
    <w:p w14:paraId="02676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133</w:t>
      </w:r>
    </w:p>
    <w:p w14:paraId="536E6A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133</w:t>
      </w:r>
    </w:p>
    <w:p w14:paraId="4DFE54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133</w:t>
      </w:r>
    </w:p>
    <w:p w14:paraId="310DB5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134</w:t>
      </w:r>
    </w:p>
    <w:p w14:paraId="75F17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135</w:t>
      </w:r>
    </w:p>
    <w:p w14:paraId="4BBCFF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136</w:t>
      </w:r>
    </w:p>
    <w:p w14:paraId="2CB0F1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137</w:t>
      </w:r>
    </w:p>
    <w:p w14:paraId="1B2B57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138</w:t>
      </w:r>
    </w:p>
    <w:p w14:paraId="68C17B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138</w:t>
      </w:r>
    </w:p>
    <w:p w14:paraId="619A2C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Requirements</w:t>
      </w:r>
      <w:r>
        <w:rPr>
          <w:noProof/>
        </w:rPr>
        <w:tab/>
        <w:t>138</w:t>
      </w:r>
    </w:p>
    <w:p w14:paraId="72B5FC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138</w:t>
      </w:r>
    </w:p>
    <w:p w14:paraId="4AB42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139</w:t>
      </w:r>
    </w:p>
    <w:p w14:paraId="7C1CE0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139</w:t>
      </w:r>
    </w:p>
    <w:p w14:paraId="7ADBAE2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140</w:t>
      </w:r>
    </w:p>
    <w:p w14:paraId="58B63E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140</w:t>
      </w:r>
    </w:p>
    <w:p w14:paraId="628B97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203434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141</w:t>
      </w:r>
    </w:p>
    <w:p w14:paraId="0DCC1C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142</w:t>
      </w:r>
    </w:p>
    <w:p w14:paraId="6A7131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87F6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620755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4E68E0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286C16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143</w:t>
      </w:r>
    </w:p>
    <w:p w14:paraId="559F81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6325B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9FF013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143</w:t>
      </w:r>
    </w:p>
    <w:p w14:paraId="06DDC4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143</w:t>
      </w:r>
    </w:p>
    <w:p w14:paraId="04C2FE8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47AB33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0DD9C6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7694F2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144</w:t>
      </w:r>
    </w:p>
    <w:p w14:paraId="4B1AD6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144</w:t>
      </w:r>
    </w:p>
    <w:p w14:paraId="5FAD65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144</w:t>
      </w:r>
    </w:p>
    <w:p w14:paraId="1A0BAE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4D35E0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145</w:t>
      </w:r>
    </w:p>
    <w:p w14:paraId="26F25B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A74E2D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3AB998E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146</w:t>
      </w:r>
    </w:p>
    <w:p w14:paraId="7D2AA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6759EB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147</w:t>
      </w:r>
    </w:p>
    <w:p w14:paraId="7FAA002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37D5AC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1B35F8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148</w:t>
      </w:r>
    </w:p>
    <w:p w14:paraId="009817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148</w:t>
      </w:r>
    </w:p>
    <w:p w14:paraId="65CDBA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06FC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149</w:t>
      </w:r>
    </w:p>
    <w:p w14:paraId="7C586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150</w:t>
      </w:r>
    </w:p>
    <w:p w14:paraId="66789A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150</w:t>
      </w:r>
    </w:p>
    <w:p w14:paraId="3BBBC3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2D40A9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151</w:t>
      </w:r>
    </w:p>
    <w:p w14:paraId="24C3E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0BC5B6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3AE57E5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112DA2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1EC8BD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626EB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6E29ED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98677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6A01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155</w:t>
      </w:r>
    </w:p>
    <w:p w14:paraId="15C93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632968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6A29E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67B6D1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6B9A41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159</w:t>
      </w:r>
    </w:p>
    <w:p w14:paraId="17DCB5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093300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0494AC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160</w:t>
      </w:r>
    </w:p>
    <w:p w14:paraId="56BA52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160</w:t>
      </w:r>
    </w:p>
    <w:p w14:paraId="44FA87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160</w:t>
      </w:r>
    </w:p>
    <w:p w14:paraId="5A33FF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17F08E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161</w:t>
      </w:r>
    </w:p>
    <w:p w14:paraId="029EC0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161</w:t>
      </w:r>
    </w:p>
    <w:p w14:paraId="1F4B71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2C4839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162</w:t>
      </w:r>
    </w:p>
    <w:p w14:paraId="69CFF0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693BDA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163</w:t>
      </w:r>
    </w:p>
    <w:p w14:paraId="382E1F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164</w:t>
      </w:r>
    </w:p>
    <w:p w14:paraId="5C8511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165</w:t>
      </w:r>
    </w:p>
    <w:p w14:paraId="77FA1B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165</w:t>
      </w:r>
    </w:p>
    <w:p w14:paraId="510576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165</w:t>
      </w:r>
    </w:p>
    <w:p w14:paraId="59906F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165</w:t>
      </w:r>
    </w:p>
    <w:p w14:paraId="150F9A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165</w:t>
      </w:r>
    </w:p>
    <w:p w14:paraId="12A0CB1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Interruption</w:t>
      </w:r>
      <w:r w:rsidRPr="00BC58CF">
        <w:rPr>
          <w:noProof/>
          <w:lang w:val="fr-FR"/>
        </w:rPr>
        <w:tab/>
        <w:t>166</w:t>
      </w:r>
    </w:p>
    <w:p w14:paraId="3D9C99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EN-DC Interruption</w:t>
      </w:r>
      <w:r w:rsidRPr="00BC58CF">
        <w:rPr>
          <w:noProof/>
          <w:lang w:val="fr-FR"/>
        </w:rPr>
        <w:tab/>
        <w:t>166</w:t>
      </w:r>
    </w:p>
    <w:p w14:paraId="3BCA38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166</w:t>
      </w:r>
    </w:p>
    <w:p w14:paraId="57E53A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166</w:t>
      </w:r>
    </w:p>
    <w:p w14:paraId="100F5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166</w:t>
      </w:r>
    </w:p>
    <w:p w14:paraId="375D3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167</w:t>
      </w:r>
    </w:p>
    <w:p w14:paraId="0DFEEB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167</w:t>
      </w:r>
    </w:p>
    <w:p w14:paraId="078CA6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168</w:t>
      </w:r>
    </w:p>
    <w:p w14:paraId="39D751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169</w:t>
      </w:r>
    </w:p>
    <w:p w14:paraId="144C03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171</w:t>
      </w:r>
    </w:p>
    <w:p w14:paraId="433811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171</w:t>
      </w:r>
    </w:p>
    <w:p w14:paraId="590DA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172</w:t>
      </w:r>
    </w:p>
    <w:p w14:paraId="7CB464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173</w:t>
      </w:r>
    </w:p>
    <w:p w14:paraId="2F9286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173</w:t>
      </w:r>
    </w:p>
    <w:p w14:paraId="233D4D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173</w:t>
      </w:r>
    </w:p>
    <w:p w14:paraId="01C6E8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174</w:t>
      </w:r>
    </w:p>
    <w:p w14:paraId="46D7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175</w:t>
      </w:r>
    </w:p>
    <w:p w14:paraId="49B9B1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</w:t>
      </w:r>
    </w:p>
    <w:p w14:paraId="73ED4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176</w:t>
      </w:r>
    </w:p>
    <w:p w14:paraId="70836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177</w:t>
      </w:r>
    </w:p>
    <w:p w14:paraId="7C0B9A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177</w:t>
      </w:r>
    </w:p>
    <w:p w14:paraId="643D38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178</w:t>
      </w:r>
    </w:p>
    <w:p w14:paraId="1BA8B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33CFF7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179</w:t>
      </w:r>
    </w:p>
    <w:p w14:paraId="4C66D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179</w:t>
      </w:r>
    </w:p>
    <w:p w14:paraId="2097E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180</w:t>
      </w:r>
    </w:p>
    <w:p w14:paraId="7FCE3E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181</w:t>
      </w:r>
    </w:p>
    <w:p w14:paraId="26500A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181</w:t>
      </w:r>
    </w:p>
    <w:p w14:paraId="67B81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182</w:t>
      </w:r>
    </w:p>
    <w:p w14:paraId="1C4E9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183</w:t>
      </w:r>
    </w:p>
    <w:p w14:paraId="0D74F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184</w:t>
      </w:r>
    </w:p>
    <w:p w14:paraId="5AAD12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184</w:t>
      </w:r>
    </w:p>
    <w:p w14:paraId="3CBB90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184</w:t>
      </w:r>
    </w:p>
    <w:p w14:paraId="02A04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186</w:t>
      </w:r>
    </w:p>
    <w:p w14:paraId="5A66B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186</w:t>
      </w:r>
    </w:p>
    <w:p w14:paraId="31AE5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187</w:t>
      </w:r>
    </w:p>
    <w:p w14:paraId="0837B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187</w:t>
      </w:r>
    </w:p>
    <w:p w14:paraId="5BA723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187</w:t>
      </w:r>
    </w:p>
    <w:p w14:paraId="3613F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188</w:t>
      </w:r>
    </w:p>
    <w:p w14:paraId="36EC7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NE-DC Interruptions</w:t>
      </w:r>
      <w:r w:rsidRPr="00BC58CF">
        <w:rPr>
          <w:noProof/>
          <w:lang w:val="fr-FR"/>
        </w:rPr>
        <w:tab/>
        <w:t>188</w:t>
      </w:r>
    </w:p>
    <w:p w14:paraId="2963F4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188</w:t>
      </w:r>
    </w:p>
    <w:p w14:paraId="7AB265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189</w:t>
      </w:r>
    </w:p>
    <w:p w14:paraId="28FA94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189</w:t>
      </w:r>
    </w:p>
    <w:p w14:paraId="30208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189</w:t>
      </w:r>
    </w:p>
    <w:p w14:paraId="6ABC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189</w:t>
      </w:r>
    </w:p>
    <w:p w14:paraId="519961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191</w:t>
      </w:r>
    </w:p>
    <w:p w14:paraId="043CE7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192</w:t>
      </w:r>
    </w:p>
    <w:p w14:paraId="2F8428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193</w:t>
      </w:r>
    </w:p>
    <w:p w14:paraId="7C0D21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193</w:t>
      </w:r>
    </w:p>
    <w:p w14:paraId="1EDA2B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194</w:t>
      </w:r>
    </w:p>
    <w:p w14:paraId="32B747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194</w:t>
      </w:r>
    </w:p>
    <w:p w14:paraId="3C3422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194</w:t>
      </w:r>
    </w:p>
    <w:p w14:paraId="3719D6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194</w:t>
      </w:r>
    </w:p>
    <w:p w14:paraId="7539D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196</w:t>
      </w:r>
    </w:p>
    <w:p w14:paraId="4790B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197</w:t>
      </w:r>
    </w:p>
    <w:p w14:paraId="159D3A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197</w:t>
      </w:r>
    </w:p>
    <w:p w14:paraId="4BD9EC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198</w:t>
      </w:r>
    </w:p>
    <w:p w14:paraId="02607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198</w:t>
      </w:r>
    </w:p>
    <w:p w14:paraId="4A7962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NR-DC: Interruptions</w:t>
      </w:r>
      <w:r w:rsidRPr="00BC58CF">
        <w:rPr>
          <w:noProof/>
          <w:lang w:val="fr-FR"/>
        </w:rPr>
        <w:tab/>
        <w:t>199</w:t>
      </w:r>
    </w:p>
    <w:p w14:paraId="2DC68C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199</w:t>
      </w:r>
    </w:p>
    <w:p w14:paraId="34FE3E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199</w:t>
      </w:r>
    </w:p>
    <w:p w14:paraId="18BA0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199</w:t>
      </w:r>
    </w:p>
    <w:p w14:paraId="34F6A9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201</w:t>
      </w:r>
    </w:p>
    <w:p w14:paraId="75CE5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201</w:t>
      </w:r>
    </w:p>
    <w:p w14:paraId="084B24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202</w:t>
      </w:r>
    </w:p>
    <w:p w14:paraId="45B64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202</w:t>
      </w:r>
    </w:p>
    <w:p w14:paraId="7BE5F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202</w:t>
      </w:r>
    </w:p>
    <w:p w14:paraId="3F84E0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202</w:t>
      </w:r>
    </w:p>
    <w:p w14:paraId="67AA4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203</w:t>
      </w:r>
    </w:p>
    <w:p w14:paraId="09A384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204</w:t>
      </w:r>
    </w:p>
    <w:p w14:paraId="612CFC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204</w:t>
      </w:r>
    </w:p>
    <w:p w14:paraId="15EF3C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205</w:t>
      </w:r>
    </w:p>
    <w:p w14:paraId="15EA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206</w:t>
      </w:r>
    </w:p>
    <w:p w14:paraId="55AD05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206</w:t>
      </w:r>
    </w:p>
    <w:p w14:paraId="69BE67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8949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7D83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D34BA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3AEF574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206</w:t>
      </w:r>
    </w:p>
    <w:p w14:paraId="0AF38A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3C2065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207</w:t>
      </w:r>
    </w:p>
    <w:p w14:paraId="41DC7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211</w:t>
      </w:r>
    </w:p>
    <w:p w14:paraId="426936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SCell addition</w:t>
      </w:r>
      <w:r>
        <w:rPr>
          <w:noProof/>
        </w:rPr>
        <w:tab/>
        <w:t>211</w:t>
      </w:r>
    </w:p>
    <w:p w14:paraId="596D0B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Handover</w:t>
      </w:r>
      <w:r>
        <w:rPr>
          <w:noProof/>
        </w:rPr>
        <w:tab/>
        <w:t>213</w:t>
      </w:r>
    </w:p>
    <w:p w14:paraId="475CFD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215</w:t>
      </w:r>
    </w:p>
    <w:p w14:paraId="55662BA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218</w:t>
      </w:r>
    </w:p>
    <w:p w14:paraId="4BA68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219</w:t>
      </w:r>
    </w:p>
    <w:p w14:paraId="4DB9B3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220</w:t>
      </w:r>
    </w:p>
    <w:p w14:paraId="68158BD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221</w:t>
      </w:r>
    </w:p>
    <w:p w14:paraId="1DA202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221</w:t>
      </w:r>
    </w:p>
    <w:p w14:paraId="6B4CBB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222</w:t>
      </w:r>
    </w:p>
    <w:p w14:paraId="79B58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224</w:t>
      </w:r>
    </w:p>
    <w:p w14:paraId="43F62F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225</w:t>
      </w:r>
    </w:p>
    <w:p w14:paraId="568628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225</w:t>
      </w:r>
    </w:p>
    <w:p w14:paraId="73C741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225</w:t>
      </w:r>
    </w:p>
    <w:p w14:paraId="3E2374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225</w:t>
      </w:r>
    </w:p>
    <w:p w14:paraId="7147014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225</w:t>
      </w:r>
    </w:p>
    <w:p w14:paraId="4C09B7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BD52D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226</w:t>
      </w:r>
    </w:p>
    <w:p w14:paraId="2C319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6C5F6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227</w:t>
      </w:r>
    </w:p>
    <w:p w14:paraId="7396EE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228</w:t>
      </w:r>
    </w:p>
    <w:p w14:paraId="003A10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229</w:t>
      </w:r>
    </w:p>
    <w:p w14:paraId="4E8789A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0B7F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229</w:t>
      </w:r>
    </w:p>
    <w:p w14:paraId="6CD09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231</w:t>
      </w:r>
    </w:p>
    <w:p w14:paraId="1925F3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232</w:t>
      </w:r>
    </w:p>
    <w:p w14:paraId="5FED4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233</w:t>
      </w:r>
    </w:p>
    <w:p w14:paraId="2DF3B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A15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233</w:t>
      </w:r>
    </w:p>
    <w:p w14:paraId="2FBADB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235</w:t>
      </w:r>
    </w:p>
    <w:p w14:paraId="2E9500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235</w:t>
      </w:r>
    </w:p>
    <w:p w14:paraId="255328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2429A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235</w:t>
      </w:r>
    </w:p>
    <w:p w14:paraId="502E87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238</w:t>
      </w:r>
    </w:p>
    <w:p w14:paraId="24089A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238</w:t>
      </w:r>
    </w:p>
    <w:p w14:paraId="790979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</w:t>
      </w:r>
      <w:r w:rsidRPr="00A74E2D">
        <w:rPr>
          <w:rFonts w:eastAsia="?? ??"/>
          <w:noProof/>
          <w:lang w:eastAsia="ja-JP"/>
        </w:rPr>
        <w:t>7</w:t>
      </w:r>
      <w:r w:rsidRPr="00A74E2D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238</w:t>
      </w:r>
    </w:p>
    <w:p w14:paraId="7B87D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238</w:t>
      </w:r>
    </w:p>
    <w:p w14:paraId="263622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239</w:t>
      </w:r>
    </w:p>
    <w:p w14:paraId="05CC64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239</w:t>
      </w:r>
    </w:p>
    <w:p w14:paraId="0D4733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239</w:t>
      </w:r>
    </w:p>
    <w:p w14:paraId="7F8CCA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239</w:t>
      </w:r>
    </w:p>
    <w:p w14:paraId="5730D6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240</w:t>
      </w:r>
    </w:p>
    <w:p w14:paraId="07A0DA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240</w:t>
      </w:r>
    </w:p>
    <w:p w14:paraId="40DE60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240</w:t>
      </w:r>
    </w:p>
    <w:p w14:paraId="2E38BA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241</w:t>
      </w:r>
    </w:p>
    <w:p w14:paraId="51639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743881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241</w:t>
      </w:r>
    </w:p>
    <w:p w14:paraId="36D2AE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241</w:t>
      </w:r>
    </w:p>
    <w:p w14:paraId="4B7B30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242</w:t>
      </w:r>
    </w:p>
    <w:p w14:paraId="4FEEED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1C205A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beam failure detection</w:t>
      </w:r>
      <w:r>
        <w:rPr>
          <w:noProof/>
        </w:rPr>
        <w:tab/>
        <w:t>242</w:t>
      </w:r>
    </w:p>
    <w:p w14:paraId="202FDB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66F40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243</w:t>
      </w:r>
    </w:p>
    <w:p w14:paraId="3A6CD0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243</w:t>
      </w:r>
    </w:p>
    <w:p w14:paraId="7B8F91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 for L1 indication</w:t>
      </w:r>
      <w:r>
        <w:rPr>
          <w:noProof/>
        </w:rPr>
        <w:tab/>
        <w:t>244</w:t>
      </w:r>
    </w:p>
    <w:p w14:paraId="4DDA8FA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candidate beam detection</w:t>
      </w:r>
      <w:r>
        <w:rPr>
          <w:noProof/>
        </w:rPr>
        <w:tab/>
        <w:t>244</w:t>
      </w:r>
    </w:p>
    <w:p w14:paraId="54C64D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568C21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58FC5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245</w:t>
      </w:r>
    </w:p>
    <w:p w14:paraId="638AB6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245</w:t>
      </w:r>
    </w:p>
    <w:p w14:paraId="5B858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245</w:t>
      </w:r>
    </w:p>
    <w:p w14:paraId="2CE8AC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245</w:t>
      </w:r>
    </w:p>
    <w:p w14:paraId="752B4A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245</w:t>
      </w:r>
    </w:p>
    <w:p w14:paraId="18E0A0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246</w:t>
      </w:r>
    </w:p>
    <w:p w14:paraId="7C6E40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246</w:t>
      </w:r>
    </w:p>
    <w:p w14:paraId="2CBAEF3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246</w:t>
      </w:r>
    </w:p>
    <w:p w14:paraId="1A7813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246</w:t>
      </w:r>
    </w:p>
    <w:p w14:paraId="0B8886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246</w:t>
      </w:r>
    </w:p>
    <w:p w14:paraId="0F8E52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247</w:t>
      </w:r>
    </w:p>
    <w:p w14:paraId="62080F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247</w:t>
      </w:r>
    </w:p>
    <w:p w14:paraId="6A3BCD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249</w:t>
      </w:r>
    </w:p>
    <w:p w14:paraId="1343B2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249</w:t>
      </w:r>
    </w:p>
    <w:p w14:paraId="2732EA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249</w:t>
      </w:r>
    </w:p>
    <w:p w14:paraId="674E01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250</w:t>
      </w:r>
    </w:p>
    <w:p w14:paraId="368D5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250</w:t>
      </w:r>
    </w:p>
    <w:p w14:paraId="6841F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251</w:t>
      </w:r>
    </w:p>
    <w:p w14:paraId="46B7B0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251</w:t>
      </w:r>
    </w:p>
    <w:p w14:paraId="0FF2C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251</w:t>
      </w:r>
    </w:p>
    <w:p w14:paraId="6EE401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252</w:t>
      </w:r>
    </w:p>
    <w:p w14:paraId="3C1D9B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252</w:t>
      </w:r>
    </w:p>
    <w:p w14:paraId="56DEA1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252</w:t>
      </w:r>
    </w:p>
    <w:p w14:paraId="35EA17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252</w:t>
      </w:r>
    </w:p>
    <w:p w14:paraId="709022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252</w:t>
      </w:r>
    </w:p>
    <w:p w14:paraId="648D6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253</w:t>
      </w:r>
    </w:p>
    <w:p w14:paraId="2010A7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253</w:t>
      </w:r>
    </w:p>
    <w:p w14:paraId="3A0402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253</w:t>
      </w:r>
    </w:p>
    <w:p w14:paraId="46D18A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253</w:t>
      </w:r>
    </w:p>
    <w:p w14:paraId="6FB059F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B782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254</w:t>
      </w:r>
    </w:p>
    <w:p w14:paraId="2B8F6F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256</w:t>
      </w:r>
    </w:p>
    <w:p w14:paraId="38C5B3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256</w:t>
      </w:r>
    </w:p>
    <w:p w14:paraId="138654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256</w:t>
      </w:r>
    </w:p>
    <w:p w14:paraId="235E237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switching delay with CCA</w:t>
      </w:r>
      <w:r>
        <w:rPr>
          <w:noProof/>
        </w:rPr>
        <w:tab/>
        <w:t>257</w:t>
      </w:r>
    </w:p>
    <w:p w14:paraId="6D84276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</w:t>
      </w:r>
      <w:r w:rsidRPr="00A74E2D">
        <w:rPr>
          <w:rFonts w:eastAsia="Malgun Gothic"/>
          <w:noProof/>
          <w:lang w:val="en-US"/>
        </w:rPr>
        <w:t>10A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01E7C4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TCI state</w:t>
      </w:r>
      <w:r>
        <w:rPr>
          <w:noProof/>
        </w:rPr>
        <w:tab/>
        <w:t>257</w:t>
      </w:r>
    </w:p>
    <w:p w14:paraId="336C291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TCI state switch delay</w:t>
      </w:r>
      <w:r>
        <w:rPr>
          <w:noProof/>
        </w:rPr>
        <w:tab/>
        <w:t>257</w:t>
      </w:r>
    </w:p>
    <w:p w14:paraId="577054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258</w:t>
      </w:r>
    </w:p>
    <w:p w14:paraId="0B7350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258</w:t>
      </w:r>
    </w:p>
    <w:p w14:paraId="61D80E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</w:t>
      </w:r>
      <w:r w:rsidRPr="00A74E2D">
        <w:rPr>
          <w:noProof/>
          <w:lang w:val="en-US" w:eastAsia="zh-CN"/>
        </w:rPr>
        <w:t>A</w:t>
      </w:r>
      <w:r w:rsidRPr="00A74E2D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259</w:t>
      </w:r>
    </w:p>
    <w:p w14:paraId="38C3D9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PSCell Change</w:t>
      </w:r>
      <w:r>
        <w:rPr>
          <w:noProof/>
        </w:rPr>
        <w:tab/>
        <w:t>259</w:t>
      </w:r>
    </w:p>
    <w:p w14:paraId="4C828C8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260</w:t>
      </w:r>
    </w:p>
    <w:p w14:paraId="4756DA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Conditional PSCell Change</w:t>
      </w:r>
      <w:r>
        <w:rPr>
          <w:noProof/>
        </w:rPr>
        <w:tab/>
        <w:t>260</w:t>
      </w:r>
    </w:p>
    <w:p w14:paraId="6A122C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260</w:t>
      </w:r>
    </w:p>
    <w:p w14:paraId="56347D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Conditoinal PSCell Change delay</w:t>
      </w:r>
      <w:r>
        <w:rPr>
          <w:noProof/>
        </w:rPr>
        <w:tab/>
        <w:t>260</w:t>
      </w:r>
    </w:p>
    <w:p w14:paraId="36AF48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time</w:t>
      </w:r>
      <w:r>
        <w:rPr>
          <w:noProof/>
        </w:rPr>
        <w:tab/>
        <w:t>260</w:t>
      </w:r>
    </w:p>
    <w:p w14:paraId="7D8A8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Uplink spatial relation switch delay</w:t>
      </w:r>
      <w:r>
        <w:rPr>
          <w:noProof/>
        </w:rPr>
        <w:tab/>
        <w:t>261</w:t>
      </w:r>
    </w:p>
    <w:p w14:paraId="47239D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3C53D0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261</w:t>
      </w:r>
    </w:p>
    <w:p w14:paraId="7670BA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spatial relation switch delay</w:t>
      </w:r>
      <w:r>
        <w:rPr>
          <w:noProof/>
        </w:rPr>
        <w:tab/>
        <w:t>261</w:t>
      </w:r>
    </w:p>
    <w:p w14:paraId="5DBBEB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DCI based spatial relation switch delay</w:t>
      </w:r>
      <w:r>
        <w:rPr>
          <w:noProof/>
        </w:rPr>
        <w:tab/>
        <w:t>262</w:t>
      </w:r>
    </w:p>
    <w:p w14:paraId="0D454B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spatial relation switch delay</w:t>
      </w:r>
      <w:r>
        <w:rPr>
          <w:noProof/>
        </w:rPr>
        <w:tab/>
        <w:t>262</w:t>
      </w:r>
    </w:p>
    <w:p w14:paraId="365D70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263</w:t>
      </w:r>
    </w:p>
    <w:p w14:paraId="39C296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263</w:t>
      </w:r>
    </w:p>
    <w:p w14:paraId="790197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263</w:t>
      </w:r>
    </w:p>
    <w:p w14:paraId="4D0AD7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Pathloss reference signal switching delay</w:t>
      </w:r>
      <w:r>
        <w:rPr>
          <w:noProof/>
        </w:rPr>
        <w:tab/>
        <w:t>263</w:t>
      </w:r>
    </w:p>
    <w:p w14:paraId="3403F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657E5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pathloss reference signal</w:t>
      </w:r>
      <w:r>
        <w:rPr>
          <w:noProof/>
        </w:rPr>
        <w:tab/>
        <w:t>263</w:t>
      </w:r>
    </w:p>
    <w:p w14:paraId="45102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pathloss reference signal switch delay</w:t>
      </w:r>
      <w:r>
        <w:rPr>
          <w:noProof/>
        </w:rPr>
        <w:tab/>
        <w:t>264</w:t>
      </w:r>
    </w:p>
    <w:p w14:paraId="1748CD6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265</w:t>
      </w:r>
    </w:p>
    <w:p w14:paraId="5EFBE5D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265</w:t>
      </w:r>
    </w:p>
    <w:p w14:paraId="00AC6C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1BCE2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265</w:t>
      </w:r>
    </w:p>
    <w:p w14:paraId="7644E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4BAC7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276</w:t>
      </w:r>
    </w:p>
    <w:p w14:paraId="316609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277</w:t>
      </w:r>
    </w:p>
    <w:p w14:paraId="3287ED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278</w:t>
      </w:r>
    </w:p>
    <w:p w14:paraId="23A7E0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7A4F9D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279</w:t>
      </w:r>
    </w:p>
    <w:p w14:paraId="5B6397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279</w:t>
      </w:r>
    </w:p>
    <w:p w14:paraId="16AC98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280</w:t>
      </w:r>
    </w:p>
    <w:p w14:paraId="76674F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280</w:t>
      </w:r>
    </w:p>
    <w:p w14:paraId="746839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281</w:t>
      </w:r>
    </w:p>
    <w:p w14:paraId="5D6ED5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282</w:t>
      </w:r>
    </w:p>
    <w:p w14:paraId="000701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282</w:t>
      </w:r>
    </w:p>
    <w:p w14:paraId="27DD97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NR-DC: Maximum allowed layers for multiple monitoring</w:t>
      </w:r>
      <w:r>
        <w:rPr>
          <w:noProof/>
        </w:rPr>
        <w:tab/>
        <w:t>283</w:t>
      </w:r>
    </w:p>
    <w:p w14:paraId="7B165E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2442D4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284</w:t>
      </w:r>
    </w:p>
    <w:p w14:paraId="32DC28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284</w:t>
      </w:r>
    </w:p>
    <w:p w14:paraId="431033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284</w:t>
      </w:r>
    </w:p>
    <w:p w14:paraId="5FA70F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284</w:t>
      </w:r>
    </w:p>
    <w:p w14:paraId="270C9F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2A5338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285</w:t>
      </w:r>
    </w:p>
    <w:p w14:paraId="559831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285</w:t>
      </w:r>
    </w:p>
    <w:p w14:paraId="4AA2F7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0EB0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739C5A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289</w:t>
      </w:r>
    </w:p>
    <w:p w14:paraId="505AE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289</w:t>
      </w:r>
    </w:p>
    <w:p w14:paraId="4B65A3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291</w:t>
      </w:r>
    </w:p>
    <w:p w14:paraId="152C94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6A4D5C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293</w:t>
      </w:r>
    </w:p>
    <w:p w14:paraId="34E310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294</w:t>
      </w:r>
    </w:p>
    <w:p w14:paraId="060AD1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295</w:t>
      </w:r>
    </w:p>
    <w:p w14:paraId="680535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296</w:t>
      </w:r>
    </w:p>
    <w:p w14:paraId="2AECF0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298</w:t>
      </w:r>
    </w:p>
    <w:p w14:paraId="5EE1B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300</w:t>
      </w:r>
    </w:p>
    <w:p w14:paraId="150B8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302</w:t>
      </w:r>
    </w:p>
    <w:p w14:paraId="75FE1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303</w:t>
      </w:r>
    </w:p>
    <w:p w14:paraId="2FD4A5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0BED8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325C38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304</w:t>
      </w:r>
    </w:p>
    <w:p w14:paraId="16E34F3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304</w:t>
      </w:r>
    </w:p>
    <w:p w14:paraId="2963C8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741F1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305</w:t>
      </w:r>
    </w:p>
    <w:p w14:paraId="678578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305</w:t>
      </w:r>
    </w:p>
    <w:p w14:paraId="067FA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305</w:t>
      </w:r>
    </w:p>
    <w:p w14:paraId="695B2E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305</w:t>
      </w:r>
    </w:p>
    <w:p w14:paraId="6A1031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306</w:t>
      </w:r>
    </w:p>
    <w:p w14:paraId="0A3AC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306</w:t>
      </w:r>
    </w:p>
    <w:p w14:paraId="0B452C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Event-triggered Periodic Reporting</w:t>
      </w:r>
      <w:r>
        <w:rPr>
          <w:noProof/>
        </w:rPr>
        <w:tab/>
        <w:t>306</w:t>
      </w:r>
    </w:p>
    <w:p w14:paraId="77D76E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306</w:t>
      </w:r>
    </w:p>
    <w:p w14:paraId="1EC78D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307</w:t>
      </w:r>
    </w:p>
    <w:p w14:paraId="6885CC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307</w:t>
      </w:r>
    </w:p>
    <w:p w14:paraId="70115C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309</w:t>
      </w:r>
    </w:p>
    <w:p w14:paraId="6513C4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311</w:t>
      </w:r>
    </w:p>
    <w:p w14:paraId="426622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311</w:t>
      </w:r>
    </w:p>
    <w:p w14:paraId="6348D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311</w:t>
      </w:r>
    </w:p>
    <w:p w14:paraId="7BF0D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62799B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313</w:t>
      </w:r>
    </w:p>
    <w:p w14:paraId="6E512B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313</w:t>
      </w:r>
    </w:p>
    <w:p w14:paraId="3B09C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313</w:t>
      </w:r>
    </w:p>
    <w:p w14:paraId="02266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313</w:t>
      </w:r>
    </w:p>
    <w:p w14:paraId="16675B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314</w:t>
      </w:r>
    </w:p>
    <w:p w14:paraId="163728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314</w:t>
      </w:r>
    </w:p>
    <w:p w14:paraId="5D1867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0C352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314</w:t>
      </w:r>
    </w:p>
    <w:p w14:paraId="6EF6CE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316</w:t>
      </w:r>
    </w:p>
    <w:p w14:paraId="0D4AE0B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317</w:t>
      </w:r>
    </w:p>
    <w:p w14:paraId="0C9BEE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51B6C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317</w:t>
      </w:r>
    </w:p>
    <w:p w14:paraId="18296B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318</w:t>
      </w:r>
    </w:p>
    <w:p w14:paraId="081B8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318</w:t>
      </w:r>
    </w:p>
    <w:p w14:paraId="243D15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318</w:t>
      </w:r>
    </w:p>
    <w:p w14:paraId="566918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321</w:t>
      </w:r>
    </w:p>
    <w:p w14:paraId="18E67B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322</w:t>
      </w:r>
    </w:p>
    <w:p w14:paraId="5D0F4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322</w:t>
      </w:r>
    </w:p>
    <w:p w14:paraId="2E96E3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322</w:t>
      </w:r>
    </w:p>
    <w:p w14:paraId="6D9335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323</w:t>
      </w:r>
    </w:p>
    <w:p w14:paraId="436582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323</w:t>
      </w:r>
    </w:p>
    <w:p w14:paraId="284809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324</w:t>
      </w:r>
    </w:p>
    <w:p w14:paraId="6E92D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325</w:t>
      </w:r>
    </w:p>
    <w:p w14:paraId="13931B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325</w:t>
      </w:r>
    </w:p>
    <w:p w14:paraId="0DA2B1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326</w:t>
      </w:r>
    </w:p>
    <w:p w14:paraId="357E99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326</w:t>
      </w:r>
    </w:p>
    <w:p w14:paraId="54E659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327</w:t>
      </w:r>
    </w:p>
    <w:p w14:paraId="24044E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327</w:t>
      </w:r>
    </w:p>
    <w:p w14:paraId="54361E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327</w:t>
      </w:r>
    </w:p>
    <w:p w14:paraId="3B3E19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58606D2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0647BB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328</w:t>
      </w:r>
    </w:p>
    <w:p w14:paraId="08FD34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328</w:t>
      </w:r>
    </w:p>
    <w:p w14:paraId="74D576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328</w:t>
      </w:r>
    </w:p>
    <w:p w14:paraId="3C2B8F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328</w:t>
      </w:r>
    </w:p>
    <w:p w14:paraId="6E1FA7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F604B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3C3DFE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329</w:t>
      </w:r>
    </w:p>
    <w:p w14:paraId="314C6A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5BA71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2D07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1744A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330</w:t>
      </w:r>
    </w:p>
    <w:p w14:paraId="454A98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330</w:t>
      </w:r>
    </w:p>
    <w:p w14:paraId="59C02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330</w:t>
      </w:r>
    </w:p>
    <w:p w14:paraId="3BE30C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330</w:t>
      </w:r>
    </w:p>
    <w:p w14:paraId="10734C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331</w:t>
      </w:r>
    </w:p>
    <w:p w14:paraId="3257BA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331</w:t>
      </w:r>
    </w:p>
    <w:p w14:paraId="6A8D79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331</w:t>
      </w:r>
    </w:p>
    <w:p w14:paraId="507B36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delay</w:t>
      </w:r>
      <w:r>
        <w:rPr>
          <w:noProof/>
        </w:rPr>
        <w:tab/>
        <w:t>331</w:t>
      </w:r>
    </w:p>
    <w:p w14:paraId="21D5C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reporting delay</w:t>
      </w:r>
      <w:r>
        <w:rPr>
          <w:noProof/>
        </w:rPr>
        <w:tab/>
        <w:t>332</w:t>
      </w:r>
    </w:p>
    <w:p w14:paraId="208ED0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332</w:t>
      </w:r>
    </w:p>
    <w:p w14:paraId="21DE4F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332</w:t>
      </w:r>
    </w:p>
    <w:p w14:paraId="68A7FE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334</w:t>
      </w:r>
    </w:p>
    <w:p w14:paraId="0FCA3A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335</w:t>
      </w:r>
    </w:p>
    <w:p w14:paraId="5C3BAA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335</w:t>
      </w:r>
    </w:p>
    <w:p w14:paraId="780F2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335</w:t>
      </w:r>
    </w:p>
    <w:p w14:paraId="781805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336</w:t>
      </w:r>
    </w:p>
    <w:p w14:paraId="4C8854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336</w:t>
      </w:r>
    </w:p>
    <w:p w14:paraId="250CFA3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336</w:t>
      </w:r>
    </w:p>
    <w:p w14:paraId="7DE90A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70569B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337</w:t>
      </w:r>
    </w:p>
    <w:p w14:paraId="45A764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337</w:t>
      </w:r>
    </w:p>
    <w:p w14:paraId="41D6BB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337</w:t>
      </w:r>
    </w:p>
    <w:p w14:paraId="65D57F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337</w:t>
      </w:r>
    </w:p>
    <w:p w14:paraId="4A96EE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339</w:t>
      </w:r>
    </w:p>
    <w:p w14:paraId="1B473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339</w:t>
      </w:r>
    </w:p>
    <w:p w14:paraId="1670F2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339</w:t>
      </w:r>
    </w:p>
    <w:p w14:paraId="06070A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339</w:t>
      </w:r>
    </w:p>
    <w:p w14:paraId="5725EB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339</w:t>
      </w:r>
    </w:p>
    <w:p w14:paraId="64D7CD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340</w:t>
      </w:r>
    </w:p>
    <w:p w14:paraId="45EF52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340</w:t>
      </w:r>
    </w:p>
    <w:p w14:paraId="0935B0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341</w:t>
      </w:r>
    </w:p>
    <w:p w14:paraId="6BCED4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8A987F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measurements</w:t>
      </w:r>
      <w:r>
        <w:rPr>
          <w:noProof/>
        </w:rPr>
        <w:tab/>
        <w:t>342</w:t>
      </w:r>
    </w:p>
    <w:p w14:paraId="1AD193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5128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343</w:t>
      </w:r>
    </w:p>
    <w:p w14:paraId="63D2ED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343</w:t>
      </w:r>
    </w:p>
    <w:p w14:paraId="2DF15A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344</w:t>
      </w:r>
    </w:p>
    <w:p w14:paraId="1F1C48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344</w:t>
      </w:r>
    </w:p>
    <w:p w14:paraId="1B1C41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345</w:t>
      </w:r>
    </w:p>
    <w:p w14:paraId="260D9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345</w:t>
      </w:r>
    </w:p>
    <w:p w14:paraId="71B465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measurements</w:t>
      </w:r>
      <w:r>
        <w:rPr>
          <w:noProof/>
        </w:rPr>
        <w:tab/>
        <w:t>345</w:t>
      </w:r>
    </w:p>
    <w:p w14:paraId="30ABB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45A49E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345</w:t>
      </w:r>
    </w:p>
    <w:p w14:paraId="575433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346</w:t>
      </w:r>
    </w:p>
    <w:p w14:paraId="545446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348</w:t>
      </w:r>
    </w:p>
    <w:p w14:paraId="401E55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348</w:t>
      </w:r>
    </w:p>
    <w:p w14:paraId="66D17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348</w:t>
      </w:r>
    </w:p>
    <w:p w14:paraId="0DFCD4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348</w:t>
      </w:r>
    </w:p>
    <w:p w14:paraId="37669D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RSTD measurements</w:t>
      </w:r>
      <w:r>
        <w:rPr>
          <w:noProof/>
        </w:rPr>
        <w:tab/>
        <w:t>348</w:t>
      </w:r>
    </w:p>
    <w:p w14:paraId="76A779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RSTD measurements</w:t>
      </w:r>
      <w:r>
        <w:rPr>
          <w:noProof/>
        </w:rPr>
        <w:tab/>
        <w:t>348</w:t>
      </w:r>
    </w:p>
    <w:p w14:paraId="11F65E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3829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349</w:t>
      </w:r>
    </w:p>
    <w:p w14:paraId="339171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RSTD measurements</w:t>
      </w:r>
      <w:r>
        <w:rPr>
          <w:noProof/>
        </w:rPr>
        <w:tab/>
        <w:t>352</w:t>
      </w:r>
    </w:p>
    <w:p w14:paraId="6DCB7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0B43A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353</w:t>
      </w:r>
    </w:p>
    <w:p w14:paraId="0D36F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E-CID measurements</w:t>
      </w:r>
      <w:r>
        <w:rPr>
          <w:noProof/>
        </w:rPr>
        <w:tab/>
        <w:t>356</w:t>
      </w:r>
    </w:p>
    <w:p w14:paraId="11790D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6C05F6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3BDECF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6DCAF6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356</w:t>
      </w:r>
    </w:p>
    <w:p w14:paraId="1E5041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07F82C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56CAA0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36833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63B6E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UTRAN FDD measurements</w:t>
      </w:r>
      <w:r>
        <w:rPr>
          <w:noProof/>
        </w:rPr>
        <w:tab/>
        <w:t>357</w:t>
      </w:r>
    </w:p>
    <w:p w14:paraId="7B71A3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51A44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357</w:t>
      </w:r>
    </w:p>
    <w:p w14:paraId="26079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358</w:t>
      </w:r>
    </w:p>
    <w:p w14:paraId="0B6208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360</w:t>
      </w:r>
    </w:p>
    <w:p w14:paraId="4AEB94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360</w:t>
      </w:r>
    </w:p>
    <w:p w14:paraId="4AA224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360</w:t>
      </w:r>
    </w:p>
    <w:p w14:paraId="4950BC2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361</w:t>
      </w:r>
    </w:p>
    <w:p w14:paraId="394F5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33D2EA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361</w:t>
      </w:r>
    </w:p>
    <w:p w14:paraId="3D761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361</w:t>
      </w:r>
    </w:p>
    <w:p w14:paraId="76D8E3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362</w:t>
      </w:r>
    </w:p>
    <w:p w14:paraId="798E74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362</w:t>
      </w:r>
    </w:p>
    <w:p w14:paraId="6923D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362</w:t>
      </w:r>
    </w:p>
    <w:p w14:paraId="1F852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362</w:t>
      </w:r>
    </w:p>
    <w:p w14:paraId="534AD4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362</w:t>
      </w:r>
    </w:p>
    <w:p w14:paraId="78CC57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364</w:t>
      </w:r>
    </w:p>
    <w:p w14:paraId="5239D4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0FA5D3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67A263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367</w:t>
      </w:r>
    </w:p>
    <w:p w14:paraId="5BD88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367</w:t>
      </w:r>
    </w:p>
    <w:p w14:paraId="1BD60F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367</w:t>
      </w:r>
    </w:p>
    <w:p w14:paraId="7E2955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368</w:t>
      </w:r>
    </w:p>
    <w:p w14:paraId="12C71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368</w:t>
      </w:r>
    </w:p>
    <w:p w14:paraId="7A8133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368</w:t>
      </w:r>
    </w:p>
    <w:p w14:paraId="49A66F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369</w:t>
      </w:r>
    </w:p>
    <w:p w14:paraId="1107848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369</w:t>
      </w:r>
    </w:p>
    <w:p w14:paraId="68732BE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370</w:t>
      </w:r>
    </w:p>
    <w:p w14:paraId="2568B5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CFA90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370</w:t>
      </w:r>
    </w:p>
    <w:p w14:paraId="739012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370</w:t>
      </w:r>
    </w:p>
    <w:p w14:paraId="79118A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370</w:t>
      </w:r>
    </w:p>
    <w:p w14:paraId="30E96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371</w:t>
      </w:r>
    </w:p>
    <w:p w14:paraId="05C5BE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371</w:t>
      </w:r>
    </w:p>
    <w:p w14:paraId="0E2F5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371</w:t>
      </w:r>
    </w:p>
    <w:p w14:paraId="49D0EB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371</w:t>
      </w:r>
    </w:p>
    <w:p w14:paraId="6ED663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372</w:t>
      </w:r>
    </w:p>
    <w:p w14:paraId="31C683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372</w:t>
      </w:r>
    </w:p>
    <w:p w14:paraId="27B388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372</w:t>
      </w:r>
    </w:p>
    <w:p w14:paraId="2D8F5D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372</w:t>
      </w:r>
    </w:p>
    <w:p w14:paraId="7014B6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373</w:t>
      </w:r>
    </w:p>
    <w:p w14:paraId="659726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373</w:t>
      </w:r>
    </w:p>
    <w:p w14:paraId="729C54F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373</w:t>
      </w:r>
    </w:p>
    <w:p w14:paraId="727516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10E258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Measurements</w:t>
      </w:r>
      <w:r>
        <w:rPr>
          <w:noProof/>
        </w:rPr>
        <w:tab/>
        <w:t>373</w:t>
      </w:r>
    </w:p>
    <w:p w14:paraId="5658F8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E4A3F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373</w:t>
      </w:r>
    </w:p>
    <w:p w14:paraId="718515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374</w:t>
      </w:r>
    </w:p>
    <w:p w14:paraId="19A39F8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374</w:t>
      </w:r>
    </w:p>
    <w:p w14:paraId="352C4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SRS-RSRP measurements</w:t>
      </w:r>
      <w:r>
        <w:rPr>
          <w:noProof/>
        </w:rPr>
        <w:tab/>
        <w:t>374</w:t>
      </w:r>
    </w:p>
    <w:p w14:paraId="7DC995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96DA5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374</w:t>
      </w:r>
    </w:p>
    <w:p w14:paraId="3E7EDF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375</w:t>
      </w:r>
    </w:p>
    <w:p w14:paraId="245B86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375</w:t>
      </w:r>
    </w:p>
    <w:p w14:paraId="66362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375</w:t>
      </w:r>
    </w:p>
    <w:p w14:paraId="4606E6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375</w:t>
      </w:r>
    </w:p>
    <w:p w14:paraId="11C0D8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375</w:t>
      </w:r>
    </w:p>
    <w:p w14:paraId="2E38C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375</w:t>
      </w:r>
    </w:p>
    <w:p w14:paraId="537519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CLI-RSSI measurements</w:t>
      </w:r>
      <w:r>
        <w:rPr>
          <w:noProof/>
        </w:rPr>
        <w:tab/>
        <w:t>376</w:t>
      </w:r>
    </w:p>
    <w:p w14:paraId="4E662E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41028C4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376</w:t>
      </w:r>
    </w:p>
    <w:p w14:paraId="19CB95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322F2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54F43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37FF08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4DFE56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377</w:t>
      </w:r>
    </w:p>
    <w:p w14:paraId="314B6C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377</w:t>
      </w:r>
    </w:p>
    <w:p w14:paraId="357B94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CLI measurements</w:t>
      </w:r>
      <w:r>
        <w:rPr>
          <w:noProof/>
        </w:rPr>
        <w:tab/>
        <w:t>377</w:t>
      </w:r>
    </w:p>
    <w:p w14:paraId="60FE70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377</w:t>
      </w:r>
    </w:p>
    <w:p w14:paraId="1C1EE2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377</w:t>
      </w:r>
    </w:p>
    <w:p w14:paraId="67EF67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378</w:t>
      </w:r>
    </w:p>
    <w:p w14:paraId="666941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EF703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378</w:t>
      </w:r>
    </w:p>
    <w:p w14:paraId="155B1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379</w:t>
      </w:r>
    </w:p>
    <w:p w14:paraId="63D18E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379</w:t>
      </w:r>
    </w:p>
    <w:p w14:paraId="7941D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379</w:t>
      </w:r>
    </w:p>
    <w:p w14:paraId="6D8C4E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380</w:t>
      </w:r>
    </w:p>
    <w:p w14:paraId="3AAF4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380</w:t>
      </w:r>
    </w:p>
    <w:p w14:paraId="709643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380</w:t>
      </w:r>
    </w:p>
    <w:p w14:paraId="4FB69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383</w:t>
      </w:r>
    </w:p>
    <w:p w14:paraId="2BD928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385</w:t>
      </w:r>
    </w:p>
    <w:p w14:paraId="44E4DB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385</w:t>
      </w:r>
    </w:p>
    <w:p w14:paraId="1AD3AC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386</w:t>
      </w:r>
    </w:p>
    <w:p w14:paraId="4596A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386</w:t>
      </w:r>
    </w:p>
    <w:p w14:paraId="3F9FEA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387</w:t>
      </w:r>
    </w:p>
    <w:p w14:paraId="74E525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387</w:t>
      </w:r>
    </w:p>
    <w:p w14:paraId="15C9D3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387</w:t>
      </w:r>
    </w:p>
    <w:p w14:paraId="7AB2C0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388</w:t>
      </w:r>
    </w:p>
    <w:p w14:paraId="3698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388</w:t>
      </w:r>
    </w:p>
    <w:p w14:paraId="2300A4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6AACAE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389</w:t>
      </w:r>
    </w:p>
    <w:p w14:paraId="7DA61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8BFE2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389</w:t>
      </w:r>
    </w:p>
    <w:p w14:paraId="24727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389</w:t>
      </w:r>
    </w:p>
    <w:p w14:paraId="554ED7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389</w:t>
      </w:r>
    </w:p>
    <w:p w14:paraId="4C9B85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0566F3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599E7D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3036E3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389</w:t>
      </w:r>
    </w:p>
    <w:p w14:paraId="44D3BE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0A4DF9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391</w:t>
      </w:r>
    </w:p>
    <w:p w14:paraId="6C5A4B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391</w:t>
      </w:r>
    </w:p>
    <w:p w14:paraId="5F20F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391</w:t>
      </w:r>
    </w:p>
    <w:p w14:paraId="0FA334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392</w:t>
      </w:r>
    </w:p>
    <w:p w14:paraId="032D08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392</w:t>
      </w:r>
    </w:p>
    <w:p w14:paraId="71B909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392</w:t>
      </w:r>
    </w:p>
    <w:p w14:paraId="62B52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394</w:t>
      </w:r>
    </w:p>
    <w:p w14:paraId="5BE969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394</w:t>
      </w:r>
    </w:p>
    <w:p w14:paraId="24945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394</w:t>
      </w:r>
    </w:p>
    <w:p w14:paraId="68D0C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394</w:t>
      </w:r>
    </w:p>
    <w:p w14:paraId="2D587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394</w:t>
      </w:r>
    </w:p>
    <w:p w14:paraId="353ACE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394</w:t>
      </w:r>
    </w:p>
    <w:p w14:paraId="2C22B5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E-CID measurements</w:t>
      </w:r>
      <w:r>
        <w:rPr>
          <w:noProof/>
        </w:rPr>
        <w:tab/>
        <w:t>397</w:t>
      </w:r>
    </w:p>
    <w:p w14:paraId="4A91D6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57E7D7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397</w:t>
      </w:r>
    </w:p>
    <w:p w14:paraId="745602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397</w:t>
      </w:r>
    </w:p>
    <w:p w14:paraId="229C00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397</w:t>
      </w:r>
    </w:p>
    <w:p w14:paraId="55C76E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398</w:t>
      </w:r>
    </w:p>
    <w:p w14:paraId="5EDA34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398</w:t>
      </w:r>
    </w:p>
    <w:p w14:paraId="742853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1429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398</w:t>
      </w:r>
    </w:p>
    <w:p w14:paraId="0275C0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7A6C0C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399</w:t>
      </w:r>
    </w:p>
    <w:p w14:paraId="1E2F0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400</w:t>
      </w:r>
    </w:p>
    <w:p w14:paraId="0DEE8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400</w:t>
      </w:r>
    </w:p>
    <w:p w14:paraId="132446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400</w:t>
      </w:r>
    </w:p>
    <w:p w14:paraId="71ACC8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400</w:t>
      </w:r>
    </w:p>
    <w:p w14:paraId="0C8A8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401</w:t>
      </w:r>
    </w:p>
    <w:p w14:paraId="3A57AA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401</w:t>
      </w:r>
    </w:p>
    <w:p w14:paraId="5033F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401</w:t>
      </w:r>
    </w:p>
    <w:p w14:paraId="74E6C6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401</w:t>
      </w:r>
    </w:p>
    <w:p w14:paraId="54595D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402</w:t>
      </w:r>
    </w:p>
    <w:p w14:paraId="036720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402</w:t>
      </w:r>
    </w:p>
    <w:p w14:paraId="2668CB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403</w:t>
      </w:r>
    </w:p>
    <w:p w14:paraId="1D453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403</w:t>
      </w:r>
    </w:p>
    <w:p w14:paraId="03300B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653001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403</w:t>
      </w:r>
    </w:p>
    <w:p w14:paraId="7DAF4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404</w:t>
      </w:r>
    </w:p>
    <w:p w14:paraId="48FC04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404</w:t>
      </w:r>
    </w:p>
    <w:p w14:paraId="073F43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404</w:t>
      </w:r>
    </w:p>
    <w:p w14:paraId="2113A4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404</w:t>
      </w:r>
    </w:p>
    <w:p w14:paraId="09902C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404</w:t>
      </w:r>
    </w:p>
    <w:p w14:paraId="7AFE4B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404</w:t>
      </w:r>
    </w:p>
    <w:p w14:paraId="089B7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405</w:t>
      </w:r>
    </w:p>
    <w:p w14:paraId="4F3EA2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405</w:t>
      </w:r>
    </w:p>
    <w:p w14:paraId="30E5E97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406</w:t>
      </w:r>
    </w:p>
    <w:p w14:paraId="7F3A9D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6CA48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406</w:t>
      </w:r>
    </w:p>
    <w:p w14:paraId="1953B1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407</w:t>
      </w:r>
    </w:p>
    <w:p w14:paraId="3AC1D7E1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407</w:t>
      </w:r>
    </w:p>
    <w:p w14:paraId="3983B13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407</w:t>
      </w:r>
    </w:p>
    <w:p w14:paraId="0C32B3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407</w:t>
      </w:r>
    </w:p>
    <w:p w14:paraId="1019F6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</w:t>
      </w:r>
      <w:r>
        <w:rPr>
          <w:noProof/>
        </w:rPr>
        <w:tab/>
        <w:t>408</w:t>
      </w:r>
    </w:p>
    <w:p w14:paraId="4F0AA7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408</w:t>
      </w:r>
    </w:p>
    <w:p w14:paraId="66B7E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408</w:t>
      </w:r>
    </w:p>
    <w:p w14:paraId="385B9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2DD1AC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410</w:t>
      </w:r>
    </w:p>
    <w:p w14:paraId="5FCAE2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410</w:t>
      </w:r>
    </w:p>
    <w:p w14:paraId="056AD4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E78F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32C51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412</w:t>
      </w:r>
    </w:p>
    <w:p w14:paraId="4F19B2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412</w:t>
      </w:r>
    </w:p>
    <w:p w14:paraId="27E131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053083D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</w:t>
      </w:r>
      <w:r>
        <w:rPr>
          <w:noProof/>
        </w:rPr>
        <w:tab/>
        <w:t>413</w:t>
      </w:r>
    </w:p>
    <w:p w14:paraId="313EF0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69782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D700E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414</w:t>
      </w:r>
    </w:p>
    <w:p w14:paraId="1EF029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415</w:t>
      </w:r>
    </w:p>
    <w:p w14:paraId="7E7758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415</w:t>
      </w:r>
    </w:p>
    <w:p w14:paraId="439B2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415</w:t>
      </w:r>
    </w:p>
    <w:p w14:paraId="322F7B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415</w:t>
      </w:r>
    </w:p>
    <w:p w14:paraId="629452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416</w:t>
      </w:r>
    </w:p>
    <w:p w14:paraId="6F3B13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416</w:t>
      </w:r>
    </w:p>
    <w:p w14:paraId="487504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417</w:t>
      </w:r>
    </w:p>
    <w:p w14:paraId="4C2B7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417</w:t>
      </w:r>
    </w:p>
    <w:p w14:paraId="3B004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417</w:t>
      </w:r>
    </w:p>
    <w:p w14:paraId="15D3D6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417</w:t>
      </w:r>
    </w:p>
    <w:p w14:paraId="7ADA44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418</w:t>
      </w:r>
    </w:p>
    <w:p w14:paraId="22791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419</w:t>
      </w:r>
    </w:p>
    <w:p w14:paraId="1A51CE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419</w:t>
      </w:r>
    </w:p>
    <w:p w14:paraId="4F7DCC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419</w:t>
      </w:r>
    </w:p>
    <w:p w14:paraId="2821AE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420</w:t>
      </w:r>
    </w:p>
    <w:p w14:paraId="2F2BE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421</w:t>
      </w:r>
    </w:p>
    <w:p w14:paraId="421EC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421</w:t>
      </w:r>
    </w:p>
    <w:p w14:paraId="30ED7B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421</w:t>
      </w:r>
    </w:p>
    <w:p w14:paraId="21A7F8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</w:t>
      </w:r>
      <w:r>
        <w:rPr>
          <w:noProof/>
        </w:rPr>
        <w:tab/>
        <w:t>422</w:t>
      </w:r>
    </w:p>
    <w:p w14:paraId="4401A5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SS-RSRP accuracy requirements</w:t>
      </w:r>
      <w:r>
        <w:rPr>
          <w:noProof/>
        </w:rPr>
        <w:tab/>
        <w:t>422</w:t>
      </w:r>
    </w:p>
    <w:p w14:paraId="0E2D3F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SS-RSRP Accuracy</w:t>
      </w:r>
      <w:r>
        <w:rPr>
          <w:noProof/>
        </w:rPr>
        <w:tab/>
        <w:t>422</w:t>
      </w:r>
    </w:p>
    <w:p w14:paraId="78EE99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SS-RSRP Accuracy</w:t>
      </w:r>
      <w:r>
        <w:rPr>
          <w:noProof/>
        </w:rPr>
        <w:tab/>
        <w:t>423</w:t>
      </w:r>
    </w:p>
    <w:p w14:paraId="748446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424</w:t>
      </w:r>
    </w:p>
    <w:p w14:paraId="118700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CSI-RSRP accuracy requirements</w:t>
      </w:r>
      <w:r>
        <w:rPr>
          <w:noProof/>
        </w:rPr>
        <w:tab/>
        <w:t>424</w:t>
      </w:r>
    </w:p>
    <w:p w14:paraId="033886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CSI-RSRP Accuracy</w:t>
      </w:r>
      <w:r>
        <w:rPr>
          <w:noProof/>
        </w:rPr>
        <w:tab/>
        <w:t>424</w:t>
      </w:r>
    </w:p>
    <w:p w14:paraId="2A93B9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0030BF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930D8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11E484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06BA8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3C90EE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F2B6B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5FD129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763F2AC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70599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38795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2219AA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DAD27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06C830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48FD2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341BE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2DCF31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00BB6B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10.1.8B.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31245A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5ABEA8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5F57ED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B3AB6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67058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3EFE2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365CB5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1DAD5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1D9895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01B89E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229A60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176D25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51547E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3192C9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673A0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8A5DD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4E307B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34F26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5247D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294C20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687FD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0AE107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75EF4F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78D1BB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21217A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1C6889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17D8D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78B1B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54F2D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03137C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1DA857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5E1ED5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60029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5F548F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A097F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695AAF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1301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0F1D25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C3BF7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539E61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7DFCC5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53FD9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5D8E77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D883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2EED86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696023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284E0A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5500D8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1C73F1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270B54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78A4B7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623243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3D54E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7E6965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2C79D1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585D95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19444A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6BDA52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1A780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01F99C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5FF2A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7A08AE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3A29E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751B8D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D22F8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01AECA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299893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5D5264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3CE208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46653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354B7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510</w:t>
      </w:r>
    </w:p>
    <w:p w14:paraId="2A3D0A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02D3C6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116071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3BDFD0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FR2</w:t>
      </w:r>
      <w:r>
        <w:rPr>
          <w:noProof/>
        </w:rPr>
        <w:tab/>
        <w:t>515</w:t>
      </w:r>
    </w:p>
    <w:p w14:paraId="1453A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515</w:t>
      </w:r>
    </w:p>
    <w:p w14:paraId="693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515</w:t>
      </w:r>
    </w:p>
    <w:p w14:paraId="230B69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516</w:t>
      </w:r>
    </w:p>
    <w:p w14:paraId="07D06E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517</w:t>
      </w:r>
    </w:p>
    <w:p w14:paraId="623D1F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517</w:t>
      </w:r>
    </w:p>
    <w:p w14:paraId="5DEC1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518</w:t>
      </w:r>
    </w:p>
    <w:p w14:paraId="444613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519</w:t>
      </w:r>
    </w:p>
    <w:p w14:paraId="4F614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519</w:t>
      </w:r>
    </w:p>
    <w:p w14:paraId="61C7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520</w:t>
      </w:r>
    </w:p>
    <w:p w14:paraId="36E7C0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under CCA</w:t>
      </w:r>
      <w:r>
        <w:rPr>
          <w:noProof/>
        </w:rPr>
        <w:tab/>
        <w:t>522</w:t>
      </w:r>
    </w:p>
    <w:p w14:paraId="73C0DE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522</w:t>
      </w:r>
    </w:p>
    <w:p w14:paraId="4918BB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522</w:t>
      </w:r>
    </w:p>
    <w:p w14:paraId="54D41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RSRQ accuracy requirements under CCA</w:t>
      </w:r>
      <w:r>
        <w:rPr>
          <w:noProof/>
        </w:rPr>
        <w:tab/>
        <w:t>523</w:t>
      </w:r>
    </w:p>
    <w:p w14:paraId="66A72C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523</w:t>
      </w:r>
    </w:p>
    <w:p w14:paraId="3652D4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22C07E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4DCAFA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7EF0DC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525</w:t>
      </w:r>
    </w:p>
    <w:p w14:paraId="795078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under CCA</w:t>
      </w:r>
      <w:r>
        <w:rPr>
          <w:noProof/>
        </w:rPr>
        <w:tab/>
        <w:t>526</w:t>
      </w:r>
    </w:p>
    <w:p w14:paraId="1F188D4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measurements under CCA</w:t>
      </w:r>
      <w:r>
        <w:rPr>
          <w:noProof/>
        </w:rPr>
        <w:tab/>
        <w:t>527</w:t>
      </w:r>
    </w:p>
    <w:p w14:paraId="0BF027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527</w:t>
      </w:r>
    </w:p>
    <w:p w14:paraId="1728ED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528</w:t>
      </w:r>
    </w:p>
    <w:p w14:paraId="182D80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 report mapping</w:t>
      </w:r>
      <w:r>
        <w:rPr>
          <w:noProof/>
        </w:rPr>
        <w:tab/>
        <w:t>528</w:t>
      </w:r>
    </w:p>
    <w:p w14:paraId="24B6F9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528</w:t>
      </w:r>
    </w:p>
    <w:p w14:paraId="1A8DB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528</w:t>
      </w:r>
    </w:p>
    <w:p w14:paraId="4A78D1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529</w:t>
      </w:r>
    </w:p>
    <w:p w14:paraId="1810D7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under CCA</w:t>
      </w:r>
      <w:r>
        <w:rPr>
          <w:noProof/>
        </w:rPr>
        <w:tab/>
        <w:t>529</w:t>
      </w:r>
    </w:p>
    <w:p w14:paraId="5916FB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 in FR1</w:t>
      </w:r>
      <w:r>
        <w:rPr>
          <w:noProof/>
        </w:rPr>
        <w:tab/>
        <w:t>529</w:t>
      </w:r>
    </w:p>
    <w:p w14:paraId="61BDCE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49A61D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530</w:t>
      </w:r>
    </w:p>
    <w:p w14:paraId="04CFE7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530</w:t>
      </w:r>
    </w:p>
    <w:p w14:paraId="36F2EA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530</w:t>
      </w:r>
    </w:p>
    <w:p w14:paraId="2025DD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530</w:t>
      </w:r>
    </w:p>
    <w:p w14:paraId="67A90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531</w:t>
      </w:r>
    </w:p>
    <w:p w14:paraId="5B9FF6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531</w:t>
      </w:r>
    </w:p>
    <w:p w14:paraId="22C792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531</w:t>
      </w:r>
    </w:p>
    <w:p w14:paraId="5D3928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RSRP measurements</w:t>
      </w:r>
      <w:r>
        <w:rPr>
          <w:noProof/>
        </w:rPr>
        <w:tab/>
        <w:t>532</w:t>
      </w:r>
    </w:p>
    <w:p w14:paraId="74E3C9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RSRQ measurements</w:t>
      </w:r>
      <w:r>
        <w:rPr>
          <w:noProof/>
        </w:rPr>
        <w:tab/>
        <w:t>532</w:t>
      </w:r>
    </w:p>
    <w:p w14:paraId="61B78A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RSTD measurements</w:t>
      </w:r>
      <w:r>
        <w:rPr>
          <w:noProof/>
        </w:rPr>
        <w:tab/>
        <w:t>532</w:t>
      </w:r>
    </w:p>
    <w:p w14:paraId="5957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RS-SINR measurements</w:t>
      </w:r>
      <w:r>
        <w:rPr>
          <w:noProof/>
        </w:rPr>
        <w:tab/>
        <w:t>533</w:t>
      </w:r>
    </w:p>
    <w:p w14:paraId="0D1C5C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RSRP measurements </w:t>
      </w:r>
      <w:r w:rsidRPr="00A74E2D">
        <w:rPr>
          <w:noProof/>
          <w:lang w:val="en-US"/>
        </w:rPr>
        <w:t xml:space="preserve">for CA/DC Idle Mode </w:t>
      </w:r>
      <w:r w:rsidRPr="00A74E2D">
        <w:rPr>
          <w:rFonts w:eastAsia="Times New Roman"/>
          <w:noProof/>
        </w:rPr>
        <w:t>Measurements</w:t>
      </w:r>
      <w:r>
        <w:rPr>
          <w:noProof/>
        </w:rPr>
        <w:tab/>
        <w:t>533</w:t>
      </w:r>
    </w:p>
    <w:p w14:paraId="140E28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RSRQ measurements </w:t>
      </w:r>
      <w:r w:rsidRPr="00A74E2D">
        <w:rPr>
          <w:noProof/>
          <w:lang w:val="en-US"/>
        </w:rPr>
        <w:t>for CA/DC Idle Mode Measurements</w:t>
      </w:r>
      <w:r>
        <w:rPr>
          <w:noProof/>
        </w:rPr>
        <w:tab/>
        <w:t>533</w:t>
      </w:r>
    </w:p>
    <w:p w14:paraId="7E3B56D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533</w:t>
      </w:r>
    </w:p>
    <w:p w14:paraId="457FD9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534</w:t>
      </w:r>
    </w:p>
    <w:p w14:paraId="54C85B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534</w:t>
      </w:r>
    </w:p>
    <w:p w14:paraId="25604B0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535</w:t>
      </w:r>
    </w:p>
    <w:p w14:paraId="7A2A79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535</w:t>
      </w:r>
    </w:p>
    <w:p w14:paraId="4A83DA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535</w:t>
      </w:r>
    </w:p>
    <w:p w14:paraId="3F735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535</w:t>
      </w:r>
    </w:p>
    <w:p w14:paraId="4828D5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535</w:t>
      </w:r>
    </w:p>
    <w:p w14:paraId="618E59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536</w:t>
      </w:r>
    </w:p>
    <w:p w14:paraId="2D01FD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</w:t>
      </w:r>
      <w:r w:rsidRPr="00A74E2D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SL-RSSI Accuracy</w:t>
      </w:r>
      <w:r>
        <w:rPr>
          <w:noProof/>
        </w:rPr>
        <w:tab/>
        <w:t>536</w:t>
      </w:r>
    </w:p>
    <w:p w14:paraId="40616C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537</w:t>
      </w:r>
    </w:p>
    <w:p w14:paraId="748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537</w:t>
      </w:r>
    </w:p>
    <w:p w14:paraId="3756C2D7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167D7B0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538</w:t>
      </w:r>
    </w:p>
    <w:p w14:paraId="66E4F1D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81D9C9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538</w:t>
      </w:r>
    </w:p>
    <w:p w14:paraId="230D398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D63CC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896EA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20BF83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E2E4E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0174C8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540</w:t>
      </w:r>
    </w:p>
    <w:p w14:paraId="782B5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28033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7B5368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49EC2C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047F88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2B91EF9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A74E2D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542</w:t>
      </w:r>
    </w:p>
    <w:p w14:paraId="18A19A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543</w:t>
      </w:r>
    </w:p>
    <w:p w14:paraId="0ABF32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3F303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543</w:t>
      </w:r>
    </w:p>
    <w:p w14:paraId="7CC780E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544</w:t>
      </w:r>
    </w:p>
    <w:p w14:paraId="0CA9E11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544</w:t>
      </w:r>
    </w:p>
    <w:p w14:paraId="6C2CCC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544</w:t>
      </w:r>
    </w:p>
    <w:p w14:paraId="0DAE3D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544</w:t>
      </w:r>
    </w:p>
    <w:p w14:paraId="707DA3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546</w:t>
      </w:r>
    </w:p>
    <w:p w14:paraId="1EFDB55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546</w:t>
      </w:r>
    </w:p>
    <w:p w14:paraId="06227DC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547</w:t>
      </w:r>
    </w:p>
    <w:p w14:paraId="74403D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547</w:t>
      </w:r>
    </w:p>
    <w:p w14:paraId="5F9064CC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547</w:t>
      </w:r>
    </w:p>
    <w:p w14:paraId="4177D9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547</w:t>
      </w:r>
    </w:p>
    <w:p w14:paraId="2DD733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547</w:t>
      </w:r>
    </w:p>
    <w:p w14:paraId="33D578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549</w:t>
      </w:r>
    </w:p>
    <w:p w14:paraId="1F84B7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549</w:t>
      </w:r>
    </w:p>
    <w:p w14:paraId="418F23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551</w:t>
      </w:r>
    </w:p>
    <w:p w14:paraId="2B5D73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3B1EEB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552</w:t>
      </w:r>
    </w:p>
    <w:p w14:paraId="2C31395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UL SRS RSRP measurement</w:t>
      </w:r>
      <w:r>
        <w:rPr>
          <w:noProof/>
        </w:rPr>
        <w:tab/>
        <w:t>553</w:t>
      </w:r>
    </w:p>
    <w:p w14:paraId="7771EB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Report mapping</w:t>
      </w:r>
      <w:r>
        <w:rPr>
          <w:noProof/>
        </w:rPr>
        <w:tab/>
        <w:t>553</w:t>
      </w:r>
    </w:p>
    <w:p w14:paraId="68744F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553</w:t>
      </w:r>
    </w:p>
    <w:p w14:paraId="510832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428947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</w:t>
      </w:r>
      <w:r>
        <w:rPr>
          <w:noProof/>
        </w:rPr>
        <w:tab/>
        <w:t>554</w:t>
      </w:r>
    </w:p>
    <w:p w14:paraId="2790D2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AoA/ZoA</w:t>
      </w:r>
      <w:r>
        <w:rPr>
          <w:noProof/>
        </w:rPr>
        <w:tab/>
        <w:t>555</w:t>
      </w:r>
    </w:p>
    <w:p w14:paraId="79F4F4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555</w:t>
      </w:r>
    </w:p>
    <w:p w14:paraId="454DB772" w14:textId="51484FB5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557</w:t>
      </w:r>
    </w:p>
    <w:p w14:paraId="5183592B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557</w:t>
      </w:r>
    </w:p>
    <w:p w14:paraId="3700AEC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557</w:t>
      </w:r>
    </w:p>
    <w:p w14:paraId="303DA7D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557</w:t>
      </w:r>
    </w:p>
    <w:p w14:paraId="485CA8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557</w:t>
      </w:r>
    </w:p>
    <w:p w14:paraId="25BE64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557</w:t>
      </w:r>
    </w:p>
    <w:p w14:paraId="142778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Implementation requirements</w:t>
      </w:r>
      <w:r>
        <w:rPr>
          <w:noProof/>
        </w:rPr>
        <w:tab/>
        <w:t>558</w:t>
      </w:r>
    </w:p>
    <w:p w14:paraId="4947156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Physical layer timing requirements</w:t>
      </w:r>
      <w:r>
        <w:rPr>
          <w:noProof/>
        </w:rPr>
        <w:tab/>
        <w:t>558</w:t>
      </w:r>
    </w:p>
    <w:p w14:paraId="470BF1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558</w:t>
      </w:r>
    </w:p>
    <w:p w14:paraId="3033C56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559</w:t>
      </w:r>
    </w:p>
    <w:p w14:paraId="4D28B2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559</w:t>
      </w:r>
    </w:p>
    <w:p w14:paraId="2D424D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PDSCH</w:t>
      </w:r>
      <w:r>
        <w:rPr>
          <w:noProof/>
        </w:rPr>
        <w:tab/>
        <w:t>559</w:t>
      </w:r>
    </w:p>
    <w:p w14:paraId="63948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559</w:t>
      </w:r>
    </w:p>
    <w:p w14:paraId="53CED2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560</w:t>
      </w:r>
    </w:p>
    <w:p w14:paraId="405B47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563</w:t>
      </w:r>
    </w:p>
    <w:p w14:paraId="08D023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sv-SE"/>
        </w:rPr>
        <w:t>PDSCH</w:t>
      </w:r>
      <w:r>
        <w:rPr>
          <w:noProof/>
        </w:rPr>
        <w:tab/>
        <w:t>563</w:t>
      </w:r>
    </w:p>
    <w:p w14:paraId="33E8E5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sv-SE"/>
        </w:rPr>
        <w:t>TDD</w:t>
      </w:r>
      <w:r>
        <w:rPr>
          <w:noProof/>
        </w:rPr>
        <w:tab/>
        <w:t>563</w:t>
      </w:r>
    </w:p>
    <w:p w14:paraId="08C2B7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564</w:t>
      </w:r>
    </w:p>
    <w:p w14:paraId="30F7A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564</w:t>
      </w:r>
    </w:p>
    <w:p w14:paraId="28EE2B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565</w:t>
      </w:r>
    </w:p>
    <w:p w14:paraId="540BC1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565</w:t>
      </w:r>
    </w:p>
    <w:p w14:paraId="620F51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566</w:t>
      </w:r>
    </w:p>
    <w:p w14:paraId="00B718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RMC burst transmission model</w:t>
      </w:r>
      <w:r>
        <w:rPr>
          <w:noProof/>
        </w:rPr>
        <w:tab/>
        <w:t>566</w:t>
      </w:r>
    </w:p>
    <w:p w14:paraId="0B37E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567</w:t>
      </w:r>
    </w:p>
    <w:p w14:paraId="79F838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567</w:t>
      </w:r>
    </w:p>
    <w:p w14:paraId="42AD33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568</w:t>
      </w:r>
    </w:p>
    <w:p w14:paraId="09A281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571</w:t>
      </w:r>
    </w:p>
    <w:p w14:paraId="3A3CC5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571</w:t>
      </w:r>
    </w:p>
    <w:p w14:paraId="487974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572</w:t>
      </w:r>
    </w:p>
    <w:p w14:paraId="766E21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575</w:t>
      </w:r>
    </w:p>
    <w:p w14:paraId="7A0552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576</w:t>
      </w:r>
    </w:p>
    <w:p w14:paraId="394654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576</w:t>
      </w:r>
    </w:p>
    <w:p w14:paraId="5A19C8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576</w:t>
      </w:r>
    </w:p>
    <w:p w14:paraId="2A384B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577</w:t>
      </w:r>
    </w:p>
    <w:p w14:paraId="4CB01D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577</w:t>
      </w:r>
    </w:p>
    <w:p w14:paraId="1B5B5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578</w:t>
      </w:r>
    </w:p>
    <w:p w14:paraId="1926C8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7FE83E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579</w:t>
      </w:r>
    </w:p>
    <w:p w14:paraId="0BAA3C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579</w:t>
      </w:r>
    </w:p>
    <w:p w14:paraId="1CDD0D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579</w:t>
      </w:r>
    </w:p>
    <w:p w14:paraId="675E6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579</w:t>
      </w:r>
    </w:p>
    <w:p w14:paraId="2C17C1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580</w:t>
      </w:r>
    </w:p>
    <w:p w14:paraId="26617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580</w:t>
      </w:r>
    </w:p>
    <w:p w14:paraId="03F33C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580</w:t>
      </w:r>
    </w:p>
    <w:p w14:paraId="25623B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581</w:t>
      </w:r>
    </w:p>
    <w:p w14:paraId="44803B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581</w:t>
      </w:r>
    </w:p>
    <w:p w14:paraId="0679D4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581</w:t>
      </w:r>
    </w:p>
    <w:p w14:paraId="0AECA0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582</w:t>
      </w:r>
    </w:p>
    <w:p w14:paraId="32E6E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11: DRX cycle = 20 ms and TAT =</w:t>
      </w:r>
      <w:r w:rsidRPr="00A74E2D">
        <w:rPr>
          <w:rFonts w:cs="Arial"/>
          <w:noProof/>
          <w:lang w:val="en-US"/>
        </w:rPr>
        <w:t xml:space="preserve"> </w:t>
      </w:r>
      <w:r w:rsidRPr="00A74E2D">
        <w:rPr>
          <w:rFonts w:cs="Arial"/>
          <w:noProof/>
        </w:rPr>
        <w:t>Infinity</w:t>
      </w:r>
      <w:r>
        <w:rPr>
          <w:noProof/>
        </w:rPr>
        <w:tab/>
        <w:t>582</w:t>
      </w:r>
    </w:p>
    <w:p w14:paraId="5EFBDF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582</w:t>
      </w:r>
    </w:p>
    <w:p w14:paraId="7FB0D9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582</w:t>
      </w:r>
    </w:p>
    <w:p w14:paraId="3E8DD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582</w:t>
      </w:r>
    </w:p>
    <w:p w14:paraId="62D6804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A0499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7D8F53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583</w:t>
      </w:r>
    </w:p>
    <w:p w14:paraId="7E91B9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583</w:t>
      </w:r>
    </w:p>
    <w:p w14:paraId="3776F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9E262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2CDB5B9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583</w:t>
      </w:r>
    </w:p>
    <w:p w14:paraId="765479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583</w:t>
      </w:r>
    </w:p>
    <w:p w14:paraId="21C259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583</w:t>
      </w:r>
    </w:p>
    <w:p w14:paraId="37E8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7DD77B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4E9F1C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FR2</w:t>
      </w:r>
      <w:r>
        <w:rPr>
          <w:noProof/>
        </w:rPr>
        <w:tab/>
        <w:t>586</w:t>
      </w:r>
    </w:p>
    <w:p w14:paraId="490564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586</w:t>
      </w:r>
    </w:p>
    <w:p w14:paraId="6EFB49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586</w:t>
      </w:r>
    </w:p>
    <w:p w14:paraId="39341E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586</w:t>
      </w:r>
    </w:p>
    <w:p w14:paraId="1F7CD0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12516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586</w:t>
      </w:r>
    </w:p>
    <w:p w14:paraId="56E3EF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588</w:t>
      </w:r>
    </w:p>
    <w:p w14:paraId="01610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588</w:t>
      </w:r>
    </w:p>
    <w:p w14:paraId="034F08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588</w:t>
      </w:r>
    </w:p>
    <w:p w14:paraId="0A0E36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588</w:t>
      </w:r>
    </w:p>
    <w:p w14:paraId="5E5E6E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589</w:t>
      </w:r>
    </w:p>
    <w:p w14:paraId="67B22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590</w:t>
      </w:r>
    </w:p>
    <w:p w14:paraId="39489C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591</w:t>
      </w:r>
    </w:p>
    <w:p w14:paraId="31A56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591</w:t>
      </w:r>
    </w:p>
    <w:p w14:paraId="31BACE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591</w:t>
      </w:r>
    </w:p>
    <w:p w14:paraId="669DE8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591</w:t>
      </w:r>
    </w:p>
    <w:p w14:paraId="52F79F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592</w:t>
      </w:r>
    </w:p>
    <w:p w14:paraId="00A1E0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setup</w:t>
      </w:r>
      <w:r>
        <w:rPr>
          <w:noProof/>
        </w:rPr>
        <w:tab/>
        <w:t>592</w:t>
      </w:r>
    </w:p>
    <w:p w14:paraId="5D354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592</w:t>
      </w:r>
    </w:p>
    <w:p w14:paraId="5FBA4A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592</w:t>
      </w:r>
    </w:p>
    <w:p w14:paraId="08C25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592</w:t>
      </w:r>
    </w:p>
    <w:p w14:paraId="22095C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592</w:t>
      </w:r>
    </w:p>
    <w:p w14:paraId="5C399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</w:t>
      </w:r>
      <w:r>
        <w:rPr>
          <w:noProof/>
        </w:rPr>
        <w:tab/>
        <w:t>592</w:t>
      </w:r>
    </w:p>
    <w:p w14:paraId="28C9A2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5A68C6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593</w:t>
      </w:r>
    </w:p>
    <w:p w14:paraId="0094F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</w:t>
      </w:r>
      <w:r>
        <w:rPr>
          <w:noProof/>
        </w:rPr>
        <w:tab/>
        <w:t>593</w:t>
      </w:r>
    </w:p>
    <w:p w14:paraId="6D3545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593</w:t>
      </w:r>
    </w:p>
    <w:p w14:paraId="2FB625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3</w:t>
      </w:r>
      <w:r>
        <w:rPr>
          <w:noProof/>
        </w:rPr>
        <w:tab/>
        <w:t>594</w:t>
      </w:r>
    </w:p>
    <w:p w14:paraId="79D1DA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4</w:t>
      </w:r>
      <w:r>
        <w:rPr>
          <w:noProof/>
        </w:rPr>
        <w:tab/>
        <w:t>595</w:t>
      </w:r>
    </w:p>
    <w:p w14:paraId="02AE1A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FR2</w:t>
      </w:r>
      <w:r>
        <w:rPr>
          <w:noProof/>
        </w:rPr>
        <w:tab/>
        <w:t>596</w:t>
      </w:r>
    </w:p>
    <w:p w14:paraId="6C2FC7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1</w:t>
      </w:r>
      <w:r>
        <w:rPr>
          <w:noProof/>
        </w:rPr>
        <w:tab/>
        <w:t>596</w:t>
      </w:r>
    </w:p>
    <w:p w14:paraId="7FFDDE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2</w:t>
      </w:r>
      <w:r>
        <w:rPr>
          <w:noProof/>
        </w:rPr>
        <w:tab/>
        <w:t>597</w:t>
      </w:r>
    </w:p>
    <w:p w14:paraId="495517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3</w:t>
      </w:r>
      <w:r>
        <w:rPr>
          <w:noProof/>
        </w:rPr>
        <w:tab/>
        <w:t>598</w:t>
      </w:r>
    </w:p>
    <w:p w14:paraId="607A06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4</w:t>
      </w:r>
      <w:r>
        <w:rPr>
          <w:noProof/>
        </w:rPr>
        <w:tab/>
        <w:t>599</w:t>
      </w:r>
    </w:p>
    <w:p w14:paraId="445A9D6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600</w:t>
      </w:r>
    </w:p>
    <w:p w14:paraId="635633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D07F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600</w:t>
      </w:r>
    </w:p>
    <w:p w14:paraId="362713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600</w:t>
      </w:r>
    </w:p>
    <w:p w14:paraId="142FC8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601</w:t>
      </w:r>
    </w:p>
    <w:p w14:paraId="083A7A6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602</w:t>
      </w:r>
    </w:p>
    <w:p w14:paraId="467624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602</w:t>
      </w:r>
    </w:p>
    <w:p w14:paraId="3D65D1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Downlink BWP configurations</w:t>
      </w:r>
      <w:r>
        <w:rPr>
          <w:noProof/>
        </w:rPr>
        <w:tab/>
        <w:t>603</w:t>
      </w:r>
    </w:p>
    <w:p w14:paraId="0622FA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603</w:t>
      </w:r>
    </w:p>
    <w:p w14:paraId="06FF9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603</w:t>
      </w:r>
    </w:p>
    <w:p w14:paraId="15AC0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Uplink BWP configurations</w:t>
      </w:r>
      <w:r>
        <w:rPr>
          <w:noProof/>
        </w:rPr>
        <w:tab/>
        <w:t>604</w:t>
      </w:r>
    </w:p>
    <w:p w14:paraId="034C2D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604</w:t>
      </w:r>
    </w:p>
    <w:p w14:paraId="1C72DD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604</w:t>
      </w:r>
    </w:p>
    <w:p w14:paraId="7D9651A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605</w:t>
      </w:r>
    </w:p>
    <w:p w14:paraId="0AC65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605</w:t>
      </w:r>
    </w:p>
    <w:p w14:paraId="74FE9B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605</w:t>
      </w:r>
    </w:p>
    <w:p w14:paraId="6698A1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607</w:t>
      </w:r>
    </w:p>
    <w:p w14:paraId="0872E58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612</w:t>
      </w:r>
    </w:p>
    <w:p w14:paraId="3ADBE1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612</w:t>
      </w:r>
    </w:p>
    <w:p w14:paraId="20630E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612</w:t>
      </w:r>
    </w:p>
    <w:p w14:paraId="132495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612</w:t>
      </w:r>
    </w:p>
    <w:p w14:paraId="7D9909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613</w:t>
      </w:r>
    </w:p>
    <w:p w14:paraId="72FF20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613</w:t>
      </w:r>
    </w:p>
    <w:p w14:paraId="408A25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614</w:t>
      </w:r>
    </w:p>
    <w:p w14:paraId="0EDAAC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614</w:t>
      </w:r>
    </w:p>
    <w:p w14:paraId="760588B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614</w:t>
      </w:r>
    </w:p>
    <w:p w14:paraId="4D5AB2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614</w:t>
      </w:r>
    </w:p>
    <w:p w14:paraId="2B9089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614</w:t>
      </w:r>
    </w:p>
    <w:p w14:paraId="62F87A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615</w:t>
      </w:r>
    </w:p>
    <w:p w14:paraId="717A89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615</w:t>
      </w:r>
    </w:p>
    <w:p w14:paraId="050016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F749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75D3A7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615</w:t>
      </w:r>
    </w:p>
    <w:p w14:paraId="7E993D7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615</w:t>
      </w:r>
    </w:p>
    <w:p w14:paraId="57D74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615</w:t>
      </w:r>
    </w:p>
    <w:p w14:paraId="795310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2B2E1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237988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616</w:t>
      </w:r>
    </w:p>
    <w:p w14:paraId="088423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50531C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F897CC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616</w:t>
      </w:r>
    </w:p>
    <w:p w14:paraId="7883A49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D4F3D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3F94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617</w:t>
      </w:r>
    </w:p>
    <w:p w14:paraId="5D8C4A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617</w:t>
      </w:r>
    </w:p>
    <w:p w14:paraId="6A1832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D531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38EFD3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638622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2BDB9E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2352EA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618</w:t>
      </w:r>
    </w:p>
    <w:p w14:paraId="3EF23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618</w:t>
      </w:r>
    </w:p>
    <w:p w14:paraId="6E3E4C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620</w:t>
      </w:r>
    </w:p>
    <w:p w14:paraId="671A9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Angle of Arrival (AoA) for FR2 RRM test cases</w:t>
      </w:r>
      <w:r>
        <w:rPr>
          <w:noProof/>
        </w:rPr>
        <w:tab/>
        <w:t>625</w:t>
      </w:r>
    </w:p>
    <w:p w14:paraId="02B787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1: Single AoA in Rx beam peak direction</w:t>
      </w:r>
      <w:r>
        <w:rPr>
          <w:noProof/>
        </w:rPr>
        <w:tab/>
        <w:t>625</w:t>
      </w:r>
    </w:p>
    <w:p w14:paraId="55E6E1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2: Single AoA in non Rx beam peak direction</w:t>
      </w:r>
      <w:r>
        <w:rPr>
          <w:noProof/>
        </w:rPr>
        <w:tab/>
        <w:t>625</w:t>
      </w:r>
    </w:p>
    <w:p w14:paraId="155FE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625</w:t>
      </w:r>
    </w:p>
    <w:p w14:paraId="1A48EE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626</w:t>
      </w:r>
    </w:p>
    <w:p w14:paraId="7AF6B6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3: 2 AoAs</w:t>
      </w:r>
      <w:r>
        <w:rPr>
          <w:noProof/>
        </w:rPr>
        <w:tab/>
        <w:t>626</w:t>
      </w:r>
    </w:p>
    <w:p w14:paraId="65C179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626</w:t>
      </w:r>
    </w:p>
    <w:p w14:paraId="4A4D88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626</w:t>
      </w:r>
    </w:p>
    <w:p w14:paraId="1B6DA6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626</w:t>
      </w:r>
    </w:p>
    <w:p w14:paraId="5887FE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627</w:t>
      </w:r>
    </w:p>
    <w:p w14:paraId="744288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376BD8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627</w:t>
      </w:r>
    </w:p>
    <w:p w14:paraId="3F61B50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627</w:t>
      </w:r>
    </w:p>
    <w:p w14:paraId="226BD8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627</w:t>
      </w:r>
    </w:p>
    <w:p w14:paraId="1E6B7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627</w:t>
      </w:r>
    </w:p>
    <w:p w14:paraId="1CA7B7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69265B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629</w:t>
      </w:r>
    </w:p>
    <w:p w14:paraId="7F854F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629</w:t>
      </w:r>
    </w:p>
    <w:p w14:paraId="38386C4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630</w:t>
      </w:r>
    </w:p>
    <w:p w14:paraId="679F3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61FEF5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630</w:t>
      </w:r>
    </w:p>
    <w:p w14:paraId="0D28D8B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630</w:t>
      </w:r>
    </w:p>
    <w:p w14:paraId="730DFD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7AD54D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630</w:t>
      </w:r>
    </w:p>
    <w:p w14:paraId="6408B7F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</w:t>
      </w:r>
      <w:r>
        <w:rPr>
          <w:noProof/>
        </w:rPr>
        <w:tab/>
        <w:t>631</w:t>
      </w:r>
    </w:p>
    <w:p w14:paraId="3D87A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631</w:t>
      </w:r>
    </w:p>
    <w:p w14:paraId="18AA63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631</w:t>
      </w:r>
    </w:p>
    <w:p w14:paraId="5BAC34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ab/>
        <w:t>631</w:t>
      </w:r>
    </w:p>
    <w:p w14:paraId="785A99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ab/>
        <w:t>632</w:t>
      </w:r>
    </w:p>
    <w:p w14:paraId="46B93C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634</w:t>
      </w:r>
    </w:p>
    <w:p w14:paraId="4B5E6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1</w:t>
      </w:r>
      <w:r>
        <w:rPr>
          <w:noProof/>
        </w:rPr>
        <w:tab/>
        <w:t>634</w:t>
      </w:r>
    </w:p>
    <w:p w14:paraId="7F7FE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2</w:t>
      </w:r>
      <w:r>
        <w:rPr>
          <w:noProof/>
        </w:rPr>
        <w:tab/>
        <w:t>635</w:t>
      </w:r>
    </w:p>
    <w:p w14:paraId="68D8AE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 under CCA</w:t>
      </w:r>
      <w:r>
        <w:rPr>
          <w:noProof/>
        </w:rPr>
        <w:tab/>
        <w:t>637</w:t>
      </w:r>
    </w:p>
    <w:p w14:paraId="5BA428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637</w:t>
      </w:r>
    </w:p>
    <w:p w14:paraId="43ABDC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637</w:t>
      </w:r>
    </w:p>
    <w:p w14:paraId="332D9D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77F59E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638</w:t>
      </w:r>
    </w:p>
    <w:p w14:paraId="24C7B1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</w:t>
      </w:r>
      <w:r>
        <w:rPr>
          <w:noProof/>
        </w:rPr>
        <w:tab/>
        <w:t>641</w:t>
      </w:r>
    </w:p>
    <w:p w14:paraId="1BEB32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90493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641</w:t>
      </w:r>
    </w:p>
    <w:p w14:paraId="2F9029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645</w:t>
      </w:r>
    </w:p>
    <w:p w14:paraId="4885A3E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645</w:t>
      </w:r>
    </w:p>
    <w:p w14:paraId="49EDF6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645</w:t>
      </w:r>
    </w:p>
    <w:p w14:paraId="49235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646</w:t>
      </w:r>
    </w:p>
    <w:p w14:paraId="6CCFE80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648</w:t>
      </w:r>
    </w:p>
    <w:p w14:paraId="7F049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E595A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648</w:t>
      </w:r>
    </w:p>
    <w:p w14:paraId="74E662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649</w:t>
      </w:r>
    </w:p>
    <w:p w14:paraId="455A81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Channel bandwidth (CBW) configurations</w:t>
      </w:r>
      <w:r>
        <w:rPr>
          <w:noProof/>
        </w:rPr>
        <w:tab/>
        <w:t>651</w:t>
      </w:r>
    </w:p>
    <w:p w14:paraId="3C271B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DL UE specific CBW</w:t>
      </w:r>
      <w:r>
        <w:rPr>
          <w:noProof/>
        </w:rPr>
        <w:tab/>
        <w:t>652</w:t>
      </w:r>
    </w:p>
    <w:p w14:paraId="435A2E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652</w:t>
      </w:r>
    </w:p>
    <w:p w14:paraId="75BC5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54A381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652</w:t>
      </w:r>
    </w:p>
    <w:p w14:paraId="1F9CA2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652</w:t>
      </w:r>
    </w:p>
    <w:p w14:paraId="572162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654</w:t>
      </w:r>
    </w:p>
    <w:p w14:paraId="36D88D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654</w:t>
      </w:r>
    </w:p>
    <w:p w14:paraId="2CBBE2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3EFB4D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655</w:t>
      </w:r>
    </w:p>
    <w:p w14:paraId="49E340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655</w:t>
      </w:r>
    </w:p>
    <w:p w14:paraId="2E28A8F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655</w:t>
      </w:r>
    </w:p>
    <w:p w14:paraId="68E6F7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655</w:t>
      </w:r>
    </w:p>
    <w:p w14:paraId="7FB6A48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655</w:t>
      </w:r>
    </w:p>
    <w:p w14:paraId="1CD346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655</w:t>
      </w:r>
    </w:p>
    <w:p w14:paraId="7037487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655</w:t>
      </w:r>
    </w:p>
    <w:p w14:paraId="13E3F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2BC38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656</w:t>
      </w:r>
    </w:p>
    <w:p w14:paraId="06E758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656</w:t>
      </w:r>
    </w:p>
    <w:p w14:paraId="74495D5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657</w:t>
      </w:r>
    </w:p>
    <w:p w14:paraId="3D8FD0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657</w:t>
      </w:r>
    </w:p>
    <w:p w14:paraId="5147CA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658</w:t>
      </w:r>
    </w:p>
    <w:p w14:paraId="4A33B3D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660</w:t>
      </w:r>
    </w:p>
    <w:p w14:paraId="3C87D0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660</w:t>
      </w:r>
    </w:p>
    <w:p w14:paraId="4162D0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660</w:t>
      </w:r>
    </w:p>
    <w:p w14:paraId="06DAD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2 in FR1: SCS=30 KHz</w:t>
      </w:r>
      <w:r>
        <w:rPr>
          <w:noProof/>
        </w:rPr>
        <w:tab/>
        <w:t>661</w:t>
      </w:r>
    </w:p>
    <w:p w14:paraId="154C99E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Configurations for FR2</w:t>
      </w:r>
      <w:r>
        <w:rPr>
          <w:noProof/>
        </w:rPr>
        <w:tab/>
        <w:t>661</w:t>
      </w:r>
    </w:p>
    <w:p w14:paraId="36B98D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1 in FR2: SCS=120 KHz</w:t>
      </w:r>
      <w:r>
        <w:rPr>
          <w:noProof/>
        </w:rPr>
        <w:tab/>
        <w:t>661</w:t>
      </w:r>
    </w:p>
    <w:p w14:paraId="0781217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662</w:t>
      </w:r>
    </w:p>
    <w:p w14:paraId="7FED12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4FB888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0B278A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662</w:t>
      </w:r>
    </w:p>
    <w:p w14:paraId="59CB09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5D2E44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662</w:t>
      </w:r>
    </w:p>
    <w:p w14:paraId="5317F0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662</w:t>
      </w:r>
    </w:p>
    <w:p w14:paraId="587CB5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662</w:t>
      </w:r>
    </w:p>
    <w:p w14:paraId="4341F9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662</w:t>
      </w:r>
    </w:p>
    <w:p w14:paraId="54FFD0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666</w:t>
      </w:r>
    </w:p>
    <w:p w14:paraId="74E77F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670</w:t>
      </w:r>
    </w:p>
    <w:p w14:paraId="700113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674</w:t>
      </w:r>
    </w:p>
    <w:p w14:paraId="746714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678</w:t>
      </w:r>
    </w:p>
    <w:p w14:paraId="31789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678</w:t>
      </w:r>
    </w:p>
    <w:p w14:paraId="7A5807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678</w:t>
      </w:r>
    </w:p>
    <w:p w14:paraId="1E134E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NR UE Transmit Timing Test for FR1</w:t>
      </w:r>
      <w:r>
        <w:rPr>
          <w:noProof/>
        </w:rPr>
        <w:tab/>
        <w:t>678</w:t>
      </w:r>
    </w:p>
    <w:p w14:paraId="65B730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678</w:t>
      </w:r>
    </w:p>
    <w:p w14:paraId="3FD74F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682</w:t>
      </w:r>
    </w:p>
    <w:p w14:paraId="42215C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682</w:t>
      </w:r>
    </w:p>
    <w:p w14:paraId="14EC90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682</w:t>
      </w:r>
    </w:p>
    <w:p w14:paraId="525DD4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682</w:t>
      </w:r>
    </w:p>
    <w:p w14:paraId="74A948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682</w:t>
      </w:r>
    </w:p>
    <w:p w14:paraId="1D4C90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683</w:t>
      </w:r>
    </w:p>
    <w:p w14:paraId="1D5D12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686</w:t>
      </w:r>
    </w:p>
    <w:p w14:paraId="16969B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686</w:t>
      </w:r>
    </w:p>
    <w:p w14:paraId="2AE8D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686</w:t>
      </w:r>
    </w:p>
    <w:p w14:paraId="41667D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687</w:t>
      </w:r>
    </w:p>
    <w:p w14:paraId="13FC31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687</w:t>
      </w:r>
    </w:p>
    <w:p w14:paraId="4CFFCB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691</w:t>
      </w:r>
    </w:p>
    <w:p w14:paraId="0C2B14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691</w:t>
      </w:r>
    </w:p>
    <w:p w14:paraId="6BCB87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691</w:t>
      </w:r>
    </w:p>
    <w:p w14:paraId="7A2A40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697</w:t>
      </w:r>
    </w:p>
    <w:p w14:paraId="41F297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697</w:t>
      </w:r>
    </w:p>
    <w:p w14:paraId="1298D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697</w:t>
      </w:r>
    </w:p>
    <w:p w14:paraId="0B8444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703</w:t>
      </w:r>
    </w:p>
    <w:p w14:paraId="6C374A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703</w:t>
      </w:r>
    </w:p>
    <w:p w14:paraId="203AD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703</w:t>
      </w:r>
    </w:p>
    <w:p w14:paraId="0D028E6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709</w:t>
      </w:r>
    </w:p>
    <w:p w14:paraId="361D7F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709</w:t>
      </w:r>
    </w:p>
    <w:p w14:paraId="24B3FD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709</w:t>
      </w:r>
    </w:p>
    <w:p w14:paraId="281C5B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715</w:t>
      </w:r>
    </w:p>
    <w:p w14:paraId="62E814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715</w:t>
      </w:r>
    </w:p>
    <w:p w14:paraId="7C78CF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715</w:t>
      </w:r>
    </w:p>
    <w:p w14:paraId="41B85D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721</w:t>
      </w:r>
    </w:p>
    <w:p w14:paraId="58EAF0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721</w:t>
      </w:r>
    </w:p>
    <w:p w14:paraId="481A2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721</w:t>
      </w:r>
    </w:p>
    <w:p w14:paraId="2E05F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726</w:t>
      </w:r>
    </w:p>
    <w:p w14:paraId="367ADD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727</w:t>
      </w:r>
    </w:p>
    <w:p w14:paraId="227D5D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727</w:t>
      </w:r>
    </w:p>
    <w:p w14:paraId="3E763E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732</w:t>
      </w:r>
    </w:p>
    <w:p w14:paraId="594E19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732</w:t>
      </w:r>
    </w:p>
    <w:p w14:paraId="2428E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732</w:t>
      </w:r>
    </w:p>
    <w:p w14:paraId="4F342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732</w:t>
      </w:r>
    </w:p>
    <w:p w14:paraId="1E4D7A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736</w:t>
      </w:r>
    </w:p>
    <w:p w14:paraId="1D7018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736</w:t>
      </w:r>
    </w:p>
    <w:p w14:paraId="7056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736</w:t>
      </w:r>
    </w:p>
    <w:p w14:paraId="45A80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740</w:t>
      </w:r>
    </w:p>
    <w:p w14:paraId="5ACF9B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740</w:t>
      </w:r>
    </w:p>
    <w:p w14:paraId="698D6C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740</w:t>
      </w:r>
    </w:p>
    <w:p w14:paraId="718FB1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745</w:t>
      </w:r>
    </w:p>
    <w:p w14:paraId="30963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746</w:t>
      </w:r>
    </w:p>
    <w:p w14:paraId="0ED632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746</w:t>
      </w:r>
    </w:p>
    <w:p w14:paraId="4A522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750</w:t>
      </w:r>
    </w:p>
    <w:p w14:paraId="4BE104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751</w:t>
      </w:r>
    </w:p>
    <w:p w14:paraId="127CCC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751</w:t>
      </w:r>
    </w:p>
    <w:p w14:paraId="58B162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755</w:t>
      </w:r>
    </w:p>
    <w:p w14:paraId="281774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755</w:t>
      </w:r>
    </w:p>
    <w:p w14:paraId="26D6C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755</w:t>
      </w:r>
    </w:p>
    <w:p w14:paraId="187523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759</w:t>
      </w:r>
    </w:p>
    <w:p w14:paraId="60D10A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759</w:t>
      </w:r>
    </w:p>
    <w:p w14:paraId="4E9D9F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759</w:t>
      </w:r>
    </w:p>
    <w:p w14:paraId="1000F8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759</w:t>
      </w:r>
    </w:p>
    <w:p w14:paraId="104125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762</w:t>
      </w:r>
    </w:p>
    <w:p w14:paraId="2E415B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763</w:t>
      </w:r>
    </w:p>
    <w:p w14:paraId="1C5B9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763</w:t>
      </w:r>
    </w:p>
    <w:p w14:paraId="010817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767</w:t>
      </w:r>
    </w:p>
    <w:p w14:paraId="2E868F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768</w:t>
      </w:r>
    </w:p>
    <w:p w14:paraId="7B48AF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768</w:t>
      </w:r>
    </w:p>
    <w:p w14:paraId="2E7729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768</w:t>
      </w:r>
    </w:p>
    <w:p w14:paraId="2C6E22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1820E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775</w:t>
      </w:r>
    </w:p>
    <w:p w14:paraId="41D19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202F8F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5B99FD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775</w:t>
      </w:r>
    </w:p>
    <w:p w14:paraId="3D8BDC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3992B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776</w:t>
      </w:r>
    </w:p>
    <w:p w14:paraId="4C9D4F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777</w:t>
      </w:r>
    </w:p>
    <w:p w14:paraId="49FBD6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777</w:t>
      </w:r>
    </w:p>
    <w:p w14:paraId="5D71C2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781</w:t>
      </w:r>
    </w:p>
    <w:p w14:paraId="702E59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781</w:t>
      </w:r>
    </w:p>
    <w:p w14:paraId="3D1EB3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781</w:t>
      </w:r>
    </w:p>
    <w:p w14:paraId="5DE8D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789</w:t>
      </w:r>
    </w:p>
    <w:p w14:paraId="48D88E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36DD51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638E7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790</w:t>
      </w:r>
    </w:p>
    <w:p w14:paraId="6BD8C1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797</w:t>
      </w:r>
    </w:p>
    <w:p w14:paraId="757E71F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797</w:t>
      </w:r>
    </w:p>
    <w:p w14:paraId="0EE6C3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797</w:t>
      </w:r>
    </w:p>
    <w:p w14:paraId="45DF78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797</w:t>
      </w:r>
    </w:p>
    <w:p w14:paraId="2920A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803</w:t>
      </w:r>
    </w:p>
    <w:p w14:paraId="645A20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804</w:t>
      </w:r>
    </w:p>
    <w:p w14:paraId="708E08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804</w:t>
      </w:r>
    </w:p>
    <w:p w14:paraId="13F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809</w:t>
      </w:r>
    </w:p>
    <w:p w14:paraId="4EBD82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810</w:t>
      </w:r>
    </w:p>
    <w:p w14:paraId="574625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810</w:t>
      </w:r>
    </w:p>
    <w:p w14:paraId="39213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815</w:t>
      </w:r>
    </w:p>
    <w:p w14:paraId="49AE3A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816</w:t>
      </w:r>
    </w:p>
    <w:p w14:paraId="3C148B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816</w:t>
      </w:r>
    </w:p>
    <w:p w14:paraId="7B329A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821</w:t>
      </w:r>
    </w:p>
    <w:p w14:paraId="5F4F40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822</w:t>
      </w:r>
    </w:p>
    <w:p w14:paraId="7E7D5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822</w:t>
      </w:r>
    </w:p>
    <w:p w14:paraId="2987DE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827</w:t>
      </w:r>
    </w:p>
    <w:p w14:paraId="5C6A08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828</w:t>
      </w:r>
    </w:p>
    <w:p w14:paraId="6AE15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828</w:t>
      </w:r>
    </w:p>
    <w:p w14:paraId="60CFC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834</w:t>
      </w:r>
    </w:p>
    <w:p w14:paraId="1F589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835</w:t>
      </w:r>
    </w:p>
    <w:p w14:paraId="24237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835</w:t>
      </w:r>
    </w:p>
    <w:p w14:paraId="7ED6A2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835</w:t>
      </w:r>
    </w:p>
    <w:p w14:paraId="0B206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840</w:t>
      </w:r>
    </w:p>
    <w:p w14:paraId="75BBCA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846</w:t>
      </w:r>
    </w:p>
    <w:p w14:paraId="405668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850</w:t>
      </w:r>
    </w:p>
    <w:p w14:paraId="4DE38D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850</w:t>
      </w:r>
    </w:p>
    <w:p w14:paraId="2DBCFC1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856</w:t>
      </w:r>
    </w:p>
    <w:p w14:paraId="46206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856</w:t>
      </w:r>
    </w:p>
    <w:p w14:paraId="653C0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856</w:t>
      </w:r>
    </w:p>
    <w:p w14:paraId="4A81F6C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856</w:t>
      </w:r>
    </w:p>
    <w:p w14:paraId="76E5FB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861</w:t>
      </w:r>
    </w:p>
    <w:p w14:paraId="6FE78B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20E819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861</w:t>
      </w:r>
    </w:p>
    <w:p w14:paraId="032E5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861</w:t>
      </w:r>
    </w:p>
    <w:p w14:paraId="2462A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869</w:t>
      </w:r>
    </w:p>
    <w:p w14:paraId="7761546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869</w:t>
      </w:r>
    </w:p>
    <w:p w14:paraId="6BF0155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881</w:t>
      </w:r>
    </w:p>
    <w:p w14:paraId="746F72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881</w:t>
      </w:r>
    </w:p>
    <w:p w14:paraId="72813A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881</w:t>
      </w:r>
    </w:p>
    <w:p w14:paraId="62AC7A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881</w:t>
      </w:r>
    </w:p>
    <w:p w14:paraId="0DEF5A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885</w:t>
      </w:r>
    </w:p>
    <w:p w14:paraId="327350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886</w:t>
      </w:r>
    </w:p>
    <w:p w14:paraId="0CE19C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886</w:t>
      </w:r>
    </w:p>
    <w:p w14:paraId="46435C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889</w:t>
      </w:r>
    </w:p>
    <w:p w14:paraId="213F9B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890</w:t>
      </w:r>
    </w:p>
    <w:p w14:paraId="2048B5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890</w:t>
      </w:r>
    </w:p>
    <w:p w14:paraId="2055B8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890</w:t>
      </w:r>
    </w:p>
    <w:p w14:paraId="13870F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 xml:space="preserve">Test </w:t>
      </w:r>
      <w:r w:rsidRPr="00A74E2D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894</w:t>
      </w:r>
    </w:p>
    <w:p w14:paraId="3F62FA5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894</w:t>
      </w:r>
    </w:p>
    <w:p w14:paraId="532A3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894</w:t>
      </w:r>
    </w:p>
    <w:p w14:paraId="1696D6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894</w:t>
      </w:r>
    </w:p>
    <w:p w14:paraId="33AA6D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894</w:t>
      </w:r>
    </w:p>
    <w:p w14:paraId="2C4223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894</w:t>
      </w:r>
    </w:p>
    <w:p w14:paraId="005575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898</w:t>
      </w:r>
    </w:p>
    <w:p w14:paraId="697ECB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898</w:t>
      </w:r>
    </w:p>
    <w:p w14:paraId="405C2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898</w:t>
      </w:r>
    </w:p>
    <w:p w14:paraId="2AC4E7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898</w:t>
      </w:r>
    </w:p>
    <w:p w14:paraId="5EFD38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902</w:t>
      </w:r>
    </w:p>
    <w:p w14:paraId="33770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902</w:t>
      </w:r>
    </w:p>
    <w:p w14:paraId="79638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902</w:t>
      </w:r>
    </w:p>
    <w:p w14:paraId="7A3484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902</w:t>
      </w:r>
    </w:p>
    <w:p w14:paraId="4BD10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906</w:t>
      </w:r>
    </w:p>
    <w:p w14:paraId="2CF174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906</w:t>
      </w:r>
    </w:p>
    <w:p w14:paraId="4613C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906</w:t>
      </w:r>
    </w:p>
    <w:p w14:paraId="7EF2CE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906</w:t>
      </w:r>
    </w:p>
    <w:p w14:paraId="43E5E2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910</w:t>
      </w:r>
    </w:p>
    <w:p w14:paraId="652748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910</w:t>
      </w:r>
    </w:p>
    <w:p w14:paraId="2F0842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910</w:t>
      </w:r>
    </w:p>
    <w:p w14:paraId="6AF8BB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910</w:t>
      </w:r>
    </w:p>
    <w:p w14:paraId="633CD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912</w:t>
      </w:r>
    </w:p>
    <w:p w14:paraId="315659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913</w:t>
      </w:r>
    </w:p>
    <w:p w14:paraId="58AD0D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913</w:t>
      </w:r>
    </w:p>
    <w:p w14:paraId="01EDE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913</w:t>
      </w:r>
    </w:p>
    <w:p w14:paraId="1E290A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915</w:t>
      </w:r>
    </w:p>
    <w:p w14:paraId="2785A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916</w:t>
      </w:r>
    </w:p>
    <w:p w14:paraId="4E4A7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916</w:t>
      </w:r>
    </w:p>
    <w:p w14:paraId="1997DD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916</w:t>
      </w:r>
    </w:p>
    <w:p w14:paraId="7207FF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920</w:t>
      </w:r>
    </w:p>
    <w:p w14:paraId="37E8A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920</w:t>
      </w:r>
    </w:p>
    <w:p w14:paraId="743803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920</w:t>
      </w:r>
    </w:p>
    <w:p w14:paraId="23D86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920</w:t>
      </w:r>
    </w:p>
    <w:p w14:paraId="40B205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924</w:t>
      </w:r>
    </w:p>
    <w:p w14:paraId="0887B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924</w:t>
      </w:r>
    </w:p>
    <w:p w14:paraId="5A15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924</w:t>
      </w:r>
    </w:p>
    <w:p w14:paraId="04C54A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928</w:t>
      </w:r>
    </w:p>
    <w:p w14:paraId="1FD6E6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124500D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7C3D99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928</w:t>
      </w:r>
    </w:p>
    <w:p w14:paraId="6223D3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928</w:t>
      </w:r>
    </w:p>
    <w:p w14:paraId="136EB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933</w:t>
      </w:r>
    </w:p>
    <w:p w14:paraId="18BCFE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933</w:t>
      </w:r>
    </w:p>
    <w:p w14:paraId="256B7D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27C277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6A5DEF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0BD1A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61A96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C37A0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939</w:t>
      </w:r>
    </w:p>
    <w:p w14:paraId="3D1635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939</w:t>
      </w:r>
    </w:p>
    <w:p w14:paraId="180313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9069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939</w:t>
      </w:r>
    </w:p>
    <w:p w14:paraId="1C6414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467FC6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942</w:t>
      </w:r>
    </w:p>
    <w:p w14:paraId="2EF5E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942</w:t>
      </w:r>
    </w:p>
    <w:p w14:paraId="2BB2D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943</w:t>
      </w:r>
    </w:p>
    <w:p w14:paraId="0652F5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7A64D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946</w:t>
      </w:r>
    </w:p>
    <w:p w14:paraId="020188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946</w:t>
      </w:r>
    </w:p>
    <w:p w14:paraId="0FEEE5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947</w:t>
      </w:r>
    </w:p>
    <w:p w14:paraId="5AE96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950</w:t>
      </w:r>
    </w:p>
    <w:p w14:paraId="4692CB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950</w:t>
      </w:r>
    </w:p>
    <w:p w14:paraId="08894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950</w:t>
      </w:r>
    </w:p>
    <w:p w14:paraId="157B79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951</w:t>
      </w:r>
    </w:p>
    <w:p w14:paraId="3CFB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953</w:t>
      </w:r>
    </w:p>
    <w:p w14:paraId="27BE64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953</w:t>
      </w:r>
    </w:p>
    <w:p w14:paraId="4E14C3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953</w:t>
      </w:r>
    </w:p>
    <w:p w14:paraId="0DAC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954</w:t>
      </w:r>
    </w:p>
    <w:p w14:paraId="40AAEA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780196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957</w:t>
      </w:r>
    </w:p>
    <w:p w14:paraId="700300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957</w:t>
      </w:r>
    </w:p>
    <w:p w14:paraId="3E4579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957</w:t>
      </w:r>
    </w:p>
    <w:p w14:paraId="0A5116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958</w:t>
      </w:r>
    </w:p>
    <w:p w14:paraId="63CBCD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961</w:t>
      </w:r>
    </w:p>
    <w:p w14:paraId="1C8A3C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961</w:t>
      </w:r>
    </w:p>
    <w:p w14:paraId="7E301F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17451A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962</w:t>
      </w:r>
    </w:p>
    <w:p w14:paraId="511710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963</w:t>
      </w:r>
    </w:p>
    <w:p w14:paraId="7CF1E9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964</w:t>
      </w:r>
    </w:p>
    <w:p w14:paraId="67913E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CGI identification of NR FR1 cell with autonomous gaps in synchronous EN-DC</w:t>
      </w:r>
      <w:r>
        <w:rPr>
          <w:noProof/>
        </w:rPr>
        <w:tab/>
        <w:t>964</w:t>
      </w:r>
    </w:p>
    <w:p w14:paraId="4A144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08250C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1054D7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969</w:t>
      </w:r>
    </w:p>
    <w:p w14:paraId="21D7B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969</w:t>
      </w:r>
    </w:p>
    <w:p w14:paraId="6ABD9E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0770A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969</w:t>
      </w:r>
    </w:p>
    <w:p w14:paraId="0790EC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5DDC90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972</w:t>
      </w:r>
    </w:p>
    <w:p w14:paraId="71AB64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972</w:t>
      </w:r>
    </w:p>
    <w:p w14:paraId="5738C2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973</w:t>
      </w:r>
    </w:p>
    <w:p w14:paraId="377765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7A7E92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976</w:t>
      </w:r>
    </w:p>
    <w:p w14:paraId="64BDB9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D90C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977</w:t>
      </w:r>
    </w:p>
    <w:p w14:paraId="1624AD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18148E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</w:t>
      </w:r>
      <w:r>
        <w:rPr>
          <w:noProof/>
        </w:rPr>
        <w:tab/>
        <w:t>980</w:t>
      </w:r>
    </w:p>
    <w:p w14:paraId="67B95C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980</w:t>
      </w:r>
    </w:p>
    <w:p w14:paraId="4D2DA8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980</w:t>
      </w:r>
    </w:p>
    <w:p w14:paraId="6B9D01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984</w:t>
      </w:r>
    </w:p>
    <w:p w14:paraId="015C2D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</w:t>
      </w:r>
      <w:r>
        <w:rPr>
          <w:noProof/>
        </w:rPr>
        <w:tab/>
        <w:t>985</w:t>
      </w:r>
    </w:p>
    <w:p w14:paraId="48377D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985</w:t>
      </w:r>
    </w:p>
    <w:p w14:paraId="13D53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985</w:t>
      </w:r>
    </w:p>
    <w:p w14:paraId="751139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989</w:t>
      </w:r>
    </w:p>
    <w:p w14:paraId="30CE07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990</w:t>
      </w:r>
    </w:p>
    <w:p w14:paraId="6B1486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990</w:t>
      </w:r>
    </w:p>
    <w:p w14:paraId="0D690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990</w:t>
      </w:r>
    </w:p>
    <w:p w14:paraId="115B6A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7B0EC6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990</w:t>
      </w:r>
    </w:p>
    <w:p w14:paraId="00DBE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994</w:t>
      </w:r>
    </w:p>
    <w:p w14:paraId="0EAAF5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994</w:t>
      </w:r>
    </w:p>
    <w:p w14:paraId="4F947B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E486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995</w:t>
      </w:r>
    </w:p>
    <w:p w14:paraId="0ADCF0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59158C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1000</w:t>
      </w:r>
    </w:p>
    <w:p w14:paraId="2AC750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1000</w:t>
      </w:r>
    </w:p>
    <w:p w14:paraId="3B5958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1000</w:t>
      </w:r>
    </w:p>
    <w:p w14:paraId="6DB28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1000</w:t>
      </w:r>
    </w:p>
    <w:p w14:paraId="750EA1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1000</w:t>
      </w:r>
    </w:p>
    <w:p w14:paraId="4D5484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1005</w:t>
      </w:r>
    </w:p>
    <w:p w14:paraId="3E6761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1005</w:t>
      </w:r>
    </w:p>
    <w:p w14:paraId="1F1C99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1005</w:t>
      </w:r>
    </w:p>
    <w:p w14:paraId="273C6C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1005</w:t>
      </w:r>
    </w:p>
    <w:p w14:paraId="540A0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072E8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1011</w:t>
      </w:r>
    </w:p>
    <w:p w14:paraId="734B5F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1011</w:t>
      </w:r>
    </w:p>
    <w:p w14:paraId="2D915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1011</w:t>
      </w:r>
    </w:p>
    <w:p w14:paraId="3CFB69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1011</w:t>
      </w:r>
    </w:p>
    <w:p w14:paraId="13FFBF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1015</w:t>
      </w:r>
    </w:p>
    <w:p w14:paraId="55558E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1016</w:t>
      </w:r>
    </w:p>
    <w:p w14:paraId="4E55AD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1016</w:t>
      </w:r>
    </w:p>
    <w:p w14:paraId="47DF17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1016</w:t>
      </w:r>
    </w:p>
    <w:p w14:paraId="549B9E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711631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1021</w:t>
      </w:r>
    </w:p>
    <w:p w14:paraId="7B6ED5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1021</w:t>
      </w:r>
    </w:p>
    <w:p w14:paraId="660A3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1021</w:t>
      </w:r>
    </w:p>
    <w:p w14:paraId="2FF6D9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1021</w:t>
      </w:r>
    </w:p>
    <w:p w14:paraId="2C071D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280FED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1025</w:t>
      </w:r>
    </w:p>
    <w:p w14:paraId="06197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1025</w:t>
      </w:r>
    </w:p>
    <w:p w14:paraId="1957B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1025</w:t>
      </w:r>
    </w:p>
    <w:p w14:paraId="55365D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1028</w:t>
      </w:r>
    </w:p>
    <w:p w14:paraId="219F70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>SFTD accuracy</w:t>
      </w:r>
      <w:r>
        <w:rPr>
          <w:noProof/>
        </w:rPr>
        <w:tab/>
        <w:t>1029</w:t>
      </w:r>
    </w:p>
    <w:p w14:paraId="7CA859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1029</w:t>
      </w:r>
    </w:p>
    <w:p w14:paraId="617FE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1029</w:t>
      </w:r>
    </w:p>
    <w:p w14:paraId="026C81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1029</w:t>
      </w:r>
    </w:p>
    <w:p w14:paraId="17A81E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1033</w:t>
      </w:r>
    </w:p>
    <w:p w14:paraId="279FD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39606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4345D5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1034</w:t>
      </w:r>
    </w:p>
    <w:p w14:paraId="69293B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1034</w:t>
      </w:r>
    </w:p>
    <w:p w14:paraId="6DD69F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1034</w:t>
      </w:r>
    </w:p>
    <w:p w14:paraId="5DB38C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1034</w:t>
      </w:r>
    </w:p>
    <w:p w14:paraId="4C0F13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797D28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1039</w:t>
      </w:r>
    </w:p>
    <w:p w14:paraId="518194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1039</w:t>
      </w:r>
    </w:p>
    <w:p w14:paraId="73253F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1040</w:t>
      </w:r>
    </w:p>
    <w:p w14:paraId="7703CB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67A4DD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1043</w:t>
      </w:r>
    </w:p>
    <w:p w14:paraId="3ACF8C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1043</w:t>
      </w:r>
    </w:p>
    <w:p w14:paraId="474E8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BEBA7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1044</w:t>
      </w:r>
    </w:p>
    <w:p w14:paraId="0A860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1048</w:t>
      </w:r>
    </w:p>
    <w:p w14:paraId="538C29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1049</w:t>
      </w:r>
    </w:p>
    <w:p w14:paraId="430EBF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1049</w:t>
      </w:r>
    </w:p>
    <w:p w14:paraId="27D9F4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1049</w:t>
      </w:r>
    </w:p>
    <w:p w14:paraId="6F88A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1053</w:t>
      </w:r>
    </w:p>
    <w:p w14:paraId="685494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1054</w:t>
      </w:r>
    </w:p>
    <w:p w14:paraId="0FD8B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1054</w:t>
      </w:r>
    </w:p>
    <w:p w14:paraId="07520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1054</w:t>
      </w:r>
    </w:p>
    <w:p w14:paraId="71FB1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8995D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1058</w:t>
      </w:r>
    </w:p>
    <w:p w14:paraId="3EAD46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FR1 serving cell and FR1 target cell</w:t>
      </w:r>
      <w:r>
        <w:rPr>
          <w:noProof/>
        </w:rPr>
        <w:tab/>
        <w:t>1058</w:t>
      </w:r>
    </w:p>
    <w:p w14:paraId="1869AF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1058</w:t>
      </w:r>
    </w:p>
    <w:p w14:paraId="2989E6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1058</w:t>
      </w:r>
    </w:p>
    <w:p w14:paraId="2A51EC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1062</w:t>
      </w:r>
    </w:p>
    <w:p w14:paraId="23EFA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1062</w:t>
      </w:r>
    </w:p>
    <w:p w14:paraId="3AF6AB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1062</w:t>
      </w:r>
    </w:p>
    <w:p w14:paraId="241B98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1062</w:t>
      </w:r>
    </w:p>
    <w:p w14:paraId="51AF30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1066</w:t>
      </w:r>
    </w:p>
    <w:p w14:paraId="48F1AB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1067</w:t>
      </w:r>
    </w:p>
    <w:p w14:paraId="7A3A2B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1067</w:t>
      </w:r>
    </w:p>
    <w:p w14:paraId="24ABE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1067</w:t>
      </w:r>
    </w:p>
    <w:p w14:paraId="723B84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1067</w:t>
      </w:r>
    </w:p>
    <w:p w14:paraId="7057A9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1072</w:t>
      </w:r>
    </w:p>
    <w:p w14:paraId="6E089C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1072</w:t>
      </w:r>
    </w:p>
    <w:p w14:paraId="5B6EFD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1072</w:t>
      </w:r>
    </w:p>
    <w:p w14:paraId="4C0B65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1072</w:t>
      </w:r>
    </w:p>
    <w:p w14:paraId="6C3F2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1078</w:t>
      </w:r>
    </w:p>
    <w:p w14:paraId="4D41A6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1079</w:t>
      </w:r>
    </w:p>
    <w:p w14:paraId="6AA1A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1079</w:t>
      </w:r>
    </w:p>
    <w:p w14:paraId="56DE63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2C8DF7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1079</w:t>
      </w:r>
    </w:p>
    <w:p w14:paraId="5D5436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1084</w:t>
      </w:r>
    </w:p>
    <w:p w14:paraId="02AE94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1084</w:t>
      </w:r>
    </w:p>
    <w:p w14:paraId="7E8EF7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1084</w:t>
      </w:r>
    </w:p>
    <w:p w14:paraId="4DC09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1084</w:t>
      </w:r>
    </w:p>
    <w:p w14:paraId="6F640C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1089</w:t>
      </w:r>
    </w:p>
    <w:p w14:paraId="6C4B335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1089</w:t>
      </w:r>
    </w:p>
    <w:p w14:paraId="1BFE676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1089</w:t>
      </w:r>
    </w:p>
    <w:p w14:paraId="09D1B4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1089</w:t>
      </w:r>
    </w:p>
    <w:p w14:paraId="4D0899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1089</w:t>
      </w:r>
    </w:p>
    <w:p w14:paraId="5DE776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1089</w:t>
      </w:r>
    </w:p>
    <w:p w14:paraId="13B091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77D264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1095</w:t>
      </w:r>
    </w:p>
    <w:p w14:paraId="5D5559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A74E2D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A74E2D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A74E2D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1095</w:t>
      </w:r>
    </w:p>
    <w:p w14:paraId="2E6043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1095</w:t>
      </w:r>
    </w:p>
    <w:p w14:paraId="3E08C8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1099</w:t>
      </w:r>
    </w:p>
    <w:p w14:paraId="71F73C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1100</w:t>
      </w:r>
    </w:p>
    <w:p w14:paraId="34E85B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50FFF2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060D71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1100</w:t>
      </w:r>
    </w:p>
    <w:p w14:paraId="4CDA2D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1100</w:t>
      </w:r>
    </w:p>
    <w:p w14:paraId="691E0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1104</w:t>
      </w:r>
    </w:p>
    <w:p w14:paraId="3F08F55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1105</w:t>
      </w:r>
    </w:p>
    <w:p w14:paraId="55B8368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1711074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035008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1105</w:t>
      </w:r>
    </w:p>
    <w:p w14:paraId="30559B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5F300E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1105</w:t>
      </w:r>
    </w:p>
    <w:p w14:paraId="51A2A7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1105</w:t>
      </w:r>
    </w:p>
    <w:p w14:paraId="68084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1105</w:t>
      </w:r>
    </w:p>
    <w:p w14:paraId="20EC4A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1105</w:t>
      </w:r>
    </w:p>
    <w:p w14:paraId="23F95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1108</w:t>
      </w:r>
    </w:p>
    <w:p w14:paraId="3088FB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1114</w:t>
      </w:r>
    </w:p>
    <w:p w14:paraId="121978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1117</w:t>
      </w:r>
    </w:p>
    <w:p w14:paraId="76351B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1121</w:t>
      </w:r>
    </w:p>
    <w:p w14:paraId="6E7ADEA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1121</w:t>
      </w:r>
    </w:p>
    <w:p w14:paraId="7ABC7F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1121</w:t>
      </w:r>
    </w:p>
    <w:p w14:paraId="2C7E46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1121</w:t>
      </w:r>
    </w:p>
    <w:p w14:paraId="0367C8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3F8C8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0CA36F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1125</w:t>
      </w:r>
    </w:p>
    <w:p w14:paraId="750195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1125</w:t>
      </w:r>
    </w:p>
    <w:p w14:paraId="58CB5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1125</w:t>
      </w:r>
    </w:p>
    <w:p w14:paraId="0BE18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1125</w:t>
      </w:r>
    </w:p>
    <w:p w14:paraId="66C98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1125</w:t>
      </w:r>
    </w:p>
    <w:p w14:paraId="5D8C4B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6A4B941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1129</w:t>
      </w:r>
    </w:p>
    <w:p w14:paraId="707CB0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1129</w:t>
      </w:r>
    </w:p>
    <w:p w14:paraId="7A8985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1129</w:t>
      </w:r>
    </w:p>
    <w:p w14:paraId="08C48D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7783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1133</w:t>
      </w:r>
    </w:p>
    <w:p w14:paraId="00425B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1134</w:t>
      </w:r>
    </w:p>
    <w:p w14:paraId="0CC912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18E70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721E65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1138</w:t>
      </w:r>
    </w:p>
    <w:p w14:paraId="132160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1138</w:t>
      </w:r>
    </w:p>
    <w:p w14:paraId="02898E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1142</w:t>
      </w:r>
    </w:p>
    <w:p w14:paraId="7223F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1142</w:t>
      </w:r>
    </w:p>
    <w:p w14:paraId="698E48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1142</w:t>
      </w:r>
    </w:p>
    <w:p w14:paraId="126D30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1146</w:t>
      </w:r>
    </w:p>
    <w:p w14:paraId="01E296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1146</w:t>
      </w:r>
    </w:p>
    <w:p w14:paraId="6CB8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1150</w:t>
      </w:r>
    </w:p>
    <w:p w14:paraId="70C57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1154</w:t>
      </w:r>
    </w:p>
    <w:p w14:paraId="62FA0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1159</w:t>
      </w:r>
    </w:p>
    <w:p w14:paraId="2BE1EF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1163</w:t>
      </w:r>
    </w:p>
    <w:p w14:paraId="15A58C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1164</w:t>
      </w:r>
    </w:p>
    <w:p w14:paraId="0B0061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28B14D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34E96F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1166</w:t>
      </w:r>
    </w:p>
    <w:p w14:paraId="7A7923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1166</w:t>
      </w:r>
    </w:p>
    <w:p w14:paraId="144C59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0164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0112AA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1169</w:t>
      </w:r>
    </w:p>
    <w:p w14:paraId="44213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90D31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A416E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1172</w:t>
      </w:r>
    </w:p>
    <w:p w14:paraId="5B25B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50EEA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3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6E9AF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1176</w:t>
      </w:r>
    </w:p>
    <w:p w14:paraId="4A1FDF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43DCDE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4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0B54C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1180</w:t>
      </w:r>
    </w:p>
    <w:p w14:paraId="4DE325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1E114A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5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187058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1184</w:t>
      </w:r>
    </w:p>
    <w:p w14:paraId="28F069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2A0F63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6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2B6169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1187</w:t>
      </w:r>
    </w:p>
    <w:p w14:paraId="531BF5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2AFE6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613039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A.5.5.2.8 </w:t>
      </w:r>
      <w:r w:rsidRPr="00A74E2D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1190</w:t>
      </w:r>
    </w:p>
    <w:p w14:paraId="121EDE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1190</w:t>
      </w:r>
    </w:p>
    <w:p w14:paraId="45422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156C2E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1193</w:t>
      </w:r>
    </w:p>
    <w:p w14:paraId="724F3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1193</w:t>
      </w:r>
    </w:p>
    <w:p w14:paraId="63520E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5E0DC8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51E018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1196</w:t>
      </w:r>
    </w:p>
    <w:p w14:paraId="1D144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2EF6C8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4C7731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13B92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41DC2B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1200</w:t>
      </w:r>
    </w:p>
    <w:p w14:paraId="367C63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CF955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1204</w:t>
      </w:r>
    </w:p>
    <w:p w14:paraId="645632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1205</w:t>
      </w:r>
    </w:p>
    <w:p w14:paraId="59CB7B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1205</w:t>
      </w:r>
    </w:p>
    <w:p w14:paraId="6E475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430D6A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lang w:eastAsia="zh-TW"/>
        </w:rPr>
        <w:t xml:space="preserve">Direct </w:t>
      </w:r>
      <w:r w:rsidRPr="00A74E2D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1209</w:t>
      </w:r>
    </w:p>
    <w:p w14:paraId="74AFB3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Purpose and Environment</w:t>
      </w:r>
      <w:r>
        <w:rPr>
          <w:noProof/>
        </w:rPr>
        <w:tab/>
        <w:t>1209</w:t>
      </w:r>
    </w:p>
    <w:p w14:paraId="13912B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1212</w:t>
      </w:r>
    </w:p>
    <w:p w14:paraId="435180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1212</w:t>
      </w:r>
    </w:p>
    <w:p w14:paraId="28B87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1212</w:t>
      </w:r>
    </w:p>
    <w:p w14:paraId="48CEA2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1212</w:t>
      </w:r>
    </w:p>
    <w:p w14:paraId="3A3639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D4E53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50E8D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1217</w:t>
      </w:r>
    </w:p>
    <w:p w14:paraId="10DAEA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395604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33FF57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1222</w:t>
      </w:r>
    </w:p>
    <w:p w14:paraId="65BDD8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2EB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7EA322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1227</w:t>
      </w:r>
    </w:p>
    <w:p w14:paraId="53788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2C9A2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1C79ED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1232</w:t>
      </w:r>
    </w:p>
    <w:p w14:paraId="0C9DD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1232</w:t>
      </w:r>
    </w:p>
    <w:p w14:paraId="1E6DF5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7B7E5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1236</w:t>
      </w:r>
    </w:p>
    <w:p w14:paraId="37E87B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6CCCE7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BD7C5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1242</w:t>
      </w:r>
    </w:p>
    <w:p w14:paraId="6FCC0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00DEBA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7BA593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1247</w:t>
      </w:r>
    </w:p>
    <w:p w14:paraId="1A165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1247</w:t>
      </w:r>
    </w:p>
    <w:p w14:paraId="6667F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1247</w:t>
      </w:r>
    </w:p>
    <w:p w14:paraId="3D0010B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1247</w:t>
      </w:r>
    </w:p>
    <w:p w14:paraId="468E9DF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bCs/>
          <w:noProof/>
        </w:rPr>
        <w:t>5.5.6.1.1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684DEF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1250</w:t>
      </w:r>
    </w:p>
    <w:p w14:paraId="10E54B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1255</w:t>
      </w:r>
    </w:p>
    <w:p w14:paraId="4788CA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1259</w:t>
      </w:r>
    </w:p>
    <w:p w14:paraId="65C23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1259</w:t>
      </w:r>
    </w:p>
    <w:p w14:paraId="680BE39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1259</w:t>
      </w:r>
    </w:p>
    <w:p w14:paraId="2B266D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1263</w:t>
      </w:r>
    </w:p>
    <w:p w14:paraId="7C4FEE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1263</w:t>
      </w:r>
    </w:p>
    <w:p w14:paraId="218EBC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1263</w:t>
      </w:r>
    </w:p>
    <w:p w14:paraId="7BD19F4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33D875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1267</w:t>
      </w:r>
    </w:p>
    <w:p w14:paraId="121EDD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1267</w:t>
      </w:r>
    </w:p>
    <w:p w14:paraId="451E82F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1274</w:t>
      </w:r>
    </w:p>
    <w:p w14:paraId="3E93E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1274</w:t>
      </w:r>
    </w:p>
    <w:p w14:paraId="4C135C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1277</w:t>
      </w:r>
    </w:p>
    <w:p w14:paraId="1DC104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1277</w:t>
      </w:r>
    </w:p>
    <w:p w14:paraId="10C424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FCAA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DBAF1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1282</w:t>
      </w:r>
    </w:p>
    <w:p w14:paraId="77DA2E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1282</w:t>
      </w:r>
    </w:p>
    <w:p w14:paraId="0847B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1282</w:t>
      </w:r>
    </w:p>
    <w:p w14:paraId="414F419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1282</w:t>
      </w:r>
    </w:p>
    <w:p w14:paraId="18940D6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02D40B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1286</w:t>
      </w:r>
    </w:p>
    <w:p w14:paraId="1BB8E6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1286</w:t>
      </w:r>
    </w:p>
    <w:p w14:paraId="1F73D64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1286</w:t>
      </w:r>
    </w:p>
    <w:p w14:paraId="39F11A7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719146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1290</w:t>
      </w:r>
    </w:p>
    <w:p w14:paraId="6D5A1F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1290</w:t>
      </w:r>
    </w:p>
    <w:p w14:paraId="3586B0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1290</w:t>
      </w:r>
    </w:p>
    <w:p w14:paraId="0B3C0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1290</w:t>
      </w:r>
    </w:p>
    <w:p w14:paraId="18F0AF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648980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1293</w:t>
      </w:r>
    </w:p>
    <w:p w14:paraId="0A1418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1293</w:t>
      </w:r>
    </w:p>
    <w:p w14:paraId="3FFFAA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1293</w:t>
      </w:r>
    </w:p>
    <w:p w14:paraId="4E3613B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0B9EF3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1296</w:t>
      </w:r>
    </w:p>
    <w:p w14:paraId="6BF518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1296</w:t>
      </w:r>
    </w:p>
    <w:p w14:paraId="34A82C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32BDF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1299</w:t>
      </w:r>
    </w:p>
    <w:p w14:paraId="3BFF62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1300</w:t>
      </w:r>
    </w:p>
    <w:p w14:paraId="4F6E4D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1300</w:t>
      </w:r>
    </w:p>
    <w:p w14:paraId="55AD6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1300</w:t>
      </w:r>
    </w:p>
    <w:p w14:paraId="7975EB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1300</w:t>
      </w:r>
    </w:p>
    <w:p w14:paraId="3BE087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2FBDDF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1303</w:t>
      </w:r>
    </w:p>
    <w:p w14:paraId="22456D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5C82F9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27A9E7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1306</w:t>
      </w:r>
    </w:p>
    <w:p w14:paraId="3C2526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1306</w:t>
      </w:r>
    </w:p>
    <w:p w14:paraId="784E5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1310</w:t>
      </w:r>
    </w:p>
    <w:p w14:paraId="703C60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1310</w:t>
      </w:r>
    </w:p>
    <w:p w14:paraId="5760E9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1310</w:t>
      </w:r>
    </w:p>
    <w:p w14:paraId="3BDE5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5AC3CA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1314</w:t>
      </w:r>
    </w:p>
    <w:p w14:paraId="2445BF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1314</w:t>
      </w:r>
    </w:p>
    <w:p w14:paraId="22CAC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577BA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3CB948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1317</w:t>
      </w:r>
    </w:p>
    <w:p w14:paraId="2B17A9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45D948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1321</w:t>
      </w:r>
    </w:p>
    <w:p w14:paraId="3BBF57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1321</w:t>
      </w:r>
    </w:p>
    <w:p w14:paraId="368AC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051EA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03FDAF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1325</w:t>
      </w:r>
    </w:p>
    <w:p w14:paraId="3634ED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1325</w:t>
      </w:r>
    </w:p>
    <w:p w14:paraId="27820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24841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1329</w:t>
      </w:r>
    </w:p>
    <w:p w14:paraId="69009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56BD25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315887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1335</w:t>
      </w:r>
    </w:p>
    <w:p w14:paraId="2C4C3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01F62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AE49B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1339</w:t>
      </w:r>
    </w:p>
    <w:p w14:paraId="0F23B2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1339</w:t>
      </w:r>
    </w:p>
    <w:p w14:paraId="6780C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33125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1343</w:t>
      </w:r>
    </w:p>
    <w:p w14:paraId="1F816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24EC7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35058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1348</w:t>
      </w:r>
    </w:p>
    <w:p w14:paraId="1C584A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1348</w:t>
      </w:r>
    </w:p>
    <w:p w14:paraId="023D6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0903B7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1348</w:t>
      </w:r>
    </w:p>
    <w:p w14:paraId="6EB2B8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5969E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1350</w:t>
      </w:r>
    </w:p>
    <w:p w14:paraId="4F20C0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1350</w:t>
      </w:r>
    </w:p>
    <w:p w14:paraId="36783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1351</w:t>
      </w:r>
    </w:p>
    <w:p w14:paraId="3CF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0FCB5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1353</w:t>
      </w:r>
    </w:p>
    <w:p w14:paraId="0606F7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5458D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1354</w:t>
      </w:r>
    </w:p>
    <w:p w14:paraId="6EC560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251D12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1357</w:t>
      </w:r>
    </w:p>
    <w:p w14:paraId="674CF2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E04A2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1357</w:t>
      </w:r>
    </w:p>
    <w:p w14:paraId="62EACD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1359</w:t>
      </w:r>
    </w:p>
    <w:p w14:paraId="64CABC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1360</w:t>
      </w:r>
    </w:p>
    <w:p w14:paraId="50A5D0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1360</w:t>
      </w:r>
    </w:p>
    <w:p w14:paraId="04321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0FEEDD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1360</w:t>
      </w:r>
    </w:p>
    <w:p w14:paraId="59B24D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28582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1362</w:t>
      </w:r>
    </w:p>
    <w:p w14:paraId="582D9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1362</w:t>
      </w:r>
    </w:p>
    <w:p w14:paraId="682366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1363</w:t>
      </w:r>
    </w:p>
    <w:p w14:paraId="312626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1FB041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1365</w:t>
      </w:r>
    </w:p>
    <w:p w14:paraId="47CE42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1365</w:t>
      </w:r>
    </w:p>
    <w:p w14:paraId="4EDE5C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1365</w:t>
      </w:r>
    </w:p>
    <w:p w14:paraId="439BD1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4BC807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1369</w:t>
      </w:r>
    </w:p>
    <w:p w14:paraId="53E427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1369</w:t>
      </w:r>
    </w:p>
    <w:p w14:paraId="72C27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1369</w:t>
      </w:r>
    </w:p>
    <w:p w14:paraId="2A9561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1369</w:t>
      </w:r>
    </w:p>
    <w:p w14:paraId="3FDB6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5FD051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1371</w:t>
      </w:r>
    </w:p>
    <w:p w14:paraId="55DE42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1371</w:t>
      </w:r>
    </w:p>
    <w:p w14:paraId="4A9878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1372</w:t>
      </w:r>
    </w:p>
    <w:p w14:paraId="56503A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EEF57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1375</w:t>
      </w:r>
    </w:p>
    <w:p w14:paraId="1F0ED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1375</w:t>
      </w:r>
    </w:p>
    <w:p w14:paraId="17A4E4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1376</w:t>
      </w:r>
    </w:p>
    <w:p w14:paraId="2BDAF0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09588B3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Measurements</w:t>
      </w:r>
      <w:r>
        <w:rPr>
          <w:noProof/>
        </w:rPr>
        <w:tab/>
        <w:t>1378</w:t>
      </w:r>
    </w:p>
    <w:p w14:paraId="24E16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1378</w:t>
      </w:r>
    </w:p>
    <w:p w14:paraId="753CE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C4AB5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1913C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Measurements</w:t>
      </w:r>
      <w:r>
        <w:rPr>
          <w:noProof/>
        </w:rPr>
        <w:tab/>
        <w:t>1382</w:t>
      </w:r>
    </w:p>
    <w:p w14:paraId="274F08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lastRenderedPageBreak/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event triggered reporting tests for NR FR2 cell when DRX is used</w:t>
      </w:r>
      <w:r>
        <w:rPr>
          <w:noProof/>
        </w:rPr>
        <w:tab/>
        <w:t>1382</w:t>
      </w:r>
    </w:p>
    <w:p w14:paraId="1DF779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1382</w:t>
      </w:r>
    </w:p>
    <w:p w14:paraId="39F2C2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1385</w:t>
      </w:r>
    </w:p>
    <w:p w14:paraId="3128CBD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1385</w:t>
      </w:r>
    </w:p>
    <w:p w14:paraId="05206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1386</w:t>
      </w:r>
    </w:p>
    <w:p w14:paraId="461688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1386</w:t>
      </w:r>
    </w:p>
    <w:p w14:paraId="6974B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EE0D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1386</w:t>
      </w:r>
    </w:p>
    <w:p w14:paraId="53DE1F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0B7BC6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1389</w:t>
      </w:r>
    </w:p>
    <w:p w14:paraId="26886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59F46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1389</w:t>
      </w:r>
    </w:p>
    <w:p w14:paraId="0FF966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1394</w:t>
      </w:r>
    </w:p>
    <w:p w14:paraId="6DECF3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1395</w:t>
      </w:r>
    </w:p>
    <w:p w14:paraId="36407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1395</w:t>
      </w:r>
    </w:p>
    <w:p w14:paraId="615C8D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1395</w:t>
      </w:r>
    </w:p>
    <w:p w14:paraId="36BA3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21A3B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1399</w:t>
      </w:r>
    </w:p>
    <w:p w14:paraId="1FCC9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061A0A6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300D209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1399</w:t>
      </w:r>
    </w:p>
    <w:p w14:paraId="02A7927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71AB1B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1402</w:t>
      </w:r>
    </w:p>
    <w:p w14:paraId="4C48EF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25155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1402</w:t>
      </w:r>
    </w:p>
    <w:p w14:paraId="3EC8BB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35CD3C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1404</w:t>
      </w:r>
    </w:p>
    <w:p w14:paraId="1D8FD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1404</w:t>
      </w:r>
    </w:p>
    <w:p w14:paraId="32878C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15160E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A2B6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3DC37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1406</w:t>
      </w:r>
    </w:p>
    <w:p w14:paraId="0FC85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D35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1406</w:t>
      </w:r>
    </w:p>
    <w:p w14:paraId="09C332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1408</w:t>
      </w:r>
    </w:p>
    <w:p w14:paraId="207F1F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1408</w:t>
      </w:r>
    </w:p>
    <w:p w14:paraId="47E983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1408</w:t>
      </w:r>
    </w:p>
    <w:p w14:paraId="645AC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08857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1409</w:t>
      </w:r>
    </w:p>
    <w:p w14:paraId="03F798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4C973F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1412</w:t>
      </w:r>
    </w:p>
    <w:p w14:paraId="616B59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1412</w:t>
      </w:r>
    </w:p>
    <w:p w14:paraId="6E4816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1412</w:t>
      </w:r>
    </w:p>
    <w:p w14:paraId="5E978E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1414</w:t>
      </w:r>
    </w:p>
    <w:p w14:paraId="774290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1415</w:t>
      </w:r>
    </w:p>
    <w:p w14:paraId="4FBBD8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1415</w:t>
      </w:r>
    </w:p>
    <w:p w14:paraId="746FA6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1415</w:t>
      </w:r>
    </w:p>
    <w:p w14:paraId="7A40A6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1415</w:t>
      </w:r>
    </w:p>
    <w:p w14:paraId="1D41F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1418</w:t>
      </w:r>
    </w:p>
    <w:p w14:paraId="0729C4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1419</w:t>
      </w:r>
    </w:p>
    <w:p w14:paraId="68687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0A69FD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1419</w:t>
      </w:r>
    </w:p>
    <w:p w14:paraId="1F2EAC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5CA73E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1422</w:t>
      </w:r>
    </w:p>
    <w:p w14:paraId="1719CB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1422</w:t>
      </w:r>
    </w:p>
    <w:p w14:paraId="53964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1422</w:t>
      </w:r>
    </w:p>
    <w:p w14:paraId="463F91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1422</w:t>
      </w:r>
    </w:p>
    <w:p w14:paraId="0FAE2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26877C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1425</w:t>
      </w:r>
    </w:p>
    <w:p w14:paraId="36BCC1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1425</w:t>
      </w:r>
    </w:p>
    <w:p w14:paraId="02679B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1425</w:t>
      </w:r>
    </w:p>
    <w:p w14:paraId="5BB6FD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1427</w:t>
      </w:r>
    </w:p>
    <w:p w14:paraId="161ABB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1428</w:t>
      </w:r>
    </w:p>
    <w:p w14:paraId="1AA76B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1428</w:t>
      </w:r>
    </w:p>
    <w:p w14:paraId="23D8C9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1428</w:t>
      </w:r>
    </w:p>
    <w:p w14:paraId="4EC058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1430</w:t>
      </w:r>
    </w:p>
    <w:p w14:paraId="44002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1431</w:t>
      </w:r>
    </w:p>
    <w:p w14:paraId="556DF0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1431</w:t>
      </w:r>
    </w:p>
    <w:p w14:paraId="759F8B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1431</w:t>
      </w:r>
    </w:p>
    <w:p w14:paraId="04B87B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1435</w:t>
      </w:r>
    </w:p>
    <w:p w14:paraId="345C61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1436</w:t>
      </w:r>
    </w:p>
    <w:p w14:paraId="57142D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1436</w:t>
      </w:r>
    </w:p>
    <w:p w14:paraId="3C107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1436</w:t>
      </w:r>
    </w:p>
    <w:p w14:paraId="5DA8D0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1440</w:t>
      </w:r>
    </w:p>
    <w:p w14:paraId="304887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1441</w:t>
      </w:r>
    </w:p>
    <w:p w14:paraId="698CAC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1441</w:t>
      </w:r>
    </w:p>
    <w:p w14:paraId="54BB5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1347B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1441</w:t>
      </w:r>
    </w:p>
    <w:p w14:paraId="4582BD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3A1AE7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2CAEC9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487AA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1443</w:t>
      </w:r>
    </w:p>
    <w:p w14:paraId="24074E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1445</w:t>
      </w:r>
    </w:p>
    <w:p w14:paraId="47491A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1445</w:t>
      </w:r>
    </w:p>
    <w:p w14:paraId="5A93A7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1445</w:t>
      </w:r>
    </w:p>
    <w:p w14:paraId="6D879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1446</w:t>
      </w:r>
    </w:p>
    <w:p w14:paraId="05B54E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Table A.5.7.9.1.2-1: CSI-SINR Intra frequency CSI-SINR supported test configurations</w:t>
      </w:r>
      <w:r>
        <w:rPr>
          <w:noProof/>
        </w:rPr>
        <w:tab/>
        <w:t>1446</w:t>
      </w:r>
    </w:p>
    <w:p w14:paraId="17904C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1448</w:t>
      </w:r>
    </w:p>
    <w:p w14:paraId="15C45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1448</w:t>
      </w:r>
    </w:p>
    <w:p w14:paraId="28D4F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0C6265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1448</w:t>
      </w:r>
    </w:p>
    <w:p w14:paraId="35D03A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1451</w:t>
      </w:r>
    </w:p>
    <w:p w14:paraId="1055A1F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1451</w:t>
      </w:r>
    </w:p>
    <w:p w14:paraId="4033B96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1455</w:t>
      </w:r>
    </w:p>
    <w:p w14:paraId="1B5D80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1455</w:t>
      </w:r>
    </w:p>
    <w:p w14:paraId="6D2A1D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1455</w:t>
      </w:r>
    </w:p>
    <w:p w14:paraId="03AAB1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1455</w:t>
      </w:r>
    </w:p>
    <w:p w14:paraId="465B0F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2E62A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1455</w:t>
      </w:r>
    </w:p>
    <w:p w14:paraId="19729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5C3772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1459</w:t>
      </w:r>
    </w:p>
    <w:p w14:paraId="562E05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3E83F5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6773B0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5C529D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low mobility</w:t>
      </w:r>
      <w:r w:rsidRPr="00A74E2D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1463</w:t>
      </w:r>
    </w:p>
    <w:p w14:paraId="6882B9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7A008F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0287E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1F551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1468</w:t>
      </w:r>
    </w:p>
    <w:p w14:paraId="2B3AA9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0482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13429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7CAB47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1472</w:t>
      </w:r>
    </w:p>
    <w:p w14:paraId="51F3A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1472</w:t>
      </w:r>
    </w:p>
    <w:p w14:paraId="0AA6F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1472</w:t>
      </w:r>
    </w:p>
    <w:p w14:paraId="43A1D8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2EA7A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1476</w:t>
      </w:r>
    </w:p>
    <w:p w14:paraId="68707C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3E6956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6A3B44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7ECBA0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FR1 intra-frequency NR case for UE configured with </w:t>
      </w:r>
      <w:r w:rsidRPr="00A74E2D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1482</w:t>
      </w:r>
    </w:p>
    <w:p w14:paraId="64DFE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7BBEA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1482</w:t>
      </w:r>
    </w:p>
    <w:p w14:paraId="5C85E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9497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1486</w:t>
      </w:r>
    </w:p>
    <w:p w14:paraId="3353BD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1486</w:t>
      </w:r>
    </w:p>
    <w:p w14:paraId="2EABF4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5C0E3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1486</w:t>
      </w:r>
    </w:p>
    <w:p w14:paraId="23E9BB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58D0F4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1490</w:t>
      </w:r>
    </w:p>
    <w:p w14:paraId="634FDF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0A38DB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1490</w:t>
      </w:r>
    </w:p>
    <w:p w14:paraId="42452E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30ED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1494</w:t>
      </w:r>
    </w:p>
    <w:p w14:paraId="1ABFF2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50CD79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1494</w:t>
      </w:r>
    </w:p>
    <w:p w14:paraId="75AB41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45FF4C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lower priority E-UTRAN for </w:t>
      </w:r>
      <w:r w:rsidRPr="00A74E2D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1498</w:t>
      </w:r>
    </w:p>
    <w:p w14:paraId="6E1AB8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122B02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1498</w:t>
      </w:r>
    </w:p>
    <w:p w14:paraId="170A45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00156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501472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1506</w:t>
      </w:r>
    </w:p>
    <w:p w14:paraId="3B68387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1506</w:t>
      </w:r>
    </w:p>
    <w:p w14:paraId="2849EE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1506</w:t>
      </w:r>
    </w:p>
    <w:p w14:paraId="374B3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1506</w:t>
      </w:r>
    </w:p>
    <w:p w14:paraId="5B09E9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652D7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1506</w:t>
      </w:r>
    </w:p>
    <w:p w14:paraId="531DDE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A.6.3.1.1.3 Test Requirements</w:t>
      </w:r>
      <w:r>
        <w:rPr>
          <w:noProof/>
        </w:rPr>
        <w:tab/>
        <w:t>1510</w:t>
      </w:r>
    </w:p>
    <w:p w14:paraId="3BDFB1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1510</w:t>
      </w:r>
    </w:p>
    <w:p w14:paraId="0F9B96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5EE5F5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1510</w:t>
      </w:r>
    </w:p>
    <w:p w14:paraId="3718D0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1514</w:t>
      </w:r>
    </w:p>
    <w:p w14:paraId="4DF36B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1514</w:t>
      </w:r>
    </w:p>
    <w:p w14:paraId="0E72DE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67C3A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1514</w:t>
      </w:r>
    </w:p>
    <w:p w14:paraId="5822B7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A.6.3.1.3.3 Test Requirements</w:t>
      </w:r>
      <w:r>
        <w:rPr>
          <w:noProof/>
        </w:rPr>
        <w:tab/>
        <w:t>1518</w:t>
      </w:r>
    </w:p>
    <w:p w14:paraId="46F2BD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E-UTRAN handover</w:t>
      </w:r>
      <w:r>
        <w:rPr>
          <w:noProof/>
        </w:rPr>
        <w:tab/>
        <w:t>1518</w:t>
      </w:r>
    </w:p>
    <w:p w14:paraId="696CB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0AB200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1524</w:t>
      </w:r>
    </w:p>
    <w:p w14:paraId="69DC6C1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1524</w:t>
      </w:r>
    </w:p>
    <w:p w14:paraId="482B45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3F1F0A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24E481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UTRAN FDD handover</w:t>
      </w:r>
      <w:r>
        <w:rPr>
          <w:noProof/>
        </w:rPr>
        <w:tab/>
        <w:t>1530</w:t>
      </w:r>
    </w:p>
    <w:p w14:paraId="6D3A10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67A06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1534</w:t>
      </w:r>
    </w:p>
    <w:p w14:paraId="0F57F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synchronous DAPS handover in FR1</w:t>
      </w:r>
      <w:r>
        <w:rPr>
          <w:noProof/>
        </w:rPr>
        <w:tab/>
        <w:t>1534</w:t>
      </w:r>
    </w:p>
    <w:p w14:paraId="3BD02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3C39A0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1534</w:t>
      </w:r>
    </w:p>
    <w:p w14:paraId="09D76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A.6.3.1.7.3 Test Requirements</w:t>
      </w:r>
      <w:r>
        <w:rPr>
          <w:noProof/>
        </w:rPr>
        <w:tab/>
        <w:t>1538</w:t>
      </w:r>
    </w:p>
    <w:p w14:paraId="27520B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asynchronous DAPS handover in FR1</w:t>
      </w:r>
      <w:r>
        <w:rPr>
          <w:noProof/>
        </w:rPr>
        <w:tab/>
        <w:t>1539</w:t>
      </w:r>
    </w:p>
    <w:p w14:paraId="118C38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4B6F98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132D37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A.6.3.1.8.3 Test Requirements</w:t>
      </w:r>
      <w:r>
        <w:rPr>
          <w:noProof/>
        </w:rPr>
        <w:tab/>
        <w:t>1543</w:t>
      </w:r>
    </w:p>
    <w:p w14:paraId="48A7FB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1544</w:t>
      </w:r>
    </w:p>
    <w:p w14:paraId="6F6163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0643BE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6FE7D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A.6.3.1.9.3 Test Requirements</w:t>
      </w:r>
      <w:r>
        <w:rPr>
          <w:noProof/>
        </w:rPr>
        <w:tab/>
        <w:t>1548</w:t>
      </w:r>
    </w:p>
    <w:p w14:paraId="2C33DF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1548</w:t>
      </w:r>
    </w:p>
    <w:p w14:paraId="5D104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1548</w:t>
      </w:r>
    </w:p>
    <w:p w14:paraId="55245F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1548</w:t>
      </w:r>
    </w:p>
    <w:p w14:paraId="6F762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A.6.3.1.10.3 Test Requirements</w:t>
      </w:r>
      <w:r>
        <w:rPr>
          <w:noProof/>
        </w:rPr>
        <w:tab/>
        <w:t>1551</w:t>
      </w:r>
    </w:p>
    <w:p w14:paraId="2276EF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1551</w:t>
      </w:r>
    </w:p>
    <w:p w14:paraId="47D8A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5EC374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1551</w:t>
      </w:r>
    </w:p>
    <w:p w14:paraId="0B4738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A.6.3.1.11.3 Test Requirements</w:t>
      </w:r>
      <w:r>
        <w:rPr>
          <w:noProof/>
        </w:rPr>
        <w:tab/>
        <w:t>1558</w:t>
      </w:r>
    </w:p>
    <w:p w14:paraId="463F94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1558</w:t>
      </w:r>
    </w:p>
    <w:p w14:paraId="102C5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1558</w:t>
      </w:r>
    </w:p>
    <w:p w14:paraId="114A1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1558</w:t>
      </w:r>
    </w:p>
    <w:p w14:paraId="630265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A.6.3.1.12.3 Test Requirements</w:t>
      </w:r>
      <w:r>
        <w:rPr>
          <w:noProof/>
        </w:rPr>
        <w:tab/>
        <w:t>1566</w:t>
      </w:r>
    </w:p>
    <w:p w14:paraId="6E07F6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1566</w:t>
      </w:r>
    </w:p>
    <w:p w14:paraId="428E8A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RRC Re-establishment</w:t>
      </w:r>
      <w:r>
        <w:rPr>
          <w:noProof/>
        </w:rPr>
        <w:tab/>
        <w:t>1566</w:t>
      </w:r>
    </w:p>
    <w:p w14:paraId="71525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</w:t>
      </w:r>
      <w:r>
        <w:rPr>
          <w:noProof/>
        </w:rPr>
        <w:tab/>
        <w:t>1566</w:t>
      </w:r>
    </w:p>
    <w:p w14:paraId="7DEB6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FR1</w:t>
      </w:r>
      <w:r>
        <w:rPr>
          <w:noProof/>
        </w:rPr>
        <w:tab/>
        <w:t>1570</w:t>
      </w:r>
    </w:p>
    <w:p w14:paraId="4BB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1574</w:t>
      </w:r>
    </w:p>
    <w:p w14:paraId="0F7DB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1578</w:t>
      </w:r>
    </w:p>
    <w:p w14:paraId="65274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1578</w:t>
      </w:r>
    </w:p>
    <w:p w14:paraId="2F04A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1583</w:t>
      </w:r>
    </w:p>
    <w:p w14:paraId="61410D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1587</w:t>
      </w:r>
    </w:p>
    <w:p w14:paraId="17B5A2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</w:t>
      </w:r>
      <w:r w:rsidRPr="00A74E2D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1592</w:t>
      </w:r>
    </w:p>
    <w:p w14:paraId="2E27D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1596</w:t>
      </w:r>
    </w:p>
    <w:p w14:paraId="48BEB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1596</w:t>
      </w:r>
    </w:p>
    <w:p w14:paraId="569263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1600</w:t>
      </w:r>
    </w:p>
    <w:p w14:paraId="48FEE4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1607</w:t>
      </w:r>
    </w:p>
    <w:p w14:paraId="7581E7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FR1 to FR1</w:t>
      </w:r>
      <w:r>
        <w:rPr>
          <w:noProof/>
        </w:rPr>
        <w:tab/>
        <w:t>1607</w:t>
      </w:r>
    </w:p>
    <w:p w14:paraId="138CB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188DF1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1607</w:t>
      </w:r>
    </w:p>
    <w:p w14:paraId="18869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A.6.3.3.1.3 Test Requirements</w:t>
      </w:r>
      <w:r>
        <w:rPr>
          <w:noProof/>
        </w:rPr>
        <w:tab/>
        <w:t>1611</w:t>
      </w:r>
    </w:p>
    <w:p w14:paraId="7E53BC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1611</w:t>
      </w:r>
    </w:p>
    <w:p w14:paraId="6D63B0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24677E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1611</w:t>
      </w:r>
    </w:p>
    <w:p w14:paraId="3175A9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A.6.3.3.2.3 Test Requirements</w:t>
      </w:r>
      <w:r>
        <w:rPr>
          <w:noProof/>
        </w:rPr>
        <w:tab/>
        <w:t>1615</w:t>
      </w:r>
    </w:p>
    <w:p w14:paraId="09E3E8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1615</w:t>
      </w:r>
    </w:p>
    <w:p w14:paraId="076B16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1615</w:t>
      </w:r>
    </w:p>
    <w:p w14:paraId="324BF1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1615</w:t>
      </w:r>
    </w:p>
    <w:p w14:paraId="267853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712B55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26701F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1619</w:t>
      </w:r>
    </w:p>
    <w:p w14:paraId="367099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1619</w:t>
      </w:r>
    </w:p>
    <w:p w14:paraId="18B77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1619</w:t>
      </w:r>
    </w:p>
    <w:p w14:paraId="510D6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1619</w:t>
      </w:r>
    </w:p>
    <w:p w14:paraId="09EED7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1619</w:t>
      </w:r>
    </w:p>
    <w:p w14:paraId="2ACEEC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5F4BF7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1623</w:t>
      </w:r>
    </w:p>
    <w:p w14:paraId="005FE5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1623</w:t>
      </w:r>
    </w:p>
    <w:p w14:paraId="7A0524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1624</w:t>
      </w:r>
    </w:p>
    <w:p w14:paraId="32477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1624</w:t>
      </w:r>
    </w:p>
    <w:p w14:paraId="7BA19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1629</w:t>
      </w:r>
    </w:p>
    <w:p w14:paraId="006E1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1629</w:t>
      </w:r>
    </w:p>
    <w:p w14:paraId="199065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1629</w:t>
      </w:r>
    </w:p>
    <w:p w14:paraId="53875B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0ABCDA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1635</w:t>
      </w:r>
    </w:p>
    <w:p w14:paraId="0A278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29512CC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2A309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1641</w:t>
      </w:r>
    </w:p>
    <w:p w14:paraId="24298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673C2C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0A7C39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1647</w:t>
      </w:r>
    </w:p>
    <w:p w14:paraId="5AB4C2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63948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55453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1653</w:t>
      </w:r>
    </w:p>
    <w:p w14:paraId="5ABC7A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0BB798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1D6114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1658</w:t>
      </w:r>
    </w:p>
    <w:p w14:paraId="305B60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3C9EED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1662</w:t>
      </w:r>
    </w:p>
    <w:p w14:paraId="3813A9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1662</w:t>
      </w:r>
    </w:p>
    <w:p w14:paraId="656704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1662</w:t>
      </w:r>
    </w:p>
    <w:p w14:paraId="3C117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05811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1668</w:t>
      </w:r>
    </w:p>
    <w:p w14:paraId="444D0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A.6.5.2.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1668</w:t>
      </w:r>
    </w:p>
    <w:p w14:paraId="5A1D4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A.6.5.2.1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1672</w:t>
      </w:r>
    </w:p>
    <w:p w14:paraId="2F35E0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 based switching</w:t>
      </w:r>
      <w:r>
        <w:rPr>
          <w:noProof/>
        </w:rPr>
        <w:tab/>
        <w:t>1673</w:t>
      </w:r>
    </w:p>
    <w:p w14:paraId="40F4D8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C336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1673</w:t>
      </w:r>
    </w:p>
    <w:p w14:paraId="2BF1C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7515D7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1676</w:t>
      </w:r>
    </w:p>
    <w:p w14:paraId="61FB72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1676</w:t>
      </w:r>
    </w:p>
    <w:p w14:paraId="066B15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552CD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333ACE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1682</w:t>
      </w:r>
    </w:p>
    <w:p w14:paraId="720DE6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1A3F0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7E2B31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1682</w:t>
      </w:r>
    </w:p>
    <w:p w14:paraId="5A1E7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5CFCB9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6667CB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1683</w:t>
      </w:r>
    </w:p>
    <w:p w14:paraId="3703BA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Purpose and Environment</w:t>
      </w:r>
      <w:r>
        <w:rPr>
          <w:noProof/>
        </w:rPr>
        <w:tab/>
        <w:t>1683</w:t>
      </w:r>
    </w:p>
    <w:p w14:paraId="251B0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Requirements</w:t>
      </w:r>
      <w:r>
        <w:rPr>
          <w:noProof/>
        </w:rPr>
        <w:tab/>
        <w:t>1688</w:t>
      </w:r>
    </w:p>
    <w:p w14:paraId="19AD01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1688</w:t>
      </w:r>
    </w:p>
    <w:p w14:paraId="1D1E03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Purpose and Environment</w:t>
      </w:r>
      <w:r>
        <w:rPr>
          <w:noProof/>
        </w:rPr>
        <w:tab/>
        <w:t>1688</w:t>
      </w:r>
    </w:p>
    <w:p w14:paraId="23888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48C83A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44896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657BB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5BBDC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31505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1699</w:t>
      </w:r>
    </w:p>
    <w:p w14:paraId="78741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1699</w:t>
      </w:r>
    </w:p>
    <w:p w14:paraId="18D3B3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1699</w:t>
      </w:r>
    </w:p>
    <w:p w14:paraId="0CA4D9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1699</w:t>
      </w:r>
    </w:p>
    <w:p w14:paraId="2B442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71B0BC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1705</w:t>
      </w:r>
    </w:p>
    <w:p w14:paraId="242E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384F5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1711</w:t>
      </w:r>
    </w:p>
    <w:p w14:paraId="569D9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1712</w:t>
      </w:r>
    </w:p>
    <w:p w14:paraId="77F17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1712</w:t>
      </w:r>
    </w:p>
    <w:p w14:paraId="0552E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1717</w:t>
      </w:r>
    </w:p>
    <w:p w14:paraId="58D54C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1718</w:t>
      </w:r>
    </w:p>
    <w:p w14:paraId="09E421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0FE97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099F04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non-DRX mode</w:t>
      </w:r>
      <w:r>
        <w:rPr>
          <w:noProof/>
        </w:rPr>
        <w:tab/>
        <w:t>1724</w:t>
      </w:r>
    </w:p>
    <w:p w14:paraId="348EB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1724</w:t>
      </w:r>
    </w:p>
    <w:p w14:paraId="62216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7CBE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DRX mode</w:t>
      </w:r>
      <w:r>
        <w:rPr>
          <w:noProof/>
        </w:rPr>
        <w:tab/>
        <w:t>1728</w:t>
      </w:r>
    </w:p>
    <w:p w14:paraId="256EF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1728</w:t>
      </w:r>
    </w:p>
    <w:p w14:paraId="2D0ECA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B8421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1733</w:t>
      </w:r>
    </w:p>
    <w:p w14:paraId="071671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1733</w:t>
      </w:r>
    </w:p>
    <w:p w14:paraId="030F93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1733</w:t>
      </w:r>
    </w:p>
    <w:p w14:paraId="07A60E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1740</w:t>
      </w:r>
    </w:p>
    <w:p w14:paraId="087F1F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1744</w:t>
      </w:r>
    </w:p>
    <w:p w14:paraId="0FE945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1744</w:t>
      </w:r>
    </w:p>
    <w:p w14:paraId="030B6F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1748</w:t>
      </w:r>
    </w:p>
    <w:p w14:paraId="68B7C7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 xml:space="preserve">NR FR1- NR FR1 DL active BWP switch on multiple CCs </w:t>
      </w:r>
      <w:r w:rsidRPr="00A74E2D">
        <w:rPr>
          <w:noProof/>
          <w:lang w:val="en-US"/>
        </w:rPr>
        <w:t>with non-DRX in SA</w:t>
      </w:r>
      <w:r>
        <w:rPr>
          <w:noProof/>
        </w:rPr>
        <w:tab/>
        <w:t>1748</w:t>
      </w:r>
    </w:p>
    <w:p w14:paraId="6D6EB2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1755</w:t>
      </w:r>
    </w:p>
    <w:p w14:paraId="4AB2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1755</w:t>
      </w:r>
    </w:p>
    <w:p w14:paraId="4113E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1761</w:t>
      </w:r>
    </w:p>
    <w:p w14:paraId="33FE15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1768</w:t>
      </w:r>
    </w:p>
    <w:p w14:paraId="35906A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1768</w:t>
      </w:r>
    </w:p>
    <w:p w14:paraId="00404C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1773</w:t>
      </w:r>
    </w:p>
    <w:p w14:paraId="3DBB59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1773</w:t>
      </w:r>
    </w:p>
    <w:p w14:paraId="576FBE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74F867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78B560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1777</w:t>
      </w:r>
    </w:p>
    <w:p w14:paraId="6143F8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1777</w:t>
      </w:r>
    </w:p>
    <w:p w14:paraId="07AD86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271D14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1781</w:t>
      </w:r>
    </w:p>
    <w:p w14:paraId="219513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1781</w:t>
      </w:r>
    </w:p>
    <w:p w14:paraId="6F2564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1781</w:t>
      </w:r>
    </w:p>
    <w:p w14:paraId="087E48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1785</w:t>
      </w:r>
    </w:p>
    <w:p w14:paraId="6FA9CD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1785</w:t>
      </w:r>
    </w:p>
    <w:p w14:paraId="60455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1785</w:t>
      </w:r>
    </w:p>
    <w:p w14:paraId="5E33DD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1785</w:t>
      </w:r>
    </w:p>
    <w:p w14:paraId="06CA1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1788</w:t>
      </w:r>
    </w:p>
    <w:p w14:paraId="12DA20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1789</w:t>
      </w:r>
    </w:p>
    <w:p w14:paraId="551D8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1789</w:t>
      </w:r>
    </w:p>
    <w:p w14:paraId="696BF5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1789</w:t>
      </w:r>
    </w:p>
    <w:p w14:paraId="6DC33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756BF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1789</w:t>
      </w:r>
    </w:p>
    <w:p w14:paraId="4AFCC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5F6561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1793</w:t>
      </w:r>
    </w:p>
    <w:p w14:paraId="4F49F6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63737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1793</w:t>
      </w:r>
    </w:p>
    <w:p w14:paraId="5F0437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3FDBFB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1797</w:t>
      </w:r>
    </w:p>
    <w:p w14:paraId="754DFD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BF6A6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1797</w:t>
      </w:r>
    </w:p>
    <w:p w14:paraId="506F9F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533C4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1801</w:t>
      </w:r>
    </w:p>
    <w:p w14:paraId="0DFF91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20826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1801</w:t>
      </w:r>
    </w:p>
    <w:p w14:paraId="46055E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70D3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1805</w:t>
      </w:r>
    </w:p>
    <w:p w14:paraId="30F7C7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CB69A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74575E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56D1DF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1808</w:t>
      </w:r>
    </w:p>
    <w:p w14:paraId="4C6880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1808</w:t>
      </w:r>
    </w:p>
    <w:p w14:paraId="6010AD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1808</w:t>
      </w:r>
    </w:p>
    <w:p w14:paraId="7AEFFD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63D95C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1810</w:t>
      </w:r>
    </w:p>
    <w:p w14:paraId="24C1F6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401D70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1810</w:t>
      </w:r>
    </w:p>
    <w:p w14:paraId="4481C9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421A38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1814</w:t>
      </w:r>
    </w:p>
    <w:p w14:paraId="02E59E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1814</w:t>
      </w:r>
    </w:p>
    <w:p w14:paraId="3DF4A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1814</w:t>
      </w:r>
    </w:p>
    <w:p w14:paraId="6DDC50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38045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1818</w:t>
      </w:r>
    </w:p>
    <w:p w14:paraId="18E5C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364DA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F262D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46A42E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23A51E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1823</w:t>
      </w:r>
    </w:p>
    <w:p w14:paraId="108885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6071BB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062FE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1827</w:t>
      </w:r>
    </w:p>
    <w:p w14:paraId="76EE3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2CC813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12AED1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57A1B8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7220411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1832</w:t>
      </w:r>
    </w:p>
    <w:p w14:paraId="5A6EF1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1832</w:t>
      </w:r>
    </w:p>
    <w:p w14:paraId="6D438B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1835</w:t>
      </w:r>
    </w:p>
    <w:p w14:paraId="535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1835</w:t>
      </w:r>
    </w:p>
    <w:p w14:paraId="08E6B6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15E4D0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1839</w:t>
      </w:r>
    </w:p>
    <w:p w14:paraId="062FC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1840</w:t>
      </w:r>
    </w:p>
    <w:p w14:paraId="70F9F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1840</w:t>
      </w:r>
    </w:p>
    <w:p w14:paraId="3F81E4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1843</w:t>
      </w:r>
    </w:p>
    <w:p w14:paraId="752A86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1843</w:t>
      </w:r>
    </w:p>
    <w:p w14:paraId="7B76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1843</w:t>
      </w:r>
    </w:p>
    <w:p w14:paraId="7FCB84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1843</w:t>
      </w:r>
    </w:p>
    <w:p w14:paraId="3DB777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4260F5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1849</w:t>
      </w:r>
    </w:p>
    <w:p w14:paraId="1CC21B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1849</w:t>
      </w:r>
    </w:p>
    <w:p w14:paraId="5DB72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1856</w:t>
      </w:r>
    </w:p>
    <w:p w14:paraId="55E35A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SA NR - E-UTRAN event-triggered reporting in DRX in FR1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1856</w:t>
      </w:r>
    </w:p>
    <w:p w14:paraId="0E2189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1856</w:t>
      </w:r>
    </w:p>
    <w:p w14:paraId="37979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1863</w:t>
      </w:r>
    </w:p>
    <w:p w14:paraId="4DB6C0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1863</w:t>
      </w:r>
    </w:p>
    <w:p w14:paraId="76F4B5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1863</w:t>
      </w:r>
    </w:p>
    <w:p w14:paraId="24D0E8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1863</w:t>
      </w:r>
    </w:p>
    <w:p w14:paraId="7D72F5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1863</w:t>
      </w:r>
    </w:p>
    <w:p w14:paraId="3E4F41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018835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1866</w:t>
      </w:r>
    </w:p>
    <w:p w14:paraId="6188DB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1866</w:t>
      </w:r>
    </w:p>
    <w:p w14:paraId="5A57A0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1867</w:t>
      </w:r>
    </w:p>
    <w:p w14:paraId="6EAC6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1870</w:t>
      </w:r>
    </w:p>
    <w:p w14:paraId="66D341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1870</w:t>
      </w:r>
    </w:p>
    <w:p w14:paraId="518400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500869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1871</w:t>
      </w:r>
    </w:p>
    <w:p w14:paraId="6DBCF2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1874</w:t>
      </w:r>
    </w:p>
    <w:p w14:paraId="04A2EF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1874</w:t>
      </w:r>
    </w:p>
    <w:p w14:paraId="79C71A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1874</w:t>
      </w:r>
    </w:p>
    <w:p w14:paraId="664EE4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1875</w:t>
      </w:r>
    </w:p>
    <w:p w14:paraId="7BAA8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586893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1878</w:t>
      </w:r>
    </w:p>
    <w:p w14:paraId="3EF99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0755B0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1879</w:t>
      </w:r>
    </w:p>
    <w:p w14:paraId="7D60E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1882</w:t>
      </w:r>
    </w:p>
    <w:p w14:paraId="09EACCE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noProof/>
        </w:rPr>
        <w:tab/>
        <w:t>1882</w:t>
      </w:r>
    </w:p>
    <w:p w14:paraId="0FC2DD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1882</w:t>
      </w:r>
    </w:p>
    <w:p w14:paraId="41C50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3E637B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1886</w:t>
      </w:r>
    </w:p>
    <w:p w14:paraId="098C02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1886</w:t>
      </w:r>
    </w:p>
    <w:p w14:paraId="5B385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1886</w:t>
      </w:r>
    </w:p>
    <w:p w14:paraId="1BE7A6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1886</w:t>
      </w:r>
    </w:p>
    <w:p w14:paraId="20F59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1887</w:t>
      </w:r>
    </w:p>
    <w:p w14:paraId="09E819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814E4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1890</w:t>
      </w:r>
    </w:p>
    <w:p w14:paraId="44875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1890</w:t>
      </w:r>
    </w:p>
    <w:p w14:paraId="174BE0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1891</w:t>
      </w:r>
    </w:p>
    <w:p w14:paraId="54F036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1E56D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1893</w:t>
      </w:r>
    </w:p>
    <w:p w14:paraId="04F827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1893</w:t>
      </w:r>
    </w:p>
    <w:p w14:paraId="3F1205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315FFE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1893</w:t>
      </w:r>
    </w:p>
    <w:p w14:paraId="4AA513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39E341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1897</w:t>
      </w:r>
    </w:p>
    <w:p w14:paraId="5E4556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25067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454F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1901</w:t>
      </w:r>
    </w:p>
    <w:p w14:paraId="4B5A6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1901</w:t>
      </w:r>
    </w:p>
    <w:p w14:paraId="653109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25349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1904</w:t>
      </w:r>
    </w:p>
    <w:p w14:paraId="6CDBCE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1904</w:t>
      </w:r>
    </w:p>
    <w:p w14:paraId="4795E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1905</w:t>
      </w:r>
    </w:p>
    <w:p w14:paraId="5C26CB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1909</w:t>
      </w:r>
    </w:p>
    <w:p w14:paraId="5748F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1909</w:t>
      </w:r>
    </w:p>
    <w:p w14:paraId="2621C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77F819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1910</w:t>
      </w:r>
    </w:p>
    <w:p w14:paraId="03EF18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1913</w:t>
      </w:r>
    </w:p>
    <w:p w14:paraId="068FB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1913</w:t>
      </w:r>
    </w:p>
    <w:p w14:paraId="5313B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Idle mode CA/DC measurement for FR1</w:t>
      </w:r>
      <w:r>
        <w:rPr>
          <w:noProof/>
        </w:rPr>
        <w:tab/>
        <w:t>1913</w:t>
      </w:r>
    </w:p>
    <w:p w14:paraId="37313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1913</w:t>
      </w:r>
    </w:p>
    <w:p w14:paraId="7705B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1920</w:t>
      </w:r>
    </w:p>
    <w:p w14:paraId="31E0D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1920</w:t>
      </w:r>
    </w:p>
    <w:p w14:paraId="18C1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1920</w:t>
      </w:r>
    </w:p>
    <w:p w14:paraId="4B5595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2D4AC1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27F375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1924</w:t>
      </w:r>
    </w:p>
    <w:p w14:paraId="41FB80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A74E2D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1924</w:t>
      </w:r>
    </w:p>
    <w:p w14:paraId="686E79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71495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26F202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1928</w:t>
      </w:r>
    </w:p>
    <w:p w14:paraId="2D59CE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1928</w:t>
      </w:r>
    </w:p>
    <w:p w14:paraId="695F1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7F4ACB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3673F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1936</w:t>
      </w:r>
    </w:p>
    <w:p w14:paraId="5AF4C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7C4A0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3EB2DB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1943</w:t>
      </w:r>
    </w:p>
    <w:p w14:paraId="6E9930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1943</w:t>
      </w:r>
    </w:p>
    <w:p w14:paraId="05EB5B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1943</w:t>
      </w:r>
    </w:p>
    <w:p w14:paraId="311924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1947</w:t>
      </w:r>
    </w:p>
    <w:p w14:paraId="2C93A8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1947</w:t>
      </w:r>
    </w:p>
    <w:p w14:paraId="37B5CA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1947</w:t>
      </w:r>
    </w:p>
    <w:p w14:paraId="541D70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1951</w:t>
      </w:r>
    </w:p>
    <w:p w14:paraId="08723B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1951</w:t>
      </w:r>
    </w:p>
    <w:p w14:paraId="215A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1951</w:t>
      </w:r>
    </w:p>
    <w:p w14:paraId="20EA8D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61326F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66F55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1955</w:t>
      </w:r>
    </w:p>
    <w:p w14:paraId="6E665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6797C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44AFE3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1959</w:t>
      </w:r>
    </w:p>
    <w:p w14:paraId="2AAC11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262C98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17D28A7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1968</w:t>
      </w:r>
    </w:p>
    <w:p w14:paraId="031692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1968</w:t>
      </w:r>
    </w:p>
    <w:p w14:paraId="140D9C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1968</w:t>
      </w:r>
    </w:p>
    <w:p w14:paraId="693BAC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315F6F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1968</w:t>
      </w:r>
    </w:p>
    <w:p w14:paraId="354B70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1973</w:t>
      </w:r>
    </w:p>
    <w:p w14:paraId="2A24CA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1973</w:t>
      </w:r>
    </w:p>
    <w:p w14:paraId="608341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1973</w:t>
      </w:r>
    </w:p>
    <w:p w14:paraId="26638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1973</w:t>
      </w:r>
    </w:p>
    <w:p w14:paraId="527EA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1977</w:t>
      </w:r>
    </w:p>
    <w:p w14:paraId="5EEC97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1978</w:t>
      </w:r>
    </w:p>
    <w:p w14:paraId="3574ED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1978</w:t>
      </w:r>
    </w:p>
    <w:p w14:paraId="61C8AF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1978</w:t>
      </w:r>
    </w:p>
    <w:p w14:paraId="6B03A2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058A0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1978</w:t>
      </w:r>
    </w:p>
    <w:p w14:paraId="1BA17B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1D0129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1983</w:t>
      </w:r>
    </w:p>
    <w:p w14:paraId="50B32C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04CCEF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1983</w:t>
      </w:r>
    </w:p>
    <w:p w14:paraId="44FDA9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1989</w:t>
      </w:r>
    </w:p>
    <w:p w14:paraId="526E23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1990</w:t>
      </w:r>
    </w:p>
    <w:p w14:paraId="664E0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1990</w:t>
      </w:r>
    </w:p>
    <w:p w14:paraId="59C81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6D5D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1990</w:t>
      </w:r>
    </w:p>
    <w:p w14:paraId="486295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08FBD2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1995</w:t>
      </w:r>
    </w:p>
    <w:p w14:paraId="3FC0E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668AD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1995</w:t>
      </w:r>
    </w:p>
    <w:p w14:paraId="77962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557B227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2000</w:t>
      </w:r>
    </w:p>
    <w:p w14:paraId="6FE5B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2000</w:t>
      </w:r>
    </w:p>
    <w:p w14:paraId="5AF8D3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2000</w:t>
      </w:r>
    </w:p>
    <w:p w14:paraId="16D032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2000</w:t>
      </w:r>
    </w:p>
    <w:p w14:paraId="4C3EA0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2004</w:t>
      </w:r>
    </w:p>
    <w:p w14:paraId="19924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2005</w:t>
      </w:r>
    </w:p>
    <w:p w14:paraId="1C311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2005</w:t>
      </w:r>
    </w:p>
    <w:p w14:paraId="21B29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2005</w:t>
      </w:r>
    </w:p>
    <w:p w14:paraId="5B0295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0D3A7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2010</w:t>
      </w:r>
    </w:p>
    <w:p w14:paraId="173FC0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2010</w:t>
      </w:r>
    </w:p>
    <w:p w14:paraId="03CB92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33B6B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030032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399B29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2017</w:t>
      </w:r>
    </w:p>
    <w:p w14:paraId="108AA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2017</w:t>
      </w:r>
    </w:p>
    <w:p w14:paraId="318995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062A80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27986D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1DA623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2023</w:t>
      </w:r>
    </w:p>
    <w:p w14:paraId="099D67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2023</w:t>
      </w:r>
    </w:p>
    <w:p w14:paraId="768AFA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4CB1C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2023</w:t>
      </w:r>
    </w:p>
    <w:p w14:paraId="5A9D4A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5F322E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2030</w:t>
      </w:r>
    </w:p>
    <w:p w14:paraId="2333B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2030</w:t>
      </w:r>
    </w:p>
    <w:p w14:paraId="112896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5D1DCD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2030</w:t>
      </w:r>
    </w:p>
    <w:p w14:paraId="5B59B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1AC4D6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2036</w:t>
      </w:r>
    </w:p>
    <w:p w14:paraId="0C638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61EA02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69730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7C9C1A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2041</w:t>
      </w:r>
    </w:p>
    <w:p w14:paraId="0BAE7C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2041</w:t>
      </w:r>
    </w:p>
    <w:p w14:paraId="3FE537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2041</w:t>
      </w:r>
    </w:p>
    <w:p w14:paraId="578A3D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2041</w:t>
      </w:r>
    </w:p>
    <w:p w14:paraId="6D76C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01D9BB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2046</w:t>
      </w:r>
    </w:p>
    <w:p w14:paraId="18FA4B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51C3F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37C5B5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36D6EE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2051</w:t>
      </w:r>
    </w:p>
    <w:p w14:paraId="6E7E4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2051</w:t>
      </w:r>
    </w:p>
    <w:p w14:paraId="7D3BE5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2052</w:t>
      </w:r>
    </w:p>
    <w:p w14:paraId="7DF2C2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6529D1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2057</w:t>
      </w:r>
    </w:p>
    <w:p w14:paraId="105BDC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2057</w:t>
      </w:r>
    </w:p>
    <w:p w14:paraId="2F22A6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5F49C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2D68A2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22342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2062</w:t>
      </w:r>
    </w:p>
    <w:p w14:paraId="4518A5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D8F48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5CEC74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763F11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2069</w:t>
      </w:r>
    </w:p>
    <w:p w14:paraId="6C998B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2069</w:t>
      </w:r>
    </w:p>
    <w:p w14:paraId="598125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A845E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53206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1D0792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2075</w:t>
      </w:r>
    </w:p>
    <w:p w14:paraId="469DB5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2B57D3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2075</w:t>
      </w:r>
    </w:p>
    <w:p w14:paraId="6357E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3EDF1B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2081</w:t>
      </w:r>
    </w:p>
    <w:p w14:paraId="101C55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2081</w:t>
      </w:r>
    </w:p>
    <w:p w14:paraId="29FF4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41819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24C16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29E773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2086</w:t>
      </w:r>
    </w:p>
    <w:p w14:paraId="2F3E8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0CEB58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3BB4A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1CA1D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2092</w:t>
      </w:r>
    </w:p>
    <w:p w14:paraId="07F94F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2092</w:t>
      </w:r>
    </w:p>
    <w:p w14:paraId="026EA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2092</w:t>
      </w:r>
    </w:p>
    <w:p w14:paraId="6975E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2096</w:t>
      </w:r>
    </w:p>
    <w:p w14:paraId="6B1707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2096</w:t>
      </w:r>
    </w:p>
    <w:p w14:paraId="6D930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2096</w:t>
      </w:r>
    </w:p>
    <w:p w14:paraId="3B7A2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2100</w:t>
      </w:r>
    </w:p>
    <w:p w14:paraId="58B1790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2100</w:t>
      </w:r>
    </w:p>
    <w:p w14:paraId="2B7D2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SA: measurement accuracy with </w:t>
      </w:r>
      <w:r w:rsidRPr="00A74E2D">
        <w:rPr>
          <w:noProof/>
          <w:snapToGrid w:val="0"/>
          <w:lang w:val="en-US"/>
        </w:rPr>
        <w:t>PRS in FR1</w:t>
      </w:r>
      <w:r>
        <w:rPr>
          <w:noProof/>
        </w:rPr>
        <w:tab/>
        <w:t>2100</w:t>
      </w:r>
    </w:p>
    <w:p w14:paraId="7AB234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219F2C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7277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4CB4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2105</w:t>
      </w:r>
    </w:p>
    <w:p w14:paraId="65269E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2105</w:t>
      </w:r>
    </w:p>
    <w:p w14:paraId="159CA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35E853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2CE34E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27431C4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2110</w:t>
      </w:r>
    </w:p>
    <w:p w14:paraId="54A0DA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2110</w:t>
      </w:r>
    </w:p>
    <w:p w14:paraId="39F348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2110</w:t>
      </w:r>
    </w:p>
    <w:p w14:paraId="453D45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2110</w:t>
      </w:r>
    </w:p>
    <w:p w14:paraId="5A9E5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068604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5E6D27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1C98D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2114</w:t>
      </w:r>
    </w:p>
    <w:p w14:paraId="2F928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233818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3A1F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661E5F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2117</w:t>
      </w:r>
    </w:p>
    <w:p w14:paraId="363B0C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125E4A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464BC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65542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2120</w:t>
      </w:r>
    </w:p>
    <w:p w14:paraId="67F07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E181C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4E06E0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78DBBD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2123</w:t>
      </w:r>
    </w:p>
    <w:p w14:paraId="2109D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119717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6C7D81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25CF21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FR2 inter-frequency NR case 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2126</w:t>
      </w:r>
    </w:p>
    <w:p w14:paraId="1639C8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41DAD1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029482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1664061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2129</w:t>
      </w:r>
    </w:p>
    <w:p w14:paraId="164ABB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2129</w:t>
      </w:r>
    </w:p>
    <w:p w14:paraId="4C1A87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2129</w:t>
      </w:r>
    </w:p>
    <w:p w14:paraId="30C50C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2129</w:t>
      </w:r>
    </w:p>
    <w:p w14:paraId="127AB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09B30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2129</w:t>
      </w:r>
    </w:p>
    <w:p w14:paraId="33A38B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2428DB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2133</w:t>
      </w:r>
    </w:p>
    <w:p w14:paraId="4E6723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5C64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2133</w:t>
      </w:r>
    </w:p>
    <w:p w14:paraId="03EE8C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18E58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2136</w:t>
      </w:r>
    </w:p>
    <w:p w14:paraId="7CED34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32F1AD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2136</w:t>
      </w:r>
    </w:p>
    <w:p w14:paraId="7C8CD5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A.7.3.1.3.3 Test Requirements</w:t>
      </w:r>
      <w:r>
        <w:rPr>
          <w:noProof/>
        </w:rPr>
        <w:tab/>
        <w:t>2137</w:t>
      </w:r>
    </w:p>
    <w:p w14:paraId="41F25C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2138</w:t>
      </w:r>
    </w:p>
    <w:p w14:paraId="09CCFA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7AC2D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2138</w:t>
      </w:r>
    </w:p>
    <w:p w14:paraId="434733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A.7.3.1.4.3 Test Requirements</w:t>
      </w:r>
      <w:r>
        <w:rPr>
          <w:noProof/>
        </w:rPr>
        <w:tab/>
        <w:t>2145</w:t>
      </w:r>
    </w:p>
    <w:p w14:paraId="1D92F2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2145</w:t>
      </w:r>
    </w:p>
    <w:p w14:paraId="296D55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279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2145</w:t>
      </w:r>
    </w:p>
    <w:p w14:paraId="6391BA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A.7.3.1.5.3 Test Requirements</w:t>
      </w:r>
      <w:r>
        <w:rPr>
          <w:noProof/>
        </w:rPr>
        <w:tab/>
        <w:t>2152</w:t>
      </w:r>
    </w:p>
    <w:p w14:paraId="68BC8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2152</w:t>
      </w:r>
    </w:p>
    <w:p w14:paraId="239830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RRC Re-establishment</w:t>
      </w:r>
      <w:r>
        <w:rPr>
          <w:noProof/>
        </w:rPr>
        <w:tab/>
        <w:t>2152</w:t>
      </w:r>
    </w:p>
    <w:p w14:paraId="20947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</w:t>
      </w:r>
      <w:r>
        <w:rPr>
          <w:noProof/>
        </w:rPr>
        <w:tab/>
        <w:t>2152</w:t>
      </w:r>
    </w:p>
    <w:p w14:paraId="7A171F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FR2</w:t>
      </w:r>
      <w:r>
        <w:rPr>
          <w:noProof/>
        </w:rPr>
        <w:tab/>
        <w:t>2155</w:t>
      </w:r>
    </w:p>
    <w:p w14:paraId="6424CC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2158</w:t>
      </w:r>
    </w:p>
    <w:p w14:paraId="72C2B41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2835E9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74D0EC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2161</w:t>
      </w:r>
    </w:p>
    <w:p w14:paraId="0E1A1A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2161</w:t>
      </w:r>
    </w:p>
    <w:p w14:paraId="1A8863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2165</w:t>
      </w:r>
    </w:p>
    <w:p w14:paraId="7D657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2170</w:t>
      </w:r>
    </w:p>
    <w:p w14:paraId="3972B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2173</w:t>
      </w:r>
    </w:p>
    <w:p w14:paraId="7FF19B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RRC Connection Release with Redirection</w:t>
      </w:r>
      <w:r>
        <w:rPr>
          <w:noProof/>
        </w:rPr>
        <w:tab/>
        <w:t>2176</w:t>
      </w:r>
    </w:p>
    <w:p w14:paraId="72DC8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2176</w:t>
      </w:r>
    </w:p>
    <w:p w14:paraId="10ED83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2180</w:t>
      </w:r>
    </w:p>
    <w:p w14:paraId="02DDD7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2180</w:t>
      </w:r>
    </w:p>
    <w:p w14:paraId="13A30F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19DE0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2180</w:t>
      </w:r>
    </w:p>
    <w:p w14:paraId="50B99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7BE501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2183</w:t>
      </w:r>
    </w:p>
    <w:p w14:paraId="1B661B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374183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2183</w:t>
      </w:r>
    </w:p>
    <w:p w14:paraId="674DB8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A.7.3.3.2.3 Test Requirements</w:t>
      </w:r>
      <w:r>
        <w:rPr>
          <w:noProof/>
        </w:rPr>
        <w:tab/>
        <w:t>2186</w:t>
      </w:r>
    </w:p>
    <w:p w14:paraId="2BBB69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2186</w:t>
      </w:r>
    </w:p>
    <w:p w14:paraId="4FD22A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2186</w:t>
      </w:r>
    </w:p>
    <w:p w14:paraId="4CB184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2186</w:t>
      </w:r>
    </w:p>
    <w:p w14:paraId="512FC0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2FFA8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3A69B1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2190</w:t>
      </w:r>
    </w:p>
    <w:p w14:paraId="03C127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2190</w:t>
      </w:r>
    </w:p>
    <w:p w14:paraId="241A4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2190</w:t>
      </w:r>
    </w:p>
    <w:p w14:paraId="202433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27D7D2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2190</w:t>
      </w:r>
    </w:p>
    <w:p w14:paraId="1DC273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2193</w:t>
      </w:r>
    </w:p>
    <w:p w14:paraId="47D708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2194</w:t>
      </w:r>
    </w:p>
    <w:p w14:paraId="1F6112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2194</w:t>
      </w:r>
    </w:p>
    <w:p w14:paraId="6A0980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2194</w:t>
      </w:r>
    </w:p>
    <w:p w14:paraId="099B3E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3C6F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226FF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2198</w:t>
      </w:r>
    </w:p>
    <w:p w14:paraId="3BC7B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789B2A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73BA4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2203</w:t>
      </w:r>
    </w:p>
    <w:p w14:paraId="4B38EF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623B3A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5526F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2207</w:t>
      </w:r>
    </w:p>
    <w:p w14:paraId="167FC9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3F60DC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01F082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2212</w:t>
      </w:r>
    </w:p>
    <w:p w14:paraId="02D558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4DA90C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695E6B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2217</w:t>
      </w:r>
    </w:p>
    <w:p w14:paraId="66508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3A005C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3AF471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2221</w:t>
      </w:r>
    </w:p>
    <w:p w14:paraId="4EC52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7C748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1E3DE7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2225</w:t>
      </w:r>
    </w:p>
    <w:p w14:paraId="47E263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532181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476566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2230</w:t>
      </w:r>
    </w:p>
    <w:p w14:paraId="181FD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975C0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5713E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2233</w:t>
      </w:r>
    </w:p>
    <w:p w14:paraId="746C15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A.7.5.2.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2233</w:t>
      </w:r>
    </w:p>
    <w:p w14:paraId="7179F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carrier-based switching</w:t>
      </w:r>
      <w:r>
        <w:rPr>
          <w:noProof/>
        </w:rPr>
        <w:tab/>
        <w:t>2237</w:t>
      </w:r>
    </w:p>
    <w:p w14:paraId="7028DB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6A8B8F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2237</w:t>
      </w:r>
    </w:p>
    <w:p w14:paraId="0706B2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270562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2239</w:t>
      </w:r>
    </w:p>
    <w:p w14:paraId="14A63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2239</w:t>
      </w:r>
    </w:p>
    <w:p w14:paraId="46E95B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0160C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7983CD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2241</w:t>
      </w:r>
    </w:p>
    <w:p w14:paraId="505F4F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738776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2245</w:t>
      </w:r>
    </w:p>
    <w:p w14:paraId="2EEC16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2246</w:t>
      </w:r>
    </w:p>
    <w:p w14:paraId="3220A5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297045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2249</w:t>
      </w:r>
    </w:p>
    <w:p w14:paraId="53342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2250</w:t>
      </w:r>
    </w:p>
    <w:p w14:paraId="13F39B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2250</w:t>
      </w:r>
    </w:p>
    <w:p w14:paraId="039401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600E7A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2254</w:t>
      </w:r>
    </w:p>
    <w:p w14:paraId="267920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2254</w:t>
      </w:r>
    </w:p>
    <w:p w14:paraId="0FE352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2257</w:t>
      </w:r>
    </w:p>
    <w:p w14:paraId="1ED7AA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2258</w:t>
      </w:r>
    </w:p>
    <w:p w14:paraId="52AC73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2258</w:t>
      </w:r>
    </w:p>
    <w:p w14:paraId="3CC8C2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2258</w:t>
      </w:r>
    </w:p>
    <w:p w14:paraId="7CE147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99245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2B7066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2263</w:t>
      </w:r>
    </w:p>
    <w:p w14:paraId="121A4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1478F3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7F11C2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2267</w:t>
      </w:r>
    </w:p>
    <w:p w14:paraId="674EF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5CB794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9C3A5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2272</w:t>
      </w:r>
    </w:p>
    <w:p w14:paraId="31B1F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140BD2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249BF0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2277</w:t>
      </w:r>
    </w:p>
    <w:p w14:paraId="0D62AD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1D94F1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75F94E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2281</w:t>
      </w:r>
    </w:p>
    <w:p w14:paraId="7837A5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9E82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2B7827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2286</w:t>
      </w:r>
    </w:p>
    <w:p w14:paraId="3B8C7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1651F9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61E824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2291</w:t>
      </w:r>
    </w:p>
    <w:p w14:paraId="21D8C0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2291</w:t>
      </w:r>
    </w:p>
    <w:p w14:paraId="1364EF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2291</w:t>
      </w:r>
    </w:p>
    <w:p w14:paraId="2239C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2295</w:t>
      </w:r>
    </w:p>
    <w:p w14:paraId="1E3542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2300</w:t>
      </w:r>
    </w:p>
    <w:p w14:paraId="7C4667E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2300</w:t>
      </w:r>
    </w:p>
    <w:p w14:paraId="340CAC2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noProof/>
        </w:rPr>
        <w:t>7.5.6.1.3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65347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2303</w:t>
      </w:r>
    </w:p>
    <w:p w14:paraId="299C06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2307</w:t>
      </w:r>
    </w:p>
    <w:p w14:paraId="61B7A9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2307</w:t>
      </w:r>
    </w:p>
    <w:p w14:paraId="5DE8D1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SCell dormancy switch</w:t>
      </w:r>
      <w:r>
        <w:rPr>
          <w:noProof/>
        </w:rPr>
        <w:tab/>
        <w:t>2310</w:t>
      </w:r>
    </w:p>
    <w:p w14:paraId="47B982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FR2 PCell SCell dormancy switch of single FR2 SCell inside active time</w:t>
      </w:r>
      <w:r>
        <w:rPr>
          <w:noProof/>
        </w:rPr>
        <w:tab/>
        <w:t>2310</w:t>
      </w:r>
    </w:p>
    <w:p w14:paraId="32D222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FR1 PCell SCell dormancy switch of two FR2 SCells outside active time</w:t>
      </w:r>
      <w:r>
        <w:rPr>
          <w:noProof/>
        </w:rPr>
        <w:tab/>
        <w:t>2315</w:t>
      </w:r>
    </w:p>
    <w:p w14:paraId="427EB8B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Requirements</w:t>
      </w:r>
      <w:r>
        <w:rPr>
          <w:noProof/>
        </w:rPr>
        <w:tab/>
        <w:t>2320</w:t>
      </w:r>
    </w:p>
    <w:p w14:paraId="128007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2320</w:t>
      </w:r>
    </w:p>
    <w:p w14:paraId="54B2C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2320</w:t>
      </w:r>
    </w:p>
    <w:p w14:paraId="68D99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2323</w:t>
      </w:r>
    </w:p>
    <w:p w14:paraId="7E57C1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2323</w:t>
      </w:r>
    </w:p>
    <w:p w14:paraId="079850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2323</w:t>
      </w:r>
    </w:p>
    <w:p w14:paraId="794F45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2327</w:t>
      </w:r>
    </w:p>
    <w:p w14:paraId="71381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2327</w:t>
      </w:r>
    </w:p>
    <w:p w14:paraId="1129D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2330</w:t>
      </w:r>
    </w:p>
    <w:p w14:paraId="0DCD6B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2330</w:t>
      </w:r>
    </w:p>
    <w:p w14:paraId="1CA90A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2330</w:t>
      </w:r>
    </w:p>
    <w:p w14:paraId="1BFD9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2334</w:t>
      </w:r>
    </w:p>
    <w:p w14:paraId="6A4717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2338</w:t>
      </w:r>
    </w:p>
    <w:p w14:paraId="4452B8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2338</w:t>
      </w:r>
    </w:p>
    <w:p w14:paraId="3477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2338</w:t>
      </w:r>
    </w:p>
    <w:p w14:paraId="5D43984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A.7.5.9</w:t>
      </w:r>
      <w:r w:rsidRPr="00A74E2D">
        <w:rPr>
          <w:rFonts w:eastAsia="MS Mincho"/>
          <w:noProof/>
        </w:rPr>
        <w:t>.1.1</w:t>
      </w:r>
      <w:r w:rsidRPr="00A74E2D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53645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2341</w:t>
      </w:r>
    </w:p>
    <w:p w14:paraId="0E234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</w:t>
      </w:r>
      <w:r w:rsidRPr="00A74E2D">
        <w:rPr>
          <w:rFonts w:cs="Arial"/>
          <w:noProof/>
          <w:lang w:val="en-US"/>
        </w:rPr>
        <w:t xml:space="preserve">PCell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2341</w:t>
      </w:r>
    </w:p>
    <w:p w14:paraId="7971029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2341</w:t>
      </w:r>
    </w:p>
    <w:p w14:paraId="7F7D6E1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09F53F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2344</w:t>
      </w:r>
    </w:p>
    <w:p w14:paraId="208C0E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2344</w:t>
      </w:r>
    </w:p>
    <w:p w14:paraId="38219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7BD718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A74E2D">
        <w:rPr>
          <w:noProof/>
          <w:snapToGrid w:val="0"/>
        </w:rPr>
        <w:t>Requirements</w:t>
      </w:r>
      <w:r>
        <w:rPr>
          <w:noProof/>
        </w:rPr>
        <w:tab/>
        <w:t>2347</w:t>
      </w:r>
    </w:p>
    <w:p w14:paraId="05DDCF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2348</w:t>
      </w:r>
    </w:p>
    <w:p w14:paraId="2975DE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2348</w:t>
      </w:r>
    </w:p>
    <w:p w14:paraId="29E09B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2348</w:t>
      </w:r>
    </w:p>
    <w:p w14:paraId="28C9F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6663C6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1CD191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2351</w:t>
      </w:r>
    </w:p>
    <w:p w14:paraId="2ECA03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16F141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40778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2354</w:t>
      </w:r>
    </w:p>
    <w:p w14:paraId="44FBEB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0F767A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F48E2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2357</w:t>
      </w:r>
    </w:p>
    <w:p w14:paraId="3A306E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EFC4F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09532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2361</w:t>
      </w:r>
    </w:p>
    <w:p w14:paraId="56AD8C2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2361</w:t>
      </w:r>
    </w:p>
    <w:p w14:paraId="5AE6FB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6A5017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D96AC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2364</w:t>
      </w:r>
    </w:p>
    <w:p w14:paraId="3863E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6C1FD9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CDB40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2368</w:t>
      </w:r>
    </w:p>
    <w:p w14:paraId="2258A87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3E448B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66B96F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2372</w:t>
      </w:r>
    </w:p>
    <w:p w14:paraId="7302B7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4A41E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5E7B19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2376</w:t>
      </w:r>
    </w:p>
    <w:p w14:paraId="339909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2376</w:t>
      </w:r>
    </w:p>
    <w:p w14:paraId="111769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4A3F1A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2381</w:t>
      </w:r>
    </w:p>
    <w:p w14:paraId="71ED2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2381</w:t>
      </w:r>
    </w:p>
    <w:p w14:paraId="31CDDE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41CAF9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2386</w:t>
      </w:r>
    </w:p>
    <w:p w14:paraId="22DED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670D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3E84BC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2391</w:t>
      </w:r>
    </w:p>
    <w:p w14:paraId="054FCA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6129A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17212F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2396</w:t>
      </w:r>
    </w:p>
    <w:p w14:paraId="6F2FB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13C6F1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522BB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2399</w:t>
      </w:r>
    </w:p>
    <w:p w14:paraId="733FB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6E0B5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4F50E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2401</w:t>
      </w:r>
    </w:p>
    <w:p w14:paraId="08327F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144CA8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5BEF5D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2405</w:t>
      </w:r>
    </w:p>
    <w:p w14:paraId="08D34B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2D0AB2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0E7AD1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18C978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2405</w:t>
      </w:r>
    </w:p>
    <w:p w14:paraId="043357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40BB4D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2407</w:t>
      </w:r>
    </w:p>
    <w:p w14:paraId="6C906A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2407</w:t>
      </w:r>
    </w:p>
    <w:p w14:paraId="7B4F6B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2408</w:t>
      </w:r>
    </w:p>
    <w:p w14:paraId="30DFDF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179FE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2410</w:t>
      </w:r>
    </w:p>
    <w:p w14:paraId="6D207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12CAE1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0C330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1D74C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2414</w:t>
      </w:r>
    </w:p>
    <w:p w14:paraId="23EB2C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00BF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70B7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DEF4D3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2417</w:t>
      </w:r>
    </w:p>
    <w:p w14:paraId="7072A2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2417</w:t>
      </w:r>
    </w:p>
    <w:p w14:paraId="78D01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6330E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662869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76BB1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2419</w:t>
      </w:r>
    </w:p>
    <w:p w14:paraId="3976D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1FDC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67F2DC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2421</w:t>
      </w:r>
    </w:p>
    <w:p w14:paraId="6AFB52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2422</w:t>
      </w:r>
    </w:p>
    <w:p w14:paraId="46A011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2422</w:t>
      </w:r>
    </w:p>
    <w:p w14:paraId="05C8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06CC97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2425</w:t>
      </w:r>
    </w:p>
    <w:p w14:paraId="71CD35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2425</w:t>
      </w:r>
    </w:p>
    <w:p w14:paraId="6881E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2425</w:t>
      </w:r>
    </w:p>
    <w:p w14:paraId="59DC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6814B5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7D8169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8BFB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2427</w:t>
      </w:r>
    </w:p>
    <w:p w14:paraId="1E2D47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4A2C5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2428</w:t>
      </w:r>
    </w:p>
    <w:p w14:paraId="21E6DD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30BFAB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2430</w:t>
      </w:r>
    </w:p>
    <w:p w14:paraId="441BF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00C964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4914D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40D8949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2433</w:t>
      </w:r>
    </w:p>
    <w:p w14:paraId="4FC8D0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2433</w:t>
      </w:r>
    </w:p>
    <w:p w14:paraId="65E723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2433</w:t>
      </w:r>
    </w:p>
    <w:p w14:paraId="6F3A13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2436</w:t>
      </w:r>
    </w:p>
    <w:p w14:paraId="221A6A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2437</w:t>
      </w:r>
    </w:p>
    <w:p w14:paraId="6A6136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2437</w:t>
      </w:r>
    </w:p>
    <w:p w14:paraId="2E811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2437</w:t>
      </w:r>
    </w:p>
    <w:p w14:paraId="299C0D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2441</w:t>
      </w:r>
    </w:p>
    <w:p w14:paraId="62C63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2441</w:t>
      </w:r>
    </w:p>
    <w:p w14:paraId="69C431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2441</w:t>
      </w:r>
    </w:p>
    <w:p w14:paraId="26BCC3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329BE3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21845F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2447</w:t>
      </w:r>
    </w:p>
    <w:p w14:paraId="6E3E7E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2447</w:t>
      </w:r>
    </w:p>
    <w:p w14:paraId="6E8841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7C5149F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2454</w:t>
      </w:r>
    </w:p>
    <w:p w14:paraId="559033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2454</w:t>
      </w:r>
    </w:p>
    <w:p w14:paraId="181EE3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2454</w:t>
      </w:r>
    </w:p>
    <w:p w14:paraId="74127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2458</w:t>
      </w:r>
    </w:p>
    <w:p w14:paraId="03E358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2458</w:t>
      </w:r>
    </w:p>
    <w:p w14:paraId="43C5B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2458</w:t>
      </w:r>
    </w:p>
    <w:p w14:paraId="12A6D8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2461</w:t>
      </w:r>
    </w:p>
    <w:p w14:paraId="25C0A4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2461</w:t>
      </w:r>
    </w:p>
    <w:p w14:paraId="6A7553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2461</w:t>
      </w:r>
    </w:p>
    <w:p w14:paraId="31FFB2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395F5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2465</w:t>
      </w:r>
    </w:p>
    <w:p w14:paraId="1AA694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2465</w:t>
      </w:r>
    </w:p>
    <w:p w14:paraId="039BAC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2465</w:t>
      </w:r>
    </w:p>
    <w:p w14:paraId="0629C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0CEDC51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2469</w:t>
      </w:r>
    </w:p>
    <w:p w14:paraId="18AEC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2470</w:t>
      </w:r>
    </w:p>
    <w:p w14:paraId="049439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2470</w:t>
      </w:r>
    </w:p>
    <w:p w14:paraId="456BE6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77DAA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2470</w:t>
      </w:r>
    </w:p>
    <w:p w14:paraId="0B0201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670197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2474</w:t>
      </w:r>
    </w:p>
    <w:p w14:paraId="432C1B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0E1C8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7795DBD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4B1EBE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2480</w:t>
      </w:r>
    </w:p>
    <w:p w14:paraId="7576DC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6C0715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66CB8E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2A358F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2484</w:t>
      </w:r>
    </w:p>
    <w:p w14:paraId="63C677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2484</w:t>
      </w:r>
    </w:p>
    <w:p w14:paraId="4FE15C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13B03A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2484</w:t>
      </w:r>
    </w:p>
    <w:p w14:paraId="6AB281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5D13FF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2486</w:t>
      </w:r>
    </w:p>
    <w:p w14:paraId="633EF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2486</w:t>
      </w:r>
    </w:p>
    <w:p w14:paraId="0241F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378BE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0C37F9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2488</w:t>
      </w:r>
    </w:p>
    <w:p w14:paraId="5A7B4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2488</w:t>
      </w:r>
    </w:p>
    <w:p w14:paraId="46D45F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5C52A5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2488</w:t>
      </w:r>
    </w:p>
    <w:p w14:paraId="699377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59690D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2491</w:t>
      </w:r>
    </w:p>
    <w:p w14:paraId="2E36F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2491</w:t>
      </w:r>
    </w:p>
    <w:p w14:paraId="0EE64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2491</w:t>
      </w:r>
    </w:p>
    <w:p w14:paraId="33517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658EC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2493</w:t>
      </w:r>
    </w:p>
    <w:p w14:paraId="2C7E8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2493</w:t>
      </w:r>
    </w:p>
    <w:p w14:paraId="0DB26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07509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2494</w:t>
      </w:r>
    </w:p>
    <w:p w14:paraId="74F609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1DE510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2497</w:t>
      </w:r>
    </w:p>
    <w:p w14:paraId="77AA13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2497</w:t>
      </w:r>
    </w:p>
    <w:p w14:paraId="52CCD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1832D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726C60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2500</w:t>
      </w:r>
    </w:p>
    <w:p w14:paraId="42B9E6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2500</w:t>
      </w:r>
    </w:p>
    <w:p w14:paraId="70DC87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2500</w:t>
      </w:r>
    </w:p>
    <w:p w14:paraId="573715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2500</w:t>
      </w:r>
    </w:p>
    <w:p w14:paraId="77513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263A6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2504</w:t>
      </w:r>
    </w:p>
    <w:p w14:paraId="43F21F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3AA099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2504</w:t>
      </w:r>
    </w:p>
    <w:p w14:paraId="3E3BA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127E7E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2507</w:t>
      </w:r>
    </w:p>
    <w:p w14:paraId="19C015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2507</w:t>
      </w:r>
    </w:p>
    <w:p w14:paraId="790BA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4EC6AC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2507</w:t>
      </w:r>
    </w:p>
    <w:p w14:paraId="36D846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2509</w:t>
      </w:r>
    </w:p>
    <w:p w14:paraId="2206D3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2510</w:t>
      </w:r>
    </w:p>
    <w:p w14:paraId="7AE31C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75D23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2510</w:t>
      </w:r>
    </w:p>
    <w:p w14:paraId="1C221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62DF18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2513</w:t>
      </w:r>
    </w:p>
    <w:p w14:paraId="23C343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4F6C4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2513</w:t>
      </w:r>
    </w:p>
    <w:p w14:paraId="59D8EC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71ECF8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2516</w:t>
      </w:r>
    </w:p>
    <w:p w14:paraId="2B153D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2516</w:t>
      </w:r>
    </w:p>
    <w:p w14:paraId="68DC0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2516</w:t>
      </w:r>
    </w:p>
    <w:p w14:paraId="5BD2FC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2516</w:t>
      </w:r>
    </w:p>
    <w:p w14:paraId="48267E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A.7.7.7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2521</w:t>
      </w:r>
    </w:p>
    <w:p w14:paraId="07E01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2521</w:t>
      </w:r>
    </w:p>
    <w:p w14:paraId="3B347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2521</w:t>
      </w:r>
    </w:p>
    <w:p w14:paraId="6613CD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2522</w:t>
      </w:r>
    </w:p>
    <w:p w14:paraId="20D0A2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2526</w:t>
      </w:r>
    </w:p>
    <w:p w14:paraId="7EEEE7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2527</w:t>
      </w:r>
    </w:p>
    <w:p w14:paraId="2E421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2527</w:t>
      </w:r>
    </w:p>
    <w:p w14:paraId="39023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24AB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6125E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6BB79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Inter-frequency measurement accuracy with FR2 serving cell and FR2 TDD target cell</w:t>
      </w:r>
      <w:r>
        <w:rPr>
          <w:noProof/>
        </w:rPr>
        <w:tab/>
        <w:t>2529</w:t>
      </w:r>
    </w:p>
    <w:p w14:paraId="6120F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48CDEB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2530</w:t>
      </w:r>
    </w:p>
    <w:p w14:paraId="1ED34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2531</w:t>
      </w:r>
    </w:p>
    <w:p w14:paraId="2AD58A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2531</w:t>
      </w:r>
    </w:p>
    <w:p w14:paraId="5D3D3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2531</w:t>
      </w:r>
    </w:p>
    <w:p w14:paraId="0F89E7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2531</w:t>
      </w:r>
    </w:p>
    <w:p w14:paraId="38956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2532</w:t>
      </w:r>
    </w:p>
    <w:p w14:paraId="57C6FB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2534</w:t>
      </w:r>
    </w:p>
    <w:p w14:paraId="07B943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2534</w:t>
      </w:r>
    </w:p>
    <w:p w14:paraId="694C18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2535</w:t>
      </w:r>
    </w:p>
    <w:p w14:paraId="2748C4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2536</w:t>
      </w:r>
    </w:p>
    <w:p w14:paraId="2DA08A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2537</w:t>
      </w:r>
    </w:p>
    <w:p w14:paraId="02F415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2537</w:t>
      </w:r>
    </w:p>
    <w:p w14:paraId="68D9E6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2537</w:t>
      </w:r>
    </w:p>
    <w:p w14:paraId="0A7913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2539</w:t>
      </w:r>
    </w:p>
    <w:p w14:paraId="61FAA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2539</w:t>
      </w:r>
    </w:p>
    <w:p w14:paraId="670FC4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2539</w:t>
      </w:r>
    </w:p>
    <w:p w14:paraId="62F78C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2542</w:t>
      </w:r>
    </w:p>
    <w:p w14:paraId="4DD93B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2542</w:t>
      </w:r>
    </w:p>
    <w:p w14:paraId="21CC4B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 measurement accuracy </w:t>
      </w:r>
      <w:r w:rsidRPr="00A74E2D">
        <w:rPr>
          <w:noProof/>
          <w:snapToGrid w:val="0"/>
          <w:lang w:val="en-US"/>
        </w:rPr>
        <w:t>with PRS in FR2</w:t>
      </w:r>
      <w:r>
        <w:rPr>
          <w:noProof/>
        </w:rPr>
        <w:tab/>
        <w:t>2542</w:t>
      </w:r>
    </w:p>
    <w:p w14:paraId="3570E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2542</w:t>
      </w:r>
    </w:p>
    <w:p w14:paraId="46A74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2542</w:t>
      </w:r>
    </w:p>
    <w:p w14:paraId="19D451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2546</w:t>
      </w:r>
    </w:p>
    <w:p w14:paraId="013710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2547</w:t>
      </w:r>
    </w:p>
    <w:p w14:paraId="388AA7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2547</w:t>
      </w:r>
    </w:p>
    <w:p w14:paraId="3A4B04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6B08A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2547</w:t>
      </w:r>
    </w:p>
    <w:p w14:paraId="46EA35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2208E3E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2551</w:t>
      </w:r>
    </w:p>
    <w:p w14:paraId="4A1B51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2551</w:t>
      </w:r>
    </w:p>
    <w:p w14:paraId="152308D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2551</w:t>
      </w:r>
    </w:p>
    <w:p w14:paraId="7C1680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2551</w:t>
      </w:r>
    </w:p>
    <w:p w14:paraId="063ABD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2551</w:t>
      </w:r>
    </w:p>
    <w:p w14:paraId="167179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2551</w:t>
      </w:r>
    </w:p>
    <w:p w14:paraId="1A5C5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62F45F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2557</w:t>
      </w:r>
    </w:p>
    <w:p w14:paraId="540C2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719FA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2562</w:t>
      </w:r>
    </w:p>
    <w:p w14:paraId="15BA9D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E-UTRA – NR Inter-RAT Early Measruement Reporting</w:t>
      </w:r>
      <w:r>
        <w:rPr>
          <w:noProof/>
        </w:rPr>
        <w:tab/>
        <w:t>2563</w:t>
      </w:r>
    </w:p>
    <w:p w14:paraId="33306C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2563</w:t>
      </w:r>
    </w:p>
    <w:p w14:paraId="63CCF3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2563</w:t>
      </w:r>
    </w:p>
    <w:p w14:paraId="489391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6048A7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 xml:space="preserve">E-UTRA – NR Early </w:t>
      </w:r>
      <w:r>
        <w:rPr>
          <w:noProof/>
        </w:rPr>
        <w:t>Measurement</w:t>
      </w:r>
      <w:r w:rsidRPr="00A74E2D">
        <w:rPr>
          <w:noProof/>
        </w:rPr>
        <w:t xml:space="preserve"> Reporting for NR in FR2</w:t>
      </w:r>
      <w:r>
        <w:rPr>
          <w:noProof/>
        </w:rPr>
        <w:tab/>
        <w:t>2568</w:t>
      </w:r>
    </w:p>
    <w:p w14:paraId="5E3C0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3ED9A9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2571</w:t>
      </w:r>
    </w:p>
    <w:p w14:paraId="3F3B98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2572</w:t>
      </w:r>
    </w:p>
    <w:p w14:paraId="6C66D9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2572</w:t>
      </w:r>
    </w:p>
    <w:p w14:paraId="40A555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FI"/>
        </w:rPr>
        <w:t xml:space="preserve">E-UTRAN - </w:t>
      </w:r>
      <w:r w:rsidRPr="00A74E2D">
        <w:rPr>
          <w:rFonts w:cs="v4.2.0"/>
          <w:noProof/>
          <w:lang w:val="sv-FI"/>
        </w:rPr>
        <w:t xml:space="preserve">NR </w:t>
      </w:r>
      <w:r w:rsidRPr="00A74E2D">
        <w:rPr>
          <w:noProof/>
          <w:lang w:val="sv-FI"/>
        </w:rPr>
        <w:t>handover in FR1</w:t>
      </w:r>
      <w:r>
        <w:rPr>
          <w:noProof/>
        </w:rPr>
        <w:tab/>
        <w:t>2572</w:t>
      </w:r>
    </w:p>
    <w:p w14:paraId="21DB7E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2572</w:t>
      </w:r>
    </w:p>
    <w:p w14:paraId="7C89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441538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2577</w:t>
      </w:r>
    </w:p>
    <w:p w14:paraId="192DC3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2577</w:t>
      </w:r>
    </w:p>
    <w:p w14:paraId="0BB3AE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2577</w:t>
      </w:r>
    </w:p>
    <w:p w14:paraId="07391E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3563D1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2579</w:t>
      </w:r>
    </w:p>
    <w:p w14:paraId="516405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2580</w:t>
      </w:r>
    </w:p>
    <w:p w14:paraId="0537A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423B09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2581</w:t>
      </w:r>
    </w:p>
    <w:p w14:paraId="6DDF02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2581</w:t>
      </w:r>
    </w:p>
    <w:p w14:paraId="1F6D7E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2581</w:t>
      </w:r>
    </w:p>
    <w:p w14:paraId="4690FE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4383E0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3549E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2586</w:t>
      </w:r>
    </w:p>
    <w:p w14:paraId="6F3E0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3AB235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1B1C9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2590</w:t>
      </w:r>
    </w:p>
    <w:p w14:paraId="7C9C04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0874E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07884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2594</w:t>
      </w:r>
    </w:p>
    <w:p w14:paraId="133C5B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0D963E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57E61D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2598</w:t>
      </w:r>
    </w:p>
    <w:p w14:paraId="321287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0BD9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40F9B1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2601</w:t>
      </w:r>
    </w:p>
    <w:p w14:paraId="4611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4D53E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23C657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2604</w:t>
      </w:r>
    </w:p>
    <w:p w14:paraId="0B119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3C06CC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2606</w:t>
      </w:r>
    </w:p>
    <w:p w14:paraId="6BD60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2607</w:t>
      </w:r>
    </w:p>
    <w:p w14:paraId="0DFB57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7E521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2E61D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A74E2D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2610</w:t>
      </w:r>
    </w:p>
    <w:p w14:paraId="7BA27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2390A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0057FD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2615</w:t>
      </w:r>
    </w:p>
    <w:p w14:paraId="4AA289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5870AF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761C2C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2615</w:t>
      </w:r>
    </w:p>
    <w:p w14:paraId="31F1FD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2615</w:t>
      </w:r>
    </w:p>
    <w:p w14:paraId="2B9F30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1520AB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2622</w:t>
      </w:r>
    </w:p>
    <w:p w14:paraId="216E84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2622</w:t>
      </w:r>
    </w:p>
    <w:p w14:paraId="27CD7C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2626</w:t>
      </w:r>
    </w:p>
    <w:p w14:paraId="1124C20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4A34360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500A4A5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35D2D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SS-RSRQ</w:t>
      </w:r>
      <w:r>
        <w:rPr>
          <w:noProof/>
        </w:rPr>
        <w:tab/>
        <w:t>2628</w:t>
      </w:r>
    </w:p>
    <w:p w14:paraId="75D8AA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2628</w:t>
      </w:r>
    </w:p>
    <w:p w14:paraId="14231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2633</w:t>
      </w:r>
    </w:p>
    <w:p w14:paraId="218B7DB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2633</w:t>
      </w:r>
    </w:p>
    <w:p w14:paraId="7F63BA4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2633</w:t>
      </w:r>
    </w:p>
    <w:p w14:paraId="2FEE81A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6BF186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SS-SINR</w:t>
      </w:r>
      <w:r>
        <w:rPr>
          <w:noProof/>
        </w:rPr>
        <w:tab/>
        <w:t>2635</w:t>
      </w:r>
    </w:p>
    <w:p w14:paraId="2BCBDA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2635</w:t>
      </w:r>
    </w:p>
    <w:p w14:paraId="468B5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2639</w:t>
      </w:r>
    </w:p>
    <w:p w14:paraId="6AC5FFC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2639</w:t>
      </w:r>
    </w:p>
    <w:p w14:paraId="48F204F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2639</w:t>
      </w:r>
    </w:p>
    <w:p w14:paraId="07B4DD22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409428A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V2X Tests</w:t>
      </w:r>
      <w:r>
        <w:rPr>
          <w:noProof/>
        </w:rPr>
        <w:tab/>
        <w:t>2642</w:t>
      </w:r>
    </w:p>
    <w:p w14:paraId="0EE9986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2642</w:t>
      </w:r>
    </w:p>
    <w:p w14:paraId="328908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2642</w:t>
      </w:r>
    </w:p>
    <w:p w14:paraId="4E1249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2642</w:t>
      </w:r>
    </w:p>
    <w:p w14:paraId="2E998C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53B22F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75D439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2642</w:t>
      </w:r>
    </w:p>
    <w:p w14:paraId="69BD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E9C9E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796FE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2643</w:t>
      </w:r>
    </w:p>
    <w:p w14:paraId="55729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29300F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33C98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2646</w:t>
      </w:r>
    </w:p>
    <w:p w14:paraId="55C86B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2646</w:t>
      </w:r>
    </w:p>
    <w:p w14:paraId="04D968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239777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04E113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2650</w:t>
      </w:r>
    </w:p>
    <w:p w14:paraId="49BF4C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4AF5C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517134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2652</w:t>
      </w:r>
    </w:p>
    <w:p w14:paraId="7EFC98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2652</w:t>
      </w:r>
    </w:p>
    <w:p w14:paraId="3B7026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88F34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8EDC5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2656</w:t>
      </w:r>
    </w:p>
    <w:p w14:paraId="24CF1B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386DF1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6CCD85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L1 SL-RSRP Measurement</w:t>
      </w:r>
      <w:r>
        <w:rPr>
          <w:noProof/>
        </w:rPr>
        <w:tab/>
        <w:t>2659</w:t>
      </w:r>
    </w:p>
    <w:p w14:paraId="238F5F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2659</w:t>
      </w:r>
    </w:p>
    <w:p w14:paraId="4E60B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6F343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417DBA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2663</w:t>
      </w:r>
    </w:p>
    <w:p w14:paraId="0F6321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68F6F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66C527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2666</w:t>
      </w:r>
    </w:p>
    <w:p w14:paraId="347607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2EFD99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5200E7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Congestion Control Measurement</w:t>
      </w:r>
      <w:r>
        <w:rPr>
          <w:noProof/>
        </w:rPr>
        <w:tab/>
        <w:t>2673</w:t>
      </w:r>
    </w:p>
    <w:p w14:paraId="07B602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6C7AD7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3FB06E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Interruption</w:t>
      </w:r>
      <w:r>
        <w:rPr>
          <w:noProof/>
        </w:rPr>
        <w:tab/>
        <w:t>2679</w:t>
      </w:r>
    </w:p>
    <w:p w14:paraId="6E7E76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2679</w:t>
      </w:r>
    </w:p>
    <w:p w14:paraId="0485BC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199E75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2683</w:t>
      </w:r>
    </w:p>
    <w:p w14:paraId="6F056C9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2683</w:t>
      </w:r>
    </w:p>
    <w:p w14:paraId="3E23FA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2683</w:t>
      </w:r>
    </w:p>
    <w:p w14:paraId="0550E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2683</w:t>
      </w:r>
    </w:p>
    <w:p w14:paraId="0BC409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2683</w:t>
      </w:r>
    </w:p>
    <w:p w14:paraId="7AAB1E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2683</w:t>
      </w:r>
    </w:p>
    <w:p w14:paraId="11C4988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3E1C708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2686</w:t>
      </w:r>
    </w:p>
    <w:p w14:paraId="64168E3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2686</w:t>
      </w:r>
    </w:p>
    <w:p w14:paraId="505AA84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2686</w:t>
      </w:r>
    </w:p>
    <w:p w14:paraId="40F66C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2687</w:t>
      </w:r>
    </w:p>
    <w:p w14:paraId="48AE74D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2687</w:t>
      </w:r>
    </w:p>
    <w:p w14:paraId="67C581B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2687</w:t>
      </w:r>
    </w:p>
    <w:p w14:paraId="1F0D73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2688</w:t>
      </w:r>
    </w:p>
    <w:p w14:paraId="6221C15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440316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57C415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2691</w:t>
      </w:r>
    </w:p>
    <w:p w14:paraId="4AE2D87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2692</w:t>
      </w:r>
    </w:p>
    <w:p w14:paraId="7B96C90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2692</w:t>
      </w:r>
    </w:p>
    <w:p w14:paraId="62AB31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2692</w:t>
      </w:r>
    </w:p>
    <w:p w14:paraId="5C976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762C0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627A0C31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2696</w:t>
      </w:r>
    </w:p>
    <w:p w14:paraId="7F32A94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2696</w:t>
      </w:r>
    </w:p>
    <w:p w14:paraId="55954E8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2697</w:t>
      </w:r>
    </w:p>
    <w:p w14:paraId="5BF278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2697</w:t>
      </w:r>
    </w:p>
    <w:p w14:paraId="00009A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3233C6A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758468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2701</w:t>
      </w:r>
    </w:p>
    <w:p w14:paraId="6095FB6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2702</w:t>
      </w:r>
    </w:p>
    <w:p w14:paraId="74DAD39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2702</w:t>
      </w:r>
    </w:p>
    <w:p w14:paraId="09F450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2703</w:t>
      </w:r>
    </w:p>
    <w:p w14:paraId="7CADEB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2703</w:t>
      </w:r>
    </w:p>
    <w:p w14:paraId="372FEB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2707</w:t>
      </w:r>
    </w:p>
    <w:p w14:paraId="447AFB4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2710</w:t>
      </w:r>
    </w:p>
    <w:p w14:paraId="3D06A9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2710</w:t>
      </w:r>
    </w:p>
    <w:p w14:paraId="43983A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2710</w:t>
      </w:r>
    </w:p>
    <w:p w14:paraId="420314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2711</w:t>
      </w:r>
    </w:p>
    <w:p w14:paraId="0B4911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2711</w:t>
      </w:r>
    </w:p>
    <w:p w14:paraId="0D3691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2716</w:t>
      </w:r>
    </w:p>
    <w:p w14:paraId="0172FC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2716</w:t>
      </w:r>
    </w:p>
    <w:p w14:paraId="3341BD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2716</w:t>
      </w:r>
    </w:p>
    <w:p w14:paraId="7C00EF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4AE3AC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2722</w:t>
      </w:r>
    </w:p>
    <w:p w14:paraId="1B6D1A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2722</w:t>
      </w:r>
    </w:p>
    <w:p w14:paraId="43A12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2722</w:t>
      </w:r>
    </w:p>
    <w:p w14:paraId="188E6D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2722</w:t>
      </w:r>
    </w:p>
    <w:p w14:paraId="2B0DD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2722</w:t>
      </w:r>
    </w:p>
    <w:p w14:paraId="4D0E27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2722</w:t>
      </w:r>
    </w:p>
    <w:p w14:paraId="330379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2723</w:t>
      </w:r>
    </w:p>
    <w:p w14:paraId="274B46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2723</w:t>
      </w:r>
    </w:p>
    <w:p w14:paraId="0DD0F07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2727</w:t>
      </w:r>
    </w:p>
    <w:p w14:paraId="23A6BC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4EA24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42CA84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2728</w:t>
      </w:r>
    </w:p>
    <w:p w14:paraId="6E4D5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29382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2729</w:t>
      </w:r>
    </w:p>
    <w:p w14:paraId="6B91C5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2729</w:t>
      </w:r>
    </w:p>
    <w:p w14:paraId="526599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2729</w:t>
      </w:r>
    </w:p>
    <w:p w14:paraId="1EC88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2729</w:t>
      </w:r>
    </w:p>
    <w:p w14:paraId="0D88CC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542A6E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2734</w:t>
      </w:r>
    </w:p>
    <w:p w14:paraId="7ACE92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2734</w:t>
      </w:r>
    </w:p>
    <w:p w14:paraId="61CF1F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61FB9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2740</w:t>
      </w:r>
    </w:p>
    <w:p w14:paraId="0CCF5F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2740</w:t>
      </w:r>
    </w:p>
    <w:p w14:paraId="0A8436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lastRenderedPageBreak/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2740</w:t>
      </w:r>
    </w:p>
    <w:p w14:paraId="0D39A8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2745</w:t>
      </w:r>
    </w:p>
    <w:p w14:paraId="78015B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2746</w:t>
      </w:r>
    </w:p>
    <w:p w14:paraId="672463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2746</w:t>
      </w:r>
    </w:p>
    <w:p w14:paraId="79FEEC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2749</w:t>
      </w:r>
    </w:p>
    <w:p w14:paraId="43B29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2753</w:t>
      </w:r>
    </w:p>
    <w:p w14:paraId="36164C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2757</w:t>
      </w:r>
    </w:p>
    <w:p w14:paraId="1086F7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2757</w:t>
      </w:r>
    </w:p>
    <w:p w14:paraId="24CC5E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4F5A41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2762</w:t>
      </w:r>
    </w:p>
    <w:p w14:paraId="5485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20D24C2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2763</w:t>
      </w:r>
    </w:p>
    <w:p w14:paraId="3EBF44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2763</w:t>
      </w:r>
    </w:p>
    <w:p w14:paraId="4AB7FE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2763</w:t>
      </w:r>
    </w:p>
    <w:p w14:paraId="0FAA2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0EA8A3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2763</w:t>
      </w:r>
    </w:p>
    <w:p w14:paraId="7692F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7F27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39EBA3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1FE6A4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2767</w:t>
      </w:r>
    </w:p>
    <w:p w14:paraId="6E2EEB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1912E9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2768</w:t>
      </w:r>
    </w:p>
    <w:p w14:paraId="059A0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2772</w:t>
      </w:r>
    </w:p>
    <w:p w14:paraId="009F3D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77F86AA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1020A9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500698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281499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961DA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7A089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77CA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43845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2773</w:t>
      </w:r>
    </w:p>
    <w:p w14:paraId="473AD2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69F53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19565F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2773</w:t>
      </w:r>
    </w:p>
    <w:p w14:paraId="219BCD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7128AE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40AED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2778</w:t>
      </w:r>
    </w:p>
    <w:p w14:paraId="0D961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19478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47D714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2783</w:t>
      </w:r>
    </w:p>
    <w:p w14:paraId="212C3C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390ADD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0D6F3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2788</w:t>
      </w:r>
    </w:p>
    <w:p w14:paraId="01505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7CB9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28F5A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2793</w:t>
      </w:r>
    </w:p>
    <w:p w14:paraId="724EE4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7A59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5ACF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2799</w:t>
      </w:r>
    </w:p>
    <w:p w14:paraId="57CCA9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6191D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326410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2806</w:t>
      </w:r>
    </w:p>
    <w:p w14:paraId="43DCF5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0EBA73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21F811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2811</w:t>
      </w:r>
    </w:p>
    <w:p w14:paraId="44BB99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6C0CD7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43AEE2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2818</w:t>
      </w:r>
    </w:p>
    <w:p w14:paraId="273243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2818</w:t>
      </w:r>
    </w:p>
    <w:p w14:paraId="4E5BEF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37FC7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2818</w:t>
      </w:r>
    </w:p>
    <w:p w14:paraId="6A799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549737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2821</w:t>
      </w:r>
    </w:p>
    <w:p w14:paraId="483C1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453938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2821</w:t>
      </w:r>
    </w:p>
    <w:p w14:paraId="3F28DE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1DF698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2824</w:t>
      </w:r>
    </w:p>
    <w:p w14:paraId="184974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54FCF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2824</w:t>
      </w:r>
    </w:p>
    <w:p w14:paraId="081AB0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2E704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2828</w:t>
      </w:r>
    </w:p>
    <w:p w14:paraId="73B0DA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62AD2F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2828</w:t>
      </w:r>
    </w:p>
    <w:p w14:paraId="28F60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2831</w:t>
      </w:r>
    </w:p>
    <w:p w14:paraId="00A800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2832</w:t>
      </w:r>
    </w:p>
    <w:p w14:paraId="482EF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2832</w:t>
      </w:r>
    </w:p>
    <w:p w14:paraId="4C1D9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25BCEC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5BC80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2839</w:t>
      </w:r>
    </w:p>
    <w:p w14:paraId="22B79B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78E43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66E401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2846</w:t>
      </w:r>
    </w:p>
    <w:p w14:paraId="54169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025716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61FE4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2853</w:t>
      </w:r>
    </w:p>
    <w:p w14:paraId="71FAED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427D8A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65352E0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2861</w:t>
      </w:r>
    </w:p>
    <w:p w14:paraId="44338A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2861</w:t>
      </w:r>
    </w:p>
    <w:p w14:paraId="0859EB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2861</w:t>
      </w:r>
    </w:p>
    <w:p w14:paraId="7CBCA7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6C7B99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5CBB0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0DEEA2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2864</w:t>
      </w:r>
    </w:p>
    <w:p w14:paraId="16EA5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67DE2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167137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106CAE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SS-RSRQ</w:t>
      </w:r>
      <w:r>
        <w:rPr>
          <w:noProof/>
        </w:rPr>
        <w:tab/>
        <w:t>2868</w:t>
      </w:r>
    </w:p>
    <w:p w14:paraId="346111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2868</w:t>
      </w:r>
    </w:p>
    <w:p w14:paraId="0AEE7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2868</w:t>
      </w:r>
    </w:p>
    <w:p w14:paraId="798DC7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2868</w:t>
      </w:r>
    </w:p>
    <w:p w14:paraId="4F21F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66549B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2871</w:t>
      </w:r>
    </w:p>
    <w:p w14:paraId="56E65B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2871</w:t>
      </w:r>
    </w:p>
    <w:p w14:paraId="5E4D40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2871</w:t>
      </w:r>
    </w:p>
    <w:p w14:paraId="54AD9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2874</w:t>
      </w:r>
    </w:p>
    <w:p w14:paraId="227E09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SS-SINR</w:t>
      </w:r>
      <w:r>
        <w:rPr>
          <w:noProof/>
        </w:rPr>
        <w:tab/>
        <w:t>2874</w:t>
      </w:r>
    </w:p>
    <w:p w14:paraId="583DE4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PSCC</w:t>
      </w:r>
      <w:r>
        <w:rPr>
          <w:noProof/>
        </w:rPr>
        <w:tab/>
        <w:t>2874</w:t>
      </w:r>
    </w:p>
    <w:p w14:paraId="59706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2874</w:t>
      </w:r>
    </w:p>
    <w:p w14:paraId="479C0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2874</w:t>
      </w:r>
    </w:p>
    <w:p w14:paraId="479995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6A0BFB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2877</w:t>
      </w:r>
    </w:p>
    <w:p w14:paraId="68B38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2877</w:t>
      </w:r>
    </w:p>
    <w:p w14:paraId="49979D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2877</w:t>
      </w:r>
    </w:p>
    <w:p w14:paraId="588A93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2881</w:t>
      </w:r>
    </w:p>
    <w:p w14:paraId="575AD7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2881</w:t>
      </w:r>
    </w:p>
    <w:p w14:paraId="531D42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247DD1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09EBAC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14B02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2885</w:t>
      </w:r>
    </w:p>
    <w:p w14:paraId="25A0F4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2885</w:t>
      </w:r>
    </w:p>
    <w:p w14:paraId="2AD9BA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7DDC15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7F3D63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7113233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2888</w:t>
      </w:r>
    </w:p>
    <w:p w14:paraId="063BF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2888</w:t>
      </w:r>
    </w:p>
    <w:p w14:paraId="4571A1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334BE1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2888</w:t>
      </w:r>
    </w:p>
    <w:p w14:paraId="0128A0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0E93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2891</w:t>
      </w:r>
    </w:p>
    <w:p w14:paraId="461C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471F8A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2022BB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6F78AB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2894</w:t>
      </w:r>
    </w:p>
    <w:p w14:paraId="03592E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0F4AE0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2894</w:t>
      </w:r>
    </w:p>
    <w:p w14:paraId="46A209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5152832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2898</w:t>
      </w:r>
    </w:p>
    <w:p w14:paraId="657F71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2898</w:t>
      </w:r>
    </w:p>
    <w:p w14:paraId="6526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1A97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2898</w:t>
      </w:r>
    </w:p>
    <w:p w14:paraId="2CB6AA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2902</w:t>
      </w:r>
    </w:p>
    <w:p w14:paraId="76AB50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2902</w:t>
      </w:r>
    </w:p>
    <w:p w14:paraId="254E2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41EEEC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2902</w:t>
      </w:r>
    </w:p>
    <w:p w14:paraId="05E3D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0812F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2905</w:t>
      </w:r>
    </w:p>
    <w:p w14:paraId="4703DE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7A6E5B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76B190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150953C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2909</w:t>
      </w:r>
    </w:p>
    <w:p w14:paraId="21E00C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2910</w:t>
      </w:r>
    </w:p>
    <w:p w14:paraId="2B47A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2910</w:t>
      </w:r>
    </w:p>
    <w:p w14:paraId="77F37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2910</w:t>
      </w:r>
    </w:p>
    <w:p w14:paraId="514446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2910</w:t>
      </w:r>
    </w:p>
    <w:p w14:paraId="434519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4CEB10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2913</w:t>
      </w:r>
    </w:p>
    <w:p w14:paraId="70D1BC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2913</w:t>
      </w:r>
    </w:p>
    <w:p w14:paraId="393C0E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50030A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1FB0D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5E47CA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2917</w:t>
      </w:r>
    </w:p>
    <w:p w14:paraId="032F6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2917</w:t>
      </w:r>
    </w:p>
    <w:p w14:paraId="4D41F4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65B53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28AB7D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5EB1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2925</w:t>
      </w:r>
    </w:p>
    <w:p w14:paraId="3616F0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2925</w:t>
      </w:r>
    </w:p>
    <w:p w14:paraId="2927FB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7DFB1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2925</w:t>
      </w:r>
    </w:p>
    <w:p w14:paraId="23A92E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2C6D74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2931</w:t>
      </w:r>
    </w:p>
    <w:p w14:paraId="7E23F8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2931</w:t>
      </w:r>
    </w:p>
    <w:p w14:paraId="4510C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2FBCB7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2931</w:t>
      </w:r>
    </w:p>
    <w:p w14:paraId="75CF7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2934</w:t>
      </w:r>
    </w:p>
    <w:p w14:paraId="322C7A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2935</w:t>
      </w:r>
    </w:p>
    <w:p w14:paraId="6F6D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4E2927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1BDA51B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2938</w:t>
      </w:r>
    </w:p>
    <w:p w14:paraId="217EDB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2938</w:t>
      </w:r>
    </w:p>
    <w:p w14:paraId="1AB243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2938</w:t>
      </w:r>
    </w:p>
    <w:p w14:paraId="43D42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2938</w:t>
      </w:r>
    </w:p>
    <w:p w14:paraId="3D199D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2938</w:t>
      </w:r>
    </w:p>
    <w:p w14:paraId="1AB59D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A.11.2.1.1.3 Test Requirements</w:t>
      </w:r>
      <w:r>
        <w:rPr>
          <w:noProof/>
        </w:rPr>
        <w:tab/>
        <w:t>2941</w:t>
      </w:r>
    </w:p>
    <w:p w14:paraId="4469CB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2941</w:t>
      </w:r>
    </w:p>
    <w:p w14:paraId="29A7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2941</w:t>
      </w:r>
    </w:p>
    <w:p w14:paraId="25840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2941</w:t>
      </w:r>
    </w:p>
    <w:p w14:paraId="54A656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0C465E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2944</w:t>
      </w:r>
    </w:p>
    <w:p w14:paraId="02935C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6A59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2944</w:t>
      </w:r>
    </w:p>
    <w:p w14:paraId="05796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1EA47E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2947</w:t>
      </w:r>
    </w:p>
    <w:p w14:paraId="279ED8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13E197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2947</w:t>
      </w:r>
    </w:p>
    <w:p w14:paraId="507181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A.11.2.1.4.3 Test Requirements</w:t>
      </w:r>
      <w:r>
        <w:rPr>
          <w:noProof/>
        </w:rPr>
        <w:tab/>
        <w:t>2951</w:t>
      </w:r>
    </w:p>
    <w:p w14:paraId="2D7EF1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2952</w:t>
      </w:r>
    </w:p>
    <w:p w14:paraId="7A050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2D9582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2952</w:t>
      </w:r>
    </w:p>
    <w:p w14:paraId="5BAB81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A.11.2.1.5.3 Test Requirements</w:t>
      </w:r>
      <w:r>
        <w:rPr>
          <w:noProof/>
        </w:rPr>
        <w:tab/>
        <w:t>2955</w:t>
      </w:r>
    </w:p>
    <w:p w14:paraId="5D8640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2956</w:t>
      </w:r>
    </w:p>
    <w:p w14:paraId="0261B9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2956</w:t>
      </w:r>
    </w:p>
    <w:p w14:paraId="7A0568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2956</w:t>
      </w:r>
    </w:p>
    <w:p w14:paraId="3C78F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2961</w:t>
      </w:r>
    </w:p>
    <w:p w14:paraId="06E67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en-US"/>
        </w:rPr>
        <w:t xml:space="preserve"> SA NR FR1 carrier under CCA </w:t>
      </w:r>
      <w:r w:rsidRPr="00A74E2D">
        <w:rPr>
          <w:noProof/>
          <w:lang w:val="en-US"/>
        </w:rPr>
        <w:t>- E-UTRAN handover with known target cell</w:t>
      </w:r>
      <w:r>
        <w:rPr>
          <w:noProof/>
        </w:rPr>
        <w:tab/>
        <w:t>2961</w:t>
      </w:r>
    </w:p>
    <w:p w14:paraId="51BA21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2961</w:t>
      </w:r>
    </w:p>
    <w:p w14:paraId="6C9C39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406420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2967</w:t>
      </w:r>
    </w:p>
    <w:p w14:paraId="5C3F09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79507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1ECA64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2972</w:t>
      </w:r>
    </w:p>
    <w:p w14:paraId="557B0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2972</w:t>
      </w:r>
    </w:p>
    <w:p w14:paraId="6CEFBA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</w:t>
      </w:r>
      <w:r>
        <w:rPr>
          <w:noProof/>
        </w:rPr>
        <w:t>frequency</w:t>
      </w:r>
      <w:r w:rsidRPr="00A74E2D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2972</w:t>
      </w:r>
    </w:p>
    <w:p w14:paraId="43DFF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2976</w:t>
      </w:r>
    </w:p>
    <w:p w14:paraId="032630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2982</w:t>
      </w:r>
    </w:p>
    <w:p w14:paraId="6B30D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A74E2D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2986</w:t>
      </w:r>
    </w:p>
    <w:p w14:paraId="4B461D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2991</w:t>
      </w:r>
    </w:p>
    <w:p w14:paraId="5BE0D4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2991</w:t>
      </w:r>
    </w:p>
    <w:p w14:paraId="5B4E6F1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6B07A42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1F32841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2994</w:t>
      </w:r>
    </w:p>
    <w:p w14:paraId="7001C76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2994</w:t>
      </w:r>
    </w:p>
    <w:p w14:paraId="0F4BE05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2995</w:t>
      </w:r>
    </w:p>
    <w:p w14:paraId="6CE916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2995</w:t>
      </w:r>
    </w:p>
    <w:p w14:paraId="45124575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2995</w:t>
      </w:r>
    </w:p>
    <w:p w14:paraId="68FF82A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2996</w:t>
      </w:r>
    </w:p>
    <w:p w14:paraId="2D432E4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2996</w:t>
      </w:r>
    </w:p>
    <w:p w14:paraId="055276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2996</w:t>
      </w:r>
    </w:p>
    <w:p w14:paraId="479F25A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3F7580D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19DBAE6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2999</w:t>
      </w:r>
    </w:p>
    <w:p w14:paraId="1BBDEB5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3000</w:t>
      </w:r>
    </w:p>
    <w:p w14:paraId="5FFA97F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3000</w:t>
      </w:r>
    </w:p>
    <w:p w14:paraId="2BA3AD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3000</w:t>
      </w:r>
    </w:p>
    <w:p w14:paraId="4144D7A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09110F3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6E8053C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3004</w:t>
      </w:r>
    </w:p>
    <w:p w14:paraId="4C1B64CB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3004</w:t>
      </w:r>
    </w:p>
    <w:p w14:paraId="51F695B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3005</w:t>
      </w:r>
    </w:p>
    <w:p w14:paraId="7BD967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3005</w:t>
      </w:r>
    </w:p>
    <w:p w14:paraId="5E735F5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0B1D21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3009</w:t>
      </w:r>
    </w:p>
    <w:p w14:paraId="778A2CD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3009</w:t>
      </w:r>
    </w:p>
    <w:p w14:paraId="0AE71FA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5FB5302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4504A7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3011</w:t>
      </w:r>
    </w:p>
    <w:p w14:paraId="5EABEB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A74E2D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A74E2D">
        <w:rPr>
          <w:noProof/>
          <w:snapToGrid w:val="0"/>
        </w:rPr>
        <w:t>FR1 carrier under CCA</w:t>
      </w:r>
      <w:r>
        <w:rPr>
          <w:noProof/>
        </w:rPr>
        <w:tab/>
        <w:t>3011</w:t>
      </w:r>
    </w:p>
    <w:p w14:paraId="0465EA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3019</w:t>
      </w:r>
    </w:p>
    <w:p w14:paraId="54E41B5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3019</w:t>
      </w:r>
    </w:p>
    <w:p w14:paraId="4DF96C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3023</w:t>
      </w:r>
    </w:p>
    <w:p w14:paraId="74BA2A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3023</w:t>
      </w:r>
    </w:p>
    <w:p w14:paraId="24F43E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3023</w:t>
      </w:r>
    </w:p>
    <w:p w14:paraId="491B39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3023</w:t>
      </w:r>
    </w:p>
    <w:p w14:paraId="348693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3027</w:t>
      </w:r>
    </w:p>
    <w:p w14:paraId="29C2FD3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3027</w:t>
      </w:r>
    </w:p>
    <w:p w14:paraId="3878C4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3027</w:t>
      </w:r>
    </w:p>
    <w:p w14:paraId="0C1D11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3027</w:t>
      </w:r>
    </w:p>
    <w:p w14:paraId="524115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3028</w:t>
      </w:r>
    </w:p>
    <w:p w14:paraId="25E4BC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532EEA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49F411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3032</w:t>
      </w:r>
    </w:p>
    <w:p w14:paraId="3352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6BF2A3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5672A8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3038</w:t>
      </w:r>
    </w:p>
    <w:p w14:paraId="07C40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3038</w:t>
      </w:r>
    </w:p>
    <w:p w14:paraId="06ABC7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3038</w:t>
      </w:r>
    </w:p>
    <w:p w14:paraId="06FF95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3038</w:t>
      </w:r>
    </w:p>
    <w:p w14:paraId="1627E0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3038</w:t>
      </w:r>
    </w:p>
    <w:p w14:paraId="12E4C6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3038</w:t>
      </w:r>
    </w:p>
    <w:p w14:paraId="6D9032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3039</w:t>
      </w:r>
    </w:p>
    <w:p w14:paraId="4FF30E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3039</w:t>
      </w:r>
    </w:p>
    <w:p w14:paraId="3A8F61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3043</w:t>
      </w:r>
    </w:p>
    <w:p w14:paraId="2992A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7A8F61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698E77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3045</w:t>
      </w:r>
    </w:p>
    <w:p w14:paraId="199C5F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3045</w:t>
      </w:r>
    </w:p>
    <w:p w14:paraId="1EF72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3045</w:t>
      </w:r>
    </w:p>
    <w:p w14:paraId="0B367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3051</w:t>
      </w:r>
    </w:p>
    <w:p w14:paraId="43AF1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3051</w:t>
      </w:r>
    </w:p>
    <w:p w14:paraId="2E151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7A03CF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7F4890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3057</w:t>
      </w:r>
    </w:p>
    <w:p w14:paraId="1DCB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3057</w:t>
      </w:r>
    </w:p>
    <w:p w14:paraId="2CD8B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lastRenderedPageBreak/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3057</w:t>
      </w:r>
    </w:p>
    <w:p w14:paraId="109BA4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E06D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3071</w:t>
      </w:r>
    </w:p>
    <w:p w14:paraId="26F0C07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3071</w:t>
      </w:r>
    </w:p>
    <w:p w14:paraId="7D1489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3071</w:t>
      </w:r>
    </w:p>
    <w:p w14:paraId="17E3E9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3071</w:t>
      </w:r>
    </w:p>
    <w:p w14:paraId="1D92D1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4851D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21D9AD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36E379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3075</w:t>
      </w:r>
    </w:p>
    <w:p w14:paraId="4FC9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755242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3075</w:t>
      </w:r>
    </w:p>
    <w:p w14:paraId="6FDFFB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3079</w:t>
      </w:r>
    </w:p>
    <w:p w14:paraId="7ED2CE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3079</w:t>
      </w:r>
    </w:p>
    <w:p w14:paraId="78597F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1C760D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77FD8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537B35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38AE54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12FD5D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1CFE50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635D0B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039A64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54FD49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3080</w:t>
      </w:r>
    </w:p>
    <w:p w14:paraId="1406DE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669B57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707FFE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3080</w:t>
      </w:r>
    </w:p>
    <w:p w14:paraId="79456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596D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77F8B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3085</w:t>
      </w:r>
    </w:p>
    <w:p w14:paraId="330D2D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1B9A4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8263D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3090</w:t>
      </w:r>
    </w:p>
    <w:p w14:paraId="3E1C95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69A698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3737A5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3095</w:t>
      </w:r>
    </w:p>
    <w:p w14:paraId="6CC89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66B66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7F56DF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3100</w:t>
      </w:r>
    </w:p>
    <w:p w14:paraId="42D1B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023605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6D7CEF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3105</w:t>
      </w:r>
    </w:p>
    <w:p w14:paraId="6D07E3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62AB36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D6962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3110</w:t>
      </w:r>
    </w:p>
    <w:p w14:paraId="2EFA52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544A03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3114</w:t>
      </w:r>
    </w:p>
    <w:p w14:paraId="366DE6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3115</w:t>
      </w:r>
    </w:p>
    <w:p w14:paraId="313B74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0FF96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84295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3120</w:t>
      </w:r>
    </w:p>
    <w:p w14:paraId="2D7B8D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3120</w:t>
      </w:r>
    </w:p>
    <w:p w14:paraId="77E603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4E2AA5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3126</w:t>
      </w:r>
    </w:p>
    <w:p w14:paraId="550DCE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3126</w:t>
      </w:r>
    </w:p>
    <w:p w14:paraId="0DC3C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A3599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653EBC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3132</w:t>
      </w:r>
    </w:p>
    <w:p w14:paraId="32CEAC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3132</w:t>
      </w:r>
    </w:p>
    <w:p w14:paraId="3DB62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112EDE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4E083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2BCCD5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3134</w:t>
      </w:r>
    </w:p>
    <w:p w14:paraId="6C1D1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3866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46CDD6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3137</w:t>
      </w:r>
    </w:p>
    <w:p w14:paraId="619FAC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3137</w:t>
      </w:r>
    </w:p>
    <w:p w14:paraId="45AAD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54F8F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82DD8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31E9D0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3142</w:t>
      </w:r>
    </w:p>
    <w:p w14:paraId="71FD1E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699F4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2B4B5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040E92A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3146</w:t>
      </w:r>
    </w:p>
    <w:p w14:paraId="3E1C26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3146</w:t>
      </w:r>
    </w:p>
    <w:p w14:paraId="58EC61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3146</w:t>
      </w:r>
    </w:p>
    <w:p w14:paraId="7F7819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3D7BEC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3146</w:t>
      </w:r>
    </w:p>
    <w:p w14:paraId="562C3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79590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3148</w:t>
      </w:r>
    </w:p>
    <w:p w14:paraId="66BE4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2DB90C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2F14DC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4E6AAF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3150</w:t>
      </w:r>
    </w:p>
    <w:p w14:paraId="6DD512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3150</w:t>
      </w:r>
    </w:p>
    <w:p w14:paraId="22361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0F495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3150</w:t>
      </w:r>
    </w:p>
    <w:p w14:paraId="0B7CDD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5046D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3153</w:t>
      </w:r>
    </w:p>
    <w:p w14:paraId="494442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5AB68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3153</w:t>
      </w:r>
    </w:p>
    <w:p w14:paraId="26C6EB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3156</w:t>
      </w:r>
    </w:p>
    <w:p w14:paraId="3838A1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3156</w:t>
      </w:r>
    </w:p>
    <w:p w14:paraId="6FA2D1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44D86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3D226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6C0E3C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3159</w:t>
      </w:r>
    </w:p>
    <w:p w14:paraId="792484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090EC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3159</w:t>
      </w:r>
    </w:p>
    <w:p w14:paraId="17B9E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3165</w:t>
      </w:r>
    </w:p>
    <w:p w14:paraId="531EF4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3165</w:t>
      </w:r>
    </w:p>
    <w:p w14:paraId="65A073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</w:t>
      </w:r>
      <w:r>
        <w:rPr>
          <w:noProof/>
        </w:rPr>
        <w:tab/>
        <w:t>3165</w:t>
      </w:r>
    </w:p>
    <w:p w14:paraId="5777B7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26B4FFA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3165</w:t>
      </w:r>
    </w:p>
    <w:p w14:paraId="08C166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3168</w:t>
      </w:r>
    </w:p>
    <w:p w14:paraId="7E95FB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3168</w:t>
      </w:r>
    </w:p>
    <w:p w14:paraId="5ADA2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E8E34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3168</w:t>
      </w:r>
    </w:p>
    <w:p w14:paraId="308246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3171</w:t>
      </w:r>
    </w:p>
    <w:p w14:paraId="10E061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3171</w:t>
      </w:r>
    </w:p>
    <w:p w14:paraId="0B0B5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CB3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3171</w:t>
      </w:r>
    </w:p>
    <w:p w14:paraId="30362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3174</w:t>
      </w:r>
    </w:p>
    <w:p w14:paraId="285C90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3174</w:t>
      </w:r>
    </w:p>
    <w:p w14:paraId="022A5C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3174</w:t>
      </w:r>
    </w:p>
    <w:p w14:paraId="2E2FA9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3174</w:t>
      </w:r>
    </w:p>
    <w:p w14:paraId="7580FC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3181</w:t>
      </w:r>
    </w:p>
    <w:p w14:paraId="705DCF9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3182</w:t>
      </w:r>
    </w:p>
    <w:p w14:paraId="59F134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3182</w:t>
      </w:r>
    </w:p>
    <w:p w14:paraId="1570A8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1E0D2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3182</w:t>
      </w:r>
    </w:p>
    <w:p w14:paraId="78A991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3185</w:t>
      </w:r>
    </w:p>
    <w:p w14:paraId="1C3F29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3185</w:t>
      </w:r>
    </w:p>
    <w:p w14:paraId="3E25ED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3185</w:t>
      </w:r>
    </w:p>
    <w:p w14:paraId="501DE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263FD3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3185</w:t>
      </w:r>
    </w:p>
    <w:p w14:paraId="79AAA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23DAC8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3188</w:t>
      </w:r>
    </w:p>
    <w:p w14:paraId="1B400D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0350A6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4822B9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77329C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3191</w:t>
      </w:r>
    </w:p>
    <w:p w14:paraId="6BB51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1C43FD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7771C0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61E065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Channel occupancy</w:t>
      </w:r>
      <w:r>
        <w:rPr>
          <w:noProof/>
        </w:rPr>
        <w:tab/>
        <w:t>3195</w:t>
      </w:r>
    </w:p>
    <w:p w14:paraId="78B0D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3195</w:t>
      </w:r>
    </w:p>
    <w:p w14:paraId="345F2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413620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3196</w:t>
      </w:r>
    </w:p>
    <w:p w14:paraId="54979A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57017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3199</w:t>
      </w:r>
    </w:p>
    <w:p w14:paraId="6D77C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2768A9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54317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3202</w:t>
      </w:r>
    </w:p>
    <w:p w14:paraId="29F73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3202</w:t>
      </w:r>
    </w:p>
    <w:p w14:paraId="0C519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3202</w:t>
      </w:r>
    </w:p>
    <w:p w14:paraId="304AD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3202</w:t>
      </w:r>
    </w:p>
    <w:p w14:paraId="41D658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70410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RSRP</w:t>
      </w:r>
      <w:r>
        <w:rPr>
          <w:noProof/>
        </w:rPr>
        <w:tab/>
        <w:t>3207</w:t>
      </w:r>
    </w:p>
    <w:p w14:paraId="51F7E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RSRQ</w:t>
      </w:r>
      <w:r>
        <w:rPr>
          <w:noProof/>
        </w:rPr>
        <w:tab/>
        <w:t>3207</w:t>
      </w:r>
    </w:p>
    <w:p w14:paraId="2DA6B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SINR</w:t>
      </w:r>
      <w:r>
        <w:rPr>
          <w:noProof/>
        </w:rPr>
        <w:tab/>
        <w:t>3207</w:t>
      </w:r>
    </w:p>
    <w:p w14:paraId="6FABA12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3207</w:t>
      </w:r>
    </w:p>
    <w:p w14:paraId="26531D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3207</w:t>
      </w:r>
    </w:p>
    <w:p w14:paraId="5DB0F4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3207</w:t>
      </w:r>
    </w:p>
    <w:p w14:paraId="68B30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3207</w:t>
      </w:r>
    </w:p>
    <w:p w14:paraId="36CACD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1D3159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093266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3213</w:t>
      </w:r>
    </w:p>
    <w:p w14:paraId="6D92EC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3213</w:t>
      </w:r>
    </w:p>
    <w:p w14:paraId="3874C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E-UTRAN - </w:t>
      </w:r>
      <w:r w:rsidRPr="00A74E2D">
        <w:rPr>
          <w:rFonts w:cs="v4.2.0"/>
          <w:noProof/>
          <w:lang w:val="en-US"/>
        </w:rPr>
        <w:t xml:space="preserve">NR </w:t>
      </w:r>
      <w:r w:rsidRPr="00A74E2D">
        <w:rPr>
          <w:noProof/>
          <w:lang w:val="en-US"/>
        </w:rPr>
        <w:t>with CCA handover</w:t>
      </w:r>
      <w:r>
        <w:rPr>
          <w:noProof/>
        </w:rPr>
        <w:tab/>
        <w:t>3213</w:t>
      </w:r>
    </w:p>
    <w:p w14:paraId="72509E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19CB8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2F11A32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3219</w:t>
      </w:r>
    </w:p>
    <w:p w14:paraId="52AC2D9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3219</w:t>
      </w:r>
    </w:p>
    <w:p w14:paraId="325EA6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3219</w:t>
      </w:r>
    </w:p>
    <w:p w14:paraId="743378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3219</w:t>
      </w:r>
    </w:p>
    <w:p w14:paraId="75B1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412649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74E05E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3223</w:t>
      </w:r>
    </w:p>
    <w:p w14:paraId="5EA17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3223</w:t>
      </w:r>
    </w:p>
    <w:p w14:paraId="727542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1776E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46BA97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3229</w:t>
      </w:r>
    </w:p>
    <w:p w14:paraId="7F609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7EDC7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3814DB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3234</w:t>
      </w:r>
    </w:p>
    <w:p w14:paraId="13284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0C7202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0CE83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3239</w:t>
      </w:r>
    </w:p>
    <w:p w14:paraId="44BD4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C583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4E3901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7BEEDE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15DFCB0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3244</w:t>
      </w:r>
    </w:p>
    <w:p w14:paraId="457CFE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A74E2D">
        <w:rPr>
          <w:noProof/>
          <w:lang w:val="en-US"/>
        </w:rPr>
        <w:t>NR SFTD</w:t>
      </w:r>
      <w:r>
        <w:rPr>
          <w:noProof/>
        </w:rPr>
        <w:tab/>
        <w:t>3244</w:t>
      </w:r>
    </w:p>
    <w:p w14:paraId="673E186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5439FA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4F53D7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5E8AE2C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112C0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61BE069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3251</w:t>
      </w:r>
    </w:p>
    <w:p w14:paraId="5210CEF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69DFAA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449BC34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269EE3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3251</w:t>
      </w:r>
    </w:p>
    <w:p w14:paraId="388460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49662F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3251</w:t>
      </w:r>
    </w:p>
    <w:p w14:paraId="7034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3256</w:t>
      </w:r>
    </w:p>
    <w:p w14:paraId="32BD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2D251C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03C3E2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3257</w:t>
      </w:r>
    </w:p>
    <w:p w14:paraId="0CD13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098C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0F1200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40A358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3258</w:t>
      </w:r>
    </w:p>
    <w:p w14:paraId="55966D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3258</w:t>
      </w:r>
    </w:p>
    <w:p w14:paraId="06E87B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3258</w:t>
      </w:r>
    </w:p>
    <w:p w14:paraId="1FD875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4E305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3258</w:t>
      </w:r>
    </w:p>
    <w:p w14:paraId="2EFFFF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2DFB00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3263</w:t>
      </w:r>
    </w:p>
    <w:p w14:paraId="115A0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46AF3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4C0E38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5892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3268</w:t>
      </w:r>
    </w:p>
    <w:p w14:paraId="17CA7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4CFEF3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BD43F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48868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3273</w:t>
      </w:r>
    </w:p>
    <w:p w14:paraId="6B5678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6F5D87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3273</w:t>
      </w:r>
    </w:p>
    <w:p w14:paraId="72245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78583F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C9BC8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2F77A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3279</w:t>
      </w:r>
    </w:p>
    <w:p w14:paraId="1CD5B7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4DF5A3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3910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3279</w:t>
      </w:r>
    </w:p>
    <w:p w14:paraId="4E7EA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6C3FB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629123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3284</w:t>
      </w:r>
    </w:p>
    <w:p w14:paraId="74FE6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5E574B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55FF00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3290</w:t>
      </w:r>
    </w:p>
    <w:p w14:paraId="32C68B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05DED3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3295</w:t>
      </w:r>
    </w:p>
    <w:p w14:paraId="50648A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3295</w:t>
      </w:r>
    </w:p>
    <w:p w14:paraId="3C188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1517B3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49468B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3301</w:t>
      </w:r>
    </w:p>
    <w:p w14:paraId="327306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3301</w:t>
      </w:r>
    </w:p>
    <w:p w14:paraId="01BCCD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43324B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3301</w:t>
      </w:r>
    </w:p>
    <w:p w14:paraId="7B7F0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53ED33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3306</w:t>
      </w:r>
    </w:p>
    <w:p w14:paraId="4DD2B3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27318C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2F2CC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7899CD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3311</w:t>
      </w:r>
    </w:p>
    <w:p w14:paraId="65534A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3311</w:t>
      </w:r>
    </w:p>
    <w:p w14:paraId="475E4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3311</w:t>
      </w:r>
    </w:p>
    <w:p w14:paraId="07955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6E1B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1D37F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0851D2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3313</w:t>
      </w:r>
    </w:p>
    <w:p w14:paraId="46065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3313</w:t>
      </w:r>
    </w:p>
    <w:p w14:paraId="7C36A3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3313</w:t>
      </w:r>
    </w:p>
    <w:p w14:paraId="573E66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3313</w:t>
      </w:r>
    </w:p>
    <w:p w14:paraId="0FE92F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3319</w:t>
      </w:r>
    </w:p>
    <w:p w14:paraId="7FDB08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3319</w:t>
      </w:r>
    </w:p>
    <w:p w14:paraId="10E16E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3319</w:t>
      </w:r>
    </w:p>
    <w:p w14:paraId="3355A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78A51D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3319</w:t>
      </w:r>
    </w:p>
    <w:p w14:paraId="716F0F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3324</w:t>
      </w:r>
    </w:p>
    <w:p w14:paraId="4CB60D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3325</w:t>
      </w:r>
    </w:p>
    <w:p w14:paraId="7F23E1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3325</w:t>
      </w:r>
    </w:p>
    <w:p w14:paraId="1E7F31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3325</w:t>
      </w:r>
    </w:p>
    <w:p w14:paraId="109DEF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3325</w:t>
      </w:r>
    </w:p>
    <w:p w14:paraId="15F16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8472A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3329</w:t>
      </w:r>
    </w:p>
    <w:p w14:paraId="0D3C02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3329</w:t>
      </w:r>
    </w:p>
    <w:p w14:paraId="5244BD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2AA7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95CF2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6DCAE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1CC2D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78FC85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0AA145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7F2D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3336</w:t>
      </w:r>
    </w:p>
    <w:p w14:paraId="6B3190F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3336</w:t>
      </w:r>
    </w:p>
    <w:p w14:paraId="679471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44DB1C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4DA616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68D6E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3340</w:t>
      </w:r>
    </w:p>
    <w:p w14:paraId="1755F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57FFD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0C207A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550BD9E2" w14:textId="0B5F246A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3349</w:t>
      </w:r>
    </w:p>
    <w:p w14:paraId="42B2839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3349</w:t>
      </w:r>
    </w:p>
    <w:p w14:paraId="556E7B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3349</w:t>
      </w:r>
    </w:p>
    <w:p w14:paraId="0A806EC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3349</w:t>
      </w:r>
    </w:p>
    <w:p w14:paraId="7C261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3350</w:t>
      </w:r>
    </w:p>
    <w:p w14:paraId="5CE52D5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3351</w:t>
      </w:r>
    </w:p>
    <w:p w14:paraId="5F08C0F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3351</w:t>
      </w:r>
    </w:p>
    <w:p w14:paraId="6DDF883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3351</w:t>
      </w:r>
    </w:p>
    <w:p w14:paraId="337980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3351</w:t>
      </w:r>
    </w:p>
    <w:p w14:paraId="57462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</w:t>
      </w:r>
      <w:r>
        <w:rPr>
          <w:noProof/>
        </w:rPr>
        <w:tab/>
        <w:t>3351</w:t>
      </w:r>
    </w:p>
    <w:p w14:paraId="3A08F5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3351</w:t>
      </w:r>
    </w:p>
    <w:p w14:paraId="04C056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3351</w:t>
      </w:r>
    </w:p>
    <w:p w14:paraId="61C7E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3352</w:t>
      </w:r>
    </w:p>
    <w:p w14:paraId="4C10F6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3352</w:t>
      </w:r>
    </w:p>
    <w:p w14:paraId="41DAE8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3353</w:t>
      </w:r>
    </w:p>
    <w:p w14:paraId="060AF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3353</w:t>
      </w:r>
    </w:p>
    <w:p w14:paraId="6DFFFE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3353</w:t>
      </w:r>
    </w:p>
    <w:p w14:paraId="10CF50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3354</w:t>
      </w:r>
    </w:p>
    <w:p w14:paraId="7C5A54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3354</w:t>
      </w:r>
    </w:p>
    <w:p w14:paraId="306BA8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3354</w:t>
      </w:r>
    </w:p>
    <w:p w14:paraId="2D35B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PRS-RSRP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3354</w:t>
      </w:r>
    </w:p>
    <w:p w14:paraId="00FA800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3355</w:t>
      </w:r>
    </w:p>
    <w:p w14:paraId="250EEC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3356</w:t>
      </w:r>
    </w:p>
    <w:p w14:paraId="4893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3358</w:t>
      </w:r>
    </w:p>
    <w:p w14:paraId="6D2FBD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3358</w:t>
      </w:r>
    </w:p>
    <w:p w14:paraId="5B89D2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3359</w:t>
      </w:r>
    </w:p>
    <w:p w14:paraId="5163278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3360</w:t>
      </w:r>
    </w:p>
    <w:p w14:paraId="63EF941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3362</w:t>
      </w:r>
    </w:p>
    <w:p w14:paraId="79105B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3362</w:t>
      </w:r>
    </w:p>
    <w:p w14:paraId="038C18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3362</w:t>
      </w:r>
    </w:p>
    <w:p w14:paraId="3082AA1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3362</w:t>
      </w:r>
    </w:p>
    <w:p w14:paraId="1FC3531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3363</w:t>
      </w:r>
    </w:p>
    <w:p w14:paraId="2357C8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3363</w:t>
      </w:r>
    </w:p>
    <w:p w14:paraId="79BDC32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3364</w:t>
      </w:r>
    </w:p>
    <w:p w14:paraId="7FF44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3364</w:t>
      </w:r>
    </w:p>
    <w:p w14:paraId="59855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3365</w:t>
      </w:r>
    </w:p>
    <w:p w14:paraId="6AD61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3366</w:t>
      </w:r>
    </w:p>
    <w:p w14:paraId="325E1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3366</w:t>
      </w:r>
    </w:p>
    <w:p w14:paraId="5E13D2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3367</w:t>
      </w:r>
    </w:p>
    <w:p w14:paraId="39895C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3368</w:t>
      </w:r>
    </w:p>
    <w:p w14:paraId="659B72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3368</w:t>
      </w:r>
    </w:p>
    <w:p w14:paraId="17730E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3369</w:t>
      </w:r>
    </w:p>
    <w:p w14:paraId="33FF292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3369</w:t>
      </w:r>
    </w:p>
    <w:p w14:paraId="5EDB68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3369</w:t>
      </w:r>
    </w:p>
    <w:p w14:paraId="22422F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3370</w:t>
      </w:r>
    </w:p>
    <w:p w14:paraId="6035B3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3372</w:t>
      </w:r>
    </w:p>
    <w:p w14:paraId="07416560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3373</w:t>
      </w:r>
    </w:p>
    <w:p w14:paraId="72DAC9A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3373</w:t>
      </w:r>
    </w:p>
    <w:p w14:paraId="4E77B55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3373</w:t>
      </w:r>
    </w:p>
    <w:p w14:paraId="617557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3373</w:t>
      </w:r>
    </w:p>
    <w:p w14:paraId="6DA006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3374</w:t>
      </w:r>
    </w:p>
    <w:p w14:paraId="2F26C3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Inter-band carrier aggregation</w:t>
      </w:r>
      <w:r>
        <w:rPr>
          <w:noProof/>
        </w:rPr>
        <w:tab/>
        <w:t>3374</w:t>
      </w:r>
    </w:p>
    <w:p w14:paraId="7D270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3374</w:t>
      </w:r>
    </w:p>
    <w:p w14:paraId="5D129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3374</w:t>
      </w:r>
    </w:p>
    <w:p w14:paraId="2DF9EB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3374</w:t>
      </w:r>
    </w:p>
    <w:p w14:paraId="67C6B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3374</w:t>
      </w:r>
    </w:p>
    <w:p w14:paraId="4D8836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contiguous carrier aggregation</w:t>
      </w:r>
      <w:r>
        <w:rPr>
          <w:noProof/>
        </w:rPr>
        <w:tab/>
        <w:t>3374</w:t>
      </w:r>
    </w:p>
    <w:p w14:paraId="7D9D0D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3375</w:t>
      </w:r>
    </w:p>
    <w:p w14:paraId="0D0A859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3375</w:t>
      </w:r>
    </w:p>
    <w:p w14:paraId="67B2B7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3375</w:t>
      </w:r>
    </w:p>
    <w:p w14:paraId="4E259A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3375</w:t>
      </w:r>
    </w:p>
    <w:p w14:paraId="13B0C14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3375</w:t>
      </w:r>
    </w:p>
    <w:p w14:paraId="7EF499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3375</w:t>
      </w:r>
    </w:p>
    <w:p w14:paraId="08B032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3375</w:t>
      </w:r>
    </w:p>
    <w:p w14:paraId="6A9556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3375</w:t>
      </w:r>
    </w:p>
    <w:p w14:paraId="7E1C323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3375</w:t>
      </w:r>
    </w:p>
    <w:p w14:paraId="1AC05AC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3375</w:t>
      </w:r>
    </w:p>
    <w:p w14:paraId="6068421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3376</w:t>
      </w:r>
    </w:p>
    <w:p w14:paraId="1ABB469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3376</w:t>
      </w:r>
    </w:p>
    <w:p w14:paraId="1D90D6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3376</w:t>
      </w:r>
    </w:p>
    <w:p w14:paraId="5893AB14" w14:textId="3947C23D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3378</w:t>
      </w:r>
    </w:p>
    <w:p w14:paraId="5EE24C8D" w14:textId="341706F1" w:rsidR="003C3971" w:rsidRPr="00235394" w:rsidRDefault="001E3871" w:rsidP="000334B8">
      <w:r>
        <w:rPr>
          <w:sz w:val="22"/>
        </w:rPr>
        <w:fldChar w:fldCharType="end"/>
      </w:r>
    </w:p>
    <w:p w14:paraId="2DF90460" w14:textId="34677CD0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8734F">
        <w:rPr>
          <w:rFonts w:hint="eastAsia"/>
          <w:noProof/>
          <w:lang w:eastAsia="zh-CN"/>
        </w:rPr>
        <w:instrText>p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8734F">
        <w:rPr>
          <w:rFonts w:hint="eastAsia"/>
          <w:noProof/>
          <w:lang w:eastAsia="zh-CN"/>
        </w:rPr>
        <w:instrText>p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8734F">
        <w:rPr>
          <w:rFonts w:hint="eastAsia"/>
          <w:noProof/>
          <w:lang w:eastAsia="zh-CN"/>
        </w:rPr>
        <w:instrText>p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58734F">
        <w:rPr>
          <w:rFonts w:hint="eastAsia"/>
          <w:noProof/>
          <w:lang w:eastAsia="zh-CN"/>
        </w:rPr>
        <w:instrText>p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58734F">
        <w:rPr>
          <w:rFonts w:hint="eastAsia"/>
          <w:noProof/>
          <w:lang w:eastAsia="zh-CN"/>
        </w:rPr>
        <w:instrText>p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r w:rsidR="00560EEC">
        <w:rPr>
          <w:noProof/>
        </w:rPr>
        <w:instrText>g</w:instrText>
      </w:r>
      <w:r w:rsidR="0058734F">
        <w:rPr>
          <w:rFonts w:hint="eastAsia"/>
          <w:noProof/>
          <w:lang w:eastAsia="zh-CN"/>
        </w:rPr>
        <w:instrText>p</w:instrText>
      </w:r>
      <w:r w:rsidR="00560EEC" w:rsidRPr="00B92048">
        <w:rPr>
          <w:noProof/>
        </w:rPr>
        <w:instrText>0</w:instrText>
      </w:r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BC706" w14:textId="77777777" w:rsidR="00885A5E" w:rsidRDefault="00885A5E">
      <w:r>
        <w:separator/>
      </w:r>
    </w:p>
  </w:endnote>
  <w:endnote w:type="continuationSeparator" w:id="0">
    <w:p w14:paraId="6644A960" w14:textId="77777777" w:rsidR="00885A5E" w:rsidRDefault="0088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423F" w14:textId="77777777" w:rsidR="00BC58CF" w:rsidRDefault="00BC58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B90C" w14:textId="77777777" w:rsidR="00BC58CF" w:rsidRDefault="00BC58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C110E" w14:textId="77777777" w:rsidR="00BC58CF" w:rsidRDefault="00BC58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64A33" w14:textId="77777777" w:rsidR="00885A5E" w:rsidRDefault="00885A5E">
      <w:r>
        <w:separator/>
      </w:r>
    </w:p>
  </w:footnote>
  <w:footnote w:type="continuationSeparator" w:id="0">
    <w:p w14:paraId="02FAB0E5" w14:textId="77777777" w:rsidR="00885A5E" w:rsidRDefault="00885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69E0" w14:textId="77777777" w:rsidR="00BC58CF" w:rsidRDefault="00BC58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5E135" w14:textId="77777777" w:rsidR="00BC58CF" w:rsidRDefault="00BC58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28BEE" w14:textId="77777777" w:rsidR="00BC58CF" w:rsidRDefault="00BC58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015" w14:textId="77777777" w:rsidR="00BC58CF" w:rsidRPr="003F6DCB" w:rsidRDefault="00BC58CF" w:rsidP="00BC58C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21ED9D" w14:textId="0C4931BB" w:rsidR="00BC58CF" w:rsidRDefault="00BC58CF" w:rsidP="00BC58C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567016DC" w14:textId="4391C9D7" w:rsidR="00BC58CF" w:rsidRDefault="00BC58CF" w:rsidP="00BC58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38.133 V16.25.0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6C570925" w:rsidR="00597B11" w:rsidRDefault="00597B11" w:rsidP="004E6F08">
    <w:pPr>
      <w:pStyle w:val="Header"/>
      <w:tabs>
        <w:tab w:val="left" w:pos="63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454E"/>
    <w:rsid w:val="00465515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8734F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85A5E"/>
    <w:rsid w:val="00894552"/>
    <w:rsid w:val="008A3862"/>
    <w:rsid w:val="008C384C"/>
    <w:rsid w:val="0090271F"/>
    <w:rsid w:val="00902E23"/>
    <w:rsid w:val="009114D7"/>
    <w:rsid w:val="0091348E"/>
    <w:rsid w:val="00917CCB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C58CF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E2976"/>
    <w:rsid w:val="00EF1073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58C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67</Pages>
  <Words>28963</Words>
  <Characters>165095</Characters>
  <Application>Microsoft Office Word</Application>
  <DocSecurity>0</DocSecurity>
  <Lines>1375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80</cp:revision>
  <cp:lastPrinted>2019-02-25T14:05:00Z</cp:lastPrinted>
  <dcterms:created xsi:type="dcterms:W3CDTF">2020-09-16T08:21:00Z</dcterms:created>
  <dcterms:modified xsi:type="dcterms:W3CDTF">2025-10-03T20:19:00Z</dcterms:modified>
</cp:coreProperties>
</file>