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A623E4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446A66">
              <w:t>24</w:t>
            </w:r>
            <w:r w:rsidRPr="007D33D1">
              <w:t>.</w:t>
            </w:r>
            <w:bookmarkEnd w:id="3"/>
            <w:r w:rsidR="009474F5" w:rsidRPr="007D33D1">
              <w:t>0</w:t>
            </w:r>
            <w:r w:rsidRPr="007D33D1">
              <w:t xml:space="preserve"> </w:t>
            </w:r>
            <w:r w:rsidRPr="007D33D1">
              <w:rPr>
                <w:sz w:val="32"/>
              </w:rPr>
              <w:t>(</w:t>
            </w:r>
            <w:r w:rsidR="00EC4AAF" w:rsidRPr="007D33D1">
              <w:rPr>
                <w:sz w:val="32"/>
              </w:rPr>
              <w:t>202</w:t>
            </w:r>
            <w:r w:rsidR="00EC4AAF">
              <w:rPr>
                <w:sz w:val="32"/>
              </w:rPr>
              <w:t>5</w:t>
            </w:r>
            <w:r w:rsidR="009474F5" w:rsidRPr="007D33D1">
              <w:rPr>
                <w:sz w:val="32"/>
              </w:rPr>
              <w:t>-</w:t>
            </w:r>
            <w:r w:rsidR="00446A66">
              <w:rPr>
                <w:sz w:val="32"/>
              </w:rPr>
              <w:t>06</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FE76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3E20BE0C" w:rsidR="00E16509" w:rsidRPr="00133525" w:rsidRDefault="00E16509" w:rsidP="00133525">
            <w:pPr>
              <w:pStyle w:val="FP"/>
              <w:jc w:val="center"/>
              <w:rPr>
                <w:noProof/>
                <w:sz w:val="18"/>
              </w:rPr>
            </w:pPr>
            <w:r w:rsidRPr="00133525">
              <w:rPr>
                <w:noProof/>
                <w:sz w:val="18"/>
              </w:rPr>
              <w:t xml:space="preserve">© </w:t>
            </w:r>
            <w:r w:rsidR="004E2A94">
              <w:rPr>
                <w:noProof/>
                <w:sz w:val="18"/>
              </w:rPr>
              <w:t>202</w:t>
            </w:r>
            <w:r w:rsidR="009941FA">
              <w:rPr>
                <w:noProof/>
                <w:sz w:val="18"/>
              </w:rPr>
              <w:t>5</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127BB9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3.1</w:t>
      </w:r>
      <w:r>
        <w:rPr>
          <w:rFonts w:asciiTheme="minorHAnsi" w:eastAsiaTheme="minorEastAsia"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3.2</w:t>
      </w:r>
      <w:r>
        <w:rPr>
          <w:rFonts w:asciiTheme="minorHAnsi" w:eastAsiaTheme="minorEastAsia"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3.3</w:t>
      </w:r>
      <w:r>
        <w:rPr>
          <w:rFonts w:asciiTheme="minorHAnsi" w:eastAsiaTheme="minorEastAsia"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4.1</w:t>
      </w:r>
      <w:r>
        <w:rPr>
          <w:rFonts w:asciiTheme="minorHAnsi" w:eastAsiaTheme="minorEastAsia"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4.3A</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4.4</w:t>
      </w:r>
      <w:r>
        <w:rPr>
          <w:rFonts w:asciiTheme="minorHAnsi" w:eastAsiaTheme="minorEastAsia"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6.3</w:t>
      </w:r>
      <w:r>
        <w:rPr>
          <w:rFonts w:asciiTheme="minorHAnsi" w:eastAsiaTheme="minorEastAsia"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rPr>
        <w:t>6.3.4G.1</w:t>
      </w:r>
      <w:r>
        <w:rPr>
          <w:rFonts w:asciiTheme="minorHAnsi" w:eastAsiaTheme="minorEastAsia"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6.6.1</w:t>
      </w:r>
      <w:r w:rsidRPr="00FC455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6.6.2F.2</w:t>
      </w:r>
      <w:r>
        <w:rPr>
          <w:rFonts w:asciiTheme="minorHAnsi" w:eastAsiaTheme="minorEastAsia"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sidRPr="00FC455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cs="v5.0.0"/>
        </w:rPr>
        <w:t>6.7.1</w:t>
      </w:r>
      <w:r>
        <w:rPr>
          <w:rFonts w:asciiTheme="minorHAnsi" w:eastAsiaTheme="minorEastAsia"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7.6.3</w:t>
      </w:r>
      <w:r>
        <w:rPr>
          <w:rFonts w:asciiTheme="minorHAnsi" w:eastAsiaTheme="minorEastAsia"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7.9.1A</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Pr>
          <w:rFonts w:asciiTheme="minorHAnsi" w:eastAsiaTheme="minorEastAsia"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8.1.1.2</w:t>
      </w:r>
      <w:r>
        <w:rPr>
          <w:rFonts w:asciiTheme="minorHAnsi" w:eastAsiaTheme="minorEastAsia"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w:t>
      </w:r>
      <w:r w:rsidRPr="00FC455E">
        <w:rPr>
          <w:snapToGrid w:val="0"/>
          <w:lang w:eastAsia="zh-CN"/>
        </w:rPr>
        <w:t>2</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8.1.2.6.6</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8.1.2.6.7</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663</w:t>
      </w:r>
    </w:p>
    <w:p w14:paraId="7A4080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670</w:t>
      </w:r>
    </w:p>
    <w:p w14:paraId="1CFDF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8.2.1.9.2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8.2.1.10.1</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val="fr-FR"/>
        </w:rPr>
        <w:t>Minimum Requirement 4 Tx Antenna Port</w:t>
      </w:r>
      <w:r>
        <w:tab/>
        <w:t>709</w:t>
      </w:r>
    </w:p>
    <w:p w14:paraId="59F4F9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719</w:t>
      </w:r>
    </w:p>
    <w:p w14:paraId="5777B5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8.2.2.3.1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w:t>
      </w:r>
      <w:r w:rsidRPr="00FC455E">
        <w:rPr>
          <w:snapToGrid w:val="0"/>
          <w:kern w:val="2"/>
          <w:lang w:eastAsia="zh-CN"/>
        </w:rPr>
        <w:t>4</w:t>
      </w:r>
      <w:r w:rsidRPr="00FC455E">
        <w:rPr>
          <w:snapToGrid w:val="0"/>
          <w:kern w:val="2"/>
        </w:rPr>
        <w:t xml:space="preserve"> Tx Antenna Port</w:t>
      </w:r>
      <w:r>
        <w:tab/>
        <w:t>724</w:t>
      </w:r>
    </w:p>
    <w:p w14:paraId="4ACE3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
        </w:rPr>
        <w:t>8.2.2.3.3</w:t>
      </w:r>
      <w:r>
        <w:rPr>
          <w:rFonts w:asciiTheme="minorHAnsi" w:eastAsiaTheme="minorEastAsia"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8.2.3.3</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eastAsiaTheme="minorEastAsia"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8.3.3.1.1</w:t>
      </w:r>
      <w:r>
        <w:rPr>
          <w:rFonts w:asciiTheme="minorHAnsi" w:eastAsiaTheme="minorEastAsia"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883</w:t>
      </w:r>
    </w:p>
    <w:p w14:paraId="6EA00C0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883</w:t>
      </w:r>
    </w:p>
    <w:p w14:paraId="0CF98D9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1028</w:t>
      </w:r>
    </w:p>
    <w:p w14:paraId="441028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1029</w:t>
      </w:r>
    </w:p>
    <w:p w14:paraId="3AF7D7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1030</w:t>
      </w:r>
    </w:p>
    <w:p w14:paraId="510FF3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1030</w:t>
      </w:r>
    </w:p>
    <w:p w14:paraId="6BF852A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1031</w:t>
      </w:r>
    </w:p>
    <w:p w14:paraId="30870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8.9.4.1.1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8.9.4.2.1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8.10.1.2.6</w:t>
      </w:r>
      <w:r>
        <w:rPr>
          <w:rFonts w:asciiTheme="minorHAnsi" w:eastAsiaTheme="minorEastAsia"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8.10.3.1.1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8.10.3.2.1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1150</w:t>
      </w:r>
    </w:p>
    <w:p w14:paraId="1FB621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1151</w:t>
      </w:r>
    </w:p>
    <w:p w14:paraId="292BDF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1157</w:t>
      </w:r>
    </w:p>
    <w:p w14:paraId="302475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1158</w:t>
      </w:r>
    </w:p>
    <w:p w14:paraId="01CC3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1159</w:t>
      </w:r>
    </w:p>
    <w:p w14:paraId="119B9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8.13.3.7</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8.14.1.1.1</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8.14.2.1.1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8.14.2.2.1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8.15.1.2.3</w:t>
      </w:r>
      <w:r>
        <w:rPr>
          <w:rFonts w:asciiTheme="minorHAnsi" w:eastAsiaTheme="minorEastAsia"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1334</w:t>
      </w:r>
    </w:p>
    <w:p w14:paraId="536DB61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1335</w:t>
      </w:r>
    </w:p>
    <w:p w14:paraId="32EF92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1336</w:t>
      </w:r>
    </w:p>
    <w:p w14:paraId="2BD72C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1336</w:t>
      </w:r>
    </w:p>
    <w:p w14:paraId="78C4CB3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1336</w:t>
      </w:r>
    </w:p>
    <w:p w14:paraId="30B43B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FC455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9.8.3</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9.8.4</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A.2.1.2</w:t>
      </w:r>
      <w:r>
        <w:rPr>
          <w:rFonts w:asciiTheme="minorHAnsi" w:eastAsiaTheme="minorEastAsia"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A.2.1.3</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A.3.3.3</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A.3.4.3</w:t>
      </w:r>
      <w:r>
        <w:rPr>
          <w:rFonts w:asciiTheme="minorHAnsi" w:eastAsiaTheme="minorEastAsia"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1824</w:t>
      </w:r>
    </w:p>
    <w:p w14:paraId="471B530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1824</w:t>
      </w:r>
    </w:p>
    <w:p w14:paraId="7E4CCD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LAA</w:t>
      </w:r>
      <w:r>
        <w:tab/>
        <w:t>1825</w:t>
      </w:r>
    </w:p>
    <w:p w14:paraId="6364E9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A.3.9.5</w:t>
      </w:r>
      <w:r>
        <w:rPr>
          <w:rFonts w:asciiTheme="minorHAnsi" w:eastAsiaTheme="minorEastAsia"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A.3.15.1</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A.3.15.2</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it-IT"/>
        </w:rPr>
        <w:t>A.5</w:t>
      </w:r>
      <w:r>
        <w:rPr>
          <w:rFonts w:asciiTheme="minorHAnsi" w:eastAsiaTheme="minorEastAsia"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A.5.1.1</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A.5.1.2</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A.5.1.3A</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A.5.1.6</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A.5.2.1</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A.5.2.2</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A.5.2.3</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A.5.2.6</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A.5.4.2</w:t>
      </w:r>
      <w:r>
        <w:rPr>
          <w:rFonts w:asciiTheme="minorHAnsi" w:eastAsiaTheme="minorEastAsia"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A.6.1.1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t>A.7</w:t>
      </w:r>
      <w:r>
        <w:rPr>
          <w:rFonts w:asciiTheme="minorHAnsi" w:eastAsiaTheme="minorEastAsia"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A.8.1.1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w:t>
      </w:r>
      <w:r w:rsidRPr="00FC455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lang w:val="fr-FR"/>
        </w:rPr>
        <w:t>Annex B (normative):  Propagation conditions</w:t>
      </w:r>
      <w:r>
        <w:tab/>
        <w:t>1931</w:t>
      </w:r>
    </w:p>
    <w:p w14:paraId="6F7E70F1"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fr-FR"/>
        </w:rPr>
        <w:t>B.1</w:t>
      </w:r>
      <w:r>
        <w:rPr>
          <w:rFonts w:asciiTheme="minorHAnsi" w:eastAsiaTheme="minorEastAsia" w:hAnsiTheme="minorHAnsi" w:cstheme="minorBidi"/>
          <w:kern w:val="2"/>
          <w:szCs w:val="22"/>
          <w:lang w:eastAsia="en-GB"/>
          <w14:ligatures w14:val="standardContextual"/>
        </w:rPr>
        <w:tab/>
      </w:r>
      <w:r w:rsidRPr="00FC455E">
        <w:rPr>
          <w:lang w:val="fr-FR"/>
        </w:rPr>
        <w:t>Static propagation condition</w:t>
      </w:r>
      <w:r>
        <w:tab/>
        <w:t>1931</w:t>
      </w:r>
    </w:p>
    <w:p w14:paraId="60BFC0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B.1.1</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B.1.2</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B.2.1</w:t>
      </w:r>
      <w:r>
        <w:rPr>
          <w:rFonts w:asciiTheme="minorHAnsi" w:eastAsiaTheme="minorEastAsia"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B.2.4</w:t>
      </w:r>
      <w:r>
        <w:rPr>
          <w:rFonts w:asciiTheme="minorHAnsi" w:eastAsiaTheme="minorEastAsia"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FC455E">
        <w:rPr>
          <w:lang w:val="fr-FR"/>
        </w:rPr>
        <w:t>Void</w:t>
      </w:r>
      <w:r>
        <w:tab/>
        <w:t>1956</w:t>
      </w:r>
    </w:p>
    <w:p w14:paraId="0D4CE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FC455E">
        <w:rPr>
          <w:lang w:val="fr-FR"/>
        </w:rPr>
        <w:t>MBSFN Propagation Channel Profile</w:t>
      </w:r>
      <w:r>
        <w:tab/>
        <w:t>1956</w:t>
      </w:r>
    </w:p>
    <w:p w14:paraId="59B0B6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B.5.1</w:t>
      </w:r>
      <w:r>
        <w:rPr>
          <w:rFonts w:asciiTheme="minorHAnsi" w:eastAsiaTheme="minorEastAsia"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B.6.1</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B.6.5</w:t>
      </w:r>
      <w:r>
        <w:rPr>
          <w:rFonts w:asciiTheme="minorHAnsi" w:eastAsiaTheme="minorEastAsia"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B.6.6</w:t>
      </w:r>
      <w:r>
        <w:rPr>
          <w:rFonts w:asciiTheme="minorHAnsi" w:eastAsiaTheme="minorEastAsia"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B.7.1</w:t>
      </w:r>
      <w:r>
        <w:rPr>
          <w:rFonts w:asciiTheme="minorHAnsi" w:eastAsiaTheme="minorEastAsia"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x-none"/>
        </w:rPr>
        <w:t>B.8.2</w:t>
      </w:r>
      <w:r>
        <w:rPr>
          <w:rFonts w:asciiTheme="minorHAnsi" w:eastAsiaTheme="minorEastAsia"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C.3.1</w:t>
      </w:r>
      <w:r>
        <w:rPr>
          <w:rFonts w:asciiTheme="minorHAnsi" w:eastAsiaTheme="minorEastAsia"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42451896"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6FCD19B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2A6173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779507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2B3ED56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248E940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0CD1E428"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6B2A7F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586C978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58FDABD9"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0F9DEEA7" w:rsidR="009474F5" w:rsidRPr="00EE7731" w:rsidRDefault="009474F5" w:rsidP="009474F5">
      <w:pPr>
        <w:rPr>
          <w:noProof/>
        </w:rPr>
      </w:pPr>
      <w:r w:rsidRPr="00EE7731">
        <w:rPr>
          <w:noProof/>
        </w:rPr>
        <w:fldChar w:fldCharType="begin"/>
      </w:r>
      <w:r w:rsidRPr="00EE7731">
        <w:rPr>
          <w:noProof/>
        </w:rPr>
        <w:instrText xml:space="preserve"> RD "36101-g</w:instrText>
      </w:r>
      <w:r w:rsidR="00446A66">
        <w:rPr>
          <w:noProof/>
        </w:rPr>
        <w:instrText>o</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46A66">
        <w:rPr>
          <w:noProof/>
        </w:rPr>
        <w:instrText>o</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446A66">
        <w:rPr>
          <w:noProof/>
        </w:rPr>
        <w:instrText>o</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698A" w14:textId="77777777" w:rsidR="00D91770" w:rsidRDefault="00D91770">
      <w:r>
        <w:separator/>
      </w:r>
    </w:p>
  </w:endnote>
  <w:endnote w:type="continuationSeparator" w:id="0">
    <w:p w14:paraId="15DF8945" w14:textId="77777777" w:rsidR="00D91770" w:rsidRDefault="00D9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EB02" w14:textId="77777777" w:rsidR="00D91770" w:rsidRDefault="00D91770">
      <w:r>
        <w:separator/>
      </w:r>
    </w:p>
  </w:footnote>
  <w:footnote w:type="continuationSeparator" w:id="0">
    <w:p w14:paraId="767CACA9" w14:textId="77777777" w:rsidR="00D91770" w:rsidRDefault="00D9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6F8DEEA1"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DDC">
      <w:rPr>
        <w:rFonts w:ascii="Arial" w:hAnsi="Arial" w:cs="Arial"/>
        <w:b/>
        <w:noProof/>
        <w:sz w:val="18"/>
        <w:szCs w:val="18"/>
      </w:rPr>
      <w:t>3GPP TS 36.101 V16.24.0 (2025-06)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6AC93EA3"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DDC">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43DDC"/>
    <w:rsid w:val="00051834"/>
    <w:rsid w:val="00054A22"/>
    <w:rsid w:val="00062023"/>
    <w:rsid w:val="00062550"/>
    <w:rsid w:val="000655A6"/>
    <w:rsid w:val="00080512"/>
    <w:rsid w:val="000817D5"/>
    <w:rsid w:val="000C47C3"/>
    <w:rsid w:val="000C5F0F"/>
    <w:rsid w:val="000D58AB"/>
    <w:rsid w:val="000F57F9"/>
    <w:rsid w:val="001306ED"/>
    <w:rsid w:val="00133525"/>
    <w:rsid w:val="00133E05"/>
    <w:rsid w:val="001A4C42"/>
    <w:rsid w:val="001A7420"/>
    <w:rsid w:val="001B6637"/>
    <w:rsid w:val="001C21C3"/>
    <w:rsid w:val="001C3C48"/>
    <w:rsid w:val="001D02C2"/>
    <w:rsid w:val="001D0574"/>
    <w:rsid w:val="001E743B"/>
    <w:rsid w:val="001F0C1D"/>
    <w:rsid w:val="001F1132"/>
    <w:rsid w:val="001F168B"/>
    <w:rsid w:val="0020087A"/>
    <w:rsid w:val="002156A1"/>
    <w:rsid w:val="0022750F"/>
    <w:rsid w:val="002347A2"/>
    <w:rsid w:val="00241DAA"/>
    <w:rsid w:val="002675F0"/>
    <w:rsid w:val="00295237"/>
    <w:rsid w:val="002B6339"/>
    <w:rsid w:val="002E00EE"/>
    <w:rsid w:val="0030754E"/>
    <w:rsid w:val="003172DC"/>
    <w:rsid w:val="00327A16"/>
    <w:rsid w:val="0035462D"/>
    <w:rsid w:val="00365147"/>
    <w:rsid w:val="003662E3"/>
    <w:rsid w:val="003760B0"/>
    <w:rsid w:val="003765B8"/>
    <w:rsid w:val="003907FF"/>
    <w:rsid w:val="003B4D1D"/>
    <w:rsid w:val="003C3971"/>
    <w:rsid w:val="003E4972"/>
    <w:rsid w:val="00417A83"/>
    <w:rsid w:val="00423334"/>
    <w:rsid w:val="004345EC"/>
    <w:rsid w:val="00446513"/>
    <w:rsid w:val="00446A66"/>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3672B"/>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13BD"/>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36294"/>
    <w:rsid w:val="008768CA"/>
    <w:rsid w:val="0088077C"/>
    <w:rsid w:val="00886005"/>
    <w:rsid w:val="008B25BD"/>
    <w:rsid w:val="008B5096"/>
    <w:rsid w:val="008C384C"/>
    <w:rsid w:val="008E2612"/>
    <w:rsid w:val="008E319F"/>
    <w:rsid w:val="008E63AB"/>
    <w:rsid w:val="00900CC2"/>
    <w:rsid w:val="0090271F"/>
    <w:rsid w:val="00902E23"/>
    <w:rsid w:val="009114D7"/>
    <w:rsid w:val="0091348E"/>
    <w:rsid w:val="009168F8"/>
    <w:rsid w:val="00917CCB"/>
    <w:rsid w:val="009250DC"/>
    <w:rsid w:val="00933456"/>
    <w:rsid w:val="00935FA4"/>
    <w:rsid w:val="00942EC2"/>
    <w:rsid w:val="009474F5"/>
    <w:rsid w:val="0096099F"/>
    <w:rsid w:val="009903C1"/>
    <w:rsid w:val="009941FA"/>
    <w:rsid w:val="00995F45"/>
    <w:rsid w:val="009B102F"/>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D4CC8"/>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CD3768"/>
    <w:rsid w:val="00D124D5"/>
    <w:rsid w:val="00D24908"/>
    <w:rsid w:val="00D4179B"/>
    <w:rsid w:val="00D55C7A"/>
    <w:rsid w:val="00D57972"/>
    <w:rsid w:val="00D675A9"/>
    <w:rsid w:val="00D738D6"/>
    <w:rsid w:val="00D755EB"/>
    <w:rsid w:val="00D76048"/>
    <w:rsid w:val="00D77216"/>
    <w:rsid w:val="00D77CBC"/>
    <w:rsid w:val="00D80E97"/>
    <w:rsid w:val="00D87E00"/>
    <w:rsid w:val="00D9134D"/>
    <w:rsid w:val="00D9150B"/>
    <w:rsid w:val="00D91770"/>
    <w:rsid w:val="00DA7A03"/>
    <w:rsid w:val="00DB0128"/>
    <w:rsid w:val="00DB1818"/>
    <w:rsid w:val="00DC309B"/>
    <w:rsid w:val="00DC4DA2"/>
    <w:rsid w:val="00DC66E8"/>
    <w:rsid w:val="00DD4C17"/>
    <w:rsid w:val="00DD74A5"/>
    <w:rsid w:val="00DF2B1F"/>
    <w:rsid w:val="00DF62CD"/>
    <w:rsid w:val="00E04BF3"/>
    <w:rsid w:val="00E16509"/>
    <w:rsid w:val="00E30D7F"/>
    <w:rsid w:val="00E377BC"/>
    <w:rsid w:val="00E44582"/>
    <w:rsid w:val="00E77645"/>
    <w:rsid w:val="00EA15B0"/>
    <w:rsid w:val="00EA5EA7"/>
    <w:rsid w:val="00EA655A"/>
    <w:rsid w:val="00EB3464"/>
    <w:rsid w:val="00EC4A25"/>
    <w:rsid w:val="00EC4AAF"/>
    <w:rsid w:val="00EF1297"/>
    <w:rsid w:val="00EF5E5A"/>
    <w:rsid w:val="00F017A8"/>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21BC"/>
    <w:rsid w:val="00FE7668"/>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31</Pages>
  <Words>12265</Words>
  <Characters>76087</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40</cp:revision>
  <cp:lastPrinted>2019-02-25T14:05:00Z</cp:lastPrinted>
  <dcterms:created xsi:type="dcterms:W3CDTF">2021-09-30T14:45:00Z</dcterms:created>
  <dcterms:modified xsi:type="dcterms:W3CDTF">2025-06-24T08:19:00Z</dcterms:modified>
</cp:coreProperties>
</file>