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76AE6C1"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610AAB">
              <w:t>3</w:t>
            </w:r>
            <w:r w:rsidR="00610AAB" w:rsidRPr="008A2344">
              <w:t xml:space="preserve"> </w:t>
            </w:r>
            <w:r w:rsidRPr="008A2344">
              <w:rPr>
                <w:sz w:val="32"/>
              </w:rPr>
              <w:t>(</w:t>
            </w:r>
            <w:bookmarkStart w:id="4" w:name="issueDate"/>
            <w:r w:rsidR="00610AAB" w:rsidRPr="008A2344">
              <w:rPr>
                <w:sz w:val="32"/>
              </w:rPr>
              <w:t>202</w:t>
            </w:r>
            <w:r w:rsidR="00610AAB">
              <w:rPr>
                <w:sz w:val="32"/>
              </w:rPr>
              <w:t>5</w:t>
            </w:r>
            <w:r w:rsidRPr="008A2344">
              <w:rPr>
                <w:sz w:val="32"/>
              </w:rPr>
              <w:t>-</w:t>
            </w:r>
            <w:bookmarkEnd w:id="4"/>
            <w:r w:rsidR="00610AAB">
              <w:rPr>
                <w:sz w:val="32"/>
              </w:rPr>
              <w:t>02</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proofErr w:type="gramStart"/>
            <w:r w:rsidR="008A2344" w:rsidRPr="008A2344">
              <w:t>Networks</w:t>
            </w:r>
            <w:r w:rsidRPr="008A2344">
              <w:t>;</w:t>
            </w:r>
            <w:proofErr w:type="gramEnd"/>
          </w:p>
          <w:bookmarkEnd w:id="6"/>
          <w:p w14:paraId="643734CB" w14:textId="77777777" w:rsidR="004F0988" w:rsidRDefault="00B6167F" w:rsidP="00B6167F">
            <w:pPr>
              <w:pStyle w:val="ZT"/>
              <w:framePr w:wrap="auto" w:hAnchor="text" w:yAlign="inline"/>
              <w:ind w:left="1136"/>
            </w:pPr>
            <w:r w:rsidRPr="00B6167F">
              <w:t>Rel-19 LTE Advanced CA for x bands DL (1&lt;=x&lt;=6) with y bands UL (y=1, 2)</w:t>
            </w:r>
          </w:p>
          <w:p w14:paraId="2D17F737" w14:textId="52E81DC0" w:rsidR="00486335" w:rsidRPr="002E6EBE" w:rsidRDefault="00486335" w:rsidP="00B6167F">
            <w:pPr>
              <w:pStyle w:val="ZT"/>
              <w:framePr w:wrap="auto" w:hAnchor="text" w:yAlign="inline"/>
              <w:ind w:left="1136"/>
            </w:pPr>
            <w:r>
              <w:t>(</w:t>
            </w:r>
            <w:r>
              <w:rPr>
                <w:rStyle w:val="ZGSM"/>
              </w:rPr>
              <w:t xml:space="preserve">Release </w:t>
            </w:r>
            <w:bookmarkStart w:id="7" w:name="specRelease"/>
            <w:r>
              <w:rPr>
                <w:rStyle w:val="ZGSM"/>
              </w:rPr>
              <w:t>1</w:t>
            </w:r>
            <w:bookmarkEnd w:id="7"/>
            <w:r>
              <w:rPr>
                <w:rStyle w:val="ZGSM"/>
                <w:rFonts w:hint="eastAsia"/>
                <w:lang w:eastAsia="zh-CN"/>
              </w:rPr>
              <w:t>9</w:t>
            </w:r>
            <w:r>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DBAD219"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0C2072">
              <w:rPr>
                <w:noProof/>
                <w:sz w:val="18"/>
              </w:rPr>
              <w:t>5</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33338510"/>
      <w:bookmarkStart w:id="18" w:name="_Toc173248052"/>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E225E6"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33338511"/>
      <w:bookmarkStart w:id="23" w:name="_Toc173248053"/>
      <w:bookmarkEnd w:id="21"/>
      <w:r w:rsidRPr="004D3578">
        <w:lastRenderedPageBreak/>
        <w:t>1</w:t>
      </w:r>
      <w:r w:rsidRPr="004D3578">
        <w:tab/>
        <w:t>Scope</w:t>
      </w:r>
      <w:bookmarkEnd w:id="22"/>
      <w:bookmarkEnd w:id="23"/>
    </w:p>
    <w:p w14:paraId="1E265CF3" w14:textId="28DBE806" w:rsidR="008A2344" w:rsidRDefault="008A2344" w:rsidP="00DF61C1">
      <w:pPr>
        <w:rPr>
          <w:lang w:val="en-US"/>
        </w:rPr>
      </w:pPr>
      <w:bookmarkStart w:id="24" w:name="references"/>
      <w:bookmarkEnd w:id="24"/>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w:t>
      </w:r>
      <w:proofErr w:type="gramStart"/>
      <w:r>
        <w:t>in order to</w:t>
      </w:r>
      <w:proofErr w:type="gramEnd"/>
      <w:r>
        <w:t xml:space="preserve">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5" w:name="_Toc133338512"/>
      <w:bookmarkStart w:id="26" w:name="_Toc173248054"/>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7" w:name="definitions"/>
      <w:bookmarkEnd w:id="27"/>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8" w:name="_Toc133338513"/>
      <w:bookmarkStart w:id="29" w:name="_Toc173248055"/>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133338514"/>
      <w:bookmarkStart w:id="31" w:name="_Toc173248056"/>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133338515"/>
      <w:bookmarkStart w:id="33" w:name="_Toc173248057"/>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33338516"/>
      <w:bookmarkStart w:id="35" w:name="_Toc173248058"/>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133338517"/>
      <w:bookmarkStart w:id="38" w:name="_Toc173248059"/>
      <w:bookmarkEnd w:id="36"/>
      <w:r w:rsidRPr="004D3578">
        <w:lastRenderedPageBreak/>
        <w:t>4</w:t>
      </w:r>
      <w:r w:rsidRPr="004D3578">
        <w:tab/>
      </w:r>
      <w:r w:rsidR="008A2344">
        <w:t>Background</w:t>
      </w:r>
      <w:bookmarkEnd w:id="37"/>
      <w:bookmarkEnd w:id="38"/>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9" w:name="startOfAnnexes"/>
      <w:bookmarkStart w:id="40" w:name="_Toc133338518"/>
      <w:bookmarkStart w:id="41" w:name="_Toc173248060"/>
      <w:bookmarkStart w:id="42" w:name="_Toc389726260"/>
      <w:bookmarkStart w:id="43" w:name="_Toc389726498"/>
      <w:bookmarkStart w:id="44" w:name="_Toc389726706"/>
      <w:bookmarkStart w:id="45" w:name="_Toc47088269"/>
      <w:bookmarkEnd w:id="39"/>
      <w:r w:rsidRPr="004D3578">
        <w:t>4.1</w:t>
      </w:r>
      <w:r w:rsidRPr="004D3578">
        <w:tab/>
      </w:r>
      <w:r>
        <w:t>TR maintenance</w:t>
      </w:r>
      <w:bookmarkEnd w:id="40"/>
      <w:bookmarkEnd w:id="41"/>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6" w:name="_Toc133338519"/>
      <w:bookmarkStart w:id="47" w:name="_Toc173248061"/>
      <w:r>
        <w:t>5</w:t>
      </w:r>
      <w:r w:rsidRPr="004D3578">
        <w:tab/>
      </w:r>
      <w:r w:rsidR="0064431F" w:rsidRPr="0064431F">
        <w:t>Specific Band Combination Part</w:t>
      </w:r>
      <w:bookmarkEnd w:id="46"/>
      <w:bookmarkEnd w:id="47"/>
    </w:p>
    <w:p w14:paraId="32C69E63" w14:textId="341EB3C7" w:rsidR="006E2AEE" w:rsidRDefault="00895FDD" w:rsidP="00717326">
      <w:r>
        <w:t>Intra</w:t>
      </w:r>
      <w:r w:rsidR="00E64C87">
        <w:t>-band</w:t>
      </w:r>
      <w:r w:rsidR="00DD2A3A">
        <w:t xml:space="preserve"> Carrier Aggregation, </w:t>
      </w:r>
      <w:proofErr w:type="gramStart"/>
      <w:r w:rsidR="00DD2A3A">
        <w:t>as well as,</w:t>
      </w:r>
      <w:proofErr w:type="gramEnd"/>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8" w:name="_Toc133338520"/>
      <w:bookmarkStart w:id="49" w:name="_Toc173248062"/>
      <w:r>
        <w:rPr>
          <w:lang w:val="en-US"/>
        </w:rPr>
        <w:t>5.1</w:t>
      </w:r>
      <w:r w:rsidRPr="006F7C0C">
        <w:rPr>
          <w:lang w:val="en-US"/>
        </w:rPr>
        <w:tab/>
      </w:r>
      <w:r w:rsidR="0064431F" w:rsidRPr="0064431F">
        <w:rPr>
          <w:lang w:val="en-US"/>
        </w:rPr>
        <w:t>LTE-A intra-band CA</w:t>
      </w:r>
      <w:bookmarkEnd w:id="48"/>
      <w:bookmarkEnd w:id="49"/>
    </w:p>
    <w:p w14:paraId="61132C24" w14:textId="2D0CD16E" w:rsidR="000140EA" w:rsidRPr="00616096" w:rsidRDefault="000140EA" w:rsidP="000140EA">
      <w:pPr>
        <w:pStyle w:val="Heading3"/>
        <w:rPr>
          <w:rFonts w:ascii="Calibri" w:hAnsi="Calibri"/>
          <w:sz w:val="22"/>
          <w:szCs w:val="22"/>
          <w:lang w:val="en-US" w:eastAsia="zh-CN"/>
        </w:rPr>
      </w:pPr>
      <w:bookmarkStart w:id="50" w:name="_Toc133338521"/>
      <w:bookmarkStart w:id="51"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50"/>
      <w:bookmarkEnd w:id="51"/>
    </w:p>
    <w:p w14:paraId="37914F4C" w14:textId="46D363FB" w:rsidR="000140EA" w:rsidRDefault="000140EA" w:rsidP="00352CCC">
      <w:pPr>
        <w:pStyle w:val="Heading4"/>
      </w:pPr>
      <w:bookmarkStart w:id="52" w:name="_Toc133338522"/>
      <w:bookmarkStart w:id="53" w:name="_Toc173248064"/>
      <w:r>
        <w:t>5.1.x.1</w:t>
      </w:r>
      <w:r w:rsidRPr="00F00C5E">
        <w:rPr>
          <w:rFonts w:ascii="Calibri" w:hAnsi="Calibri"/>
          <w:sz w:val="22"/>
          <w:szCs w:val="22"/>
          <w:lang w:eastAsia="sv-SE"/>
        </w:rPr>
        <w:tab/>
      </w:r>
      <w:r w:rsidRPr="00725D82">
        <w:t xml:space="preserve">Channel bandwidths </w:t>
      </w:r>
      <w:r w:rsidR="00DF257C">
        <w:t>per operating band</w:t>
      </w:r>
      <w:bookmarkEnd w:id="52"/>
      <w:bookmarkEnd w:id="53"/>
    </w:p>
    <w:p w14:paraId="5C9BF7DD" w14:textId="77777777" w:rsidR="000140EA" w:rsidRPr="00E26D10" w:rsidRDefault="000140EA" w:rsidP="000140EA">
      <w:pPr>
        <w:pStyle w:val="Guidance"/>
      </w:pPr>
      <w:r w:rsidRPr="00E26D10">
        <w:t xml:space="preserve">&lt; Editor's note: Text will be added, the examples </w:t>
      </w:r>
      <w:proofErr w:type="gramStart"/>
      <w:r w:rsidRPr="00E26D10">
        <w:t>is</w:t>
      </w:r>
      <w:proofErr w:type="gramEnd"/>
      <w:r w:rsidRPr="00E26D10">
        <w:t xml:space="preserve">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4" w:name="_Toc133338523"/>
      <w:bookmarkStart w:id="55" w:name="_Toc173248065"/>
      <w:r>
        <w:t>5.1.x.2</w:t>
      </w:r>
      <w:r w:rsidRPr="00F00C5E">
        <w:rPr>
          <w:rFonts w:ascii="Calibri" w:hAnsi="Calibri"/>
          <w:sz w:val="22"/>
          <w:szCs w:val="22"/>
          <w:lang w:eastAsia="sv-SE"/>
        </w:rPr>
        <w:tab/>
      </w:r>
      <w:r w:rsidRPr="00052FB3">
        <w:rPr>
          <w:rFonts w:eastAsia="MS Mincho"/>
          <w:lang w:val="en-US"/>
        </w:rPr>
        <w:t>Co-existence studies</w:t>
      </w:r>
      <w:bookmarkEnd w:id="54"/>
      <w:bookmarkEnd w:id="55"/>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 xml:space="preserve">Text will be added, the examples </w:t>
      </w:r>
      <w:proofErr w:type="gramStart"/>
      <w:r>
        <w:t>is</w:t>
      </w:r>
      <w:proofErr w:type="gramEnd"/>
      <w:r>
        <w:t xml:space="preserve">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6" w:name="_Toc133338524"/>
      <w:bookmarkStart w:id="57"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6"/>
      <w:bookmarkEnd w:id="57"/>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8" w:name="_Toc133338525"/>
    </w:p>
    <w:p w14:paraId="17B24195" w14:textId="07C9FECF" w:rsidR="007761FB" w:rsidRPr="007761FB" w:rsidRDefault="007761FB" w:rsidP="007761FB">
      <w:pPr>
        <w:pStyle w:val="Heading4"/>
        <w:rPr>
          <w:rFonts w:ascii="Calibri" w:hAnsi="Calibri"/>
          <w:szCs w:val="22"/>
          <w:lang w:val="en-US" w:eastAsia="zh-CN"/>
        </w:rPr>
      </w:pPr>
      <w:bookmarkStart w:id="59" w:name="_Toc173248067"/>
      <w:r w:rsidRPr="007761FB">
        <w:rPr>
          <w:lang w:val="en-US"/>
        </w:rPr>
        <w:t>5.</w:t>
      </w:r>
      <w:proofErr w:type="gramStart"/>
      <w:r w:rsidRPr="007761FB">
        <w:rPr>
          <w:lang w:val="en-US"/>
        </w:rPr>
        <w:t>1.x.</w:t>
      </w:r>
      <w:proofErr w:type="gramEnd"/>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8"/>
      <w:bookmarkEnd w:id="59"/>
    </w:p>
    <w:p w14:paraId="2C8AC281" w14:textId="17665552" w:rsidR="007761FB" w:rsidRDefault="007761FB" w:rsidP="007761FB">
      <w:pPr>
        <w:pStyle w:val="Guidance"/>
      </w:pPr>
      <w:r w:rsidRPr="00E26D10">
        <w:t>&lt; Editor's note: Text will be added</w:t>
      </w:r>
      <w:r w:rsidRPr="00E26D10">
        <w:rPr>
          <w:rFonts w:hint="eastAsia"/>
        </w:rPr>
        <w:t xml:space="preserve"> if</w:t>
      </w:r>
      <w:r>
        <w:t xml:space="preserve"> AMPR studies and simulations are </w:t>
      </w:r>
      <w:proofErr w:type="gramStart"/>
      <w:r>
        <w:t>required.</w:t>
      </w:r>
      <w:r w:rsidRPr="00E26D10">
        <w:t>.</w:t>
      </w:r>
      <w:proofErr w:type="gramEnd"/>
      <w:r w:rsidRPr="00E26D10">
        <w:t>&gt;</w:t>
      </w:r>
    </w:p>
    <w:p w14:paraId="0B7162B3" w14:textId="77777777" w:rsidR="002F7B82" w:rsidRPr="006F7C0C" w:rsidRDefault="002F7B82" w:rsidP="002F7B82">
      <w:pPr>
        <w:pStyle w:val="Heading2"/>
        <w:rPr>
          <w:lang w:val="en-US"/>
        </w:rPr>
      </w:pPr>
      <w:r>
        <w:rPr>
          <w:lang w:val="en-US"/>
        </w:rPr>
        <w:t>5.1</w:t>
      </w:r>
      <w:r w:rsidRPr="006F7C0C">
        <w:rPr>
          <w:lang w:val="en-US"/>
        </w:rPr>
        <w:tab/>
      </w:r>
      <w:r w:rsidRPr="0064431F">
        <w:rPr>
          <w:lang w:val="en-US"/>
        </w:rPr>
        <w:t>LTE-A intra-band CA</w:t>
      </w:r>
    </w:p>
    <w:p w14:paraId="17E434F6" w14:textId="77777777" w:rsidR="002F7B82" w:rsidRPr="00616096" w:rsidRDefault="002F7B82" w:rsidP="002F7B82">
      <w:pPr>
        <w:pStyle w:val="Heading3"/>
        <w:rPr>
          <w:rFonts w:ascii="Calibri" w:hAnsi="Calibri"/>
          <w:sz w:val="22"/>
          <w:szCs w:val="22"/>
          <w:lang w:val="en-US" w:eastAsia="zh-CN"/>
        </w:rPr>
      </w:pPr>
      <w:r>
        <w:rPr>
          <w:lang w:val="en-US"/>
        </w:rPr>
        <w:t>5.1.1</w:t>
      </w:r>
      <w:r w:rsidRPr="00616096">
        <w:rPr>
          <w:rFonts w:ascii="Calibri" w:hAnsi="Calibri"/>
          <w:sz w:val="22"/>
          <w:szCs w:val="22"/>
          <w:lang w:val="en-US" w:eastAsia="sv-SE"/>
        </w:rPr>
        <w:tab/>
      </w:r>
      <w:r w:rsidRPr="00616096">
        <w:rPr>
          <w:lang w:val="en-US"/>
        </w:rPr>
        <w:t>CA_</w:t>
      </w:r>
      <w:r>
        <w:rPr>
          <w:lang w:val="en-US" w:eastAsia="zh-CN"/>
        </w:rPr>
        <w:t>40</w:t>
      </w:r>
    </w:p>
    <w:p w14:paraId="28D0833B" w14:textId="77777777" w:rsidR="002F7B82" w:rsidRDefault="002F7B82" w:rsidP="002F7B82">
      <w:pPr>
        <w:pStyle w:val="Heading4"/>
      </w:pPr>
      <w:r>
        <w:t>5.1.1.1</w:t>
      </w:r>
      <w:r w:rsidRPr="00F00C5E">
        <w:rPr>
          <w:rFonts w:ascii="Calibri" w:hAnsi="Calibri"/>
          <w:sz w:val="22"/>
          <w:szCs w:val="22"/>
          <w:lang w:eastAsia="sv-SE"/>
        </w:rPr>
        <w:tab/>
      </w:r>
      <w:r w:rsidRPr="00725D82">
        <w:t xml:space="preserve">Channel bandwidths </w:t>
      </w:r>
      <w:r>
        <w:t>per operating band</w:t>
      </w:r>
    </w:p>
    <w:p w14:paraId="62473B4F" w14:textId="77777777" w:rsidR="002F7B82" w:rsidRDefault="002F7B82" w:rsidP="002F7B82">
      <w:pPr>
        <w:pStyle w:val="TH"/>
      </w:pPr>
      <w:r w:rsidRPr="008B3FEA">
        <w:rPr>
          <w:lang w:val="en-US"/>
        </w:rPr>
        <w:t xml:space="preserve">Table </w:t>
      </w:r>
      <w:r>
        <w:rPr>
          <w:lang w:val="en-US" w:eastAsia="zh-CN"/>
        </w:rPr>
        <w:t>5.1.1</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7B82" w:rsidRPr="001D386E" w14:paraId="4BA8EF02" w14:textId="77777777" w:rsidTr="000F29BB">
        <w:trPr>
          <w:trHeight w:val="207"/>
          <w:jc w:val="center"/>
        </w:trPr>
        <w:tc>
          <w:tcPr>
            <w:tcW w:w="1751" w:type="dxa"/>
            <w:vAlign w:val="center"/>
          </w:tcPr>
          <w:p w14:paraId="61BB2D79" w14:textId="77777777" w:rsidR="002F7B82" w:rsidRPr="001D386E" w:rsidRDefault="002F7B82" w:rsidP="000F29BB">
            <w:pPr>
              <w:pStyle w:val="TAH"/>
              <w:rPr>
                <w:rFonts w:eastAsia="MS Mincho" w:cs="Arial"/>
              </w:rPr>
            </w:pPr>
            <w:r w:rsidRPr="001D386E">
              <w:rPr>
                <w:rFonts w:cs="Arial"/>
              </w:rPr>
              <w:t>E-UTRA CA Band</w:t>
            </w:r>
          </w:p>
        </w:tc>
        <w:tc>
          <w:tcPr>
            <w:tcW w:w="2674" w:type="dxa"/>
            <w:vAlign w:val="center"/>
          </w:tcPr>
          <w:p w14:paraId="64CC6AC0" w14:textId="77777777" w:rsidR="002F7B82" w:rsidRPr="001D386E" w:rsidRDefault="002F7B82" w:rsidP="000F29BB">
            <w:pPr>
              <w:pStyle w:val="TAH"/>
              <w:rPr>
                <w:rFonts w:cs="Arial"/>
              </w:rPr>
            </w:pPr>
            <w:r w:rsidRPr="001D386E">
              <w:rPr>
                <w:rFonts w:cs="Arial"/>
              </w:rPr>
              <w:t>E-UTRA Band</w:t>
            </w:r>
          </w:p>
          <w:p w14:paraId="112821E4" w14:textId="77777777" w:rsidR="002F7B82" w:rsidRPr="001D386E" w:rsidRDefault="002F7B82" w:rsidP="000F29BB">
            <w:pPr>
              <w:pStyle w:val="TAH"/>
              <w:rPr>
                <w:rFonts w:eastAsia="MS Mincho" w:cs="Arial"/>
              </w:rPr>
            </w:pPr>
            <w:r w:rsidRPr="001D386E">
              <w:rPr>
                <w:rFonts w:cs="Arial"/>
              </w:rPr>
              <w:t>(Table 5.5</w:t>
            </w:r>
            <w:r>
              <w:rPr>
                <w:rFonts w:cs="Arial"/>
              </w:rPr>
              <w:t>-1</w:t>
            </w:r>
            <w:r w:rsidRPr="001D386E">
              <w:rPr>
                <w:rFonts w:cs="Arial"/>
              </w:rPr>
              <w:t>)</w:t>
            </w:r>
          </w:p>
        </w:tc>
      </w:tr>
      <w:tr w:rsidR="002F7B82" w:rsidRPr="001D386E" w14:paraId="087ED974" w14:textId="77777777" w:rsidTr="000F29BB">
        <w:trPr>
          <w:trHeight w:val="225"/>
          <w:jc w:val="center"/>
        </w:trPr>
        <w:tc>
          <w:tcPr>
            <w:tcW w:w="1751" w:type="dxa"/>
            <w:vAlign w:val="center"/>
          </w:tcPr>
          <w:p w14:paraId="2AE60EFF" w14:textId="77777777" w:rsidR="002F7B82" w:rsidRPr="001D386E" w:rsidRDefault="002F7B82" w:rsidP="000F29BB">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p>
        </w:tc>
        <w:tc>
          <w:tcPr>
            <w:tcW w:w="2674" w:type="dxa"/>
            <w:vAlign w:val="center"/>
          </w:tcPr>
          <w:p w14:paraId="56DA1C5C" w14:textId="77777777" w:rsidR="002F7B82" w:rsidRPr="001D386E" w:rsidRDefault="002F7B82" w:rsidP="000F29BB">
            <w:pPr>
              <w:pStyle w:val="TAC"/>
              <w:jc w:val="left"/>
              <w:rPr>
                <w:rFonts w:eastAsia="MS Mincho" w:cs="Arial"/>
              </w:rPr>
            </w:pPr>
            <w:r w:rsidRPr="001D386E">
              <w:rPr>
                <w:rFonts w:eastAsia="MS Mincho" w:cs="Arial"/>
              </w:rPr>
              <w:t>40</w:t>
            </w:r>
          </w:p>
        </w:tc>
      </w:tr>
    </w:tbl>
    <w:p w14:paraId="0568FD6D" w14:textId="77777777" w:rsidR="002F7B82" w:rsidRDefault="002F7B82" w:rsidP="002F7B82">
      <w:pPr>
        <w:rPr>
          <w:rFonts w:eastAsia="MS Mincho"/>
          <w:lang w:eastAsia="zh-CN"/>
        </w:rPr>
      </w:pPr>
    </w:p>
    <w:p w14:paraId="27CF009C"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B573B7C" w14:textId="77777777" w:rsidR="002F7B82" w:rsidRDefault="002F7B82" w:rsidP="002F7B82"/>
    <w:p w14:paraId="6C91E394" w14:textId="77777777" w:rsidR="002F7B82" w:rsidRPr="00E26D10" w:rsidRDefault="002F7B82" w:rsidP="002F7B82">
      <w:pPr>
        <w:pStyle w:val="TH"/>
        <w:rPr>
          <w:lang w:val="en-US" w:eastAsia="zh-CN"/>
        </w:rPr>
      </w:pPr>
      <w:r w:rsidRPr="00E26D10">
        <w:rPr>
          <w:lang w:val="en-US" w:eastAsia="zh-CN"/>
        </w:rPr>
        <w:lastRenderedPageBreak/>
        <w:t xml:space="preserve">Table </w:t>
      </w:r>
      <w:r>
        <w:rPr>
          <w:lang w:val="en-US" w:eastAsia="zh-CN"/>
        </w:rPr>
        <w:t>5.1.1</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F7B82" w:rsidRPr="001D386E" w14:paraId="3DDD8DFF" w14:textId="77777777" w:rsidTr="000F29BB">
        <w:trPr>
          <w:trHeight w:val="20"/>
          <w:jc w:val="center"/>
        </w:trPr>
        <w:tc>
          <w:tcPr>
            <w:tcW w:w="1308" w:type="dxa"/>
          </w:tcPr>
          <w:p w14:paraId="33D4954F" w14:textId="77777777" w:rsidR="002F7B82" w:rsidRPr="001D386E" w:rsidRDefault="002F7B82" w:rsidP="000F29BB">
            <w:pPr>
              <w:pStyle w:val="TAH"/>
              <w:rPr>
                <w:rFonts w:cs="Arial"/>
              </w:rPr>
            </w:pPr>
          </w:p>
        </w:tc>
        <w:tc>
          <w:tcPr>
            <w:tcW w:w="1170" w:type="dxa"/>
          </w:tcPr>
          <w:p w14:paraId="7D70CAF1" w14:textId="77777777" w:rsidR="002F7B82" w:rsidRPr="001D386E" w:rsidRDefault="002F7B82" w:rsidP="000F29BB">
            <w:pPr>
              <w:pStyle w:val="TAH"/>
              <w:rPr>
                <w:rFonts w:cs="Arial"/>
              </w:rPr>
            </w:pPr>
          </w:p>
        </w:tc>
        <w:tc>
          <w:tcPr>
            <w:tcW w:w="9282" w:type="dxa"/>
            <w:gridSpan w:val="7"/>
          </w:tcPr>
          <w:p w14:paraId="6B26782F" w14:textId="77777777" w:rsidR="002F7B82" w:rsidRPr="001D386E" w:rsidRDefault="002F7B82" w:rsidP="000F29BB">
            <w:pPr>
              <w:pStyle w:val="TAH"/>
              <w:rPr>
                <w:rFonts w:cs="Arial"/>
                <w:lang w:val="en-US"/>
              </w:rPr>
            </w:pPr>
            <w:r w:rsidRPr="001D386E">
              <w:rPr>
                <w:rFonts w:cs="Arial"/>
              </w:rPr>
              <w:t>E-UTRA CA configuration / Bandwidth combination set</w:t>
            </w:r>
          </w:p>
        </w:tc>
      </w:tr>
      <w:tr w:rsidR="002F7B82" w:rsidRPr="001D386E" w14:paraId="17F413F7" w14:textId="77777777" w:rsidTr="000F29BB">
        <w:trPr>
          <w:trHeight w:val="20"/>
          <w:jc w:val="center"/>
        </w:trPr>
        <w:tc>
          <w:tcPr>
            <w:tcW w:w="1308" w:type="dxa"/>
            <w:vMerge w:val="restart"/>
            <w:vAlign w:val="center"/>
          </w:tcPr>
          <w:p w14:paraId="779D5144" w14:textId="77777777" w:rsidR="002F7B82" w:rsidRPr="001D386E" w:rsidRDefault="002F7B82" w:rsidP="000F29BB">
            <w:pPr>
              <w:pStyle w:val="TAH"/>
              <w:rPr>
                <w:rFonts w:cs="Arial"/>
                <w:lang w:val="en-US"/>
              </w:rPr>
            </w:pPr>
            <w:r w:rsidRPr="001D386E">
              <w:rPr>
                <w:rFonts w:cs="Arial"/>
                <w:lang w:val="en-US"/>
              </w:rPr>
              <w:t>E-UTRA CA configuration</w:t>
            </w:r>
          </w:p>
        </w:tc>
        <w:tc>
          <w:tcPr>
            <w:tcW w:w="1170" w:type="dxa"/>
            <w:vMerge w:val="restart"/>
          </w:tcPr>
          <w:p w14:paraId="6943918A" w14:textId="77777777" w:rsidR="002F7B82" w:rsidRPr="001D386E" w:rsidRDefault="002F7B82" w:rsidP="000F29BB">
            <w:pPr>
              <w:pStyle w:val="TAH"/>
              <w:rPr>
                <w:rFonts w:cs="Arial"/>
                <w:lang w:val="en-US" w:eastAsia="ja-JP"/>
              </w:rPr>
            </w:pPr>
            <w:r w:rsidRPr="001D386E">
              <w:rPr>
                <w:rFonts w:cs="Arial" w:hint="eastAsia"/>
                <w:lang w:val="en-US" w:eastAsia="ja-JP"/>
              </w:rPr>
              <w:t>Uplink CA configurations</w:t>
            </w:r>
          </w:p>
          <w:p w14:paraId="60335471" w14:textId="77777777" w:rsidR="002F7B82" w:rsidRPr="001D386E" w:rsidRDefault="002F7B82"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C3B4FD0" w14:textId="77777777" w:rsidR="002F7B82" w:rsidRPr="001D386E" w:rsidRDefault="002F7B82"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7A71B374" w14:textId="77777777" w:rsidR="002F7B82" w:rsidRPr="001D386E" w:rsidRDefault="002F7B82"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FE619F" w14:textId="77777777" w:rsidR="002F7B82" w:rsidRPr="001D386E" w:rsidRDefault="002F7B82" w:rsidP="000F29BB">
            <w:pPr>
              <w:pStyle w:val="TAH"/>
              <w:rPr>
                <w:rFonts w:cs="Arial"/>
                <w:lang w:val="en-US"/>
              </w:rPr>
            </w:pPr>
            <w:r w:rsidRPr="001D386E">
              <w:rPr>
                <w:rFonts w:cs="Arial"/>
                <w:lang w:val="en-US"/>
              </w:rPr>
              <w:t>Bandwidth combination set</w:t>
            </w:r>
          </w:p>
        </w:tc>
      </w:tr>
      <w:tr w:rsidR="002F7B82" w:rsidRPr="001D386E" w14:paraId="31A8D3C2" w14:textId="77777777" w:rsidTr="000F29BB">
        <w:trPr>
          <w:trHeight w:val="20"/>
          <w:jc w:val="center"/>
        </w:trPr>
        <w:tc>
          <w:tcPr>
            <w:tcW w:w="1308" w:type="dxa"/>
            <w:vMerge/>
            <w:vAlign w:val="center"/>
          </w:tcPr>
          <w:p w14:paraId="09AEA04F" w14:textId="77777777" w:rsidR="002F7B82" w:rsidRPr="001D386E" w:rsidRDefault="002F7B82" w:rsidP="000F29BB">
            <w:pPr>
              <w:pStyle w:val="TAH"/>
              <w:rPr>
                <w:rFonts w:cs="Arial"/>
                <w:lang w:val="en-US"/>
              </w:rPr>
            </w:pPr>
          </w:p>
        </w:tc>
        <w:tc>
          <w:tcPr>
            <w:tcW w:w="1170" w:type="dxa"/>
            <w:vMerge/>
          </w:tcPr>
          <w:p w14:paraId="0B48A54F" w14:textId="77777777" w:rsidR="002F7B82" w:rsidRPr="001D386E" w:rsidRDefault="002F7B82" w:rsidP="000F29BB">
            <w:pPr>
              <w:pStyle w:val="TAH"/>
              <w:rPr>
                <w:rFonts w:cs="Arial"/>
                <w:lang w:val="en-US"/>
              </w:rPr>
            </w:pPr>
          </w:p>
        </w:tc>
        <w:tc>
          <w:tcPr>
            <w:tcW w:w="1609" w:type="dxa"/>
            <w:shd w:val="clear" w:color="auto" w:fill="auto"/>
            <w:vAlign w:val="center"/>
          </w:tcPr>
          <w:p w14:paraId="7CFA7A6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30378050"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337" w:type="dxa"/>
          </w:tcPr>
          <w:p w14:paraId="5C42594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7868A973"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62398FBF"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vMerge/>
            <w:vAlign w:val="center"/>
          </w:tcPr>
          <w:p w14:paraId="554C6CAD" w14:textId="77777777" w:rsidR="002F7B82" w:rsidRPr="001D386E" w:rsidRDefault="002F7B82" w:rsidP="000F29BB">
            <w:pPr>
              <w:spacing w:after="0"/>
              <w:rPr>
                <w:rFonts w:ascii="Arial" w:hAnsi="Arial" w:cs="Arial"/>
                <w:b/>
                <w:bCs/>
                <w:sz w:val="18"/>
                <w:szCs w:val="18"/>
                <w:lang w:val="en-US"/>
              </w:rPr>
            </w:pPr>
          </w:p>
        </w:tc>
        <w:tc>
          <w:tcPr>
            <w:tcW w:w="1269" w:type="dxa"/>
            <w:vMerge/>
            <w:vAlign w:val="center"/>
          </w:tcPr>
          <w:p w14:paraId="6FF1FDF7" w14:textId="77777777" w:rsidR="002F7B82" w:rsidRPr="001D386E" w:rsidRDefault="002F7B82" w:rsidP="000F29BB">
            <w:pPr>
              <w:spacing w:after="0"/>
              <w:rPr>
                <w:rFonts w:ascii="Arial" w:hAnsi="Arial" w:cs="Arial"/>
                <w:b/>
                <w:bCs/>
                <w:sz w:val="18"/>
                <w:szCs w:val="18"/>
                <w:lang w:val="en-US"/>
              </w:rPr>
            </w:pPr>
          </w:p>
        </w:tc>
      </w:tr>
      <w:tr w:rsidR="002F7B82" w:rsidRPr="001D386E" w14:paraId="51D327A5" w14:textId="77777777" w:rsidTr="000F29BB">
        <w:trPr>
          <w:trHeight w:val="290"/>
          <w:jc w:val="center"/>
        </w:trPr>
        <w:tc>
          <w:tcPr>
            <w:tcW w:w="1308" w:type="dxa"/>
            <w:vMerge w:val="restart"/>
            <w:shd w:val="clear" w:color="auto" w:fill="auto"/>
            <w:vAlign w:val="center"/>
          </w:tcPr>
          <w:p w14:paraId="34D08A07" w14:textId="77777777" w:rsidR="002F7B82" w:rsidRPr="001D386E" w:rsidRDefault="002F7B82" w:rsidP="000F29BB">
            <w:pPr>
              <w:pStyle w:val="TAC"/>
              <w:rPr>
                <w:rFonts w:cs="Arial"/>
              </w:rPr>
            </w:pPr>
            <w:r w:rsidRPr="001D386E">
              <w:rPr>
                <w:rFonts w:cs="Arial"/>
              </w:rPr>
              <w:t>CA_40C</w:t>
            </w:r>
          </w:p>
        </w:tc>
        <w:tc>
          <w:tcPr>
            <w:tcW w:w="1170" w:type="dxa"/>
            <w:vMerge w:val="restart"/>
            <w:vAlign w:val="center"/>
          </w:tcPr>
          <w:p w14:paraId="3F4BEC22" w14:textId="77777777" w:rsidR="002F7B82" w:rsidRPr="001D386E" w:rsidRDefault="002F7B82" w:rsidP="000F29BB">
            <w:pPr>
              <w:pStyle w:val="TAC"/>
              <w:rPr>
                <w:rFonts w:cs="Arial"/>
              </w:rPr>
            </w:pPr>
            <w:r w:rsidRPr="001D386E">
              <w:rPr>
                <w:rFonts w:cs="Arial" w:hint="eastAsia"/>
                <w:lang w:eastAsia="ja-JP"/>
              </w:rPr>
              <w:t>CA_40C</w:t>
            </w:r>
          </w:p>
        </w:tc>
        <w:tc>
          <w:tcPr>
            <w:tcW w:w="1609" w:type="dxa"/>
            <w:shd w:val="clear" w:color="auto" w:fill="auto"/>
            <w:vAlign w:val="center"/>
          </w:tcPr>
          <w:p w14:paraId="5EAEBA07" w14:textId="77777777" w:rsidR="002F7B82" w:rsidRPr="001D386E" w:rsidRDefault="002F7B82" w:rsidP="000F29BB">
            <w:pPr>
              <w:pStyle w:val="TAC"/>
              <w:rPr>
                <w:rFonts w:cs="Arial"/>
              </w:rPr>
            </w:pPr>
            <w:r w:rsidRPr="001D386E">
              <w:rPr>
                <w:rFonts w:cs="Arial"/>
              </w:rPr>
              <w:t>10</w:t>
            </w:r>
          </w:p>
        </w:tc>
        <w:tc>
          <w:tcPr>
            <w:tcW w:w="1452" w:type="dxa"/>
            <w:shd w:val="clear" w:color="auto" w:fill="auto"/>
            <w:vAlign w:val="center"/>
          </w:tcPr>
          <w:p w14:paraId="70238B09" w14:textId="77777777" w:rsidR="002F7B82" w:rsidRPr="001D386E" w:rsidRDefault="002F7B82" w:rsidP="000F29BB">
            <w:pPr>
              <w:pStyle w:val="TAC"/>
              <w:rPr>
                <w:rFonts w:cs="Arial"/>
              </w:rPr>
            </w:pPr>
            <w:r w:rsidRPr="001D386E">
              <w:rPr>
                <w:rFonts w:cs="Arial"/>
              </w:rPr>
              <w:t>20</w:t>
            </w:r>
          </w:p>
        </w:tc>
        <w:tc>
          <w:tcPr>
            <w:tcW w:w="1337" w:type="dxa"/>
          </w:tcPr>
          <w:p w14:paraId="1E99D913" w14:textId="77777777" w:rsidR="002F7B82" w:rsidRPr="001D386E" w:rsidRDefault="002F7B82" w:rsidP="000F29BB">
            <w:pPr>
              <w:pStyle w:val="TAC"/>
              <w:rPr>
                <w:rFonts w:cs="Arial"/>
              </w:rPr>
            </w:pPr>
          </w:p>
        </w:tc>
        <w:tc>
          <w:tcPr>
            <w:tcW w:w="1205" w:type="dxa"/>
          </w:tcPr>
          <w:p w14:paraId="0F296AAC" w14:textId="77777777" w:rsidR="002F7B82" w:rsidRPr="001D386E" w:rsidRDefault="002F7B82" w:rsidP="000F29BB">
            <w:pPr>
              <w:pStyle w:val="TAC"/>
              <w:rPr>
                <w:rFonts w:cs="Arial"/>
              </w:rPr>
            </w:pPr>
          </w:p>
        </w:tc>
        <w:tc>
          <w:tcPr>
            <w:tcW w:w="1205" w:type="dxa"/>
          </w:tcPr>
          <w:p w14:paraId="42EE07E0" w14:textId="77777777" w:rsidR="002F7B82" w:rsidRPr="001D386E" w:rsidRDefault="002F7B82" w:rsidP="000F29BB">
            <w:pPr>
              <w:pStyle w:val="TAC"/>
              <w:rPr>
                <w:rFonts w:cs="Arial"/>
              </w:rPr>
            </w:pPr>
          </w:p>
        </w:tc>
        <w:tc>
          <w:tcPr>
            <w:tcW w:w="1205" w:type="dxa"/>
            <w:vMerge w:val="restart"/>
            <w:shd w:val="clear" w:color="auto" w:fill="auto"/>
            <w:vAlign w:val="center"/>
          </w:tcPr>
          <w:p w14:paraId="40B0E97A" w14:textId="77777777" w:rsidR="002F7B82" w:rsidRPr="001D386E" w:rsidRDefault="002F7B82" w:rsidP="000F29BB">
            <w:pPr>
              <w:pStyle w:val="TAC"/>
              <w:rPr>
                <w:rFonts w:cs="Arial"/>
              </w:rPr>
            </w:pPr>
            <w:r w:rsidRPr="001D386E">
              <w:rPr>
                <w:rFonts w:cs="Arial"/>
              </w:rPr>
              <w:t>40</w:t>
            </w:r>
          </w:p>
        </w:tc>
        <w:tc>
          <w:tcPr>
            <w:tcW w:w="1269" w:type="dxa"/>
            <w:vMerge w:val="restart"/>
            <w:shd w:val="clear" w:color="auto" w:fill="auto"/>
            <w:vAlign w:val="center"/>
          </w:tcPr>
          <w:p w14:paraId="5DF9C3A3" w14:textId="77777777" w:rsidR="002F7B82" w:rsidRPr="001D386E" w:rsidRDefault="002F7B82" w:rsidP="000F29BB">
            <w:pPr>
              <w:pStyle w:val="TAC"/>
              <w:rPr>
                <w:rFonts w:cs="Arial"/>
              </w:rPr>
            </w:pPr>
            <w:r w:rsidRPr="001D386E">
              <w:rPr>
                <w:rFonts w:cs="Arial"/>
              </w:rPr>
              <w:t>0</w:t>
            </w:r>
          </w:p>
        </w:tc>
      </w:tr>
      <w:tr w:rsidR="002F7B82" w:rsidRPr="001D386E" w14:paraId="0FDF585C" w14:textId="77777777" w:rsidTr="000F29BB">
        <w:trPr>
          <w:trHeight w:val="290"/>
          <w:jc w:val="center"/>
        </w:trPr>
        <w:tc>
          <w:tcPr>
            <w:tcW w:w="1308" w:type="dxa"/>
            <w:vMerge/>
            <w:vAlign w:val="center"/>
          </w:tcPr>
          <w:p w14:paraId="2CA4C035" w14:textId="77777777" w:rsidR="002F7B82" w:rsidRPr="001D386E" w:rsidRDefault="002F7B82" w:rsidP="000F29BB">
            <w:pPr>
              <w:pStyle w:val="TAC"/>
              <w:rPr>
                <w:rFonts w:cs="Arial"/>
              </w:rPr>
            </w:pPr>
          </w:p>
        </w:tc>
        <w:tc>
          <w:tcPr>
            <w:tcW w:w="1170" w:type="dxa"/>
            <w:vMerge/>
            <w:vAlign w:val="center"/>
          </w:tcPr>
          <w:p w14:paraId="476E6DDF" w14:textId="77777777" w:rsidR="002F7B82" w:rsidRPr="001D386E" w:rsidRDefault="002F7B82" w:rsidP="000F29BB">
            <w:pPr>
              <w:pStyle w:val="TAC"/>
              <w:rPr>
                <w:rFonts w:cs="Arial"/>
              </w:rPr>
            </w:pPr>
          </w:p>
        </w:tc>
        <w:tc>
          <w:tcPr>
            <w:tcW w:w="1609" w:type="dxa"/>
            <w:shd w:val="clear" w:color="auto" w:fill="auto"/>
            <w:vAlign w:val="center"/>
          </w:tcPr>
          <w:p w14:paraId="7279DBD3"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47F3295C" w14:textId="77777777" w:rsidR="002F7B82" w:rsidRPr="001D386E" w:rsidRDefault="002F7B82" w:rsidP="000F29BB">
            <w:pPr>
              <w:pStyle w:val="TAC"/>
              <w:rPr>
                <w:rFonts w:cs="Arial"/>
              </w:rPr>
            </w:pPr>
            <w:r w:rsidRPr="001D386E">
              <w:rPr>
                <w:rFonts w:cs="Arial"/>
              </w:rPr>
              <w:t>15</w:t>
            </w:r>
          </w:p>
        </w:tc>
        <w:tc>
          <w:tcPr>
            <w:tcW w:w="1337" w:type="dxa"/>
          </w:tcPr>
          <w:p w14:paraId="56868410" w14:textId="77777777" w:rsidR="002F7B82" w:rsidRPr="001D386E" w:rsidRDefault="002F7B82" w:rsidP="000F29BB">
            <w:pPr>
              <w:pStyle w:val="TAC"/>
              <w:rPr>
                <w:rFonts w:cs="Arial"/>
              </w:rPr>
            </w:pPr>
          </w:p>
        </w:tc>
        <w:tc>
          <w:tcPr>
            <w:tcW w:w="1205" w:type="dxa"/>
          </w:tcPr>
          <w:p w14:paraId="01854B42" w14:textId="77777777" w:rsidR="002F7B82" w:rsidRPr="001D386E" w:rsidRDefault="002F7B82" w:rsidP="000F29BB">
            <w:pPr>
              <w:pStyle w:val="TAC"/>
              <w:rPr>
                <w:rFonts w:cs="Arial"/>
              </w:rPr>
            </w:pPr>
          </w:p>
        </w:tc>
        <w:tc>
          <w:tcPr>
            <w:tcW w:w="1205" w:type="dxa"/>
          </w:tcPr>
          <w:p w14:paraId="71A4D699" w14:textId="77777777" w:rsidR="002F7B82" w:rsidRPr="001D386E" w:rsidRDefault="002F7B82" w:rsidP="000F29BB">
            <w:pPr>
              <w:pStyle w:val="TAC"/>
              <w:rPr>
                <w:rFonts w:cs="Arial"/>
              </w:rPr>
            </w:pPr>
          </w:p>
        </w:tc>
        <w:tc>
          <w:tcPr>
            <w:tcW w:w="1205" w:type="dxa"/>
            <w:vMerge/>
            <w:vAlign w:val="center"/>
          </w:tcPr>
          <w:p w14:paraId="5BC9B18E" w14:textId="77777777" w:rsidR="002F7B82" w:rsidRPr="001D386E" w:rsidRDefault="002F7B82" w:rsidP="000F29BB">
            <w:pPr>
              <w:pStyle w:val="TAC"/>
              <w:rPr>
                <w:rFonts w:cs="Arial"/>
              </w:rPr>
            </w:pPr>
          </w:p>
        </w:tc>
        <w:tc>
          <w:tcPr>
            <w:tcW w:w="1269" w:type="dxa"/>
            <w:vMerge/>
            <w:vAlign w:val="center"/>
          </w:tcPr>
          <w:p w14:paraId="63AD7145" w14:textId="77777777" w:rsidR="002F7B82" w:rsidRPr="001D386E" w:rsidRDefault="002F7B82" w:rsidP="000F29BB">
            <w:pPr>
              <w:pStyle w:val="TAC"/>
              <w:rPr>
                <w:rFonts w:cs="Arial"/>
              </w:rPr>
            </w:pPr>
          </w:p>
        </w:tc>
      </w:tr>
      <w:tr w:rsidR="002F7B82" w:rsidRPr="001D386E" w14:paraId="6DC70060" w14:textId="77777777" w:rsidTr="000F29BB">
        <w:trPr>
          <w:trHeight w:val="290"/>
          <w:jc w:val="center"/>
        </w:trPr>
        <w:tc>
          <w:tcPr>
            <w:tcW w:w="1308" w:type="dxa"/>
            <w:vMerge/>
            <w:vAlign w:val="center"/>
          </w:tcPr>
          <w:p w14:paraId="064D714E" w14:textId="77777777" w:rsidR="002F7B82" w:rsidRPr="001D386E" w:rsidRDefault="002F7B82" w:rsidP="000F29BB">
            <w:pPr>
              <w:pStyle w:val="TAC"/>
              <w:rPr>
                <w:rFonts w:cs="Arial"/>
              </w:rPr>
            </w:pPr>
          </w:p>
        </w:tc>
        <w:tc>
          <w:tcPr>
            <w:tcW w:w="1170" w:type="dxa"/>
            <w:vMerge/>
            <w:vAlign w:val="center"/>
          </w:tcPr>
          <w:p w14:paraId="6400736F" w14:textId="77777777" w:rsidR="002F7B82" w:rsidRPr="001D386E" w:rsidRDefault="002F7B82" w:rsidP="000F29BB">
            <w:pPr>
              <w:pStyle w:val="TAC"/>
              <w:rPr>
                <w:rFonts w:cs="Arial"/>
              </w:rPr>
            </w:pPr>
          </w:p>
        </w:tc>
        <w:tc>
          <w:tcPr>
            <w:tcW w:w="1609" w:type="dxa"/>
            <w:shd w:val="clear" w:color="auto" w:fill="auto"/>
            <w:vAlign w:val="center"/>
          </w:tcPr>
          <w:p w14:paraId="005948B6"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C472A5B" w14:textId="77777777" w:rsidR="002F7B82" w:rsidRPr="001D386E" w:rsidRDefault="002F7B82" w:rsidP="000F29BB">
            <w:pPr>
              <w:pStyle w:val="TAC"/>
              <w:rPr>
                <w:rFonts w:cs="Arial"/>
              </w:rPr>
            </w:pPr>
            <w:r w:rsidRPr="001D386E">
              <w:rPr>
                <w:rFonts w:cs="Arial"/>
              </w:rPr>
              <w:t>10, 20</w:t>
            </w:r>
          </w:p>
        </w:tc>
        <w:tc>
          <w:tcPr>
            <w:tcW w:w="1337" w:type="dxa"/>
          </w:tcPr>
          <w:p w14:paraId="5130E6C3" w14:textId="77777777" w:rsidR="002F7B82" w:rsidRPr="001D386E" w:rsidRDefault="002F7B82" w:rsidP="000F29BB">
            <w:pPr>
              <w:pStyle w:val="TAC"/>
              <w:rPr>
                <w:rFonts w:cs="Arial"/>
              </w:rPr>
            </w:pPr>
          </w:p>
        </w:tc>
        <w:tc>
          <w:tcPr>
            <w:tcW w:w="1205" w:type="dxa"/>
          </w:tcPr>
          <w:p w14:paraId="5C1198E3" w14:textId="77777777" w:rsidR="002F7B82" w:rsidRPr="001D386E" w:rsidRDefault="002F7B82" w:rsidP="000F29BB">
            <w:pPr>
              <w:pStyle w:val="TAC"/>
              <w:rPr>
                <w:rFonts w:cs="Arial"/>
              </w:rPr>
            </w:pPr>
          </w:p>
        </w:tc>
        <w:tc>
          <w:tcPr>
            <w:tcW w:w="1205" w:type="dxa"/>
          </w:tcPr>
          <w:p w14:paraId="2A231256" w14:textId="77777777" w:rsidR="002F7B82" w:rsidRPr="001D386E" w:rsidRDefault="002F7B82" w:rsidP="000F29BB">
            <w:pPr>
              <w:pStyle w:val="TAC"/>
              <w:rPr>
                <w:rFonts w:cs="Arial"/>
              </w:rPr>
            </w:pPr>
          </w:p>
        </w:tc>
        <w:tc>
          <w:tcPr>
            <w:tcW w:w="1205" w:type="dxa"/>
            <w:vMerge/>
            <w:vAlign w:val="center"/>
          </w:tcPr>
          <w:p w14:paraId="1E8326DD" w14:textId="77777777" w:rsidR="002F7B82" w:rsidRPr="001D386E" w:rsidRDefault="002F7B82" w:rsidP="000F29BB">
            <w:pPr>
              <w:pStyle w:val="TAC"/>
              <w:rPr>
                <w:rFonts w:cs="Arial"/>
              </w:rPr>
            </w:pPr>
          </w:p>
        </w:tc>
        <w:tc>
          <w:tcPr>
            <w:tcW w:w="1269" w:type="dxa"/>
            <w:vMerge/>
            <w:vAlign w:val="center"/>
          </w:tcPr>
          <w:p w14:paraId="2876B9EA" w14:textId="77777777" w:rsidR="002F7B82" w:rsidRPr="001D386E" w:rsidRDefault="002F7B82" w:rsidP="000F29BB">
            <w:pPr>
              <w:pStyle w:val="TAC"/>
              <w:rPr>
                <w:rFonts w:cs="Arial"/>
              </w:rPr>
            </w:pPr>
          </w:p>
        </w:tc>
      </w:tr>
      <w:tr w:rsidR="002F7B82" w:rsidRPr="001D386E" w14:paraId="4EDE1ADB" w14:textId="77777777" w:rsidTr="000F29BB">
        <w:trPr>
          <w:trHeight w:val="290"/>
          <w:jc w:val="center"/>
        </w:trPr>
        <w:tc>
          <w:tcPr>
            <w:tcW w:w="1308" w:type="dxa"/>
            <w:vMerge/>
            <w:vAlign w:val="center"/>
          </w:tcPr>
          <w:p w14:paraId="06664FD3" w14:textId="77777777" w:rsidR="002F7B82" w:rsidRPr="001D386E" w:rsidRDefault="002F7B82" w:rsidP="000F29BB">
            <w:pPr>
              <w:pStyle w:val="TAC"/>
              <w:rPr>
                <w:rFonts w:cs="Arial"/>
              </w:rPr>
            </w:pPr>
          </w:p>
        </w:tc>
        <w:tc>
          <w:tcPr>
            <w:tcW w:w="1170" w:type="dxa"/>
            <w:vMerge/>
            <w:vAlign w:val="center"/>
          </w:tcPr>
          <w:p w14:paraId="1E110954" w14:textId="77777777" w:rsidR="002F7B82" w:rsidRPr="001D386E" w:rsidRDefault="002F7B82" w:rsidP="000F29BB">
            <w:pPr>
              <w:pStyle w:val="TAC"/>
              <w:rPr>
                <w:rFonts w:cs="Arial"/>
              </w:rPr>
            </w:pPr>
          </w:p>
        </w:tc>
        <w:tc>
          <w:tcPr>
            <w:tcW w:w="1609" w:type="dxa"/>
            <w:shd w:val="clear" w:color="auto" w:fill="auto"/>
            <w:vAlign w:val="center"/>
          </w:tcPr>
          <w:p w14:paraId="0E9F8D6C" w14:textId="77777777" w:rsidR="002F7B82" w:rsidRPr="001D386E" w:rsidRDefault="002F7B82" w:rsidP="000F29BB">
            <w:pPr>
              <w:pStyle w:val="TAC"/>
              <w:rPr>
                <w:rFonts w:cs="Arial"/>
              </w:rPr>
            </w:pPr>
            <w:r w:rsidRPr="001D386E">
              <w:rPr>
                <w:rFonts w:cs="Arial"/>
              </w:rPr>
              <w:t>10, 15</w:t>
            </w:r>
          </w:p>
        </w:tc>
        <w:tc>
          <w:tcPr>
            <w:tcW w:w="1452" w:type="dxa"/>
            <w:shd w:val="clear" w:color="auto" w:fill="auto"/>
            <w:vAlign w:val="center"/>
          </w:tcPr>
          <w:p w14:paraId="1A011AAA" w14:textId="77777777" w:rsidR="002F7B82" w:rsidRPr="001D386E" w:rsidRDefault="002F7B82" w:rsidP="000F29BB">
            <w:pPr>
              <w:pStyle w:val="TAC"/>
              <w:rPr>
                <w:rFonts w:cs="Arial"/>
              </w:rPr>
            </w:pPr>
            <w:r w:rsidRPr="001D386E">
              <w:rPr>
                <w:rFonts w:cs="Arial"/>
              </w:rPr>
              <w:t>20</w:t>
            </w:r>
          </w:p>
        </w:tc>
        <w:tc>
          <w:tcPr>
            <w:tcW w:w="1337" w:type="dxa"/>
          </w:tcPr>
          <w:p w14:paraId="3768A89A" w14:textId="77777777" w:rsidR="002F7B82" w:rsidRPr="001D386E" w:rsidRDefault="002F7B82" w:rsidP="000F29BB">
            <w:pPr>
              <w:pStyle w:val="TAC"/>
              <w:rPr>
                <w:rFonts w:cs="Arial"/>
              </w:rPr>
            </w:pPr>
          </w:p>
        </w:tc>
        <w:tc>
          <w:tcPr>
            <w:tcW w:w="1205" w:type="dxa"/>
          </w:tcPr>
          <w:p w14:paraId="4518E24E" w14:textId="77777777" w:rsidR="002F7B82" w:rsidRPr="001D386E" w:rsidRDefault="002F7B82" w:rsidP="000F29BB">
            <w:pPr>
              <w:pStyle w:val="TAC"/>
              <w:rPr>
                <w:rFonts w:cs="Arial"/>
              </w:rPr>
            </w:pPr>
          </w:p>
        </w:tc>
        <w:tc>
          <w:tcPr>
            <w:tcW w:w="1205" w:type="dxa"/>
          </w:tcPr>
          <w:p w14:paraId="66AE9350" w14:textId="77777777" w:rsidR="002F7B82" w:rsidRPr="001D386E" w:rsidRDefault="002F7B82" w:rsidP="000F29BB">
            <w:pPr>
              <w:pStyle w:val="TAC"/>
              <w:rPr>
                <w:rFonts w:cs="Arial"/>
              </w:rPr>
            </w:pPr>
          </w:p>
        </w:tc>
        <w:tc>
          <w:tcPr>
            <w:tcW w:w="1205" w:type="dxa"/>
            <w:vMerge w:val="restart"/>
            <w:vAlign w:val="center"/>
          </w:tcPr>
          <w:p w14:paraId="5256611E" w14:textId="77777777" w:rsidR="002F7B82" w:rsidRPr="001D386E" w:rsidRDefault="002F7B82" w:rsidP="000F29BB">
            <w:pPr>
              <w:pStyle w:val="TAC"/>
              <w:rPr>
                <w:rFonts w:cs="Arial"/>
              </w:rPr>
            </w:pPr>
            <w:r w:rsidRPr="001D386E">
              <w:rPr>
                <w:rFonts w:cs="Arial"/>
              </w:rPr>
              <w:t>40</w:t>
            </w:r>
          </w:p>
        </w:tc>
        <w:tc>
          <w:tcPr>
            <w:tcW w:w="1269" w:type="dxa"/>
            <w:vMerge w:val="restart"/>
            <w:vAlign w:val="center"/>
          </w:tcPr>
          <w:p w14:paraId="56D89BCE" w14:textId="77777777" w:rsidR="002F7B82" w:rsidRPr="001D386E" w:rsidRDefault="002F7B82" w:rsidP="000F29BB">
            <w:pPr>
              <w:pStyle w:val="TAC"/>
              <w:rPr>
                <w:rFonts w:cs="Arial"/>
              </w:rPr>
            </w:pPr>
            <w:r w:rsidRPr="001D386E">
              <w:rPr>
                <w:rFonts w:cs="Arial"/>
              </w:rPr>
              <w:t>1</w:t>
            </w:r>
          </w:p>
        </w:tc>
      </w:tr>
      <w:tr w:rsidR="002F7B82" w:rsidRPr="001D386E" w14:paraId="74A2680C" w14:textId="77777777" w:rsidTr="000F29BB">
        <w:trPr>
          <w:trHeight w:val="290"/>
          <w:jc w:val="center"/>
        </w:trPr>
        <w:tc>
          <w:tcPr>
            <w:tcW w:w="1308" w:type="dxa"/>
            <w:vMerge/>
            <w:vAlign w:val="center"/>
          </w:tcPr>
          <w:p w14:paraId="39B9286A" w14:textId="77777777" w:rsidR="002F7B82" w:rsidRPr="001D386E" w:rsidRDefault="002F7B82" w:rsidP="000F29BB">
            <w:pPr>
              <w:pStyle w:val="TAC"/>
              <w:rPr>
                <w:rFonts w:cs="Arial"/>
              </w:rPr>
            </w:pPr>
          </w:p>
        </w:tc>
        <w:tc>
          <w:tcPr>
            <w:tcW w:w="1170" w:type="dxa"/>
            <w:vMerge/>
            <w:vAlign w:val="center"/>
          </w:tcPr>
          <w:p w14:paraId="0F5030B8" w14:textId="77777777" w:rsidR="002F7B82" w:rsidRPr="001D386E" w:rsidRDefault="002F7B82" w:rsidP="000F29BB">
            <w:pPr>
              <w:pStyle w:val="TAC"/>
              <w:rPr>
                <w:rFonts w:cs="Arial"/>
              </w:rPr>
            </w:pPr>
          </w:p>
        </w:tc>
        <w:tc>
          <w:tcPr>
            <w:tcW w:w="1609" w:type="dxa"/>
            <w:shd w:val="clear" w:color="auto" w:fill="auto"/>
            <w:vAlign w:val="center"/>
          </w:tcPr>
          <w:p w14:paraId="1269BDE4"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7DA68C65" w14:textId="77777777" w:rsidR="002F7B82" w:rsidRPr="001D386E" w:rsidRDefault="002F7B82" w:rsidP="000F29BB">
            <w:pPr>
              <w:pStyle w:val="TAC"/>
              <w:rPr>
                <w:rFonts w:cs="Arial"/>
              </w:rPr>
            </w:pPr>
            <w:r w:rsidRPr="001D386E">
              <w:rPr>
                <w:rFonts w:cs="Arial"/>
              </w:rPr>
              <w:t>15</w:t>
            </w:r>
          </w:p>
        </w:tc>
        <w:tc>
          <w:tcPr>
            <w:tcW w:w="1337" w:type="dxa"/>
          </w:tcPr>
          <w:p w14:paraId="79650436" w14:textId="77777777" w:rsidR="002F7B82" w:rsidRPr="001D386E" w:rsidRDefault="002F7B82" w:rsidP="000F29BB">
            <w:pPr>
              <w:pStyle w:val="TAC"/>
              <w:rPr>
                <w:rFonts w:cs="Arial"/>
              </w:rPr>
            </w:pPr>
          </w:p>
        </w:tc>
        <w:tc>
          <w:tcPr>
            <w:tcW w:w="1205" w:type="dxa"/>
          </w:tcPr>
          <w:p w14:paraId="335F7FD5" w14:textId="77777777" w:rsidR="002F7B82" w:rsidRPr="001D386E" w:rsidRDefault="002F7B82" w:rsidP="000F29BB">
            <w:pPr>
              <w:pStyle w:val="TAC"/>
              <w:rPr>
                <w:rFonts w:cs="Arial"/>
              </w:rPr>
            </w:pPr>
          </w:p>
        </w:tc>
        <w:tc>
          <w:tcPr>
            <w:tcW w:w="1205" w:type="dxa"/>
          </w:tcPr>
          <w:p w14:paraId="71B7DDBA" w14:textId="77777777" w:rsidR="002F7B82" w:rsidRPr="001D386E" w:rsidRDefault="002F7B82" w:rsidP="000F29BB">
            <w:pPr>
              <w:pStyle w:val="TAC"/>
              <w:rPr>
                <w:rFonts w:cs="Arial"/>
              </w:rPr>
            </w:pPr>
          </w:p>
        </w:tc>
        <w:tc>
          <w:tcPr>
            <w:tcW w:w="1205" w:type="dxa"/>
            <w:vMerge/>
            <w:vAlign w:val="center"/>
          </w:tcPr>
          <w:p w14:paraId="35C2101F" w14:textId="77777777" w:rsidR="002F7B82" w:rsidRPr="001D386E" w:rsidRDefault="002F7B82" w:rsidP="000F29BB">
            <w:pPr>
              <w:pStyle w:val="TAC"/>
              <w:rPr>
                <w:rFonts w:cs="Arial"/>
              </w:rPr>
            </w:pPr>
          </w:p>
        </w:tc>
        <w:tc>
          <w:tcPr>
            <w:tcW w:w="1269" w:type="dxa"/>
            <w:vMerge/>
            <w:vAlign w:val="center"/>
          </w:tcPr>
          <w:p w14:paraId="70F1504C" w14:textId="77777777" w:rsidR="002F7B82" w:rsidRPr="001D386E" w:rsidRDefault="002F7B82" w:rsidP="000F29BB">
            <w:pPr>
              <w:pStyle w:val="TAC"/>
              <w:rPr>
                <w:rFonts w:cs="Arial"/>
              </w:rPr>
            </w:pPr>
          </w:p>
        </w:tc>
      </w:tr>
      <w:tr w:rsidR="002F7B82" w:rsidRPr="001D386E" w14:paraId="304D03E1" w14:textId="77777777" w:rsidTr="000F29BB">
        <w:trPr>
          <w:trHeight w:val="290"/>
          <w:jc w:val="center"/>
        </w:trPr>
        <w:tc>
          <w:tcPr>
            <w:tcW w:w="1308" w:type="dxa"/>
            <w:vMerge/>
            <w:vAlign w:val="center"/>
          </w:tcPr>
          <w:p w14:paraId="157E78B1" w14:textId="77777777" w:rsidR="002F7B82" w:rsidRPr="001D386E" w:rsidRDefault="002F7B82" w:rsidP="000F29BB">
            <w:pPr>
              <w:pStyle w:val="TAC"/>
              <w:rPr>
                <w:rFonts w:cs="Arial"/>
              </w:rPr>
            </w:pPr>
          </w:p>
        </w:tc>
        <w:tc>
          <w:tcPr>
            <w:tcW w:w="1170" w:type="dxa"/>
            <w:vMerge/>
            <w:vAlign w:val="center"/>
          </w:tcPr>
          <w:p w14:paraId="2FE8DA2B" w14:textId="77777777" w:rsidR="002F7B82" w:rsidRPr="001D386E" w:rsidRDefault="002F7B82" w:rsidP="000F29BB">
            <w:pPr>
              <w:pStyle w:val="TAC"/>
              <w:rPr>
                <w:rFonts w:cs="Arial"/>
              </w:rPr>
            </w:pPr>
          </w:p>
        </w:tc>
        <w:tc>
          <w:tcPr>
            <w:tcW w:w="1609" w:type="dxa"/>
            <w:shd w:val="clear" w:color="auto" w:fill="auto"/>
            <w:vAlign w:val="center"/>
          </w:tcPr>
          <w:p w14:paraId="1306827C"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BC880DF" w14:textId="77777777" w:rsidR="002F7B82" w:rsidRPr="001D386E" w:rsidRDefault="002F7B82" w:rsidP="000F29BB">
            <w:pPr>
              <w:pStyle w:val="TAC"/>
              <w:rPr>
                <w:rFonts w:cs="Arial"/>
              </w:rPr>
            </w:pPr>
            <w:r w:rsidRPr="001D386E">
              <w:rPr>
                <w:rFonts w:cs="Arial"/>
              </w:rPr>
              <w:t>10, 15, 20</w:t>
            </w:r>
          </w:p>
        </w:tc>
        <w:tc>
          <w:tcPr>
            <w:tcW w:w="1337" w:type="dxa"/>
          </w:tcPr>
          <w:p w14:paraId="5604E332" w14:textId="77777777" w:rsidR="002F7B82" w:rsidRPr="001D386E" w:rsidRDefault="002F7B82" w:rsidP="000F29BB">
            <w:pPr>
              <w:pStyle w:val="TAC"/>
              <w:rPr>
                <w:rFonts w:cs="Arial"/>
              </w:rPr>
            </w:pPr>
          </w:p>
        </w:tc>
        <w:tc>
          <w:tcPr>
            <w:tcW w:w="1205" w:type="dxa"/>
          </w:tcPr>
          <w:p w14:paraId="148CDC7E" w14:textId="77777777" w:rsidR="002F7B82" w:rsidRPr="001D386E" w:rsidRDefault="002F7B82" w:rsidP="000F29BB">
            <w:pPr>
              <w:pStyle w:val="TAC"/>
              <w:rPr>
                <w:rFonts w:cs="Arial"/>
              </w:rPr>
            </w:pPr>
          </w:p>
        </w:tc>
        <w:tc>
          <w:tcPr>
            <w:tcW w:w="1205" w:type="dxa"/>
          </w:tcPr>
          <w:p w14:paraId="7AF393C1" w14:textId="77777777" w:rsidR="002F7B82" w:rsidRPr="001D386E" w:rsidRDefault="002F7B82" w:rsidP="000F29BB">
            <w:pPr>
              <w:pStyle w:val="TAC"/>
              <w:rPr>
                <w:rFonts w:cs="Arial"/>
              </w:rPr>
            </w:pPr>
          </w:p>
        </w:tc>
        <w:tc>
          <w:tcPr>
            <w:tcW w:w="1205" w:type="dxa"/>
            <w:vMerge/>
            <w:vAlign w:val="center"/>
          </w:tcPr>
          <w:p w14:paraId="6D7845FA" w14:textId="77777777" w:rsidR="002F7B82" w:rsidRPr="001D386E" w:rsidRDefault="002F7B82" w:rsidP="000F29BB">
            <w:pPr>
              <w:pStyle w:val="TAC"/>
              <w:rPr>
                <w:rFonts w:cs="Arial"/>
              </w:rPr>
            </w:pPr>
          </w:p>
        </w:tc>
        <w:tc>
          <w:tcPr>
            <w:tcW w:w="1269" w:type="dxa"/>
            <w:vMerge/>
            <w:vAlign w:val="center"/>
          </w:tcPr>
          <w:p w14:paraId="3A217331" w14:textId="77777777" w:rsidR="002F7B82" w:rsidRPr="001D386E" w:rsidRDefault="002F7B82" w:rsidP="000F29BB">
            <w:pPr>
              <w:pStyle w:val="TAC"/>
              <w:rPr>
                <w:rFonts w:cs="Arial"/>
              </w:rPr>
            </w:pPr>
          </w:p>
        </w:tc>
      </w:tr>
      <w:tr w:rsidR="002F7B82" w:rsidRPr="001D386E" w14:paraId="5A155BEE" w14:textId="77777777" w:rsidTr="000F29BB">
        <w:trPr>
          <w:trHeight w:val="290"/>
          <w:jc w:val="center"/>
        </w:trPr>
        <w:tc>
          <w:tcPr>
            <w:tcW w:w="1308" w:type="dxa"/>
            <w:vMerge w:val="restart"/>
            <w:vAlign w:val="center"/>
          </w:tcPr>
          <w:p w14:paraId="159AA9DB" w14:textId="77777777" w:rsidR="002F7B82" w:rsidRPr="001D386E" w:rsidRDefault="002F7B82" w:rsidP="000F29BB">
            <w:pPr>
              <w:pStyle w:val="TAC"/>
              <w:rPr>
                <w:rFonts w:cs="Arial"/>
              </w:rPr>
            </w:pPr>
            <w:r w:rsidRPr="001D386E">
              <w:rPr>
                <w:rFonts w:cs="Arial" w:hint="eastAsia"/>
                <w:lang w:val="en-US" w:eastAsia="zh-CN"/>
              </w:rPr>
              <w:t>CA_40D</w:t>
            </w:r>
          </w:p>
        </w:tc>
        <w:tc>
          <w:tcPr>
            <w:tcW w:w="1170" w:type="dxa"/>
            <w:vMerge w:val="restart"/>
            <w:vAlign w:val="center"/>
          </w:tcPr>
          <w:p w14:paraId="6972E53D" w14:textId="77777777" w:rsidR="002F7B82" w:rsidRPr="001D386E" w:rsidRDefault="002F7B82" w:rsidP="000F29BB">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D13537" w14:textId="77777777" w:rsidR="002F7B82" w:rsidRPr="001D386E" w:rsidRDefault="002F7B82" w:rsidP="000F29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2FF379F0"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2A99C8E0" w14:textId="77777777" w:rsidR="002F7B82" w:rsidRPr="001D386E" w:rsidRDefault="002F7B82" w:rsidP="000F29BB">
            <w:pPr>
              <w:pStyle w:val="TAC"/>
              <w:rPr>
                <w:rFonts w:cs="Arial"/>
              </w:rPr>
            </w:pPr>
            <w:r w:rsidRPr="001D386E">
              <w:rPr>
                <w:rFonts w:cs="Arial" w:hint="eastAsia"/>
                <w:lang w:eastAsia="zh-CN"/>
              </w:rPr>
              <w:t>20</w:t>
            </w:r>
          </w:p>
        </w:tc>
        <w:tc>
          <w:tcPr>
            <w:tcW w:w="1205" w:type="dxa"/>
          </w:tcPr>
          <w:p w14:paraId="68BC074C" w14:textId="77777777" w:rsidR="002F7B82" w:rsidRPr="001D386E" w:rsidRDefault="002F7B82" w:rsidP="000F29BB">
            <w:pPr>
              <w:pStyle w:val="TAC"/>
              <w:rPr>
                <w:rFonts w:cs="Arial"/>
                <w:lang w:val="en-US" w:eastAsia="zh-CN"/>
              </w:rPr>
            </w:pPr>
          </w:p>
        </w:tc>
        <w:tc>
          <w:tcPr>
            <w:tcW w:w="1205" w:type="dxa"/>
          </w:tcPr>
          <w:p w14:paraId="1070EB38" w14:textId="77777777" w:rsidR="002F7B82" w:rsidRPr="001D386E" w:rsidRDefault="002F7B82" w:rsidP="000F29BB">
            <w:pPr>
              <w:pStyle w:val="TAC"/>
              <w:rPr>
                <w:rFonts w:cs="Arial"/>
                <w:lang w:val="en-US" w:eastAsia="zh-CN"/>
              </w:rPr>
            </w:pPr>
          </w:p>
        </w:tc>
        <w:tc>
          <w:tcPr>
            <w:tcW w:w="1205" w:type="dxa"/>
            <w:vMerge w:val="restart"/>
            <w:vAlign w:val="center"/>
          </w:tcPr>
          <w:p w14:paraId="56FC7971" w14:textId="77777777" w:rsidR="002F7B82" w:rsidRPr="001D386E" w:rsidRDefault="002F7B82" w:rsidP="000F29BB">
            <w:pPr>
              <w:pStyle w:val="TAC"/>
              <w:rPr>
                <w:rFonts w:cs="Arial"/>
              </w:rPr>
            </w:pPr>
            <w:r w:rsidRPr="001D386E">
              <w:rPr>
                <w:rFonts w:cs="Arial" w:hint="eastAsia"/>
                <w:lang w:val="en-US" w:eastAsia="zh-CN"/>
              </w:rPr>
              <w:t>60</w:t>
            </w:r>
          </w:p>
        </w:tc>
        <w:tc>
          <w:tcPr>
            <w:tcW w:w="1269" w:type="dxa"/>
            <w:vMerge w:val="restart"/>
            <w:vAlign w:val="center"/>
          </w:tcPr>
          <w:p w14:paraId="2ECBC370" w14:textId="77777777" w:rsidR="002F7B82" w:rsidRPr="001D386E" w:rsidRDefault="002F7B82" w:rsidP="000F29BB">
            <w:pPr>
              <w:pStyle w:val="TAC"/>
              <w:rPr>
                <w:rFonts w:cs="Arial"/>
              </w:rPr>
            </w:pPr>
            <w:r w:rsidRPr="001D386E">
              <w:rPr>
                <w:rFonts w:cs="Arial"/>
              </w:rPr>
              <w:t>0</w:t>
            </w:r>
          </w:p>
        </w:tc>
      </w:tr>
      <w:tr w:rsidR="002F7B82" w:rsidRPr="001D386E" w14:paraId="077BE8FD" w14:textId="77777777" w:rsidTr="000F29BB">
        <w:trPr>
          <w:trHeight w:val="290"/>
          <w:jc w:val="center"/>
        </w:trPr>
        <w:tc>
          <w:tcPr>
            <w:tcW w:w="1308" w:type="dxa"/>
            <w:vMerge/>
            <w:vAlign w:val="center"/>
          </w:tcPr>
          <w:p w14:paraId="007494CD" w14:textId="77777777" w:rsidR="002F7B82" w:rsidRPr="001D386E" w:rsidRDefault="002F7B82" w:rsidP="000F29BB">
            <w:pPr>
              <w:pStyle w:val="TAC"/>
              <w:rPr>
                <w:rFonts w:cs="Arial"/>
              </w:rPr>
            </w:pPr>
          </w:p>
        </w:tc>
        <w:tc>
          <w:tcPr>
            <w:tcW w:w="1170" w:type="dxa"/>
            <w:vMerge/>
            <w:vAlign w:val="center"/>
          </w:tcPr>
          <w:p w14:paraId="137D4010" w14:textId="77777777" w:rsidR="002F7B82" w:rsidRPr="001D386E" w:rsidRDefault="002F7B82" w:rsidP="000F29BB">
            <w:pPr>
              <w:pStyle w:val="TAC"/>
              <w:rPr>
                <w:rFonts w:cs="Arial"/>
              </w:rPr>
            </w:pPr>
          </w:p>
        </w:tc>
        <w:tc>
          <w:tcPr>
            <w:tcW w:w="1609" w:type="dxa"/>
            <w:shd w:val="clear" w:color="auto" w:fill="auto"/>
            <w:vAlign w:val="bottom"/>
          </w:tcPr>
          <w:p w14:paraId="470F5325"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31F593A9" w14:textId="77777777" w:rsidR="002F7B82" w:rsidRPr="001D386E" w:rsidRDefault="002F7B82" w:rsidP="000F29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52E9B0E" w14:textId="77777777" w:rsidR="002F7B82" w:rsidRPr="001D386E" w:rsidRDefault="002F7B82" w:rsidP="000F29BB">
            <w:pPr>
              <w:pStyle w:val="TAC"/>
              <w:rPr>
                <w:rFonts w:cs="Arial"/>
              </w:rPr>
            </w:pPr>
            <w:r w:rsidRPr="001D386E">
              <w:rPr>
                <w:rFonts w:cs="Arial" w:hint="eastAsia"/>
                <w:lang w:val="en-US" w:eastAsia="zh-CN"/>
              </w:rPr>
              <w:t>20</w:t>
            </w:r>
          </w:p>
        </w:tc>
        <w:tc>
          <w:tcPr>
            <w:tcW w:w="1205" w:type="dxa"/>
          </w:tcPr>
          <w:p w14:paraId="57FF27B3" w14:textId="77777777" w:rsidR="002F7B82" w:rsidRPr="001D386E" w:rsidRDefault="002F7B82" w:rsidP="000F29BB">
            <w:pPr>
              <w:pStyle w:val="TAC"/>
              <w:rPr>
                <w:rFonts w:cs="Arial"/>
              </w:rPr>
            </w:pPr>
          </w:p>
        </w:tc>
        <w:tc>
          <w:tcPr>
            <w:tcW w:w="1205" w:type="dxa"/>
          </w:tcPr>
          <w:p w14:paraId="72A2E008" w14:textId="77777777" w:rsidR="002F7B82" w:rsidRPr="001D386E" w:rsidRDefault="002F7B82" w:rsidP="000F29BB">
            <w:pPr>
              <w:pStyle w:val="TAC"/>
              <w:rPr>
                <w:rFonts w:cs="Arial"/>
              </w:rPr>
            </w:pPr>
          </w:p>
        </w:tc>
        <w:tc>
          <w:tcPr>
            <w:tcW w:w="1205" w:type="dxa"/>
            <w:vMerge/>
            <w:vAlign w:val="center"/>
          </w:tcPr>
          <w:p w14:paraId="6D798339" w14:textId="77777777" w:rsidR="002F7B82" w:rsidRPr="001D386E" w:rsidRDefault="002F7B82" w:rsidP="000F29BB">
            <w:pPr>
              <w:pStyle w:val="TAC"/>
              <w:rPr>
                <w:rFonts w:cs="Arial"/>
              </w:rPr>
            </w:pPr>
          </w:p>
        </w:tc>
        <w:tc>
          <w:tcPr>
            <w:tcW w:w="1269" w:type="dxa"/>
            <w:vMerge/>
            <w:vAlign w:val="center"/>
          </w:tcPr>
          <w:p w14:paraId="69AC0655" w14:textId="77777777" w:rsidR="002F7B82" w:rsidRPr="001D386E" w:rsidRDefault="002F7B82" w:rsidP="000F29BB">
            <w:pPr>
              <w:pStyle w:val="TAC"/>
              <w:rPr>
                <w:rFonts w:cs="Arial"/>
              </w:rPr>
            </w:pPr>
          </w:p>
        </w:tc>
      </w:tr>
      <w:tr w:rsidR="002F7B82" w:rsidRPr="001D386E" w14:paraId="4E08A35F" w14:textId="77777777" w:rsidTr="000F29BB">
        <w:trPr>
          <w:trHeight w:val="290"/>
          <w:jc w:val="center"/>
        </w:trPr>
        <w:tc>
          <w:tcPr>
            <w:tcW w:w="1308" w:type="dxa"/>
            <w:vMerge/>
            <w:vAlign w:val="center"/>
          </w:tcPr>
          <w:p w14:paraId="37A5D9EC" w14:textId="77777777" w:rsidR="002F7B82" w:rsidRPr="001D386E" w:rsidRDefault="002F7B82" w:rsidP="000F29BB">
            <w:pPr>
              <w:pStyle w:val="TAC"/>
              <w:rPr>
                <w:rFonts w:cs="Arial"/>
              </w:rPr>
            </w:pPr>
          </w:p>
        </w:tc>
        <w:tc>
          <w:tcPr>
            <w:tcW w:w="1170" w:type="dxa"/>
            <w:vMerge/>
            <w:vAlign w:val="center"/>
          </w:tcPr>
          <w:p w14:paraId="70A60C6C" w14:textId="77777777" w:rsidR="002F7B82" w:rsidRPr="001D386E" w:rsidRDefault="002F7B82" w:rsidP="000F29BB">
            <w:pPr>
              <w:pStyle w:val="TAC"/>
              <w:rPr>
                <w:rFonts w:cs="Arial"/>
              </w:rPr>
            </w:pPr>
          </w:p>
        </w:tc>
        <w:tc>
          <w:tcPr>
            <w:tcW w:w="1609" w:type="dxa"/>
            <w:shd w:val="clear" w:color="auto" w:fill="auto"/>
            <w:vAlign w:val="bottom"/>
          </w:tcPr>
          <w:p w14:paraId="2D377556"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439D1F83"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7DCEB210" w14:textId="77777777" w:rsidR="002F7B82" w:rsidRPr="001D386E" w:rsidRDefault="002F7B82" w:rsidP="000F29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7D9208F8" w14:textId="77777777" w:rsidR="002F7B82" w:rsidRPr="001D386E" w:rsidRDefault="002F7B82" w:rsidP="000F29BB">
            <w:pPr>
              <w:pStyle w:val="TAC"/>
              <w:rPr>
                <w:rFonts w:cs="Arial"/>
              </w:rPr>
            </w:pPr>
          </w:p>
        </w:tc>
        <w:tc>
          <w:tcPr>
            <w:tcW w:w="1205" w:type="dxa"/>
          </w:tcPr>
          <w:p w14:paraId="666F075B" w14:textId="77777777" w:rsidR="002F7B82" w:rsidRPr="001D386E" w:rsidRDefault="002F7B82" w:rsidP="000F29BB">
            <w:pPr>
              <w:pStyle w:val="TAC"/>
              <w:rPr>
                <w:rFonts w:cs="Arial"/>
              </w:rPr>
            </w:pPr>
          </w:p>
        </w:tc>
        <w:tc>
          <w:tcPr>
            <w:tcW w:w="1205" w:type="dxa"/>
            <w:vMerge/>
            <w:vAlign w:val="center"/>
          </w:tcPr>
          <w:p w14:paraId="4C7A123D" w14:textId="77777777" w:rsidR="002F7B82" w:rsidRPr="001D386E" w:rsidRDefault="002F7B82" w:rsidP="000F29BB">
            <w:pPr>
              <w:pStyle w:val="TAC"/>
              <w:rPr>
                <w:rFonts w:cs="Arial"/>
              </w:rPr>
            </w:pPr>
          </w:p>
        </w:tc>
        <w:tc>
          <w:tcPr>
            <w:tcW w:w="1269" w:type="dxa"/>
            <w:vMerge/>
            <w:vAlign w:val="center"/>
          </w:tcPr>
          <w:p w14:paraId="021A8262" w14:textId="77777777" w:rsidR="002F7B82" w:rsidRPr="001D386E" w:rsidRDefault="002F7B82" w:rsidP="000F29BB">
            <w:pPr>
              <w:pStyle w:val="TAC"/>
              <w:rPr>
                <w:rFonts w:cs="Arial"/>
              </w:rPr>
            </w:pPr>
          </w:p>
        </w:tc>
      </w:tr>
      <w:tr w:rsidR="002F7B82" w:rsidRPr="001D386E" w14:paraId="2F667C7E" w14:textId="77777777" w:rsidTr="000F29BB">
        <w:trPr>
          <w:trHeight w:val="300"/>
          <w:jc w:val="center"/>
        </w:trPr>
        <w:tc>
          <w:tcPr>
            <w:tcW w:w="1308" w:type="dxa"/>
            <w:vMerge/>
            <w:tcBorders>
              <w:bottom w:val="single" w:sz="4" w:space="0" w:color="auto"/>
            </w:tcBorders>
            <w:vAlign w:val="center"/>
          </w:tcPr>
          <w:p w14:paraId="3C704F14" w14:textId="77777777" w:rsidR="002F7B82" w:rsidRPr="001D386E" w:rsidRDefault="002F7B82" w:rsidP="000F29BB">
            <w:pPr>
              <w:pStyle w:val="TAC"/>
              <w:rPr>
                <w:rFonts w:cs="Arial"/>
                <w:lang w:eastAsia="ja-JP"/>
              </w:rPr>
            </w:pPr>
          </w:p>
        </w:tc>
        <w:tc>
          <w:tcPr>
            <w:tcW w:w="1170" w:type="dxa"/>
            <w:vMerge/>
            <w:tcBorders>
              <w:bottom w:val="single" w:sz="4" w:space="0" w:color="auto"/>
            </w:tcBorders>
            <w:vAlign w:val="center"/>
          </w:tcPr>
          <w:p w14:paraId="3B967B65" w14:textId="77777777" w:rsidR="002F7B82" w:rsidRPr="001D386E" w:rsidRDefault="002F7B82" w:rsidP="000F29BB">
            <w:pPr>
              <w:pStyle w:val="TAC"/>
              <w:rPr>
                <w:rFonts w:cs="Arial"/>
                <w:lang w:eastAsia="ja-JP"/>
              </w:rPr>
            </w:pPr>
          </w:p>
        </w:tc>
        <w:tc>
          <w:tcPr>
            <w:tcW w:w="1609" w:type="dxa"/>
            <w:tcBorders>
              <w:bottom w:val="single" w:sz="4" w:space="0" w:color="auto"/>
            </w:tcBorders>
            <w:shd w:val="clear" w:color="auto" w:fill="auto"/>
            <w:vAlign w:val="center"/>
          </w:tcPr>
          <w:p w14:paraId="1708B653" w14:textId="77777777" w:rsidR="002F7B82" w:rsidRPr="001D386E" w:rsidRDefault="002F7B82" w:rsidP="000F29BB">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44473F75" w14:textId="77777777" w:rsidR="002F7B82" w:rsidRPr="001D386E" w:rsidRDefault="002F7B82" w:rsidP="000F29BB">
            <w:pPr>
              <w:pStyle w:val="TAC"/>
              <w:rPr>
                <w:rFonts w:cs="Arial"/>
                <w:lang w:eastAsia="ja-JP"/>
              </w:rPr>
            </w:pPr>
            <w:r w:rsidRPr="001D386E">
              <w:rPr>
                <w:lang w:eastAsia="ja-JP"/>
              </w:rPr>
              <w:t>15, 20</w:t>
            </w:r>
          </w:p>
        </w:tc>
        <w:tc>
          <w:tcPr>
            <w:tcW w:w="1337" w:type="dxa"/>
            <w:tcBorders>
              <w:bottom w:val="single" w:sz="4" w:space="0" w:color="auto"/>
            </w:tcBorders>
            <w:vAlign w:val="center"/>
          </w:tcPr>
          <w:p w14:paraId="7C5A32E8" w14:textId="77777777" w:rsidR="002F7B82" w:rsidRPr="001D386E" w:rsidRDefault="002F7B82" w:rsidP="000F29BB">
            <w:pPr>
              <w:pStyle w:val="TAC"/>
              <w:rPr>
                <w:rFonts w:cs="Arial"/>
                <w:lang w:eastAsia="ja-JP"/>
              </w:rPr>
            </w:pPr>
            <w:r w:rsidRPr="001D386E">
              <w:rPr>
                <w:lang w:eastAsia="ja-JP"/>
              </w:rPr>
              <w:t>15, 20</w:t>
            </w:r>
          </w:p>
        </w:tc>
        <w:tc>
          <w:tcPr>
            <w:tcW w:w="1205" w:type="dxa"/>
            <w:tcBorders>
              <w:bottom w:val="single" w:sz="4" w:space="0" w:color="auto"/>
            </w:tcBorders>
          </w:tcPr>
          <w:p w14:paraId="2B5FF275" w14:textId="77777777" w:rsidR="002F7B82" w:rsidRPr="001D386E" w:rsidRDefault="002F7B82" w:rsidP="000F29BB">
            <w:pPr>
              <w:pStyle w:val="TAC"/>
              <w:rPr>
                <w:rFonts w:cs="Arial"/>
                <w:lang w:eastAsia="ja-JP"/>
              </w:rPr>
            </w:pPr>
          </w:p>
        </w:tc>
        <w:tc>
          <w:tcPr>
            <w:tcW w:w="1205" w:type="dxa"/>
            <w:tcBorders>
              <w:bottom w:val="single" w:sz="4" w:space="0" w:color="auto"/>
            </w:tcBorders>
          </w:tcPr>
          <w:p w14:paraId="1AE535DE" w14:textId="77777777" w:rsidR="002F7B82" w:rsidRPr="001D386E" w:rsidRDefault="002F7B82" w:rsidP="000F29BB">
            <w:pPr>
              <w:pStyle w:val="TAC"/>
              <w:rPr>
                <w:rFonts w:cs="Arial"/>
                <w:lang w:eastAsia="ja-JP"/>
              </w:rPr>
            </w:pPr>
          </w:p>
        </w:tc>
        <w:tc>
          <w:tcPr>
            <w:tcW w:w="1205" w:type="dxa"/>
            <w:tcBorders>
              <w:bottom w:val="single" w:sz="4" w:space="0" w:color="auto"/>
            </w:tcBorders>
            <w:vAlign w:val="center"/>
          </w:tcPr>
          <w:p w14:paraId="66504470" w14:textId="77777777" w:rsidR="002F7B82" w:rsidRPr="001D386E" w:rsidRDefault="002F7B82" w:rsidP="000F29BB">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305E5EC5" w14:textId="77777777" w:rsidR="002F7B82" w:rsidRPr="001D386E" w:rsidRDefault="002F7B82" w:rsidP="000F29BB">
            <w:pPr>
              <w:pStyle w:val="TAC"/>
              <w:rPr>
                <w:rFonts w:cs="Arial"/>
                <w:lang w:eastAsia="ja-JP"/>
              </w:rPr>
            </w:pPr>
            <w:r w:rsidRPr="001D386E">
              <w:rPr>
                <w:rFonts w:cs="Arial"/>
                <w:lang w:eastAsia="ja-JP"/>
              </w:rPr>
              <w:t>1</w:t>
            </w:r>
          </w:p>
        </w:tc>
      </w:tr>
      <w:tr w:rsidR="002F7B82" w:rsidRPr="001D386E" w14:paraId="79CBFB2A" w14:textId="77777777" w:rsidTr="000F29BB">
        <w:trPr>
          <w:trHeight w:val="300"/>
          <w:jc w:val="center"/>
        </w:trPr>
        <w:tc>
          <w:tcPr>
            <w:tcW w:w="1308" w:type="dxa"/>
            <w:vMerge w:val="restart"/>
            <w:tcBorders>
              <w:bottom w:val="single" w:sz="4" w:space="0" w:color="auto"/>
            </w:tcBorders>
            <w:vAlign w:val="center"/>
          </w:tcPr>
          <w:p w14:paraId="09C2A7D9" w14:textId="77777777" w:rsidR="002F7B82" w:rsidRPr="001D386E" w:rsidRDefault="002F7B82" w:rsidP="000F29BB">
            <w:pPr>
              <w:pStyle w:val="TAC"/>
              <w:rPr>
                <w:rFonts w:cs="Arial"/>
                <w:lang w:val="en-US"/>
              </w:rPr>
            </w:pPr>
            <w:r w:rsidRPr="001D386E">
              <w:t>CA_41E</w:t>
            </w:r>
          </w:p>
        </w:tc>
        <w:tc>
          <w:tcPr>
            <w:tcW w:w="1170" w:type="dxa"/>
            <w:vMerge w:val="restart"/>
            <w:tcBorders>
              <w:bottom w:val="single" w:sz="4" w:space="0" w:color="auto"/>
            </w:tcBorders>
            <w:vAlign w:val="center"/>
          </w:tcPr>
          <w:p w14:paraId="0BADDA8B" w14:textId="77777777" w:rsidR="002F7B82" w:rsidRPr="001D386E" w:rsidRDefault="002F7B82" w:rsidP="000F29BB">
            <w:pPr>
              <w:pStyle w:val="TAC"/>
              <w:rPr>
                <w:rFonts w:cs="Arial"/>
                <w:lang w:eastAsia="ja-JP"/>
              </w:rPr>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1D386E" w:rsidRDefault="002F7B82" w:rsidP="000F29BB">
            <w:pPr>
              <w:pStyle w:val="TAC"/>
              <w:rPr>
                <w:rFonts w:cs="Arial"/>
                <w:lang w:val="en-US" w:eastAsia="zh-CN"/>
              </w:rPr>
            </w:pPr>
            <w:r w:rsidRPr="00A20EB0">
              <w:rPr>
                <w:rFonts w:cs="Arial"/>
                <w:lang w:val="en-US" w:eastAsia="zh-CN"/>
              </w:rPr>
              <w:t>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7664BC6B" w14:textId="77777777" w:rsidR="002F7B82" w:rsidRPr="00A20EB0" w:rsidRDefault="002F7B82" w:rsidP="000F29BB">
            <w:pPr>
              <w:pStyle w:val="TAC"/>
              <w:rPr>
                <w:rFonts w:cs="Arial"/>
                <w:lang w:eastAsia="zh-CN"/>
              </w:rPr>
            </w:pPr>
            <w:r w:rsidRPr="00A20EB0">
              <w:rPr>
                <w:rFonts w:cs="Arial"/>
                <w:lang w:eastAsia="zh-CN"/>
              </w:rPr>
              <w:t>15, 20</w:t>
            </w:r>
          </w:p>
        </w:tc>
        <w:tc>
          <w:tcPr>
            <w:tcW w:w="1205" w:type="dxa"/>
            <w:tcBorders>
              <w:top w:val="single" w:sz="6" w:space="0" w:color="auto"/>
              <w:left w:val="single" w:sz="6" w:space="0" w:color="auto"/>
              <w:bottom w:val="single" w:sz="4" w:space="0" w:color="auto"/>
              <w:right w:val="single" w:sz="6" w:space="0" w:color="auto"/>
            </w:tcBorders>
          </w:tcPr>
          <w:p w14:paraId="119D3D0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583AD53D" w14:textId="77777777" w:rsidR="002F7B82" w:rsidRPr="00A20EB0" w:rsidRDefault="002F7B82" w:rsidP="000F29BB">
            <w:pPr>
              <w:pStyle w:val="TAC"/>
              <w:rPr>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641358A1" w14:textId="77777777" w:rsidR="002F7B82" w:rsidRPr="001D386E" w:rsidRDefault="002F7B82" w:rsidP="000F29BB">
            <w:pPr>
              <w:pStyle w:val="TAC"/>
              <w:rPr>
                <w:rFonts w:cs="Arial"/>
                <w:lang w:val="en-US" w:eastAsia="zh-CN"/>
              </w:rPr>
            </w:pPr>
            <w:r w:rsidRPr="00A20EB0">
              <w:rPr>
                <w:rFonts w:cs="Arial"/>
                <w:lang w:val="en-US" w:eastAsia="zh-CN"/>
              </w:rPr>
              <w:t>80</w:t>
            </w:r>
          </w:p>
        </w:tc>
        <w:tc>
          <w:tcPr>
            <w:tcW w:w="1269" w:type="dxa"/>
            <w:tcBorders>
              <w:top w:val="single" w:sz="6" w:space="0" w:color="auto"/>
              <w:left w:val="single" w:sz="6" w:space="0" w:color="auto"/>
              <w:bottom w:val="single" w:sz="4" w:space="0" w:color="auto"/>
              <w:right w:val="single" w:sz="4" w:space="0" w:color="auto"/>
            </w:tcBorders>
            <w:vAlign w:val="center"/>
          </w:tcPr>
          <w:p w14:paraId="553BFFAA" w14:textId="77777777" w:rsidR="002F7B82" w:rsidRPr="001D386E" w:rsidRDefault="002F7B82" w:rsidP="000F29BB">
            <w:pPr>
              <w:pStyle w:val="TAC"/>
              <w:rPr>
                <w:rFonts w:cs="Arial"/>
                <w:lang w:val="en-US" w:eastAsia="zh-CN"/>
              </w:rPr>
            </w:pPr>
            <w:r w:rsidRPr="00A20EB0">
              <w:rPr>
                <w:rFonts w:cs="Arial"/>
                <w:lang w:val="en-US" w:eastAsia="zh-CN"/>
              </w:rPr>
              <w:t>0</w:t>
            </w:r>
          </w:p>
        </w:tc>
      </w:tr>
      <w:tr w:rsidR="002F7B82" w:rsidRPr="001D386E" w14:paraId="25CFC5C4" w14:textId="77777777" w:rsidTr="000F29BB">
        <w:trPr>
          <w:trHeight w:val="300"/>
          <w:jc w:val="center"/>
        </w:trPr>
        <w:tc>
          <w:tcPr>
            <w:tcW w:w="1308" w:type="dxa"/>
            <w:tcBorders>
              <w:bottom w:val="single" w:sz="4" w:space="0" w:color="auto"/>
            </w:tcBorders>
            <w:vAlign w:val="center"/>
          </w:tcPr>
          <w:p w14:paraId="216F755E" w14:textId="77777777" w:rsidR="002F7B82" w:rsidRPr="001D386E" w:rsidRDefault="002F7B82" w:rsidP="000F29BB">
            <w:pPr>
              <w:pStyle w:val="TAC"/>
            </w:pPr>
            <w:r w:rsidRPr="001D386E">
              <w:t>CA_41F</w:t>
            </w:r>
          </w:p>
        </w:tc>
        <w:tc>
          <w:tcPr>
            <w:tcW w:w="1170" w:type="dxa"/>
            <w:tcBorders>
              <w:bottom w:val="single" w:sz="4" w:space="0" w:color="auto"/>
            </w:tcBorders>
            <w:vAlign w:val="center"/>
          </w:tcPr>
          <w:p w14:paraId="4BF65B68" w14:textId="77777777" w:rsidR="002F7B82" w:rsidRPr="001D386E" w:rsidRDefault="002F7B82" w:rsidP="000F29BB">
            <w:pPr>
              <w:pStyle w:val="TAC"/>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A20EB0" w:rsidRDefault="002F7B82" w:rsidP="000F29BB">
            <w:pPr>
              <w:pStyle w:val="TAC"/>
              <w:rPr>
                <w:rFonts w:cs="Arial"/>
                <w:lang w:val="en-US" w:eastAsia="zh-CN"/>
              </w:rPr>
            </w:pPr>
            <w:r w:rsidRPr="00A20EB0">
              <w:rPr>
                <w:rFonts w:cs="Arial"/>
                <w:lang w:val="en-US" w:eastAsia="zh-CN"/>
              </w:rPr>
              <w:t>10,15, 20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20EFDE2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2D2A0DFB"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4167162C"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vAlign w:val="center"/>
          </w:tcPr>
          <w:p w14:paraId="2ACA7478" w14:textId="77777777" w:rsidR="002F7B82" w:rsidRPr="00A20EB0" w:rsidRDefault="002F7B82" w:rsidP="000F29BB">
            <w:pPr>
              <w:pStyle w:val="TAC"/>
              <w:rPr>
                <w:rFonts w:cs="Arial"/>
                <w:lang w:val="en-US" w:eastAsia="zh-CN"/>
              </w:rPr>
            </w:pPr>
            <w:r w:rsidRPr="00A20EB0">
              <w:rPr>
                <w:rFonts w:cs="Arial"/>
                <w:lang w:val="en-US" w:eastAsia="zh-CN"/>
              </w:rPr>
              <w:t>100</w:t>
            </w:r>
          </w:p>
        </w:tc>
        <w:tc>
          <w:tcPr>
            <w:tcW w:w="1269" w:type="dxa"/>
            <w:tcBorders>
              <w:top w:val="single" w:sz="6" w:space="0" w:color="auto"/>
              <w:left w:val="single" w:sz="6" w:space="0" w:color="auto"/>
              <w:bottom w:val="single" w:sz="4" w:space="0" w:color="auto"/>
              <w:right w:val="single" w:sz="4" w:space="0" w:color="auto"/>
            </w:tcBorders>
            <w:vAlign w:val="center"/>
          </w:tcPr>
          <w:p w14:paraId="33E2FB4F" w14:textId="77777777" w:rsidR="002F7B82" w:rsidRPr="00A20EB0" w:rsidRDefault="002F7B82" w:rsidP="000F29BB">
            <w:pPr>
              <w:pStyle w:val="TAC"/>
              <w:rPr>
                <w:rFonts w:cs="Arial"/>
                <w:lang w:val="en-US" w:eastAsia="zh-CN"/>
              </w:rPr>
            </w:pPr>
            <w:r w:rsidRPr="00A20EB0">
              <w:rPr>
                <w:rFonts w:cs="Arial"/>
                <w:lang w:val="en-US" w:eastAsia="zh-CN"/>
              </w:rPr>
              <w:t>0</w:t>
            </w:r>
          </w:p>
        </w:tc>
      </w:tr>
      <w:tr w:rsidR="002F7B82" w:rsidRPr="001D386E" w14:paraId="63065E53" w14:textId="77777777" w:rsidTr="000F29BB">
        <w:trPr>
          <w:trHeight w:val="290"/>
          <w:jc w:val="center"/>
        </w:trPr>
        <w:tc>
          <w:tcPr>
            <w:tcW w:w="1308" w:type="dxa"/>
            <w:tcBorders>
              <w:top w:val="single" w:sz="4" w:space="0" w:color="auto"/>
              <w:bottom w:val="single" w:sz="4" w:space="0" w:color="auto"/>
            </w:tcBorders>
            <w:vAlign w:val="center"/>
          </w:tcPr>
          <w:p w14:paraId="2EE2AF4B" w14:textId="77777777" w:rsidR="002F7B82" w:rsidRPr="001D386E" w:rsidRDefault="002F7B82" w:rsidP="000F29BB">
            <w:pPr>
              <w:pStyle w:val="TAC"/>
              <w:rPr>
                <w:rFonts w:cs="Arial"/>
                <w:lang w:val="en-US"/>
              </w:rPr>
            </w:pPr>
            <w:r w:rsidRPr="001D386E">
              <w:rPr>
                <w:lang w:eastAsia="ja-JP"/>
              </w:rPr>
              <w:t>CA_40E</w:t>
            </w:r>
          </w:p>
        </w:tc>
        <w:tc>
          <w:tcPr>
            <w:tcW w:w="1170" w:type="dxa"/>
            <w:tcBorders>
              <w:top w:val="single" w:sz="4" w:space="0" w:color="auto"/>
              <w:bottom w:val="single" w:sz="4" w:space="0" w:color="auto"/>
            </w:tcBorders>
            <w:vAlign w:val="center"/>
          </w:tcPr>
          <w:p w14:paraId="496BA7D6" w14:textId="77777777" w:rsidR="002F7B82" w:rsidRPr="001D386E" w:rsidRDefault="002F7B82" w:rsidP="000F29BB">
            <w:pPr>
              <w:pStyle w:val="TAC"/>
              <w:rPr>
                <w:rFonts w:cs="Arial"/>
                <w:lang w:eastAsia="ja-JP"/>
              </w:rPr>
            </w:pPr>
            <w:r>
              <w:rPr>
                <w:noProof/>
              </w:rPr>
              <w:t>CA_40C</w:t>
            </w:r>
          </w:p>
        </w:tc>
        <w:tc>
          <w:tcPr>
            <w:tcW w:w="1609" w:type="dxa"/>
            <w:tcBorders>
              <w:top w:val="single" w:sz="4" w:space="0" w:color="auto"/>
              <w:bottom w:val="single" w:sz="4" w:space="0" w:color="auto"/>
            </w:tcBorders>
            <w:shd w:val="clear" w:color="auto" w:fill="auto"/>
            <w:noWrap/>
            <w:vAlign w:val="center"/>
          </w:tcPr>
          <w:p w14:paraId="4212A38B" w14:textId="77777777" w:rsidR="002F7B82" w:rsidRPr="001D386E" w:rsidRDefault="002F7B82" w:rsidP="000F29BB">
            <w:pPr>
              <w:pStyle w:val="TAC"/>
              <w:rPr>
                <w:rFonts w:cs="Arial"/>
                <w:lang w:val="en-US" w:eastAsia="zh-CN"/>
              </w:rPr>
            </w:pPr>
            <w:r w:rsidRPr="001D386E">
              <w:rPr>
                <w:lang w:eastAsia="ja-JP"/>
              </w:rPr>
              <w:t>15, 20</w:t>
            </w:r>
          </w:p>
        </w:tc>
        <w:tc>
          <w:tcPr>
            <w:tcW w:w="1452" w:type="dxa"/>
            <w:tcBorders>
              <w:top w:val="single" w:sz="4" w:space="0" w:color="auto"/>
              <w:bottom w:val="single" w:sz="4" w:space="0" w:color="auto"/>
            </w:tcBorders>
            <w:shd w:val="clear" w:color="auto" w:fill="auto"/>
            <w:noWrap/>
            <w:vAlign w:val="center"/>
          </w:tcPr>
          <w:p w14:paraId="6018ED6D" w14:textId="77777777" w:rsidR="002F7B82" w:rsidRPr="001D386E" w:rsidRDefault="002F7B82" w:rsidP="000F29BB">
            <w:pPr>
              <w:pStyle w:val="TAC"/>
              <w:rPr>
                <w:rFonts w:cs="Arial"/>
                <w:lang w:val="en-US" w:eastAsia="zh-CN"/>
              </w:rPr>
            </w:pPr>
            <w:r w:rsidRPr="001D386E">
              <w:rPr>
                <w:lang w:eastAsia="ja-JP"/>
              </w:rPr>
              <w:t>15, 20</w:t>
            </w:r>
          </w:p>
        </w:tc>
        <w:tc>
          <w:tcPr>
            <w:tcW w:w="1337" w:type="dxa"/>
            <w:tcBorders>
              <w:top w:val="single" w:sz="4" w:space="0" w:color="auto"/>
              <w:bottom w:val="single" w:sz="4" w:space="0" w:color="auto"/>
            </w:tcBorders>
            <w:vAlign w:val="center"/>
          </w:tcPr>
          <w:p w14:paraId="375957F3" w14:textId="77777777" w:rsidR="002F7B82" w:rsidRPr="001D386E" w:rsidRDefault="002F7B82" w:rsidP="000F29BB">
            <w:pPr>
              <w:pStyle w:val="TAC"/>
              <w:rPr>
                <w:rFonts w:cs="Arial"/>
                <w:lang w:val="en-US" w:eastAsia="zh-CN"/>
              </w:rPr>
            </w:pPr>
            <w:r w:rsidRPr="001D386E">
              <w:rPr>
                <w:lang w:eastAsia="ja-JP"/>
              </w:rPr>
              <w:t>15, 20</w:t>
            </w:r>
          </w:p>
        </w:tc>
        <w:tc>
          <w:tcPr>
            <w:tcW w:w="1205" w:type="dxa"/>
            <w:tcBorders>
              <w:top w:val="single" w:sz="4" w:space="0" w:color="auto"/>
              <w:bottom w:val="single" w:sz="4" w:space="0" w:color="auto"/>
            </w:tcBorders>
            <w:vAlign w:val="center"/>
          </w:tcPr>
          <w:p w14:paraId="798FC796" w14:textId="77777777" w:rsidR="002F7B82" w:rsidRPr="001D386E" w:rsidRDefault="002F7B82" w:rsidP="000F29BB">
            <w:pPr>
              <w:pStyle w:val="TAC"/>
              <w:rPr>
                <w:rFonts w:cs="Arial"/>
                <w:lang w:val="en-US"/>
              </w:rPr>
            </w:pPr>
            <w:r w:rsidRPr="001D386E">
              <w:rPr>
                <w:lang w:eastAsia="ja-JP"/>
              </w:rPr>
              <w:t>20</w:t>
            </w:r>
          </w:p>
        </w:tc>
        <w:tc>
          <w:tcPr>
            <w:tcW w:w="1205" w:type="dxa"/>
            <w:tcBorders>
              <w:top w:val="single" w:sz="4" w:space="0" w:color="auto"/>
              <w:bottom w:val="single" w:sz="4" w:space="0" w:color="auto"/>
            </w:tcBorders>
          </w:tcPr>
          <w:p w14:paraId="1BE8BC2E" w14:textId="77777777" w:rsidR="002F7B82" w:rsidRPr="001D386E" w:rsidRDefault="002F7B82" w:rsidP="000F29BB">
            <w:pPr>
              <w:pStyle w:val="TAC"/>
              <w:rPr>
                <w:rFonts w:cs="Arial"/>
                <w:lang w:val="en-US" w:eastAsia="zh-CN"/>
              </w:rPr>
            </w:pPr>
          </w:p>
        </w:tc>
        <w:tc>
          <w:tcPr>
            <w:tcW w:w="1205" w:type="dxa"/>
            <w:tcBorders>
              <w:top w:val="single" w:sz="4" w:space="0" w:color="auto"/>
              <w:bottom w:val="single" w:sz="4" w:space="0" w:color="auto"/>
            </w:tcBorders>
            <w:vAlign w:val="center"/>
          </w:tcPr>
          <w:p w14:paraId="4A87FFC3" w14:textId="77777777" w:rsidR="002F7B82" w:rsidRPr="001D386E" w:rsidRDefault="002F7B82" w:rsidP="000F29BB">
            <w:pPr>
              <w:pStyle w:val="TAC"/>
              <w:rPr>
                <w:rFonts w:cs="Arial"/>
                <w:lang w:val="en-US"/>
              </w:rPr>
            </w:pPr>
            <w:r w:rsidRPr="001D386E">
              <w:rPr>
                <w:rFonts w:cs="Arial"/>
                <w:lang w:eastAsia="ja-JP"/>
              </w:rPr>
              <w:t>80</w:t>
            </w:r>
          </w:p>
        </w:tc>
        <w:tc>
          <w:tcPr>
            <w:tcW w:w="1269" w:type="dxa"/>
            <w:tcBorders>
              <w:top w:val="single" w:sz="4" w:space="0" w:color="auto"/>
              <w:bottom w:val="single" w:sz="4" w:space="0" w:color="auto"/>
            </w:tcBorders>
            <w:vAlign w:val="center"/>
          </w:tcPr>
          <w:p w14:paraId="5E6BA784" w14:textId="77777777" w:rsidR="002F7B82" w:rsidRPr="001D386E" w:rsidRDefault="002F7B82" w:rsidP="000F29BB">
            <w:pPr>
              <w:pStyle w:val="TAC"/>
              <w:rPr>
                <w:rFonts w:cs="Arial"/>
                <w:lang w:val="en-US"/>
              </w:rPr>
            </w:pPr>
            <w:r w:rsidRPr="001D386E">
              <w:rPr>
                <w:rFonts w:cs="Arial"/>
                <w:lang w:eastAsia="ja-JP"/>
              </w:rPr>
              <w:t>0</w:t>
            </w:r>
          </w:p>
        </w:tc>
      </w:tr>
      <w:tr w:rsidR="002F7B82" w:rsidRPr="001D386E" w14:paraId="7F97B667" w14:textId="77777777" w:rsidTr="000F29BB">
        <w:trPr>
          <w:trHeight w:val="290"/>
          <w:jc w:val="center"/>
        </w:trPr>
        <w:tc>
          <w:tcPr>
            <w:tcW w:w="1308" w:type="dxa"/>
            <w:tcBorders>
              <w:top w:val="single" w:sz="4" w:space="0" w:color="auto"/>
            </w:tcBorders>
            <w:vAlign w:val="center"/>
          </w:tcPr>
          <w:p w14:paraId="065D7B29" w14:textId="77777777" w:rsidR="002F7B82" w:rsidRPr="001D386E" w:rsidRDefault="002F7B82" w:rsidP="000F29BB">
            <w:pPr>
              <w:pStyle w:val="TAC"/>
            </w:pPr>
            <w:r w:rsidRPr="001D386E">
              <w:t>CA_40F</w:t>
            </w:r>
          </w:p>
        </w:tc>
        <w:tc>
          <w:tcPr>
            <w:tcW w:w="1170" w:type="dxa"/>
            <w:tcBorders>
              <w:top w:val="single" w:sz="4" w:space="0" w:color="auto"/>
            </w:tcBorders>
            <w:vAlign w:val="center"/>
          </w:tcPr>
          <w:p w14:paraId="4B4A81AD" w14:textId="77777777" w:rsidR="002F7B82" w:rsidRPr="001D386E" w:rsidRDefault="002F7B82" w:rsidP="000F29BB">
            <w:pPr>
              <w:pStyle w:val="TAC"/>
            </w:pPr>
            <w:r>
              <w:rPr>
                <w:noProof/>
              </w:rPr>
              <w:t>CA_40C</w:t>
            </w:r>
          </w:p>
        </w:tc>
        <w:tc>
          <w:tcPr>
            <w:tcW w:w="1609" w:type="dxa"/>
            <w:tcBorders>
              <w:top w:val="single" w:sz="4" w:space="0" w:color="auto"/>
            </w:tcBorders>
            <w:shd w:val="clear" w:color="auto" w:fill="auto"/>
            <w:noWrap/>
            <w:vAlign w:val="center"/>
          </w:tcPr>
          <w:p w14:paraId="045DA304" w14:textId="77777777" w:rsidR="002F7B82" w:rsidRPr="001D386E" w:rsidRDefault="002F7B82" w:rsidP="000F29BB">
            <w:pPr>
              <w:pStyle w:val="TAC"/>
              <w:rPr>
                <w:kern w:val="24"/>
              </w:rPr>
            </w:pPr>
            <w:r w:rsidRPr="001D386E">
              <w:rPr>
                <w:kern w:val="24"/>
              </w:rPr>
              <w:t>15, 20</w:t>
            </w:r>
          </w:p>
        </w:tc>
        <w:tc>
          <w:tcPr>
            <w:tcW w:w="1452" w:type="dxa"/>
            <w:tcBorders>
              <w:top w:val="single" w:sz="4" w:space="0" w:color="auto"/>
            </w:tcBorders>
            <w:shd w:val="clear" w:color="auto" w:fill="auto"/>
            <w:noWrap/>
            <w:vAlign w:val="center"/>
          </w:tcPr>
          <w:p w14:paraId="174389C7" w14:textId="77777777" w:rsidR="002F7B82" w:rsidRPr="001D386E" w:rsidRDefault="002F7B82" w:rsidP="000F29BB">
            <w:pPr>
              <w:pStyle w:val="TAC"/>
              <w:rPr>
                <w:kern w:val="24"/>
              </w:rPr>
            </w:pPr>
            <w:r w:rsidRPr="001D386E">
              <w:rPr>
                <w:kern w:val="24"/>
              </w:rPr>
              <w:t>15, 20</w:t>
            </w:r>
          </w:p>
        </w:tc>
        <w:tc>
          <w:tcPr>
            <w:tcW w:w="1337" w:type="dxa"/>
            <w:tcBorders>
              <w:top w:val="single" w:sz="4" w:space="0" w:color="auto"/>
            </w:tcBorders>
            <w:vAlign w:val="center"/>
          </w:tcPr>
          <w:p w14:paraId="1509490C" w14:textId="77777777" w:rsidR="002F7B82" w:rsidRPr="001D386E" w:rsidRDefault="002F7B82" w:rsidP="000F29BB">
            <w:pPr>
              <w:pStyle w:val="TAC"/>
              <w:rPr>
                <w:kern w:val="24"/>
              </w:rPr>
            </w:pPr>
            <w:r w:rsidRPr="001D386E">
              <w:rPr>
                <w:kern w:val="24"/>
              </w:rPr>
              <w:t>15, 20</w:t>
            </w:r>
          </w:p>
        </w:tc>
        <w:tc>
          <w:tcPr>
            <w:tcW w:w="1205" w:type="dxa"/>
            <w:tcBorders>
              <w:top w:val="single" w:sz="4" w:space="0" w:color="auto"/>
            </w:tcBorders>
            <w:vAlign w:val="center"/>
          </w:tcPr>
          <w:p w14:paraId="20441C37" w14:textId="77777777" w:rsidR="002F7B82" w:rsidRPr="001D386E" w:rsidRDefault="002F7B82" w:rsidP="000F29BB">
            <w:pPr>
              <w:pStyle w:val="TAC"/>
              <w:rPr>
                <w:kern w:val="24"/>
              </w:rPr>
            </w:pPr>
            <w:r w:rsidRPr="001D386E">
              <w:rPr>
                <w:kern w:val="24"/>
              </w:rPr>
              <w:t>20</w:t>
            </w:r>
          </w:p>
        </w:tc>
        <w:tc>
          <w:tcPr>
            <w:tcW w:w="1205" w:type="dxa"/>
            <w:tcBorders>
              <w:top w:val="single" w:sz="4" w:space="0" w:color="auto"/>
            </w:tcBorders>
            <w:vAlign w:val="center"/>
          </w:tcPr>
          <w:p w14:paraId="6FFB2F10" w14:textId="77777777" w:rsidR="002F7B82" w:rsidRPr="001D386E" w:rsidRDefault="002F7B82" w:rsidP="000F29BB">
            <w:pPr>
              <w:pStyle w:val="TAC"/>
              <w:rPr>
                <w:rFonts w:cs="Arial"/>
                <w:lang w:val="en-US" w:eastAsia="zh-CN"/>
              </w:rPr>
            </w:pPr>
            <w:r w:rsidRPr="001D386E">
              <w:rPr>
                <w:rFonts w:cs="Arial"/>
                <w:lang w:val="en-US" w:eastAsia="zh-CN"/>
              </w:rPr>
              <w:t>20</w:t>
            </w:r>
          </w:p>
        </w:tc>
        <w:tc>
          <w:tcPr>
            <w:tcW w:w="1205" w:type="dxa"/>
            <w:tcBorders>
              <w:top w:val="single" w:sz="4" w:space="0" w:color="auto"/>
            </w:tcBorders>
            <w:vAlign w:val="center"/>
          </w:tcPr>
          <w:p w14:paraId="124964CA" w14:textId="77777777" w:rsidR="002F7B82" w:rsidRPr="001D386E" w:rsidRDefault="002F7B82" w:rsidP="000F29BB">
            <w:pPr>
              <w:pStyle w:val="TAC"/>
            </w:pPr>
            <w:r w:rsidRPr="001D386E">
              <w:t>100</w:t>
            </w:r>
          </w:p>
        </w:tc>
        <w:tc>
          <w:tcPr>
            <w:tcW w:w="1269" w:type="dxa"/>
            <w:tcBorders>
              <w:top w:val="single" w:sz="4" w:space="0" w:color="auto"/>
            </w:tcBorders>
            <w:vAlign w:val="center"/>
          </w:tcPr>
          <w:p w14:paraId="24AC431F" w14:textId="77777777" w:rsidR="002F7B82" w:rsidRPr="001D386E" w:rsidRDefault="002F7B82" w:rsidP="000F29BB">
            <w:pPr>
              <w:pStyle w:val="TAC"/>
            </w:pPr>
            <w:r w:rsidRPr="001D386E">
              <w:t>0</w:t>
            </w:r>
          </w:p>
        </w:tc>
      </w:tr>
    </w:tbl>
    <w:p w14:paraId="7A3D8BD2" w14:textId="77777777" w:rsidR="002F7B82" w:rsidRDefault="002F7B82" w:rsidP="002F7B82"/>
    <w:p w14:paraId="2629E19D"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2FC11449" w14:textId="77777777" w:rsidR="002F7B82" w:rsidRPr="00E824C3" w:rsidRDefault="002F7B82" w:rsidP="002F7B82">
      <w:pPr>
        <w:pStyle w:val="Heading4"/>
        <w:rPr>
          <w:rFonts w:ascii="Calibri" w:hAnsi="Calibri"/>
          <w:szCs w:val="22"/>
          <w:lang w:eastAsia="zh-CN"/>
        </w:rPr>
      </w:pPr>
      <w:r>
        <w:t>5.1.1.2</w:t>
      </w:r>
      <w:r w:rsidRPr="00F00C5E">
        <w:rPr>
          <w:rFonts w:ascii="Calibri" w:hAnsi="Calibri"/>
          <w:sz w:val="22"/>
          <w:szCs w:val="22"/>
          <w:lang w:eastAsia="sv-SE"/>
        </w:rPr>
        <w:tab/>
      </w:r>
      <w:r w:rsidRPr="00506F0E">
        <w:rPr>
          <w:rFonts w:eastAsia="MS Mincho"/>
          <w:lang w:val="en-US"/>
        </w:rPr>
        <w:t>UE maximum output power for CA</w:t>
      </w:r>
    </w:p>
    <w:p w14:paraId="1D33FC9A" w14:textId="77777777" w:rsidR="002F7B82" w:rsidRPr="001D386E" w:rsidRDefault="002F7B82" w:rsidP="002F7B82">
      <w:pPr>
        <w:pStyle w:val="TH"/>
      </w:pPr>
      <w:bookmarkStart w:id="60" w:name="_CRTable6_2_2A1"/>
      <w:r w:rsidRPr="001D386E">
        <w:t xml:space="preserve">Table </w:t>
      </w:r>
      <w:bookmarkEnd w:id="60"/>
      <w:r>
        <w:t>5.1.1.2</w:t>
      </w:r>
      <w:r w:rsidRPr="001D386E">
        <w:t>-1: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2F7B82" w:rsidRPr="001D386E" w14:paraId="40B51C1E" w14:textId="77777777" w:rsidTr="000F29BB">
        <w:trPr>
          <w:jc w:val="center"/>
        </w:trPr>
        <w:tc>
          <w:tcPr>
            <w:tcW w:w="1397" w:type="dxa"/>
            <w:vAlign w:val="center"/>
          </w:tcPr>
          <w:p w14:paraId="6E6E6FBE" w14:textId="77777777" w:rsidR="002F7B82" w:rsidRPr="001D386E" w:rsidRDefault="002F7B82" w:rsidP="000F29BB">
            <w:pPr>
              <w:pStyle w:val="TAH"/>
              <w:rPr>
                <w:rFonts w:cs="Arial"/>
              </w:rPr>
            </w:pPr>
            <w:r w:rsidRPr="001D386E">
              <w:rPr>
                <w:rFonts w:cs="Arial" w:hint="eastAsia"/>
                <w:lang w:eastAsia="zh-CN"/>
              </w:rPr>
              <w:t>E-UTRA CA Configuration</w:t>
            </w:r>
          </w:p>
        </w:tc>
        <w:tc>
          <w:tcPr>
            <w:tcW w:w="941" w:type="dxa"/>
          </w:tcPr>
          <w:p w14:paraId="1DC1B706" w14:textId="77777777" w:rsidR="002F7B82" w:rsidRPr="001D386E" w:rsidRDefault="002F7B82" w:rsidP="000F29BB">
            <w:pPr>
              <w:pStyle w:val="TAH"/>
              <w:rPr>
                <w:rFonts w:cs="Arial"/>
              </w:rPr>
            </w:pPr>
            <w:r w:rsidRPr="001D386E">
              <w:rPr>
                <w:rFonts w:cs="Arial"/>
              </w:rPr>
              <w:t>Class 1 (dBm)</w:t>
            </w:r>
          </w:p>
        </w:tc>
        <w:tc>
          <w:tcPr>
            <w:tcW w:w="1067" w:type="dxa"/>
          </w:tcPr>
          <w:p w14:paraId="2B972358" w14:textId="77777777" w:rsidR="002F7B82" w:rsidRPr="001D386E" w:rsidRDefault="002F7B82" w:rsidP="000F29BB">
            <w:pPr>
              <w:pStyle w:val="TAH"/>
              <w:rPr>
                <w:rFonts w:cs="Arial"/>
              </w:rPr>
            </w:pPr>
            <w:r w:rsidRPr="001D386E">
              <w:rPr>
                <w:rFonts w:cs="Arial"/>
              </w:rPr>
              <w:t>Tolerance (dB)</w:t>
            </w:r>
          </w:p>
        </w:tc>
        <w:tc>
          <w:tcPr>
            <w:tcW w:w="942" w:type="dxa"/>
          </w:tcPr>
          <w:p w14:paraId="6033A95B" w14:textId="77777777" w:rsidR="002F7B82" w:rsidRPr="001D386E" w:rsidRDefault="002F7B82" w:rsidP="000F29BB">
            <w:pPr>
              <w:pStyle w:val="TAH"/>
              <w:rPr>
                <w:rFonts w:cs="Arial"/>
              </w:rPr>
            </w:pPr>
            <w:r w:rsidRPr="001D386E">
              <w:rPr>
                <w:rFonts w:cs="Arial"/>
              </w:rPr>
              <w:t>Class 2 (dBm)</w:t>
            </w:r>
          </w:p>
        </w:tc>
        <w:tc>
          <w:tcPr>
            <w:tcW w:w="1067" w:type="dxa"/>
          </w:tcPr>
          <w:p w14:paraId="38F4DF5A" w14:textId="77777777" w:rsidR="002F7B82" w:rsidRPr="001D386E" w:rsidRDefault="002F7B82" w:rsidP="000F29BB">
            <w:pPr>
              <w:pStyle w:val="TAH"/>
              <w:rPr>
                <w:rFonts w:cs="Arial"/>
              </w:rPr>
            </w:pPr>
            <w:r w:rsidRPr="001D386E">
              <w:rPr>
                <w:rFonts w:cs="Arial"/>
              </w:rPr>
              <w:t>Tolerance (dB)</w:t>
            </w:r>
          </w:p>
        </w:tc>
        <w:tc>
          <w:tcPr>
            <w:tcW w:w="875" w:type="dxa"/>
          </w:tcPr>
          <w:p w14:paraId="25294AA0" w14:textId="77777777" w:rsidR="002F7B82" w:rsidRPr="001D386E" w:rsidRDefault="002F7B82" w:rsidP="000F29BB">
            <w:pPr>
              <w:pStyle w:val="TAH"/>
              <w:rPr>
                <w:rFonts w:cs="Arial"/>
              </w:rPr>
            </w:pPr>
            <w:r w:rsidRPr="001D386E">
              <w:rPr>
                <w:rFonts w:cs="Arial"/>
              </w:rPr>
              <w:t>Class 3 (dBm)</w:t>
            </w:r>
          </w:p>
        </w:tc>
        <w:tc>
          <w:tcPr>
            <w:tcW w:w="1211" w:type="dxa"/>
          </w:tcPr>
          <w:p w14:paraId="3C20A82E" w14:textId="77777777" w:rsidR="002F7B82" w:rsidRPr="001D386E" w:rsidRDefault="002F7B82" w:rsidP="000F29BB">
            <w:pPr>
              <w:pStyle w:val="TAH"/>
              <w:rPr>
                <w:rFonts w:cs="Arial"/>
              </w:rPr>
            </w:pPr>
            <w:r w:rsidRPr="001D386E">
              <w:rPr>
                <w:rFonts w:cs="Arial"/>
              </w:rPr>
              <w:t>Tolerance (dB)</w:t>
            </w:r>
          </w:p>
        </w:tc>
        <w:tc>
          <w:tcPr>
            <w:tcW w:w="921" w:type="dxa"/>
          </w:tcPr>
          <w:p w14:paraId="4BE0AE33" w14:textId="77777777" w:rsidR="002F7B82" w:rsidRPr="001D386E" w:rsidRDefault="002F7B82" w:rsidP="000F29BB">
            <w:pPr>
              <w:pStyle w:val="TAH"/>
              <w:rPr>
                <w:rFonts w:cs="Arial"/>
              </w:rPr>
            </w:pPr>
            <w:r w:rsidRPr="001D386E">
              <w:rPr>
                <w:rFonts w:cs="Arial"/>
              </w:rPr>
              <w:t>Class 4 (dBm)</w:t>
            </w:r>
          </w:p>
        </w:tc>
        <w:tc>
          <w:tcPr>
            <w:tcW w:w="1208" w:type="dxa"/>
          </w:tcPr>
          <w:p w14:paraId="0587AAEE" w14:textId="77777777" w:rsidR="002F7B82" w:rsidRPr="001D386E" w:rsidRDefault="002F7B82" w:rsidP="000F29BB">
            <w:pPr>
              <w:pStyle w:val="TAH"/>
              <w:rPr>
                <w:rFonts w:cs="Arial"/>
              </w:rPr>
            </w:pPr>
            <w:r w:rsidRPr="001D386E">
              <w:rPr>
                <w:rFonts w:cs="Arial"/>
              </w:rPr>
              <w:t>Tolerance (dB)</w:t>
            </w:r>
          </w:p>
        </w:tc>
      </w:tr>
      <w:tr w:rsidR="002F7B82" w:rsidRPr="001D386E" w14:paraId="29FCE64A" w14:textId="77777777" w:rsidTr="000F29BB">
        <w:trPr>
          <w:jc w:val="center"/>
        </w:trPr>
        <w:tc>
          <w:tcPr>
            <w:tcW w:w="1397" w:type="dxa"/>
            <w:vAlign w:val="center"/>
          </w:tcPr>
          <w:p w14:paraId="7F047274" w14:textId="77777777" w:rsidR="002F7B82" w:rsidRPr="001D386E" w:rsidRDefault="002F7B82" w:rsidP="000F29BB">
            <w:pPr>
              <w:pStyle w:val="TAC"/>
              <w:rPr>
                <w:rFonts w:cs="Arial"/>
              </w:rPr>
            </w:pPr>
            <w:r w:rsidRPr="001D386E">
              <w:rPr>
                <w:rFonts w:cs="Arial"/>
              </w:rPr>
              <w:t>CA_40C</w:t>
            </w:r>
          </w:p>
        </w:tc>
        <w:tc>
          <w:tcPr>
            <w:tcW w:w="941" w:type="dxa"/>
          </w:tcPr>
          <w:p w14:paraId="68A7B7E3" w14:textId="77777777" w:rsidR="002F7B82" w:rsidRPr="001D386E" w:rsidRDefault="002F7B82" w:rsidP="000F29BB">
            <w:pPr>
              <w:pStyle w:val="TAC"/>
              <w:rPr>
                <w:rFonts w:cs="Arial"/>
              </w:rPr>
            </w:pPr>
          </w:p>
        </w:tc>
        <w:tc>
          <w:tcPr>
            <w:tcW w:w="1067" w:type="dxa"/>
          </w:tcPr>
          <w:p w14:paraId="0546611A" w14:textId="77777777" w:rsidR="002F7B82" w:rsidRPr="001D386E" w:rsidRDefault="002F7B82" w:rsidP="000F29BB">
            <w:pPr>
              <w:pStyle w:val="TAC"/>
              <w:rPr>
                <w:rFonts w:cs="Arial"/>
              </w:rPr>
            </w:pPr>
          </w:p>
        </w:tc>
        <w:tc>
          <w:tcPr>
            <w:tcW w:w="942" w:type="dxa"/>
          </w:tcPr>
          <w:p w14:paraId="7807C98E" w14:textId="77777777" w:rsidR="002F7B82" w:rsidRPr="00055BFA" w:rsidRDefault="002F7B82" w:rsidP="000F29BB">
            <w:pPr>
              <w:pStyle w:val="TAC"/>
              <w:rPr>
                <w:rFonts w:cs="Arial"/>
                <w:highlight w:val="yellow"/>
              </w:rPr>
            </w:pPr>
            <w:r w:rsidRPr="00055BFA">
              <w:rPr>
                <w:rFonts w:cs="Arial"/>
                <w:highlight w:val="yellow"/>
              </w:rPr>
              <w:t>26</w:t>
            </w:r>
          </w:p>
        </w:tc>
        <w:tc>
          <w:tcPr>
            <w:tcW w:w="1067" w:type="dxa"/>
          </w:tcPr>
          <w:p w14:paraId="5DCC45BE" w14:textId="77777777" w:rsidR="002F7B82" w:rsidRPr="00055BFA" w:rsidRDefault="002F7B82"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009C7F4A" w14:textId="77777777" w:rsidR="002F7B82" w:rsidRPr="001D386E" w:rsidRDefault="002F7B82" w:rsidP="000F29BB">
            <w:pPr>
              <w:pStyle w:val="TAC"/>
              <w:rPr>
                <w:rFonts w:cs="Arial"/>
              </w:rPr>
            </w:pPr>
            <w:r w:rsidRPr="001D386E">
              <w:rPr>
                <w:rFonts w:cs="Arial"/>
              </w:rPr>
              <w:t>23</w:t>
            </w:r>
          </w:p>
        </w:tc>
        <w:tc>
          <w:tcPr>
            <w:tcW w:w="1211" w:type="dxa"/>
          </w:tcPr>
          <w:p w14:paraId="0ECBF7A1" w14:textId="77777777" w:rsidR="002F7B82" w:rsidRPr="001D386E" w:rsidRDefault="002F7B82" w:rsidP="000F29BB">
            <w:pPr>
              <w:pStyle w:val="TAC"/>
              <w:rPr>
                <w:rFonts w:cs="Arial"/>
              </w:rPr>
            </w:pPr>
            <w:r w:rsidRPr="001D386E">
              <w:rPr>
                <w:rFonts w:cs="Arial"/>
              </w:rPr>
              <w:t>+2/-2</w:t>
            </w:r>
          </w:p>
        </w:tc>
        <w:tc>
          <w:tcPr>
            <w:tcW w:w="921" w:type="dxa"/>
          </w:tcPr>
          <w:p w14:paraId="41E78261" w14:textId="77777777" w:rsidR="002F7B82" w:rsidRPr="001D386E" w:rsidRDefault="002F7B82" w:rsidP="000F29BB">
            <w:pPr>
              <w:pStyle w:val="TAC"/>
              <w:rPr>
                <w:rFonts w:cs="Arial"/>
              </w:rPr>
            </w:pPr>
          </w:p>
        </w:tc>
        <w:tc>
          <w:tcPr>
            <w:tcW w:w="1208" w:type="dxa"/>
          </w:tcPr>
          <w:p w14:paraId="69818CA1" w14:textId="77777777" w:rsidR="002F7B82" w:rsidRPr="001D386E" w:rsidRDefault="002F7B82" w:rsidP="000F29BB">
            <w:pPr>
              <w:pStyle w:val="TAC"/>
              <w:rPr>
                <w:rFonts w:cs="Arial"/>
              </w:rPr>
            </w:pPr>
          </w:p>
        </w:tc>
      </w:tr>
      <w:tr w:rsidR="002F7B82" w:rsidRPr="001D386E" w14:paraId="0702D4F8" w14:textId="77777777" w:rsidTr="000F29BB">
        <w:trPr>
          <w:jc w:val="center"/>
        </w:trPr>
        <w:tc>
          <w:tcPr>
            <w:tcW w:w="1397" w:type="dxa"/>
            <w:vAlign w:val="center"/>
          </w:tcPr>
          <w:p w14:paraId="661B6AA4" w14:textId="77777777" w:rsidR="002F7B82" w:rsidRPr="001D386E" w:rsidRDefault="002F7B82" w:rsidP="000F29BB">
            <w:pPr>
              <w:pStyle w:val="TAC"/>
              <w:rPr>
                <w:rFonts w:cs="Arial"/>
              </w:rPr>
            </w:pPr>
            <w:r w:rsidRPr="001D386E">
              <w:rPr>
                <w:rFonts w:cs="Arial"/>
              </w:rPr>
              <w:t>CA_40D</w:t>
            </w:r>
          </w:p>
        </w:tc>
        <w:tc>
          <w:tcPr>
            <w:tcW w:w="941" w:type="dxa"/>
          </w:tcPr>
          <w:p w14:paraId="44D6F38A" w14:textId="77777777" w:rsidR="002F7B82" w:rsidRPr="001D386E" w:rsidRDefault="002F7B82" w:rsidP="000F29BB">
            <w:pPr>
              <w:pStyle w:val="TAC"/>
              <w:rPr>
                <w:rFonts w:cs="Arial"/>
              </w:rPr>
            </w:pPr>
          </w:p>
        </w:tc>
        <w:tc>
          <w:tcPr>
            <w:tcW w:w="1067" w:type="dxa"/>
          </w:tcPr>
          <w:p w14:paraId="0549C66F" w14:textId="77777777" w:rsidR="002F7B82" w:rsidRPr="001D386E" w:rsidRDefault="002F7B82" w:rsidP="000F29BB">
            <w:pPr>
              <w:pStyle w:val="TAC"/>
              <w:rPr>
                <w:rFonts w:cs="Arial"/>
              </w:rPr>
            </w:pPr>
          </w:p>
        </w:tc>
        <w:tc>
          <w:tcPr>
            <w:tcW w:w="942" w:type="dxa"/>
          </w:tcPr>
          <w:p w14:paraId="7A4E46DE" w14:textId="77777777" w:rsidR="002F7B82" w:rsidRPr="00055BFA" w:rsidRDefault="002F7B82" w:rsidP="000F29BB">
            <w:pPr>
              <w:pStyle w:val="TAC"/>
              <w:rPr>
                <w:rFonts w:cs="Arial"/>
                <w:highlight w:val="yellow"/>
              </w:rPr>
            </w:pPr>
            <w:r w:rsidRPr="00055BFA">
              <w:rPr>
                <w:rFonts w:cs="Arial"/>
                <w:highlight w:val="yellow"/>
              </w:rPr>
              <w:t>26</w:t>
            </w:r>
          </w:p>
        </w:tc>
        <w:tc>
          <w:tcPr>
            <w:tcW w:w="1067" w:type="dxa"/>
          </w:tcPr>
          <w:p w14:paraId="2801BBD8" w14:textId="77777777" w:rsidR="002F7B82" w:rsidRPr="00055BFA" w:rsidRDefault="002F7B82"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6590176C" w14:textId="77777777" w:rsidR="002F7B82" w:rsidRPr="001D386E" w:rsidRDefault="002F7B82" w:rsidP="000F29BB">
            <w:pPr>
              <w:pStyle w:val="TAC"/>
              <w:rPr>
                <w:rFonts w:cs="Arial"/>
              </w:rPr>
            </w:pPr>
            <w:r w:rsidRPr="001D386E">
              <w:rPr>
                <w:rFonts w:cs="Arial"/>
              </w:rPr>
              <w:t>23</w:t>
            </w:r>
          </w:p>
        </w:tc>
        <w:tc>
          <w:tcPr>
            <w:tcW w:w="1211" w:type="dxa"/>
          </w:tcPr>
          <w:p w14:paraId="63DF6EC9" w14:textId="77777777" w:rsidR="002F7B82" w:rsidRPr="001D386E" w:rsidRDefault="002F7B82" w:rsidP="000F29BB">
            <w:pPr>
              <w:pStyle w:val="TAC"/>
              <w:rPr>
                <w:rFonts w:cs="Arial"/>
              </w:rPr>
            </w:pPr>
            <w:r w:rsidRPr="001D386E">
              <w:rPr>
                <w:rFonts w:cs="Arial"/>
              </w:rPr>
              <w:t>+2/-2</w:t>
            </w:r>
          </w:p>
        </w:tc>
        <w:tc>
          <w:tcPr>
            <w:tcW w:w="921" w:type="dxa"/>
          </w:tcPr>
          <w:p w14:paraId="0DAA0C15" w14:textId="77777777" w:rsidR="002F7B82" w:rsidRPr="001D386E" w:rsidRDefault="002F7B82" w:rsidP="000F29BB">
            <w:pPr>
              <w:pStyle w:val="TAC"/>
              <w:rPr>
                <w:rFonts w:cs="Arial"/>
              </w:rPr>
            </w:pPr>
          </w:p>
        </w:tc>
        <w:tc>
          <w:tcPr>
            <w:tcW w:w="1208" w:type="dxa"/>
          </w:tcPr>
          <w:p w14:paraId="4F9E4D28" w14:textId="77777777" w:rsidR="002F7B82" w:rsidRPr="001D386E" w:rsidRDefault="002F7B82" w:rsidP="000F29BB">
            <w:pPr>
              <w:pStyle w:val="TAC"/>
              <w:rPr>
                <w:rFonts w:cs="Arial"/>
              </w:rPr>
            </w:pPr>
          </w:p>
        </w:tc>
      </w:tr>
      <w:tr w:rsidR="002F7B82" w:rsidRPr="001D386E" w14:paraId="6D781976"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1D386E" w:rsidRDefault="002F7B82" w:rsidP="000F29BB">
            <w:pPr>
              <w:pStyle w:val="TAN"/>
              <w:rPr>
                <w:rFonts w:cs="Arial"/>
              </w:rPr>
            </w:pPr>
            <w:r w:rsidRPr="001D386E">
              <w:rPr>
                <w:rFonts w:cs="Arial"/>
              </w:rPr>
              <w:t>NOTE 1:</w:t>
            </w:r>
            <w:r w:rsidRPr="001D386E">
              <w:rPr>
                <w:rFonts w:cs="Arial"/>
              </w:rPr>
              <w:tab/>
              <w:t>Void</w:t>
            </w:r>
          </w:p>
          <w:p w14:paraId="29B2EE38" w14:textId="77777777" w:rsidR="002F7B82" w:rsidRPr="001D386E" w:rsidRDefault="002F7B82"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50699430" w14:textId="77777777" w:rsidR="002F7B82" w:rsidRPr="001D386E" w:rsidRDefault="002F7B82"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7D66D7F7" w14:textId="77777777" w:rsidR="002F7B82" w:rsidRPr="001D386E" w:rsidRDefault="002F7B82"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375B216" w14:textId="77777777" w:rsidR="002F7B82" w:rsidRDefault="002F7B82" w:rsidP="002F7B82">
      <w:pPr>
        <w:rPr>
          <w:rFonts w:eastAsia="MS Mincho"/>
          <w:lang w:eastAsia="zh-CN"/>
        </w:rPr>
      </w:pPr>
    </w:p>
    <w:p w14:paraId="453DD753" w14:textId="77777777" w:rsidR="002F7B82" w:rsidRDefault="002F7B82" w:rsidP="002F7B82">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707A631E" w14:textId="77777777" w:rsidR="002F7B82" w:rsidRDefault="002F7B82" w:rsidP="002F7B82">
      <w:pPr>
        <w:pStyle w:val="Heading4"/>
        <w:rPr>
          <w:rFonts w:eastAsia="MS Mincho"/>
          <w:lang w:val="en-US"/>
        </w:rPr>
      </w:pPr>
      <w:r>
        <w:t>5.1.1.3</w:t>
      </w:r>
      <w:r w:rsidRPr="00F00C5E">
        <w:rPr>
          <w:rFonts w:ascii="Calibri" w:hAnsi="Calibri"/>
          <w:sz w:val="22"/>
          <w:szCs w:val="22"/>
          <w:lang w:eastAsia="sv-SE"/>
        </w:rPr>
        <w:tab/>
      </w:r>
      <w:r>
        <w:rPr>
          <w:rFonts w:eastAsia="MS Mincho"/>
          <w:lang w:val="en-US"/>
        </w:rPr>
        <w:t>A-MPR</w:t>
      </w:r>
    </w:p>
    <w:p w14:paraId="2239592E" w14:textId="77777777" w:rsidR="002F7B82" w:rsidRDefault="002F7B82" w:rsidP="002F7B82">
      <w:r>
        <w:rPr>
          <w:lang w:val="en-US"/>
        </w:rPr>
        <w:t>There are no additional requirements or A-MPR specified for band 40 thus it is not needed for PC2 either.</w:t>
      </w:r>
    </w:p>
    <w:p w14:paraId="0D1F071E" w14:textId="77777777" w:rsidR="002F7B82" w:rsidRPr="00E824C3" w:rsidRDefault="002F7B82" w:rsidP="002F7B82">
      <w:pPr>
        <w:pStyle w:val="Heading4"/>
        <w:rPr>
          <w:rFonts w:ascii="Calibri" w:hAnsi="Calibri"/>
          <w:szCs w:val="22"/>
          <w:lang w:eastAsia="zh-CN"/>
        </w:rPr>
      </w:pPr>
      <w:r>
        <w:t>5.1.1.4</w:t>
      </w:r>
      <w:r w:rsidRPr="00F00C5E">
        <w:rPr>
          <w:rFonts w:ascii="Calibri" w:hAnsi="Calibri"/>
          <w:sz w:val="22"/>
          <w:szCs w:val="22"/>
          <w:lang w:eastAsia="sv-SE"/>
        </w:rPr>
        <w:tab/>
      </w:r>
      <w:r w:rsidRPr="00052FB3">
        <w:rPr>
          <w:rFonts w:eastAsia="MS Mincho"/>
          <w:lang w:val="en-US"/>
        </w:rPr>
        <w:t>Co-existence studies</w:t>
      </w:r>
    </w:p>
    <w:p w14:paraId="7A60AF5C" w14:textId="77777777" w:rsidR="002F7B82" w:rsidRDefault="002F7B82" w:rsidP="002F7B82">
      <w:r>
        <w:rPr>
          <w:rFonts w:eastAsia="MS Mincho"/>
          <w:lang w:eastAsia="zh-CN"/>
        </w:rPr>
        <w:t>Table 5.1.1</w:t>
      </w:r>
      <w:r w:rsidRPr="00A250DD">
        <w:rPr>
          <w:rFonts w:eastAsia="MS Mincho"/>
          <w:lang w:eastAsia="zh-CN"/>
        </w:rPr>
        <w:t>.4</w:t>
      </w:r>
      <w:r>
        <w:rPr>
          <w:rFonts w:eastAsia="MS Mincho"/>
          <w:lang w:eastAsia="zh-CN"/>
        </w:rPr>
        <w:t xml:space="preserve">-1 summarizes frequency ranges where harmonics and/or harmonics mixing occur for </w:t>
      </w:r>
      <w:r w:rsidRPr="001E3F3E">
        <w:rPr>
          <w:rFonts w:eastAsia="MS Mincho"/>
          <w:lang w:eastAsia="zh-CN"/>
        </w:rPr>
        <w:t xml:space="preserve">CA _ </w:t>
      </w:r>
      <w:r>
        <w:rPr>
          <w:rFonts w:eastAsia="MS Mincho"/>
          <w:lang w:eastAsia="zh-CN"/>
        </w:rPr>
        <w:t>40.</w:t>
      </w:r>
    </w:p>
    <w:p w14:paraId="6A3455BB" w14:textId="77777777" w:rsidR="002F7B82" w:rsidRDefault="002F7B82" w:rsidP="002F7B82">
      <w:pPr>
        <w:jc w:val="center"/>
        <w:rPr>
          <w:rFonts w:ascii="Arial" w:eastAsia="MS Mincho" w:hAnsi="Arial" w:cs="Arial"/>
          <w:b/>
          <w:bCs/>
          <w:lang w:eastAsia="zh-CN"/>
        </w:rPr>
      </w:pPr>
      <w:r>
        <w:rPr>
          <w:rFonts w:ascii="Arial" w:eastAsia="MS Mincho" w:hAnsi="Arial" w:cs="Arial"/>
          <w:b/>
          <w:bCs/>
          <w:lang w:eastAsia="zh-CN"/>
        </w:rPr>
        <w:t>Table 5.1.1</w:t>
      </w:r>
      <w:r w:rsidRPr="00A250DD">
        <w:rPr>
          <w:rFonts w:ascii="Arial" w:eastAsia="MS Mincho" w:hAnsi="Arial" w:cs="Arial"/>
          <w:b/>
          <w:bCs/>
          <w:lang w:eastAsia="zh-CN"/>
        </w:rPr>
        <w:t>.4</w:t>
      </w:r>
      <w:r>
        <w:rPr>
          <w:rFonts w:ascii="Arial" w:eastAsia="MS Mincho"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F7B82" w14:paraId="2E165C7C"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Default="002F7B82"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Default="002F7B82"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Default="002F7B82"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Default="002F7B82"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Default="002F7B82"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Default="002F7B82"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E26D10" w:rsidRDefault="002F7B82"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2F7B82" w14:paraId="59E0BFD1"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Default="002F7B82"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Default="002F7B82"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Default="002F7B82"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Default="002F7B82"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Default="002F7B82"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Default="002F7B82"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Default="002F7B82"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Default="002F7B82"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Default="002F7B82" w:rsidP="000F29BB">
            <w:pPr>
              <w:pStyle w:val="TAH"/>
              <w:rPr>
                <w:lang w:eastAsia="ja-JP"/>
              </w:rPr>
            </w:pPr>
            <w:r>
              <w:rPr>
                <w:lang w:eastAsia="ja-JP"/>
              </w:rPr>
              <w:t>UL High Band Edge</w:t>
            </w:r>
          </w:p>
        </w:tc>
      </w:tr>
      <w:tr w:rsidR="002F7B82" w14:paraId="5915E3B2"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Default="002F7B82" w:rsidP="000F29BB">
            <w:pPr>
              <w:keepNext/>
              <w:keepLines/>
              <w:spacing w:after="0"/>
              <w:jc w:val="center"/>
              <w:rPr>
                <w:rFonts w:ascii="Arial" w:hAnsi="Arial" w:cs="Arial"/>
                <w:sz w:val="18"/>
                <w:szCs w:val="18"/>
                <w:lang w:val="en-US"/>
              </w:rPr>
            </w:pPr>
            <w:r>
              <w:rPr>
                <w:rFonts w:ascii="Arial" w:hAnsi="Arial" w:cs="Arial"/>
                <w:b/>
                <w:bCs/>
                <w:color w:val="000000"/>
                <w:sz w:val="18"/>
                <w:szCs w:val="18"/>
              </w:rPr>
              <w:t>40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9200</w:t>
            </w:r>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9600</w:t>
            </w:r>
          </w:p>
        </w:tc>
      </w:tr>
    </w:tbl>
    <w:p w14:paraId="37CD0AEB" w14:textId="77777777" w:rsidR="002F7B82" w:rsidRDefault="002F7B82" w:rsidP="002F7B82"/>
    <w:p w14:paraId="50289863"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06ADE97" w14:textId="77777777" w:rsidR="002F7B82" w:rsidRPr="00E824C3" w:rsidRDefault="002F7B82" w:rsidP="002F7B82">
      <w:pPr>
        <w:pStyle w:val="Heading4"/>
        <w:rPr>
          <w:rFonts w:ascii="Calibri" w:hAnsi="Calibri"/>
          <w:szCs w:val="22"/>
          <w:lang w:eastAsia="zh-CN"/>
        </w:rPr>
      </w:pPr>
      <w:r>
        <w:t>5.1.1.</w:t>
      </w:r>
      <w:r>
        <w:rPr>
          <w:lang w:eastAsia="zh-CN"/>
        </w:rPr>
        <w:t>5</w:t>
      </w:r>
      <w:r w:rsidRPr="00F00C5E">
        <w:rPr>
          <w:rFonts w:ascii="Calibri" w:hAnsi="Calibri"/>
          <w:sz w:val="22"/>
          <w:szCs w:val="22"/>
          <w:lang w:eastAsia="sv-SE"/>
        </w:rPr>
        <w:tab/>
      </w:r>
      <w:r>
        <w:rPr>
          <w:rFonts w:hint="eastAsia"/>
          <w:lang w:eastAsia="zh-CN"/>
        </w:rPr>
        <w:t>REFSENS requirements</w:t>
      </w:r>
    </w:p>
    <w:p w14:paraId="5EEA0B6A" w14:textId="77777777" w:rsidR="002F7B82" w:rsidRPr="001D386E" w:rsidRDefault="002F7B82" w:rsidP="002F7B82">
      <w:pPr>
        <w:pStyle w:val="TH"/>
      </w:pPr>
      <w:bookmarkStart w:id="61" w:name="_CRTable7_3_1A1"/>
      <w:r w:rsidRPr="001D386E">
        <w:t xml:space="preserve">Table </w:t>
      </w:r>
      <w:bookmarkEnd w:id="61"/>
      <w:r>
        <w:t>5.1.1.</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2F7B82" w:rsidRPr="00CD2799" w14:paraId="3E7C29AF" w14:textId="77777777" w:rsidTr="000F29BB">
        <w:trPr>
          <w:trHeight w:val="20"/>
          <w:jc w:val="center"/>
        </w:trPr>
        <w:tc>
          <w:tcPr>
            <w:tcW w:w="10419" w:type="dxa"/>
            <w:gridSpan w:val="14"/>
          </w:tcPr>
          <w:p w14:paraId="53C4C310" w14:textId="77777777" w:rsidR="002F7B82" w:rsidRPr="001D386E" w:rsidRDefault="002F7B82" w:rsidP="000F29BB">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2F7B82" w:rsidRPr="001D386E" w14:paraId="05F0D6DE" w14:textId="77777777" w:rsidTr="000F29BB">
        <w:trPr>
          <w:trHeight w:val="20"/>
          <w:jc w:val="center"/>
        </w:trPr>
        <w:tc>
          <w:tcPr>
            <w:tcW w:w="1366" w:type="dxa"/>
            <w:vMerge w:val="restart"/>
            <w:shd w:val="clear" w:color="auto" w:fill="auto"/>
            <w:vAlign w:val="center"/>
          </w:tcPr>
          <w:p w14:paraId="3C57F57E" w14:textId="77777777" w:rsidR="002F7B82" w:rsidRPr="001D386E" w:rsidRDefault="002F7B82"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1571B13A" w14:textId="77777777" w:rsidR="002F7B82" w:rsidRPr="001D386E" w:rsidRDefault="002F7B82"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45A8B85D" w14:textId="77777777" w:rsidR="002F7B82" w:rsidRPr="001D386E" w:rsidRDefault="002F7B82" w:rsidP="000F29BB">
            <w:pPr>
              <w:pStyle w:val="TAH"/>
              <w:rPr>
                <w:rFonts w:eastAsia="MS Mincho" w:cs="Arial"/>
              </w:rPr>
            </w:pPr>
            <w:r w:rsidRPr="001D386E">
              <w:rPr>
                <w:rFonts w:cs="Arial"/>
              </w:rPr>
              <w:t>100RB+50RB</w:t>
            </w:r>
          </w:p>
        </w:tc>
        <w:tc>
          <w:tcPr>
            <w:tcW w:w="1242" w:type="dxa"/>
            <w:gridSpan w:val="2"/>
            <w:shd w:val="clear" w:color="auto" w:fill="auto"/>
            <w:vAlign w:val="center"/>
          </w:tcPr>
          <w:p w14:paraId="74B5ADC2" w14:textId="77777777" w:rsidR="002F7B82" w:rsidRPr="001D386E" w:rsidRDefault="002F7B82" w:rsidP="000F29BB">
            <w:pPr>
              <w:pStyle w:val="TAH"/>
              <w:rPr>
                <w:rFonts w:eastAsia="MS Mincho" w:cs="Arial"/>
              </w:rPr>
            </w:pPr>
            <w:r w:rsidRPr="001D386E">
              <w:rPr>
                <w:rFonts w:cs="Arial"/>
              </w:rPr>
              <w:t>75RB+75RB</w:t>
            </w:r>
          </w:p>
        </w:tc>
        <w:tc>
          <w:tcPr>
            <w:tcW w:w="1334" w:type="dxa"/>
            <w:gridSpan w:val="2"/>
          </w:tcPr>
          <w:p w14:paraId="78D7F3D8" w14:textId="77777777" w:rsidR="002F7B82" w:rsidRPr="001D386E" w:rsidRDefault="002F7B82" w:rsidP="000F29BB">
            <w:pPr>
              <w:pStyle w:val="TAH"/>
              <w:rPr>
                <w:rFonts w:cs="Arial"/>
              </w:rPr>
            </w:pPr>
            <w:r w:rsidRPr="001D386E">
              <w:rPr>
                <w:rFonts w:cs="Arial"/>
              </w:rPr>
              <w:t>75RB+50RB</w:t>
            </w:r>
          </w:p>
        </w:tc>
        <w:tc>
          <w:tcPr>
            <w:tcW w:w="1342" w:type="dxa"/>
            <w:gridSpan w:val="2"/>
            <w:shd w:val="clear" w:color="auto" w:fill="auto"/>
            <w:vAlign w:val="center"/>
          </w:tcPr>
          <w:p w14:paraId="0FB295CA" w14:textId="77777777" w:rsidR="002F7B82" w:rsidRPr="001D386E" w:rsidRDefault="002F7B82" w:rsidP="000F29BB">
            <w:pPr>
              <w:pStyle w:val="TAH"/>
              <w:rPr>
                <w:rFonts w:eastAsia="MS Mincho" w:cs="Arial"/>
              </w:rPr>
            </w:pPr>
            <w:r w:rsidRPr="001D386E">
              <w:rPr>
                <w:rFonts w:cs="Arial"/>
              </w:rPr>
              <w:t>100RB+75RB</w:t>
            </w:r>
          </w:p>
        </w:tc>
        <w:tc>
          <w:tcPr>
            <w:tcW w:w="1442" w:type="dxa"/>
            <w:gridSpan w:val="2"/>
            <w:shd w:val="clear" w:color="auto" w:fill="auto"/>
            <w:vAlign w:val="center"/>
          </w:tcPr>
          <w:p w14:paraId="512924A6" w14:textId="77777777" w:rsidR="002F7B82" w:rsidRPr="001D386E" w:rsidRDefault="002F7B82"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326FCBF9" w14:textId="77777777" w:rsidR="002F7B82" w:rsidRPr="001D386E" w:rsidRDefault="002F7B82" w:rsidP="000F29BB">
            <w:pPr>
              <w:pStyle w:val="TAH"/>
              <w:rPr>
                <w:rFonts w:cs="Arial"/>
              </w:rPr>
            </w:pPr>
            <w:r w:rsidRPr="001D386E">
              <w:rPr>
                <w:rFonts w:cs="Arial"/>
              </w:rPr>
              <w:t>Duplex Mode</w:t>
            </w:r>
          </w:p>
        </w:tc>
      </w:tr>
      <w:tr w:rsidR="002F7B82" w:rsidRPr="001D386E" w14:paraId="4E8097F0" w14:textId="77777777" w:rsidTr="000F29BB">
        <w:trPr>
          <w:trHeight w:val="20"/>
          <w:jc w:val="center"/>
        </w:trPr>
        <w:tc>
          <w:tcPr>
            <w:tcW w:w="1366" w:type="dxa"/>
            <w:vMerge/>
            <w:shd w:val="clear" w:color="auto" w:fill="auto"/>
            <w:vAlign w:val="center"/>
          </w:tcPr>
          <w:p w14:paraId="036FBA19" w14:textId="77777777" w:rsidR="002F7B82" w:rsidRPr="001D386E" w:rsidRDefault="002F7B82" w:rsidP="000F29BB">
            <w:pPr>
              <w:pStyle w:val="TAH"/>
              <w:rPr>
                <w:rFonts w:eastAsia="MS Mincho" w:cs="Arial"/>
              </w:rPr>
            </w:pPr>
          </w:p>
        </w:tc>
        <w:tc>
          <w:tcPr>
            <w:tcW w:w="817" w:type="dxa"/>
            <w:shd w:val="clear" w:color="auto" w:fill="auto"/>
          </w:tcPr>
          <w:p w14:paraId="70431471" w14:textId="77777777" w:rsidR="002F7B82" w:rsidRPr="001D386E" w:rsidRDefault="002F7B82" w:rsidP="000F29BB">
            <w:pPr>
              <w:pStyle w:val="TAH"/>
              <w:rPr>
                <w:rFonts w:cs="Arial"/>
              </w:rPr>
            </w:pPr>
            <w:r w:rsidRPr="001D386E">
              <w:rPr>
                <w:rFonts w:eastAsia="MS Mincho" w:cs="Arial"/>
              </w:rPr>
              <w:t>PCC</w:t>
            </w:r>
          </w:p>
        </w:tc>
        <w:tc>
          <w:tcPr>
            <w:tcW w:w="717" w:type="dxa"/>
            <w:shd w:val="clear" w:color="auto" w:fill="auto"/>
          </w:tcPr>
          <w:p w14:paraId="58741834" w14:textId="77777777" w:rsidR="002F7B82" w:rsidRPr="001D386E" w:rsidRDefault="002F7B82" w:rsidP="000F29BB">
            <w:pPr>
              <w:pStyle w:val="TAH"/>
              <w:rPr>
                <w:rFonts w:cs="Arial"/>
              </w:rPr>
            </w:pPr>
            <w:r w:rsidRPr="001D386E">
              <w:rPr>
                <w:rFonts w:eastAsia="MS Mincho" w:cs="Arial"/>
              </w:rPr>
              <w:t>SCC</w:t>
            </w:r>
          </w:p>
        </w:tc>
        <w:tc>
          <w:tcPr>
            <w:tcW w:w="671" w:type="dxa"/>
            <w:shd w:val="clear" w:color="auto" w:fill="auto"/>
          </w:tcPr>
          <w:p w14:paraId="78D1651E"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4213520" w14:textId="77777777" w:rsidR="002F7B82" w:rsidRPr="001D386E" w:rsidRDefault="002F7B82" w:rsidP="000F29BB">
            <w:pPr>
              <w:pStyle w:val="TAH"/>
              <w:rPr>
                <w:rFonts w:cs="Arial"/>
              </w:rPr>
            </w:pPr>
            <w:r w:rsidRPr="001D386E">
              <w:rPr>
                <w:rFonts w:cs="Arial"/>
              </w:rPr>
              <w:t>SCC</w:t>
            </w:r>
          </w:p>
        </w:tc>
        <w:tc>
          <w:tcPr>
            <w:tcW w:w="621" w:type="dxa"/>
            <w:shd w:val="clear" w:color="auto" w:fill="auto"/>
          </w:tcPr>
          <w:p w14:paraId="58FFBE9A" w14:textId="77777777" w:rsidR="002F7B82" w:rsidRPr="001D386E" w:rsidRDefault="002F7B82" w:rsidP="000F29BB">
            <w:pPr>
              <w:pStyle w:val="TAH"/>
              <w:rPr>
                <w:rFonts w:cs="Arial"/>
              </w:rPr>
            </w:pPr>
            <w:r w:rsidRPr="001D386E">
              <w:rPr>
                <w:rFonts w:cs="Arial"/>
              </w:rPr>
              <w:t>PCC</w:t>
            </w:r>
          </w:p>
        </w:tc>
        <w:tc>
          <w:tcPr>
            <w:tcW w:w="621" w:type="dxa"/>
            <w:shd w:val="clear" w:color="auto" w:fill="auto"/>
          </w:tcPr>
          <w:p w14:paraId="663FF9B4" w14:textId="77777777" w:rsidR="002F7B82" w:rsidRPr="001D386E" w:rsidRDefault="002F7B82" w:rsidP="000F29BB">
            <w:pPr>
              <w:pStyle w:val="TAH"/>
              <w:rPr>
                <w:rFonts w:cs="Arial"/>
              </w:rPr>
            </w:pPr>
            <w:r w:rsidRPr="001D386E">
              <w:rPr>
                <w:rFonts w:cs="Arial"/>
              </w:rPr>
              <w:t>SCC</w:t>
            </w:r>
          </w:p>
        </w:tc>
        <w:tc>
          <w:tcPr>
            <w:tcW w:w="717" w:type="dxa"/>
          </w:tcPr>
          <w:p w14:paraId="3F5B4D7A" w14:textId="77777777" w:rsidR="002F7B82" w:rsidRPr="001D386E" w:rsidRDefault="002F7B82" w:rsidP="000F29BB">
            <w:pPr>
              <w:pStyle w:val="TAH"/>
              <w:rPr>
                <w:rFonts w:cs="Arial"/>
              </w:rPr>
            </w:pPr>
            <w:r w:rsidRPr="001D386E">
              <w:rPr>
                <w:rFonts w:cs="Arial"/>
              </w:rPr>
              <w:t>PCC</w:t>
            </w:r>
          </w:p>
        </w:tc>
        <w:tc>
          <w:tcPr>
            <w:tcW w:w="617" w:type="dxa"/>
          </w:tcPr>
          <w:p w14:paraId="2CB8080E" w14:textId="77777777" w:rsidR="002F7B82" w:rsidRPr="001D386E" w:rsidRDefault="002F7B82" w:rsidP="000F29BB">
            <w:pPr>
              <w:pStyle w:val="TAH"/>
              <w:rPr>
                <w:rFonts w:cs="Arial"/>
              </w:rPr>
            </w:pPr>
            <w:r w:rsidRPr="001D386E">
              <w:rPr>
                <w:rFonts w:cs="Arial"/>
              </w:rPr>
              <w:t>SCC</w:t>
            </w:r>
          </w:p>
        </w:tc>
        <w:tc>
          <w:tcPr>
            <w:tcW w:w="671" w:type="dxa"/>
            <w:shd w:val="clear" w:color="auto" w:fill="auto"/>
          </w:tcPr>
          <w:p w14:paraId="2B19C68C"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6E2AAF3" w14:textId="77777777" w:rsidR="002F7B82" w:rsidRPr="001D386E" w:rsidRDefault="002F7B82" w:rsidP="000F29BB">
            <w:pPr>
              <w:pStyle w:val="TAH"/>
              <w:rPr>
                <w:rFonts w:cs="Arial"/>
              </w:rPr>
            </w:pPr>
            <w:r w:rsidRPr="001D386E">
              <w:rPr>
                <w:rFonts w:cs="Arial"/>
              </w:rPr>
              <w:t>SCC</w:t>
            </w:r>
          </w:p>
        </w:tc>
        <w:tc>
          <w:tcPr>
            <w:tcW w:w="721" w:type="dxa"/>
            <w:shd w:val="clear" w:color="auto" w:fill="auto"/>
          </w:tcPr>
          <w:p w14:paraId="10C4E7B3" w14:textId="77777777" w:rsidR="002F7B82" w:rsidRPr="001D386E" w:rsidRDefault="002F7B82" w:rsidP="000F29BB">
            <w:pPr>
              <w:pStyle w:val="TAH"/>
              <w:rPr>
                <w:rFonts w:cs="Arial"/>
              </w:rPr>
            </w:pPr>
            <w:r w:rsidRPr="001D386E">
              <w:rPr>
                <w:rFonts w:cs="Arial"/>
              </w:rPr>
              <w:t>PCC</w:t>
            </w:r>
          </w:p>
        </w:tc>
        <w:tc>
          <w:tcPr>
            <w:tcW w:w="721" w:type="dxa"/>
            <w:shd w:val="clear" w:color="auto" w:fill="auto"/>
          </w:tcPr>
          <w:p w14:paraId="6CF97313" w14:textId="77777777" w:rsidR="002F7B82" w:rsidRPr="001D386E" w:rsidRDefault="002F7B82" w:rsidP="000F29BB">
            <w:pPr>
              <w:pStyle w:val="TAH"/>
              <w:rPr>
                <w:rFonts w:cs="Arial"/>
              </w:rPr>
            </w:pPr>
            <w:r w:rsidRPr="001D386E">
              <w:rPr>
                <w:rFonts w:cs="Arial"/>
              </w:rPr>
              <w:t>SCC</w:t>
            </w:r>
          </w:p>
        </w:tc>
        <w:tc>
          <w:tcPr>
            <w:tcW w:w="817" w:type="dxa"/>
            <w:vMerge/>
            <w:shd w:val="clear" w:color="auto" w:fill="auto"/>
            <w:vAlign w:val="center"/>
          </w:tcPr>
          <w:p w14:paraId="38C090D2" w14:textId="77777777" w:rsidR="002F7B82" w:rsidRPr="001D386E" w:rsidRDefault="002F7B82" w:rsidP="000F29BB">
            <w:pPr>
              <w:pStyle w:val="TAH"/>
              <w:rPr>
                <w:rFonts w:eastAsia="MS Mincho" w:cs="Arial"/>
              </w:rPr>
            </w:pPr>
          </w:p>
        </w:tc>
      </w:tr>
      <w:tr w:rsidR="002F7B82" w:rsidRPr="001D386E" w14:paraId="1F0D9719" w14:textId="77777777" w:rsidTr="000F29BB">
        <w:trPr>
          <w:trHeight w:val="20"/>
          <w:jc w:val="center"/>
        </w:trPr>
        <w:tc>
          <w:tcPr>
            <w:tcW w:w="1366" w:type="dxa"/>
            <w:shd w:val="clear" w:color="auto" w:fill="auto"/>
            <w:vAlign w:val="center"/>
          </w:tcPr>
          <w:p w14:paraId="3651AF40" w14:textId="77777777" w:rsidR="002F7B82" w:rsidRPr="001D386E" w:rsidRDefault="002F7B82" w:rsidP="000F29BB">
            <w:pPr>
              <w:pStyle w:val="TAC"/>
              <w:rPr>
                <w:rFonts w:cs="Arial"/>
              </w:rPr>
            </w:pPr>
            <w:r w:rsidRPr="001D386E">
              <w:rPr>
                <w:rFonts w:cs="Arial"/>
              </w:rPr>
              <w:t>CA_40C</w:t>
            </w:r>
          </w:p>
        </w:tc>
        <w:tc>
          <w:tcPr>
            <w:tcW w:w="817" w:type="dxa"/>
            <w:shd w:val="clear" w:color="auto" w:fill="auto"/>
            <w:vAlign w:val="center"/>
          </w:tcPr>
          <w:p w14:paraId="76BCF4A7" w14:textId="77777777" w:rsidR="002F7B82" w:rsidRPr="001D386E" w:rsidRDefault="002F7B82" w:rsidP="000F29BB">
            <w:pPr>
              <w:pStyle w:val="TAC"/>
              <w:rPr>
                <w:rFonts w:eastAsia="MS Mincho" w:cs="Arial"/>
              </w:rPr>
            </w:pPr>
            <w:r w:rsidRPr="001D386E">
              <w:rPr>
                <w:rFonts w:cs="Arial"/>
              </w:rPr>
              <w:t>N/A</w:t>
            </w:r>
          </w:p>
        </w:tc>
        <w:tc>
          <w:tcPr>
            <w:tcW w:w="717" w:type="dxa"/>
            <w:shd w:val="clear" w:color="auto" w:fill="auto"/>
            <w:vAlign w:val="center"/>
          </w:tcPr>
          <w:p w14:paraId="4A0292AB" w14:textId="77777777" w:rsidR="002F7B82" w:rsidRPr="001D386E" w:rsidRDefault="002F7B82" w:rsidP="000F29BB">
            <w:pPr>
              <w:pStyle w:val="TAC"/>
              <w:rPr>
                <w:rFonts w:eastAsia="MS Mincho" w:cs="Arial"/>
              </w:rPr>
            </w:pPr>
            <w:r w:rsidRPr="001D386E">
              <w:rPr>
                <w:rFonts w:cs="Arial"/>
              </w:rPr>
              <w:t>N/A</w:t>
            </w:r>
          </w:p>
        </w:tc>
        <w:tc>
          <w:tcPr>
            <w:tcW w:w="671" w:type="dxa"/>
            <w:shd w:val="clear" w:color="auto" w:fill="auto"/>
            <w:vAlign w:val="center"/>
          </w:tcPr>
          <w:p w14:paraId="5FC18874" w14:textId="77777777" w:rsidR="002F7B82" w:rsidRPr="001D386E" w:rsidRDefault="002F7B82" w:rsidP="000F29BB">
            <w:pPr>
              <w:pStyle w:val="TAC"/>
              <w:rPr>
                <w:rFonts w:eastAsia="MS Mincho" w:cs="Arial"/>
              </w:rPr>
            </w:pPr>
            <w:r w:rsidRPr="001D386E">
              <w:rPr>
                <w:rFonts w:eastAsia="MS Mincho" w:cs="Arial"/>
              </w:rPr>
              <w:t>100</w:t>
            </w:r>
          </w:p>
        </w:tc>
        <w:tc>
          <w:tcPr>
            <w:tcW w:w="671" w:type="dxa"/>
            <w:shd w:val="clear" w:color="auto" w:fill="auto"/>
            <w:vAlign w:val="center"/>
          </w:tcPr>
          <w:p w14:paraId="1E9CBE48" w14:textId="77777777" w:rsidR="002F7B82" w:rsidRPr="001D386E" w:rsidRDefault="002F7B82" w:rsidP="000F29BB">
            <w:pPr>
              <w:pStyle w:val="TAC"/>
              <w:rPr>
                <w:rFonts w:eastAsia="MS Mincho" w:cs="Arial"/>
              </w:rPr>
            </w:pPr>
            <w:r w:rsidRPr="001D386E">
              <w:rPr>
                <w:rFonts w:eastAsia="MS Mincho" w:cs="Arial"/>
              </w:rPr>
              <w:t>50</w:t>
            </w:r>
          </w:p>
        </w:tc>
        <w:tc>
          <w:tcPr>
            <w:tcW w:w="621" w:type="dxa"/>
            <w:shd w:val="clear" w:color="auto" w:fill="auto"/>
            <w:vAlign w:val="center"/>
          </w:tcPr>
          <w:p w14:paraId="7E3C9875" w14:textId="77777777" w:rsidR="002F7B82" w:rsidRPr="001D386E" w:rsidRDefault="002F7B82" w:rsidP="000F29BB">
            <w:pPr>
              <w:pStyle w:val="TAC"/>
              <w:rPr>
                <w:rFonts w:eastAsia="MS Mincho" w:cs="Arial"/>
              </w:rPr>
            </w:pPr>
            <w:r w:rsidRPr="001D386E">
              <w:rPr>
                <w:rFonts w:eastAsia="MS Mincho" w:cs="Arial"/>
              </w:rPr>
              <w:t>75</w:t>
            </w:r>
          </w:p>
        </w:tc>
        <w:tc>
          <w:tcPr>
            <w:tcW w:w="621" w:type="dxa"/>
            <w:shd w:val="clear" w:color="auto" w:fill="auto"/>
            <w:vAlign w:val="center"/>
          </w:tcPr>
          <w:p w14:paraId="75B1CB91" w14:textId="77777777" w:rsidR="002F7B82" w:rsidRPr="001D386E" w:rsidRDefault="002F7B82" w:rsidP="000F29BB">
            <w:pPr>
              <w:pStyle w:val="TAC"/>
              <w:rPr>
                <w:rFonts w:eastAsia="MS Mincho" w:cs="Arial"/>
              </w:rPr>
            </w:pPr>
            <w:r w:rsidRPr="001D386E">
              <w:rPr>
                <w:rFonts w:eastAsia="MS Mincho" w:cs="Arial"/>
              </w:rPr>
              <w:t>75</w:t>
            </w:r>
          </w:p>
        </w:tc>
        <w:tc>
          <w:tcPr>
            <w:tcW w:w="717" w:type="dxa"/>
            <w:vAlign w:val="center"/>
          </w:tcPr>
          <w:p w14:paraId="40DB7EAC" w14:textId="77777777" w:rsidR="002F7B82" w:rsidRPr="001D386E" w:rsidRDefault="002F7B82" w:rsidP="000F29BB">
            <w:pPr>
              <w:pStyle w:val="TAC"/>
              <w:rPr>
                <w:rFonts w:cs="Arial"/>
              </w:rPr>
            </w:pPr>
            <w:r w:rsidRPr="001D386E">
              <w:rPr>
                <w:rFonts w:cs="Arial" w:hint="eastAsia"/>
                <w:lang w:eastAsia="zh-CN"/>
              </w:rPr>
              <w:t>N/A</w:t>
            </w:r>
          </w:p>
        </w:tc>
        <w:tc>
          <w:tcPr>
            <w:tcW w:w="617" w:type="dxa"/>
            <w:vAlign w:val="center"/>
          </w:tcPr>
          <w:p w14:paraId="3F977635" w14:textId="77777777" w:rsidR="002F7B82" w:rsidRPr="001D386E" w:rsidRDefault="002F7B82" w:rsidP="000F29BB">
            <w:pPr>
              <w:pStyle w:val="TAC"/>
              <w:rPr>
                <w:rFonts w:cs="Arial"/>
              </w:rPr>
            </w:pPr>
            <w:r w:rsidRPr="001D386E">
              <w:rPr>
                <w:rFonts w:cs="Arial" w:hint="eastAsia"/>
                <w:lang w:eastAsia="zh-CN"/>
              </w:rPr>
              <w:t>N/A</w:t>
            </w:r>
          </w:p>
        </w:tc>
        <w:tc>
          <w:tcPr>
            <w:tcW w:w="671" w:type="dxa"/>
            <w:shd w:val="clear" w:color="auto" w:fill="auto"/>
            <w:vAlign w:val="center"/>
          </w:tcPr>
          <w:p w14:paraId="309EB469" w14:textId="77777777" w:rsidR="002F7B82" w:rsidRPr="001D386E" w:rsidRDefault="002F7B82" w:rsidP="000F29BB">
            <w:pPr>
              <w:pStyle w:val="TAC"/>
              <w:rPr>
                <w:rFonts w:eastAsia="MS Mincho" w:cs="Arial"/>
              </w:rPr>
            </w:pPr>
            <w:r w:rsidRPr="001D386E">
              <w:rPr>
                <w:rFonts w:cs="Arial"/>
              </w:rPr>
              <w:t>100</w:t>
            </w:r>
          </w:p>
        </w:tc>
        <w:tc>
          <w:tcPr>
            <w:tcW w:w="671" w:type="dxa"/>
            <w:shd w:val="clear" w:color="auto" w:fill="auto"/>
            <w:vAlign w:val="center"/>
          </w:tcPr>
          <w:p w14:paraId="537BDBDD" w14:textId="77777777" w:rsidR="002F7B82" w:rsidRPr="001D386E" w:rsidRDefault="002F7B82" w:rsidP="000F29BB">
            <w:pPr>
              <w:pStyle w:val="TAC"/>
              <w:rPr>
                <w:rFonts w:eastAsia="MS Mincho" w:cs="Arial"/>
              </w:rPr>
            </w:pPr>
            <w:r w:rsidRPr="001D386E">
              <w:rPr>
                <w:rFonts w:eastAsia="MS Mincho" w:cs="Arial"/>
              </w:rPr>
              <w:t>75</w:t>
            </w:r>
          </w:p>
        </w:tc>
        <w:tc>
          <w:tcPr>
            <w:tcW w:w="721" w:type="dxa"/>
            <w:shd w:val="clear" w:color="auto" w:fill="auto"/>
            <w:vAlign w:val="center"/>
          </w:tcPr>
          <w:p w14:paraId="51AE7E35" w14:textId="77777777" w:rsidR="002F7B82" w:rsidRPr="001D386E" w:rsidRDefault="002F7B82" w:rsidP="000F29BB">
            <w:pPr>
              <w:pStyle w:val="TAC"/>
              <w:rPr>
                <w:rFonts w:eastAsia="MS Mincho" w:cs="Arial"/>
              </w:rPr>
            </w:pPr>
            <w:r w:rsidRPr="001D386E">
              <w:rPr>
                <w:rFonts w:eastAsia="MS Mincho" w:cs="Arial"/>
              </w:rPr>
              <w:t>100</w:t>
            </w:r>
          </w:p>
        </w:tc>
        <w:tc>
          <w:tcPr>
            <w:tcW w:w="721" w:type="dxa"/>
            <w:shd w:val="clear" w:color="auto" w:fill="auto"/>
            <w:vAlign w:val="center"/>
          </w:tcPr>
          <w:p w14:paraId="2E2C97B0" w14:textId="77777777" w:rsidR="002F7B82" w:rsidRPr="001D386E" w:rsidRDefault="002F7B82" w:rsidP="000F29BB">
            <w:pPr>
              <w:pStyle w:val="TAC"/>
              <w:rPr>
                <w:rFonts w:eastAsia="MS Mincho" w:cs="Arial"/>
              </w:rPr>
            </w:pPr>
            <w:r w:rsidRPr="001D386E">
              <w:rPr>
                <w:rFonts w:eastAsia="MS Mincho" w:cs="Arial"/>
              </w:rPr>
              <w:t>100</w:t>
            </w:r>
          </w:p>
        </w:tc>
        <w:tc>
          <w:tcPr>
            <w:tcW w:w="817" w:type="dxa"/>
            <w:shd w:val="clear" w:color="auto" w:fill="auto"/>
            <w:vAlign w:val="center"/>
          </w:tcPr>
          <w:p w14:paraId="7FC40C02" w14:textId="77777777" w:rsidR="002F7B82" w:rsidRPr="001D386E" w:rsidRDefault="002F7B82" w:rsidP="000F29BB">
            <w:pPr>
              <w:pStyle w:val="TAC"/>
              <w:rPr>
                <w:rFonts w:eastAsia="MS Mincho" w:cs="Arial"/>
              </w:rPr>
            </w:pPr>
            <w:r w:rsidRPr="001D386E">
              <w:rPr>
                <w:rFonts w:eastAsia="MS Mincho" w:cs="Arial"/>
              </w:rPr>
              <w:t>TDD</w:t>
            </w:r>
          </w:p>
        </w:tc>
      </w:tr>
      <w:tr w:rsidR="002F7B82" w:rsidRPr="001D386E" w14:paraId="343BB284" w14:textId="77777777" w:rsidTr="000F29BB">
        <w:trPr>
          <w:trHeight w:val="20"/>
          <w:jc w:val="center"/>
        </w:trPr>
        <w:tc>
          <w:tcPr>
            <w:tcW w:w="10419" w:type="dxa"/>
            <w:gridSpan w:val="14"/>
          </w:tcPr>
          <w:p w14:paraId="676A62FC" w14:textId="77777777" w:rsidR="002F7B82" w:rsidRPr="001D386E" w:rsidRDefault="002F7B82"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776453A1" w14:textId="77777777" w:rsidR="002F7B82" w:rsidRPr="001D386E" w:rsidRDefault="002F7B82"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5EE951E1" w14:textId="77777777" w:rsidR="002F7B82" w:rsidRPr="001D386E" w:rsidRDefault="002F7B82"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37F71176" w14:textId="77777777" w:rsidR="002F7B82" w:rsidRPr="001D386E" w:rsidRDefault="002F7B82"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1C65A4DA" w14:textId="77777777" w:rsidR="002F7B82" w:rsidRPr="001D386E" w:rsidRDefault="002F7B82"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0271EF87" w14:textId="77777777" w:rsidR="002F7B82" w:rsidRPr="001D386E" w:rsidRDefault="002F7B82"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67FEC796" w14:textId="77777777" w:rsidR="002F7B82" w:rsidRPr="001D386E" w:rsidRDefault="002F7B82" w:rsidP="000F29BB">
            <w:pPr>
              <w:pStyle w:val="TAN"/>
              <w:rPr>
                <w:rFonts w:eastAsia="MS Mincho" w:cs="Arial"/>
                <w:lang w:val="en-US"/>
              </w:rPr>
            </w:pPr>
            <w:r w:rsidRPr="001D386E">
              <w:rPr>
                <w:rFonts w:cs="Arial"/>
              </w:rPr>
              <w:t>NOTE 7:</w:t>
            </w:r>
            <w:r w:rsidRPr="001D386E">
              <w:rPr>
                <w:rFonts w:cs="Arial"/>
              </w:rPr>
              <w:tab/>
              <w:t>Void</w:t>
            </w:r>
          </w:p>
        </w:tc>
      </w:tr>
    </w:tbl>
    <w:p w14:paraId="713C4772" w14:textId="77777777" w:rsidR="002F7B82" w:rsidRPr="001D386E" w:rsidRDefault="002F7B82" w:rsidP="002F7B82"/>
    <w:p w14:paraId="308DC3EC" w14:textId="77777777" w:rsidR="002F7B82" w:rsidRPr="001D386E" w:rsidRDefault="002F7B82" w:rsidP="002F7B82">
      <w:pPr>
        <w:pStyle w:val="TH"/>
      </w:pPr>
      <w:bookmarkStart w:id="62" w:name="_CRTable7_3_1A2"/>
      <w:r w:rsidRPr="001D386E">
        <w:t xml:space="preserve">Table </w:t>
      </w:r>
      <w:bookmarkEnd w:id="62"/>
      <w:r>
        <w:t>5.1.1</w:t>
      </w:r>
      <w:r w:rsidRPr="005E60BD">
        <w:t>.5</w:t>
      </w:r>
      <w:r w:rsidRPr="001D386E">
        <w:t>-2: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2F7B82" w:rsidRPr="00CD2799" w14:paraId="649822CD" w14:textId="77777777" w:rsidTr="000F29BB">
        <w:trPr>
          <w:trHeight w:val="325"/>
        </w:trPr>
        <w:tc>
          <w:tcPr>
            <w:tcW w:w="10252" w:type="dxa"/>
            <w:gridSpan w:val="5"/>
            <w:shd w:val="clear" w:color="auto" w:fill="auto"/>
            <w:vAlign w:val="center"/>
          </w:tcPr>
          <w:p w14:paraId="49A1F09A" w14:textId="77777777" w:rsidR="002F7B82" w:rsidRPr="00184E39" w:rsidRDefault="002F7B82" w:rsidP="000F29BB">
            <w:pPr>
              <w:pStyle w:val="TAH"/>
              <w:rPr>
                <w:rFonts w:eastAsia="SimSun"/>
                <w:noProof/>
                <w:lang w:val="fr-FR"/>
              </w:rPr>
            </w:pPr>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p>
        </w:tc>
      </w:tr>
      <w:tr w:rsidR="002F7B82" w:rsidRPr="001D386E" w14:paraId="2638DC85" w14:textId="77777777" w:rsidTr="000F29BB">
        <w:trPr>
          <w:trHeight w:val="467"/>
        </w:trPr>
        <w:tc>
          <w:tcPr>
            <w:tcW w:w="3085" w:type="dxa"/>
            <w:vMerge w:val="restart"/>
            <w:shd w:val="clear" w:color="auto" w:fill="auto"/>
            <w:vAlign w:val="center"/>
          </w:tcPr>
          <w:p w14:paraId="3B7C1107" w14:textId="77777777" w:rsidR="002F7B82" w:rsidRPr="001D386E" w:rsidRDefault="002F7B82" w:rsidP="000F29BB">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14:paraId="21A60B5E" w14:textId="77777777" w:rsidR="002F7B82" w:rsidRPr="001D386E" w:rsidRDefault="002F7B82" w:rsidP="000F29BB">
            <w:pPr>
              <w:pStyle w:val="TAH"/>
              <w:rPr>
                <w:rFonts w:eastAsia="SimSun"/>
                <w:noProof/>
              </w:rPr>
            </w:pPr>
            <w:r w:rsidRPr="001D386E">
              <w:rPr>
                <w:rFonts w:eastAsia="SimSun"/>
                <w:noProof/>
              </w:rPr>
              <w:t>CC combination</w:t>
            </w:r>
          </w:p>
        </w:tc>
        <w:tc>
          <w:tcPr>
            <w:tcW w:w="3066" w:type="dxa"/>
            <w:gridSpan w:val="3"/>
            <w:shd w:val="clear" w:color="auto" w:fill="auto"/>
            <w:vAlign w:val="center"/>
          </w:tcPr>
          <w:p w14:paraId="7A0ED61C" w14:textId="77777777" w:rsidR="002F7B82" w:rsidRPr="001D386E" w:rsidRDefault="002F7B82" w:rsidP="000F29BB">
            <w:pPr>
              <w:pStyle w:val="TAH"/>
              <w:rPr>
                <w:noProof/>
              </w:rPr>
            </w:pPr>
            <w:r w:rsidRPr="001D386E">
              <w:rPr>
                <w:noProof/>
              </w:rPr>
              <w:t>Number of uplink resource blocks per CC</w:t>
            </w:r>
          </w:p>
        </w:tc>
      </w:tr>
      <w:tr w:rsidR="002F7B82" w:rsidRPr="001D386E" w14:paraId="29C128CD" w14:textId="77777777" w:rsidTr="000F29BB">
        <w:trPr>
          <w:trHeight w:val="351"/>
        </w:trPr>
        <w:tc>
          <w:tcPr>
            <w:tcW w:w="3085" w:type="dxa"/>
            <w:vMerge/>
            <w:shd w:val="clear" w:color="auto" w:fill="auto"/>
            <w:vAlign w:val="center"/>
            <w:hideMark/>
          </w:tcPr>
          <w:p w14:paraId="6E70A6F7" w14:textId="77777777" w:rsidR="002F7B82" w:rsidRPr="001D386E" w:rsidRDefault="002F7B82" w:rsidP="000F29BB">
            <w:pPr>
              <w:pStyle w:val="TAH"/>
              <w:rPr>
                <w:rFonts w:eastAsia="SimSun"/>
                <w:noProof/>
                <w:lang w:val="en-US"/>
              </w:rPr>
            </w:pPr>
          </w:p>
        </w:tc>
        <w:tc>
          <w:tcPr>
            <w:tcW w:w="4101" w:type="dxa"/>
            <w:vMerge/>
            <w:shd w:val="clear" w:color="auto" w:fill="auto"/>
            <w:vAlign w:val="center"/>
            <w:hideMark/>
          </w:tcPr>
          <w:p w14:paraId="72C24AF6" w14:textId="77777777" w:rsidR="002F7B82" w:rsidRPr="001D386E" w:rsidRDefault="002F7B82" w:rsidP="000F29BB">
            <w:pPr>
              <w:pStyle w:val="TAH"/>
              <w:rPr>
                <w:rFonts w:eastAsia="SimSun"/>
                <w:noProof/>
              </w:rPr>
            </w:pPr>
          </w:p>
        </w:tc>
        <w:tc>
          <w:tcPr>
            <w:tcW w:w="1142" w:type="dxa"/>
            <w:shd w:val="clear" w:color="auto" w:fill="auto"/>
            <w:vAlign w:val="center"/>
            <w:hideMark/>
          </w:tcPr>
          <w:p w14:paraId="22C2BBAD" w14:textId="77777777" w:rsidR="002F7B82" w:rsidRPr="001D386E" w:rsidRDefault="002F7B82" w:rsidP="000F29BB">
            <w:pPr>
              <w:pStyle w:val="TAH"/>
              <w:rPr>
                <w:rFonts w:eastAsia="SimSun"/>
                <w:noProof/>
              </w:rPr>
            </w:pPr>
            <w:r w:rsidRPr="001D386E">
              <w:rPr>
                <w:noProof/>
              </w:rPr>
              <w:t>PCC</w:t>
            </w:r>
          </w:p>
        </w:tc>
        <w:tc>
          <w:tcPr>
            <w:tcW w:w="1007" w:type="dxa"/>
            <w:shd w:val="clear" w:color="auto" w:fill="auto"/>
            <w:vAlign w:val="center"/>
            <w:hideMark/>
          </w:tcPr>
          <w:p w14:paraId="23A69C83" w14:textId="77777777" w:rsidR="002F7B82" w:rsidRPr="001D386E" w:rsidRDefault="002F7B82" w:rsidP="000F29BB">
            <w:pPr>
              <w:pStyle w:val="TAH"/>
              <w:rPr>
                <w:rFonts w:eastAsia="SimSun"/>
                <w:noProof/>
              </w:rPr>
            </w:pPr>
            <w:r w:rsidRPr="001D386E">
              <w:rPr>
                <w:noProof/>
              </w:rPr>
              <w:t>SCC</w:t>
            </w:r>
          </w:p>
        </w:tc>
        <w:tc>
          <w:tcPr>
            <w:tcW w:w="917" w:type="dxa"/>
            <w:shd w:val="clear" w:color="auto" w:fill="auto"/>
            <w:vAlign w:val="center"/>
            <w:hideMark/>
          </w:tcPr>
          <w:p w14:paraId="49CF1E10" w14:textId="77777777" w:rsidR="002F7B82" w:rsidRPr="001D386E" w:rsidRDefault="002F7B82" w:rsidP="000F29BB">
            <w:pPr>
              <w:pStyle w:val="TAH"/>
              <w:rPr>
                <w:rFonts w:eastAsia="SimSun"/>
                <w:noProof/>
              </w:rPr>
            </w:pPr>
            <w:r w:rsidRPr="001D386E">
              <w:rPr>
                <w:noProof/>
              </w:rPr>
              <w:t>SCC</w:t>
            </w:r>
          </w:p>
        </w:tc>
      </w:tr>
      <w:tr w:rsidR="002F7B82" w:rsidRPr="001D386E" w14:paraId="4693F146" w14:textId="77777777" w:rsidTr="000F29BB">
        <w:trPr>
          <w:trHeight w:val="410"/>
        </w:trPr>
        <w:tc>
          <w:tcPr>
            <w:tcW w:w="3085" w:type="dxa"/>
            <w:shd w:val="clear" w:color="auto" w:fill="auto"/>
            <w:vAlign w:val="center"/>
            <w:hideMark/>
          </w:tcPr>
          <w:p w14:paraId="724703E8" w14:textId="77777777" w:rsidR="002F7B82" w:rsidRPr="001D386E" w:rsidRDefault="002F7B82" w:rsidP="000F29BB">
            <w:pPr>
              <w:pStyle w:val="TAC"/>
              <w:rPr>
                <w:rFonts w:eastAsia="SimSun"/>
                <w:noProof/>
              </w:rPr>
            </w:pPr>
            <w:r w:rsidRPr="001D386E">
              <w:rPr>
                <w:rFonts w:eastAsia="SimSun"/>
                <w:noProof/>
              </w:rPr>
              <w:t>CA_40D</w:t>
            </w:r>
          </w:p>
        </w:tc>
        <w:tc>
          <w:tcPr>
            <w:tcW w:w="4101" w:type="dxa"/>
            <w:shd w:val="clear" w:color="auto" w:fill="auto"/>
            <w:vAlign w:val="center"/>
            <w:hideMark/>
          </w:tcPr>
          <w:p w14:paraId="296DC768" w14:textId="77777777" w:rsidR="002F7B82" w:rsidRPr="001D386E" w:rsidRDefault="002F7B82" w:rsidP="000F29BB">
            <w:pPr>
              <w:pStyle w:val="TAC"/>
              <w:rPr>
                <w:rFonts w:eastAsia="SimSun"/>
                <w:noProof/>
              </w:rPr>
            </w:pPr>
            <w:r w:rsidRPr="001D386E">
              <w:rPr>
                <w:rFonts w:eastAsia="SimSun"/>
                <w:noProof/>
              </w:rPr>
              <w:t>75RB+75RB+75RB</w:t>
            </w:r>
          </w:p>
          <w:p w14:paraId="73879873" w14:textId="77777777" w:rsidR="002F7B82" w:rsidRPr="001D386E" w:rsidRDefault="002F7B82" w:rsidP="000F29BB">
            <w:pPr>
              <w:pStyle w:val="TAC"/>
              <w:rPr>
                <w:rFonts w:eastAsia="SimSun"/>
                <w:noProof/>
              </w:rPr>
            </w:pPr>
            <w:r w:rsidRPr="001D386E">
              <w:rPr>
                <w:rFonts w:eastAsia="SimSun"/>
                <w:noProof/>
              </w:rPr>
              <w:t>100RB+75RB+75RB</w:t>
            </w:r>
          </w:p>
          <w:p w14:paraId="33F07268" w14:textId="77777777" w:rsidR="002F7B82" w:rsidRPr="001D386E" w:rsidRDefault="002F7B82" w:rsidP="000F29BB">
            <w:pPr>
              <w:pStyle w:val="TAC"/>
              <w:rPr>
                <w:rFonts w:eastAsia="SimSun"/>
                <w:noProof/>
              </w:rPr>
            </w:pPr>
            <w:r w:rsidRPr="001D386E">
              <w:rPr>
                <w:rFonts w:eastAsia="SimSun"/>
                <w:noProof/>
              </w:rPr>
              <w:t>100RB+100RB+50RB</w:t>
            </w:r>
          </w:p>
          <w:p w14:paraId="2A61D8B9" w14:textId="77777777" w:rsidR="002F7B82" w:rsidRPr="001D386E" w:rsidRDefault="002F7B82" w:rsidP="000F29BB">
            <w:pPr>
              <w:pStyle w:val="TAC"/>
              <w:rPr>
                <w:rFonts w:eastAsia="SimSun"/>
                <w:noProof/>
              </w:rPr>
            </w:pPr>
            <w:r w:rsidRPr="001D386E">
              <w:rPr>
                <w:rFonts w:eastAsia="SimSun"/>
                <w:noProof/>
              </w:rPr>
              <w:t>100RB+100RB+75RB</w:t>
            </w:r>
          </w:p>
          <w:p w14:paraId="06C3FBFD" w14:textId="77777777" w:rsidR="002F7B82" w:rsidRPr="001D386E" w:rsidRDefault="002F7B82" w:rsidP="000F29BB">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14:paraId="27A6D707" w14:textId="77777777" w:rsidR="002F7B82" w:rsidRPr="001D386E" w:rsidRDefault="002F7B82" w:rsidP="000F29BB">
            <w:pPr>
              <w:pStyle w:val="TAC"/>
              <w:rPr>
                <w:rFonts w:eastAsia="SimSun"/>
                <w:noProof/>
              </w:rPr>
            </w:pPr>
            <w:r w:rsidRPr="001D386E">
              <w:rPr>
                <w:rFonts w:eastAsia="SimSun"/>
                <w:noProof/>
              </w:rPr>
              <w:t>NOTE 6</w:t>
            </w:r>
          </w:p>
        </w:tc>
      </w:tr>
      <w:tr w:rsidR="002F7B82" w:rsidRPr="001D386E" w14:paraId="29574DFB" w14:textId="77777777" w:rsidTr="000F29BB">
        <w:trPr>
          <w:trHeight w:val="1936"/>
        </w:trPr>
        <w:tc>
          <w:tcPr>
            <w:tcW w:w="10252" w:type="dxa"/>
            <w:gridSpan w:val="5"/>
            <w:shd w:val="clear" w:color="auto" w:fill="auto"/>
            <w:hideMark/>
          </w:tcPr>
          <w:p w14:paraId="349BDA14" w14:textId="77777777" w:rsidR="002F7B82" w:rsidRPr="001D386E" w:rsidRDefault="002F7B82" w:rsidP="000F29BB">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14:paraId="5A0A0E53" w14:textId="77777777" w:rsidR="002F7B82" w:rsidRPr="001D386E" w:rsidRDefault="002F7B82" w:rsidP="000F29BB">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14:paraId="4ED476EB" w14:textId="77777777" w:rsidR="002F7B82" w:rsidRPr="001D386E" w:rsidRDefault="002F7B82" w:rsidP="000F29BB">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14:paraId="47E2FD5F" w14:textId="77777777" w:rsidR="002F7B82" w:rsidRPr="001D386E" w:rsidRDefault="002F7B82" w:rsidP="000F29BB">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14:paraId="6A1F03D8" w14:textId="77777777" w:rsidR="002F7B82" w:rsidRPr="001D386E" w:rsidRDefault="002F7B82" w:rsidP="000F29BB">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14:paraId="42E3699C" w14:textId="77777777" w:rsidR="002F7B82" w:rsidRPr="001D386E" w:rsidRDefault="002F7B82" w:rsidP="000F29BB">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14:paraId="15575487" w14:textId="77777777" w:rsidR="002F7B82" w:rsidRPr="00AB3D40" w:rsidRDefault="002F7B82" w:rsidP="002F7B82">
      <w:pPr>
        <w:tabs>
          <w:tab w:val="left" w:pos="1985"/>
        </w:tabs>
        <w:jc w:val="both"/>
        <w:rPr>
          <w:rFonts w:ascii="Arial" w:hAnsi="Arial" w:cs="Arial"/>
          <w:b/>
          <w:sz w:val="22"/>
          <w:lang w:eastAsia="zh-CN"/>
        </w:rPr>
      </w:pPr>
    </w:p>
    <w:p w14:paraId="52527750" w14:textId="678B8DE8" w:rsidR="002F7B82" w:rsidRDefault="002F7B82" w:rsidP="002F7B82">
      <w:pPr>
        <w:rPr>
          <w:rFonts w:eastAsia="MS Mincho"/>
          <w:lang w:eastAsia="zh-CN"/>
        </w:rPr>
      </w:pPr>
      <w:r w:rsidRPr="0004006E">
        <w:rPr>
          <w:rFonts w:eastAsia="MS Mincho"/>
          <w:lang w:eastAsia="zh-CN"/>
        </w:rPr>
        <w:t>As</w:t>
      </w:r>
      <w:r>
        <w:rPr>
          <w:rFonts w:eastAsia="MS Mincho"/>
          <w:lang w:eastAsia="zh-CN"/>
        </w:rPr>
        <w:t xml:space="preserve"> CA_40 is already specified no specification changes are needed.</w:t>
      </w:r>
    </w:p>
    <w:p w14:paraId="768A3001" w14:textId="77777777" w:rsidR="00471147" w:rsidRPr="00616096" w:rsidRDefault="00471147" w:rsidP="00471147">
      <w:pPr>
        <w:pStyle w:val="Heading3"/>
        <w:rPr>
          <w:rFonts w:ascii="Calibri" w:hAnsi="Calibri"/>
          <w:sz w:val="22"/>
          <w:szCs w:val="22"/>
          <w:lang w:val="en-US" w:eastAsia="zh-CN"/>
        </w:rPr>
      </w:pPr>
      <w:r>
        <w:rPr>
          <w:lang w:val="en-US"/>
        </w:rPr>
        <w:lastRenderedPageBreak/>
        <w:t>5.1.2</w:t>
      </w:r>
      <w:r w:rsidRPr="00616096">
        <w:rPr>
          <w:rFonts w:ascii="Calibri" w:hAnsi="Calibri"/>
          <w:sz w:val="22"/>
          <w:szCs w:val="22"/>
          <w:lang w:val="en-US" w:eastAsia="sv-SE"/>
        </w:rPr>
        <w:tab/>
      </w:r>
      <w:r>
        <w:rPr>
          <w:lang w:val="en-US"/>
        </w:rPr>
        <w:t>CA_42</w:t>
      </w:r>
    </w:p>
    <w:p w14:paraId="2E607D17" w14:textId="77777777" w:rsidR="00471147" w:rsidRDefault="00471147" w:rsidP="00471147">
      <w:pPr>
        <w:pStyle w:val="Heading4"/>
      </w:pPr>
      <w:r>
        <w:t>5.1.2.1</w:t>
      </w:r>
      <w:r w:rsidRPr="00F00C5E">
        <w:rPr>
          <w:rFonts w:ascii="Calibri" w:hAnsi="Calibri"/>
          <w:sz w:val="22"/>
          <w:szCs w:val="22"/>
          <w:lang w:eastAsia="sv-SE"/>
        </w:rPr>
        <w:tab/>
      </w:r>
      <w:r w:rsidRPr="00725D82">
        <w:t xml:space="preserve">Channel bandwidths </w:t>
      </w:r>
      <w:r>
        <w:t>per operating band</w:t>
      </w:r>
    </w:p>
    <w:p w14:paraId="46ABB665" w14:textId="77777777" w:rsidR="00471147" w:rsidRDefault="00471147" w:rsidP="00471147">
      <w:pPr>
        <w:pStyle w:val="TH"/>
      </w:pPr>
      <w:r w:rsidRPr="008B3FEA">
        <w:rPr>
          <w:lang w:val="en-US"/>
        </w:rPr>
        <w:t xml:space="preserve">Table </w:t>
      </w:r>
      <w:r>
        <w:rPr>
          <w:lang w:val="en-US" w:eastAsia="zh-CN"/>
        </w:rPr>
        <w:t>5.1.2</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471147" w:rsidRPr="001D386E" w14:paraId="41B7D06C" w14:textId="77777777" w:rsidTr="000F29BB">
        <w:trPr>
          <w:trHeight w:val="207"/>
          <w:jc w:val="center"/>
        </w:trPr>
        <w:tc>
          <w:tcPr>
            <w:tcW w:w="1751" w:type="dxa"/>
            <w:vAlign w:val="center"/>
          </w:tcPr>
          <w:p w14:paraId="44810EC4" w14:textId="77777777" w:rsidR="00471147" w:rsidRPr="001D386E" w:rsidRDefault="00471147" w:rsidP="000F29BB">
            <w:pPr>
              <w:pStyle w:val="TAH"/>
              <w:rPr>
                <w:rFonts w:eastAsia="MS Mincho" w:cs="Arial"/>
              </w:rPr>
            </w:pPr>
            <w:r w:rsidRPr="001D386E">
              <w:rPr>
                <w:rFonts w:cs="Arial"/>
              </w:rPr>
              <w:t>E-UTRA CA Band</w:t>
            </w:r>
          </w:p>
        </w:tc>
        <w:tc>
          <w:tcPr>
            <w:tcW w:w="2674" w:type="dxa"/>
            <w:vAlign w:val="center"/>
          </w:tcPr>
          <w:p w14:paraId="26205962" w14:textId="77777777" w:rsidR="00471147" w:rsidRPr="001D386E" w:rsidRDefault="00471147" w:rsidP="000F29BB">
            <w:pPr>
              <w:pStyle w:val="TAH"/>
              <w:rPr>
                <w:rFonts w:cs="Arial"/>
              </w:rPr>
            </w:pPr>
            <w:r w:rsidRPr="001D386E">
              <w:rPr>
                <w:rFonts w:cs="Arial"/>
              </w:rPr>
              <w:t>E-UTRA Band</w:t>
            </w:r>
          </w:p>
          <w:p w14:paraId="4211D8D2" w14:textId="77777777" w:rsidR="00471147" w:rsidRPr="001D386E" w:rsidRDefault="00471147" w:rsidP="000F29BB">
            <w:pPr>
              <w:pStyle w:val="TAH"/>
              <w:rPr>
                <w:rFonts w:eastAsia="MS Mincho" w:cs="Arial"/>
              </w:rPr>
            </w:pPr>
            <w:r w:rsidRPr="001D386E">
              <w:rPr>
                <w:rFonts w:cs="Arial"/>
              </w:rPr>
              <w:t>(Table 5.5</w:t>
            </w:r>
            <w:r>
              <w:rPr>
                <w:rFonts w:cs="Arial"/>
              </w:rPr>
              <w:t>-1</w:t>
            </w:r>
            <w:r w:rsidRPr="001D386E">
              <w:rPr>
                <w:rFonts w:cs="Arial"/>
              </w:rPr>
              <w:t>)</w:t>
            </w:r>
          </w:p>
        </w:tc>
      </w:tr>
      <w:tr w:rsidR="00471147" w:rsidRPr="001D386E" w14:paraId="6EEB4746" w14:textId="77777777" w:rsidTr="000F29BB">
        <w:trPr>
          <w:trHeight w:val="225"/>
          <w:jc w:val="center"/>
        </w:trPr>
        <w:tc>
          <w:tcPr>
            <w:tcW w:w="1751" w:type="dxa"/>
            <w:vAlign w:val="center"/>
          </w:tcPr>
          <w:p w14:paraId="43C39ACC" w14:textId="77777777" w:rsidR="00471147" w:rsidRPr="001D386E" w:rsidRDefault="00471147" w:rsidP="000F29BB">
            <w:pPr>
              <w:pStyle w:val="TAC"/>
              <w:jc w:val="left"/>
              <w:rPr>
                <w:rFonts w:eastAsia="MS Mincho" w:cs="Arial"/>
              </w:rPr>
            </w:pPr>
            <w:r>
              <w:rPr>
                <w:rFonts w:eastAsia="MS Mincho" w:cs="Arial"/>
              </w:rPr>
              <w:t>CA_42</w:t>
            </w:r>
          </w:p>
        </w:tc>
        <w:tc>
          <w:tcPr>
            <w:tcW w:w="2674" w:type="dxa"/>
            <w:vAlign w:val="center"/>
          </w:tcPr>
          <w:p w14:paraId="42165C9A" w14:textId="77777777" w:rsidR="00471147" w:rsidRPr="001D386E" w:rsidRDefault="00471147" w:rsidP="000F29BB">
            <w:pPr>
              <w:pStyle w:val="TAC"/>
              <w:jc w:val="left"/>
              <w:rPr>
                <w:rFonts w:eastAsia="MS Mincho" w:cs="Arial"/>
              </w:rPr>
            </w:pPr>
            <w:r w:rsidRPr="001D386E">
              <w:rPr>
                <w:rFonts w:eastAsia="MS Mincho" w:cs="Arial"/>
              </w:rPr>
              <w:t>4</w:t>
            </w:r>
            <w:r>
              <w:rPr>
                <w:rFonts w:eastAsia="MS Mincho" w:cs="Arial"/>
              </w:rPr>
              <w:t>2</w:t>
            </w:r>
          </w:p>
        </w:tc>
      </w:tr>
    </w:tbl>
    <w:p w14:paraId="531A45A2" w14:textId="77777777" w:rsidR="00471147" w:rsidRDefault="00471147" w:rsidP="00471147">
      <w:pPr>
        <w:rPr>
          <w:rFonts w:eastAsia="MS Mincho"/>
          <w:lang w:eastAsia="zh-CN"/>
        </w:rPr>
      </w:pPr>
    </w:p>
    <w:p w14:paraId="31EE45C6" w14:textId="77777777" w:rsidR="00471147" w:rsidRDefault="00471147" w:rsidP="00471147">
      <w:r w:rsidRPr="0004006E">
        <w:rPr>
          <w:rFonts w:eastAsia="MS Mincho"/>
          <w:lang w:eastAsia="zh-CN"/>
        </w:rPr>
        <w:t>As</w:t>
      </w:r>
      <w:r>
        <w:rPr>
          <w:rFonts w:eastAsia="MS Mincho"/>
          <w:lang w:eastAsia="zh-CN"/>
        </w:rPr>
        <w:t xml:space="preserve"> CA_42 is already specified no specification changes are needed.</w:t>
      </w:r>
    </w:p>
    <w:p w14:paraId="1CF78251" w14:textId="77777777" w:rsidR="00471147" w:rsidRPr="00E26D10" w:rsidRDefault="00471147" w:rsidP="00471147">
      <w:pPr>
        <w:pStyle w:val="TH"/>
        <w:rPr>
          <w:lang w:val="en-US" w:eastAsia="zh-CN"/>
        </w:rPr>
      </w:pPr>
      <w:r w:rsidRPr="00E26D10">
        <w:rPr>
          <w:lang w:val="en-US" w:eastAsia="zh-CN"/>
        </w:rPr>
        <w:t xml:space="preserve">Table </w:t>
      </w:r>
      <w:r>
        <w:rPr>
          <w:lang w:val="en-US" w:eastAsia="zh-CN"/>
        </w:rPr>
        <w:t>5.1.2</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71147" w:rsidRPr="001D386E" w14:paraId="05B9FCCC" w14:textId="77777777" w:rsidTr="000F29BB">
        <w:trPr>
          <w:trHeight w:val="20"/>
          <w:jc w:val="center"/>
        </w:trPr>
        <w:tc>
          <w:tcPr>
            <w:tcW w:w="1308" w:type="dxa"/>
          </w:tcPr>
          <w:p w14:paraId="5E4F188B" w14:textId="77777777" w:rsidR="00471147" w:rsidRPr="001D386E" w:rsidRDefault="00471147" w:rsidP="000F29BB">
            <w:pPr>
              <w:pStyle w:val="TAH"/>
              <w:rPr>
                <w:rFonts w:cs="Arial"/>
              </w:rPr>
            </w:pPr>
          </w:p>
        </w:tc>
        <w:tc>
          <w:tcPr>
            <w:tcW w:w="1170" w:type="dxa"/>
          </w:tcPr>
          <w:p w14:paraId="1B6D7267" w14:textId="77777777" w:rsidR="00471147" w:rsidRPr="001D386E" w:rsidRDefault="00471147" w:rsidP="000F29BB">
            <w:pPr>
              <w:pStyle w:val="TAH"/>
              <w:rPr>
                <w:rFonts w:cs="Arial"/>
              </w:rPr>
            </w:pPr>
          </w:p>
        </w:tc>
        <w:tc>
          <w:tcPr>
            <w:tcW w:w="9282" w:type="dxa"/>
            <w:gridSpan w:val="7"/>
          </w:tcPr>
          <w:p w14:paraId="50CA8E18" w14:textId="77777777" w:rsidR="00471147" w:rsidRPr="001D386E" w:rsidRDefault="00471147" w:rsidP="000F29BB">
            <w:pPr>
              <w:pStyle w:val="TAH"/>
              <w:rPr>
                <w:rFonts w:cs="Arial"/>
                <w:lang w:val="en-US"/>
              </w:rPr>
            </w:pPr>
            <w:r w:rsidRPr="001D386E">
              <w:rPr>
                <w:rFonts w:cs="Arial"/>
              </w:rPr>
              <w:t>E-UTRA CA configuration / Bandwidth combination set</w:t>
            </w:r>
          </w:p>
        </w:tc>
      </w:tr>
      <w:tr w:rsidR="00471147" w:rsidRPr="001D386E" w14:paraId="60B9F536" w14:textId="77777777" w:rsidTr="000F29BB">
        <w:trPr>
          <w:trHeight w:val="20"/>
          <w:jc w:val="center"/>
        </w:trPr>
        <w:tc>
          <w:tcPr>
            <w:tcW w:w="1308" w:type="dxa"/>
            <w:vMerge w:val="restart"/>
            <w:vAlign w:val="center"/>
          </w:tcPr>
          <w:p w14:paraId="4B23DBED" w14:textId="77777777" w:rsidR="00471147" w:rsidRPr="001D386E" w:rsidRDefault="00471147" w:rsidP="000F29BB">
            <w:pPr>
              <w:pStyle w:val="TAH"/>
              <w:rPr>
                <w:rFonts w:cs="Arial"/>
                <w:lang w:val="en-US"/>
              </w:rPr>
            </w:pPr>
            <w:r w:rsidRPr="001D386E">
              <w:rPr>
                <w:rFonts w:cs="Arial"/>
                <w:lang w:val="en-US"/>
              </w:rPr>
              <w:t>E-UTRA CA configuration</w:t>
            </w:r>
          </w:p>
        </w:tc>
        <w:tc>
          <w:tcPr>
            <w:tcW w:w="1170" w:type="dxa"/>
            <w:vMerge w:val="restart"/>
          </w:tcPr>
          <w:p w14:paraId="39B8E751" w14:textId="77777777" w:rsidR="00471147" w:rsidRPr="001D386E" w:rsidRDefault="00471147" w:rsidP="000F29BB">
            <w:pPr>
              <w:pStyle w:val="TAH"/>
              <w:rPr>
                <w:rFonts w:cs="Arial"/>
                <w:lang w:val="en-US" w:eastAsia="ja-JP"/>
              </w:rPr>
            </w:pPr>
            <w:r w:rsidRPr="001D386E">
              <w:rPr>
                <w:rFonts w:cs="Arial" w:hint="eastAsia"/>
                <w:lang w:val="en-US" w:eastAsia="ja-JP"/>
              </w:rPr>
              <w:t>Uplink CA configurations</w:t>
            </w:r>
          </w:p>
          <w:p w14:paraId="058EEE90" w14:textId="77777777" w:rsidR="00471147" w:rsidRPr="001D386E" w:rsidRDefault="00471147"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762BF83" w14:textId="77777777" w:rsidR="00471147" w:rsidRPr="001D386E" w:rsidRDefault="00471147"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259DD16" w14:textId="77777777" w:rsidR="00471147" w:rsidRPr="001D386E" w:rsidRDefault="00471147"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C8335F6" w14:textId="77777777" w:rsidR="00471147" w:rsidRPr="001D386E" w:rsidRDefault="00471147" w:rsidP="000F29BB">
            <w:pPr>
              <w:pStyle w:val="TAH"/>
              <w:rPr>
                <w:rFonts w:cs="Arial"/>
                <w:lang w:val="en-US"/>
              </w:rPr>
            </w:pPr>
            <w:r w:rsidRPr="001D386E">
              <w:rPr>
                <w:rFonts w:cs="Arial"/>
                <w:lang w:val="en-US"/>
              </w:rPr>
              <w:t>Bandwidth combination set</w:t>
            </w:r>
          </w:p>
        </w:tc>
      </w:tr>
      <w:tr w:rsidR="00471147" w:rsidRPr="001D386E" w14:paraId="392D8CA6" w14:textId="77777777" w:rsidTr="000F29BB">
        <w:trPr>
          <w:trHeight w:val="20"/>
          <w:jc w:val="center"/>
        </w:trPr>
        <w:tc>
          <w:tcPr>
            <w:tcW w:w="1308" w:type="dxa"/>
            <w:vMerge/>
            <w:vAlign w:val="center"/>
          </w:tcPr>
          <w:p w14:paraId="5900F71A" w14:textId="77777777" w:rsidR="00471147" w:rsidRPr="001D386E" w:rsidRDefault="00471147" w:rsidP="000F29BB">
            <w:pPr>
              <w:pStyle w:val="TAH"/>
              <w:rPr>
                <w:rFonts w:cs="Arial"/>
                <w:lang w:val="en-US"/>
              </w:rPr>
            </w:pPr>
          </w:p>
        </w:tc>
        <w:tc>
          <w:tcPr>
            <w:tcW w:w="1170" w:type="dxa"/>
            <w:vMerge/>
          </w:tcPr>
          <w:p w14:paraId="15147C29" w14:textId="77777777" w:rsidR="00471147" w:rsidRPr="001D386E" w:rsidRDefault="00471147" w:rsidP="000F29BB">
            <w:pPr>
              <w:pStyle w:val="TAH"/>
              <w:rPr>
                <w:rFonts w:cs="Arial"/>
                <w:lang w:val="en-US"/>
              </w:rPr>
            </w:pPr>
          </w:p>
        </w:tc>
        <w:tc>
          <w:tcPr>
            <w:tcW w:w="1609" w:type="dxa"/>
            <w:shd w:val="clear" w:color="auto" w:fill="auto"/>
            <w:vAlign w:val="center"/>
          </w:tcPr>
          <w:p w14:paraId="4DEBF0F5"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F87CC74"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337" w:type="dxa"/>
          </w:tcPr>
          <w:p w14:paraId="47BB7C1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7E948B9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23BC2F1F"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vMerge/>
            <w:vAlign w:val="center"/>
          </w:tcPr>
          <w:p w14:paraId="05687721" w14:textId="77777777" w:rsidR="00471147" w:rsidRPr="001D386E" w:rsidRDefault="00471147" w:rsidP="000F29BB">
            <w:pPr>
              <w:spacing w:after="0"/>
              <w:rPr>
                <w:rFonts w:ascii="Arial" w:hAnsi="Arial" w:cs="Arial"/>
                <w:b/>
                <w:bCs/>
                <w:sz w:val="18"/>
                <w:szCs w:val="18"/>
                <w:lang w:val="en-US"/>
              </w:rPr>
            </w:pPr>
          </w:p>
        </w:tc>
        <w:tc>
          <w:tcPr>
            <w:tcW w:w="1269" w:type="dxa"/>
            <w:vMerge/>
            <w:vAlign w:val="center"/>
          </w:tcPr>
          <w:p w14:paraId="13AEEFAD" w14:textId="77777777" w:rsidR="00471147" w:rsidRPr="001D386E" w:rsidRDefault="00471147" w:rsidP="000F29BB">
            <w:pPr>
              <w:spacing w:after="0"/>
              <w:rPr>
                <w:rFonts w:ascii="Arial" w:hAnsi="Arial" w:cs="Arial"/>
                <w:b/>
                <w:bCs/>
                <w:sz w:val="18"/>
                <w:szCs w:val="18"/>
                <w:lang w:val="en-US"/>
              </w:rPr>
            </w:pPr>
          </w:p>
        </w:tc>
      </w:tr>
      <w:tr w:rsidR="00471147" w:rsidRPr="001D386E" w14:paraId="04D2E4F6" w14:textId="77777777" w:rsidTr="000F29BB">
        <w:trPr>
          <w:jc w:val="center"/>
        </w:trPr>
        <w:tc>
          <w:tcPr>
            <w:tcW w:w="1308" w:type="dxa"/>
            <w:vMerge w:val="restart"/>
            <w:vAlign w:val="center"/>
          </w:tcPr>
          <w:p w14:paraId="23799D1D" w14:textId="77777777" w:rsidR="00471147" w:rsidRPr="001D386E" w:rsidRDefault="00471147" w:rsidP="000F29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B8D2F17" w14:textId="77777777" w:rsidR="00471147" w:rsidRPr="001D386E" w:rsidRDefault="00471147" w:rsidP="000F29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425438C2" w14:textId="77777777" w:rsidR="00471147" w:rsidRPr="001D386E" w:rsidRDefault="00471147" w:rsidP="000F29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3412352E"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337" w:type="dxa"/>
            <w:vAlign w:val="center"/>
          </w:tcPr>
          <w:p w14:paraId="398F0339" w14:textId="77777777" w:rsidR="00471147" w:rsidRPr="001D386E" w:rsidRDefault="00471147" w:rsidP="000F29BB">
            <w:pPr>
              <w:pStyle w:val="TAC"/>
              <w:rPr>
                <w:rFonts w:cs="Arial"/>
                <w:lang w:val="en-US" w:eastAsia="zh-CN"/>
              </w:rPr>
            </w:pPr>
          </w:p>
        </w:tc>
        <w:tc>
          <w:tcPr>
            <w:tcW w:w="1205" w:type="dxa"/>
            <w:vAlign w:val="center"/>
          </w:tcPr>
          <w:p w14:paraId="3E7B6F8F" w14:textId="77777777" w:rsidR="00471147" w:rsidRPr="001D386E" w:rsidRDefault="00471147" w:rsidP="000F29BB">
            <w:pPr>
              <w:pStyle w:val="TAC"/>
              <w:rPr>
                <w:rFonts w:cs="Arial"/>
                <w:lang w:val="en-US"/>
              </w:rPr>
            </w:pPr>
          </w:p>
        </w:tc>
        <w:tc>
          <w:tcPr>
            <w:tcW w:w="1205" w:type="dxa"/>
          </w:tcPr>
          <w:p w14:paraId="2073903A" w14:textId="77777777" w:rsidR="00471147" w:rsidRPr="001D386E" w:rsidRDefault="00471147" w:rsidP="000F29BB">
            <w:pPr>
              <w:pStyle w:val="TAC"/>
              <w:rPr>
                <w:rFonts w:cs="Arial"/>
                <w:lang w:val="en-US"/>
              </w:rPr>
            </w:pPr>
          </w:p>
        </w:tc>
        <w:tc>
          <w:tcPr>
            <w:tcW w:w="1205" w:type="dxa"/>
            <w:vMerge w:val="restart"/>
            <w:vAlign w:val="center"/>
          </w:tcPr>
          <w:p w14:paraId="0C70BB4B" w14:textId="77777777" w:rsidR="00471147" w:rsidRPr="001D386E" w:rsidRDefault="00471147" w:rsidP="000F29BB">
            <w:pPr>
              <w:pStyle w:val="TAC"/>
              <w:rPr>
                <w:rFonts w:cs="Arial"/>
                <w:lang w:val="en-US"/>
              </w:rPr>
            </w:pPr>
            <w:r w:rsidRPr="001D386E">
              <w:rPr>
                <w:rFonts w:cs="Arial"/>
                <w:lang w:val="en-US"/>
              </w:rPr>
              <w:t>40</w:t>
            </w:r>
          </w:p>
        </w:tc>
        <w:tc>
          <w:tcPr>
            <w:tcW w:w="1269" w:type="dxa"/>
            <w:vMerge w:val="restart"/>
            <w:vAlign w:val="center"/>
          </w:tcPr>
          <w:p w14:paraId="5BCDE4E4" w14:textId="77777777" w:rsidR="00471147" w:rsidRPr="001D386E" w:rsidRDefault="00471147" w:rsidP="000F29BB">
            <w:pPr>
              <w:pStyle w:val="TAC"/>
              <w:rPr>
                <w:rFonts w:cs="Arial"/>
                <w:lang w:val="en-US"/>
              </w:rPr>
            </w:pPr>
            <w:r w:rsidRPr="001D386E">
              <w:rPr>
                <w:rFonts w:cs="Arial"/>
                <w:lang w:val="en-US"/>
              </w:rPr>
              <w:t>0</w:t>
            </w:r>
          </w:p>
        </w:tc>
      </w:tr>
      <w:tr w:rsidR="00471147" w:rsidRPr="001D386E" w14:paraId="7A357EFA" w14:textId="77777777" w:rsidTr="000F29BB">
        <w:trPr>
          <w:jc w:val="center"/>
        </w:trPr>
        <w:tc>
          <w:tcPr>
            <w:tcW w:w="1308" w:type="dxa"/>
            <w:vMerge/>
            <w:vAlign w:val="center"/>
          </w:tcPr>
          <w:p w14:paraId="29A65496" w14:textId="77777777" w:rsidR="00471147" w:rsidRPr="001D386E" w:rsidRDefault="00471147" w:rsidP="000F29BB">
            <w:pPr>
              <w:pStyle w:val="TAC"/>
              <w:rPr>
                <w:rFonts w:cs="Arial"/>
                <w:lang w:val="en-US" w:eastAsia="ja-JP"/>
              </w:rPr>
            </w:pPr>
          </w:p>
        </w:tc>
        <w:tc>
          <w:tcPr>
            <w:tcW w:w="1170" w:type="dxa"/>
            <w:vMerge/>
          </w:tcPr>
          <w:p w14:paraId="6D07C034"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5D657031"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78DF7D2" w14:textId="77777777" w:rsidR="00471147" w:rsidRPr="001D386E" w:rsidRDefault="00471147" w:rsidP="000F29BB">
            <w:pPr>
              <w:pStyle w:val="TAC"/>
              <w:rPr>
                <w:rFonts w:cs="Arial"/>
                <w:lang w:val="en-US" w:eastAsia="zh-CN"/>
              </w:rPr>
            </w:pPr>
            <w:r w:rsidRPr="001D386E">
              <w:rPr>
                <w:rFonts w:cs="Arial" w:hint="eastAsia"/>
                <w:lang w:eastAsia="ja-JP"/>
              </w:rPr>
              <w:t>5, 10, 15</w:t>
            </w:r>
          </w:p>
        </w:tc>
        <w:tc>
          <w:tcPr>
            <w:tcW w:w="1337" w:type="dxa"/>
            <w:vAlign w:val="center"/>
          </w:tcPr>
          <w:p w14:paraId="3C68FBF8" w14:textId="77777777" w:rsidR="00471147" w:rsidRPr="001D386E" w:rsidRDefault="00471147" w:rsidP="000F29BB">
            <w:pPr>
              <w:pStyle w:val="TAC"/>
              <w:rPr>
                <w:rFonts w:cs="Arial"/>
                <w:lang w:val="en-US" w:eastAsia="zh-CN"/>
              </w:rPr>
            </w:pPr>
          </w:p>
        </w:tc>
        <w:tc>
          <w:tcPr>
            <w:tcW w:w="1205" w:type="dxa"/>
            <w:vAlign w:val="center"/>
          </w:tcPr>
          <w:p w14:paraId="22973A47" w14:textId="77777777" w:rsidR="00471147" w:rsidRPr="001D386E" w:rsidRDefault="00471147" w:rsidP="000F29BB">
            <w:pPr>
              <w:pStyle w:val="TAC"/>
              <w:rPr>
                <w:rFonts w:cs="Arial"/>
                <w:lang w:val="en-US" w:eastAsia="ja-JP"/>
              </w:rPr>
            </w:pPr>
          </w:p>
        </w:tc>
        <w:tc>
          <w:tcPr>
            <w:tcW w:w="1205" w:type="dxa"/>
          </w:tcPr>
          <w:p w14:paraId="1EA37FD3" w14:textId="77777777" w:rsidR="00471147" w:rsidRPr="001D386E" w:rsidRDefault="00471147" w:rsidP="000F29BB">
            <w:pPr>
              <w:pStyle w:val="TAC"/>
              <w:rPr>
                <w:rFonts w:cs="Arial"/>
                <w:lang w:val="en-US" w:eastAsia="ja-JP"/>
              </w:rPr>
            </w:pPr>
          </w:p>
        </w:tc>
        <w:tc>
          <w:tcPr>
            <w:tcW w:w="1205" w:type="dxa"/>
            <w:vMerge/>
            <w:vAlign w:val="center"/>
          </w:tcPr>
          <w:p w14:paraId="016B86D1" w14:textId="77777777" w:rsidR="00471147" w:rsidRPr="001D386E" w:rsidRDefault="00471147" w:rsidP="000F29BB">
            <w:pPr>
              <w:pStyle w:val="TAC"/>
              <w:rPr>
                <w:rFonts w:cs="Arial"/>
                <w:lang w:val="en-US" w:eastAsia="ja-JP"/>
              </w:rPr>
            </w:pPr>
          </w:p>
        </w:tc>
        <w:tc>
          <w:tcPr>
            <w:tcW w:w="1269" w:type="dxa"/>
            <w:vMerge/>
            <w:vAlign w:val="center"/>
          </w:tcPr>
          <w:p w14:paraId="151FA624" w14:textId="77777777" w:rsidR="00471147" w:rsidRPr="001D386E" w:rsidRDefault="00471147" w:rsidP="000F29BB">
            <w:pPr>
              <w:pStyle w:val="TAC"/>
              <w:rPr>
                <w:rFonts w:cs="Arial"/>
                <w:lang w:val="en-US" w:eastAsia="ja-JP"/>
              </w:rPr>
            </w:pPr>
          </w:p>
        </w:tc>
      </w:tr>
      <w:tr w:rsidR="00471147" w:rsidRPr="001D386E" w14:paraId="599ABAF0" w14:textId="77777777" w:rsidTr="000F29BB">
        <w:trPr>
          <w:jc w:val="center"/>
        </w:trPr>
        <w:tc>
          <w:tcPr>
            <w:tcW w:w="1308" w:type="dxa"/>
            <w:vMerge/>
            <w:vAlign w:val="center"/>
          </w:tcPr>
          <w:p w14:paraId="71554899" w14:textId="77777777" w:rsidR="00471147" w:rsidRPr="001D386E" w:rsidRDefault="00471147" w:rsidP="000F29BB">
            <w:pPr>
              <w:pStyle w:val="TAC"/>
              <w:rPr>
                <w:rFonts w:cs="Arial"/>
                <w:lang w:val="en-US" w:eastAsia="ja-JP"/>
              </w:rPr>
            </w:pPr>
          </w:p>
        </w:tc>
        <w:tc>
          <w:tcPr>
            <w:tcW w:w="1170" w:type="dxa"/>
            <w:vMerge/>
          </w:tcPr>
          <w:p w14:paraId="6FCEFCE8"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72C93CB3" w14:textId="77777777" w:rsidR="00471147" w:rsidRPr="001D386E" w:rsidRDefault="00471147" w:rsidP="000F29BB">
            <w:pPr>
              <w:pStyle w:val="TAC"/>
              <w:rPr>
                <w:rFonts w:cs="Arial"/>
                <w:lang w:eastAsia="ja-JP"/>
              </w:rPr>
            </w:pPr>
            <w:r w:rsidRPr="001D386E">
              <w:rPr>
                <w:rFonts w:cs="Arial"/>
                <w:lang w:eastAsia="ja-JP"/>
              </w:rPr>
              <w:t>10, 15, 20</w:t>
            </w:r>
          </w:p>
        </w:tc>
        <w:tc>
          <w:tcPr>
            <w:tcW w:w="1452" w:type="dxa"/>
            <w:shd w:val="clear" w:color="auto" w:fill="auto"/>
            <w:noWrap/>
            <w:vAlign w:val="bottom"/>
          </w:tcPr>
          <w:p w14:paraId="2D2A98F0" w14:textId="77777777" w:rsidR="00471147" w:rsidRPr="001D386E" w:rsidRDefault="00471147" w:rsidP="000F29BB">
            <w:pPr>
              <w:pStyle w:val="TAC"/>
              <w:rPr>
                <w:rFonts w:cs="Arial"/>
                <w:lang w:eastAsia="ja-JP"/>
              </w:rPr>
            </w:pPr>
            <w:r w:rsidRPr="001D386E">
              <w:rPr>
                <w:rFonts w:cs="Arial"/>
                <w:lang w:eastAsia="ja-JP"/>
              </w:rPr>
              <w:t>20</w:t>
            </w:r>
          </w:p>
        </w:tc>
        <w:tc>
          <w:tcPr>
            <w:tcW w:w="1337" w:type="dxa"/>
            <w:vAlign w:val="center"/>
          </w:tcPr>
          <w:p w14:paraId="5639F70B" w14:textId="77777777" w:rsidR="00471147" w:rsidRPr="001D386E" w:rsidRDefault="00471147" w:rsidP="000F29BB">
            <w:pPr>
              <w:pStyle w:val="TAC"/>
              <w:rPr>
                <w:rFonts w:cs="Arial"/>
                <w:lang w:val="en-US" w:eastAsia="zh-CN"/>
              </w:rPr>
            </w:pPr>
          </w:p>
        </w:tc>
        <w:tc>
          <w:tcPr>
            <w:tcW w:w="1205" w:type="dxa"/>
            <w:vAlign w:val="center"/>
          </w:tcPr>
          <w:p w14:paraId="08C74242" w14:textId="77777777" w:rsidR="00471147" w:rsidRPr="001D386E" w:rsidRDefault="00471147" w:rsidP="000F29BB">
            <w:pPr>
              <w:pStyle w:val="TAC"/>
              <w:rPr>
                <w:rFonts w:cs="Arial"/>
                <w:lang w:val="en-US" w:eastAsia="ja-JP"/>
              </w:rPr>
            </w:pPr>
          </w:p>
        </w:tc>
        <w:tc>
          <w:tcPr>
            <w:tcW w:w="1205" w:type="dxa"/>
          </w:tcPr>
          <w:p w14:paraId="5F45889C" w14:textId="77777777" w:rsidR="00471147" w:rsidRPr="001D386E" w:rsidRDefault="00471147" w:rsidP="000F29BB">
            <w:pPr>
              <w:pStyle w:val="TAC"/>
              <w:rPr>
                <w:rFonts w:cs="Arial"/>
                <w:lang w:val="en-US"/>
              </w:rPr>
            </w:pPr>
          </w:p>
        </w:tc>
        <w:tc>
          <w:tcPr>
            <w:tcW w:w="1205" w:type="dxa"/>
            <w:vMerge w:val="restart"/>
            <w:vAlign w:val="center"/>
          </w:tcPr>
          <w:p w14:paraId="0996B014" w14:textId="77777777" w:rsidR="00471147" w:rsidRPr="001D386E" w:rsidRDefault="00471147" w:rsidP="000F29BB">
            <w:pPr>
              <w:pStyle w:val="TAC"/>
              <w:rPr>
                <w:rFonts w:cs="Arial"/>
                <w:lang w:val="en-US" w:eastAsia="ja-JP"/>
              </w:rPr>
            </w:pPr>
            <w:r w:rsidRPr="001D386E">
              <w:rPr>
                <w:rFonts w:cs="Arial"/>
                <w:lang w:val="en-US"/>
              </w:rPr>
              <w:t>40</w:t>
            </w:r>
          </w:p>
        </w:tc>
        <w:tc>
          <w:tcPr>
            <w:tcW w:w="1269" w:type="dxa"/>
            <w:vMerge w:val="restart"/>
            <w:vAlign w:val="center"/>
          </w:tcPr>
          <w:p w14:paraId="74ED95DA" w14:textId="77777777" w:rsidR="00471147" w:rsidRPr="001D386E" w:rsidRDefault="00471147" w:rsidP="000F29BB">
            <w:pPr>
              <w:pStyle w:val="TAC"/>
              <w:rPr>
                <w:rFonts w:cs="Arial"/>
                <w:lang w:val="en-US" w:eastAsia="ja-JP"/>
              </w:rPr>
            </w:pPr>
            <w:r w:rsidRPr="001D386E">
              <w:rPr>
                <w:rFonts w:cs="Arial"/>
                <w:lang w:val="en-US"/>
              </w:rPr>
              <w:t>1</w:t>
            </w:r>
          </w:p>
        </w:tc>
      </w:tr>
      <w:tr w:rsidR="00471147" w:rsidRPr="001D386E" w14:paraId="744A2998" w14:textId="77777777" w:rsidTr="000F29BB">
        <w:trPr>
          <w:jc w:val="center"/>
        </w:trPr>
        <w:tc>
          <w:tcPr>
            <w:tcW w:w="1308" w:type="dxa"/>
            <w:vMerge/>
            <w:vAlign w:val="center"/>
          </w:tcPr>
          <w:p w14:paraId="20027503" w14:textId="77777777" w:rsidR="00471147" w:rsidRPr="001D386E" w:rsidRDefault="00471147" w:rsidP="000F29BB">
            <w:pPr>
              <w:pStyle w:val="TAC"/>
              <w:rPr>
                <w:rFonts w:cs="Arial"/>
                <w:lang w:val="en-US" w:eastAsia="ja-JP"/>
              </w:rPr>
            </w:pPr>
          </w:p>
        </w:tc>
        <w:tc>
          <w:tcPr>
            <w:tcW w:w="1170" w:type="dxa"/>
            <w:vMerge/>
          </w:tcPr>
          <w:p w14:paraId="194FB62E"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220CBE22" w14:textId="77777777" w:rsidR="00471147" w:rsidRPr="001D386E" w:rsidRDefault="00471147" w:rsidP="000F29BB">
            <w:pPr>
              <w:pStyle w:val="TAC"/>
              <w:rPr>
                <w:rFonts w:cs="Arial"/>
                <w:lang w:eastAsia="ja-JP"/>
              </w:rPr>
            </w:pPr>
            <w:r w:rsidRPr="001D386E">
              <w:rPr>
                <w:rFonts w:cs="Arial"/>
                <w:lang w:eastAsia="ja-JP"/>
              </w:rPr>
              <w:t>20</w:t>
            </w:r>
          </w:p>
        </w:tc>
        <w:tc>
          <w:tcPr>
            <w:tcW w:w="1452" w:type="dxa"/>
            <w:shd w:val="clear" w:color="auto" w:fill="auto"/>
            <w:noWrap/>
            <w:vAlign w:val="bottom"/>
          </w:tcPr>
          <w:p w14:paraId="5DE6D366" w14:textId="77777777" w:rsidR="00471147" w:rsidRPr="001D386E" w:rsidRDefault="00471147" w:rsidP="000F29BB">
            <w:pPr>
              <w:pStyle w:val="TAC"/>
              <w:rPr>
                <w:rFonts w:cs="Arial"/>
                <w:lang w:eastAsia="ja-JP"/>
              </w:rPr>
            </w:pPr>
            <w:r w:rsidRPr="001D386E">
              <w:rPr>
                <w:rFonts w:cs="Arial"/>
                <w:lang w:eastAsia="ja-JP"/>
              </w:rPr>
              <w:t>10, 15</w:t>
            </w:r>
          </w:p>
        </w:tc>
        <w:tc>
          <w:tcPr>
            <w:tcW w:w="1337" w:type="dxa"/>
            <w:vAlign w:val="center"/>
          </w:tcPr>
          <w:p w14:paraId="7B48E0F8" w14:textId="77777777" w:rsidR="00471147" w:rsidRPr="001D386E" w:rsidRDefault="00471147" w:rsidP="000F29BB">
            <w:pPr>
              <w:pStyle w:val="TAC"/>
              <w:rPr>
                <w:rFonts w:cs="Arial"/>
                <w:lang w:val="en-US" w:eastAsia="zh-CN"/>
              </w:rPr>
            </w:pPr>
          </w:p>
        </w:tc>
        <w:tc>
          <w:tcPr>
            <w:tcW w:w="1205" w:type="dxa"/>
            <w:vAlign w:val="center"/>
          </w:tcPr>
          <w:p w14:paraId="35EB8008" w14:textId="77777777" w:rsidR="00471147" w:rsidRPr="001D386E" w:rsidRDefault="00471147" w:rsidP="000F29BB">
            <w:pPr>
              <w:pStyle w:val="TAC"/>
              <w:rPr>
                <w:rFonts w:cs="Arial"/>
                <w:lang w:val="en-US" w:eastAsia="ja-JP"/>
              </w:rPr>
            </w:pPr>
          </w:p>
        </w:tc>
        <w:tc>
          <w:tcPr>
            <w:tcW w:w="1205" w:type="dxa"/>
          </w:tcPr>
          <w:p w14:paraId="269B8927" w14:textId="77777777" w:rsidR="00471147" w:rsidRPr="001D386E" w:rsidRDefault="00471147" w:rsidP="000F29BB">
            <w:pPr>
              <w:pStyle w:val="TAC"/>
              <w:rPr>
                <w:rFonts w:cs="Arial"/>
                <w:lang w:val="en-US" w:eastAsia="ja-JP"/>
              </w:rPr>
            </w:pPr>
          </w:p>
        </w:tc>
        <w:tc>
          <w:tcPr>
            <w:tcW w:w="1205" w:type="dxa"/>
            <w:vMerge/>
            <w:vAlign w:val="bottom"/>
          </w:tcPr>
          <w:p w14:paraId="37E95344" w14:textId="77777777" w:rsidR="00471147" w:rsidRPr="001D386E" w:rsidRDefault="00471147" w:rsidP="000F29BB">
            <w:pPr>
              <w:pStyle w:val="TAC"/>
              <w:rPr>
                <w:rFonts w:cs="Arial"/>
                <w:lang w:val="en-US" w:eastAsia="ja-JP"/>
              </w:rPr>
            </w:pPr>
          </w:p>
        </w:tc>
        <w:tc>
          <w:tcPr>
            <w:tcW w:w="1269" w:type="dxa"/>
            <w:vMerge/>
          </w:tcPr>
          <w:p w14:paraId="0D2C3717" w14:textId="77777777" w:rsidR="00471147" w:rsidRPr="001D386E" w:rsidRDefault="00471147" w:rsidP="000F29BB">
            <w:pPr>
              <w:pStyle w:val="TAC"/>
              <w:rPr>
                <w:rFonts w:cs="Arial"/>
                <w:lang w:val="en-US" w:eastAsia="ja-JP"/>
              </w:rPr>
            </w:pPr>
          </w:p>
        </w:tc>
      </w:tr>
      <w:tr w:rsidR="00471147" w:rsidRPr="001D386E" w14:paraId="29F7554E" w14:textId="77777777" w:rsidTr="000F29BB">
        <w:trPr>
          <w:trHeight w:val="290"/>
          <w:jc w:val="center"/>
        </w:trPr>
        <w:tc>
          <w:tcPr>
            <w:tcW w:w="1308" w:type="dxa"/>
            <w:vMerge w:val="restart"/>
            <w:vAlign w:val="center"/>
          </w:tcPr>
          <w:p w14:paraId="5C2AADEB" w14:textId="77777777" w:rsidR="00471147" w:rsidRPr="001D386E" w:rsidRDefault="00471147" w:rsidP="000F29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C5EFA64" w14:textId="77777777" w:rsidR="00471147" w:rsidRPr="001D386E" w:rsidRDefault="00471147" w:rsidP="000F29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12B8CF5C" w14:textId="77777777" w:rsidR="00471147" w:rsidRPr="001D386E" w:rsidRDefault="00471147" w:rsidP="000F29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56F7A7CE"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337" w:type="dxa"/>
            <w:vAlign w:val="center"/>
          </w:tcPr>
          <w:p w14:paraId="75ED6A31"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205" w:type="dxa"/>
          </w:tcPr>
          <w:p w14:paraId="300FCA45" w14:textId="77777777" w:rsidR="00471147" w:rsidRPr="001D386E" w:rsidRDefault="00471147" w:rsidP="000F29BB">
            <w:pPr>
              <w:pStyle w:val="TAC"/>
              <w:rPr>
                <w:rFonts w:cs="Arial"/>
                <w:lang w:val="en-US" w:eastAsia="zh-CN"/>
              </w:rPr>
            </w:pPr>
          </w:p>
        </w:tc>
        <w:tc>
          <w:tcPr>
            <w:tcW w:w="1205" w:type="dxa"/>
          </w:tcPr>
          <w:p w14:paraId="68CF8544" w14:textId="77777777" w:rsidR="00471147" w:rsidRPr="001D386E" w:rsidRDefault="00471147" w:rsidP="000F29BB">
            <w:pPr>
              <w:pStyle w:val="TAC"/>
              <w:rPr>
                <w:rFonts w:cs="Arial"/>
                <w:lang w:val="en-US" w:eastAsia="zh-CN"/>
              </w:rPr>
            </w:pPr>
          </w:p>
        </w:tc>
        <w:tc>
          <w:tcPr>
            <w:tcW w:w="1205" w:type="dxa"/>
            <w:vMerge w:val="restart"/>
            <w:vAlign w:val="center"/>
          </w:tcPr>
          <w:p w14:paraId="7C38777D" w14:textId="77777777" w:rsidR="00471147" w:rsidRPr="001D386E" w:rsidRDefault="00471147" w:rsidP="000F29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1D4CE4EF" w14:textId="77777777" w:rsidR="00471147" w:rsidRPr="001D386E" w:rsidRDefault="00471147" w:rsidP="000F29BB">
            <w:pPr>
              <w:pStyle w:val="TAC"/>
              <w:rPr>
                <w:rFonts w:cs="Arial"/>
                <w:lang w:val="en-US" w:eastAsia="zh-CN"/>
              </w:rPr>
            </w:pPr>
            <w:r w:rsidRPr="001D386E">
              <w:rPr>
                <w:rFonts w:cs="Arial" w:hint="eastAsia"/>
                <w:lang w:val="en-US" w:eastAsia="zh-CN"/>
              </w:rPr>
              <w:t>0</w:t>
            </w:r>
          </w:p>
        </w:tc>
      </w:tr>
      <w:tr w:rsidR="00471147" w:rsidRPr="001D386E" w14:paraId="3499B12D" w14:textId="77777777" w:rsidTr="000F29BB">
        <w:trPr>
          <w:trHeight w:val="290"/>
          <w:jc w:val="center"/>
        </w:trPr>
        <w:tc>
          <w:tcPr>
            <w:tcW w:w="1308" w:type="dxa"/>
            <w:vMerge/>
            <w:vAlign w:val="center"/>
          </w:tcPr>
          <w:p w14:paraId="109058D2" w14:textId="77777777" w:rsidR="00471147" w:rsidRPr="001D386E" w:rsidRDefault="00471147" w:rsidP="000F29BB">
            <w:pPr>
              <w:spacing w:after="0"/>
              <w:rPr>
                <w:rFonts w:ascii="Arial" w:hAnsi="Arial" w:cs="Arial"/>
                <w:sz w:val="18"/>
                <w:szCs w:val="18"/>
                <w:lang w:val="en-US"/>
              </w:rPr>
            </w:pPr>
          </w:p>
        </w:tc>
        <w:tc>
          <w:tcPr>
            <w:tcW w:w="1170" w:type="dxa"/>
            <w:vMerge/>
          </w:tcPr>
          <w:p w14:paraId="0CAC2EB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48894FE" w14:textId="77777777" w:rsidR="00471147" w:rsidRPr="001D386E" w:rsidRDefault="00471147" w:rsidP="000F29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6C8B9CD" w14:textId="77777777" w:rsidR="00471147" w:rsidRPr="001D386E" w:rsidRDefault="00471147" w:rsidP="000F29BB">
            <w:pPr>
              <w:pStyle w:val="TAC"/>
              <w:rPr>
                <w:rFonts w:cs="Arial"/>
                <w:lang w:eastAsia="ja-JP"/>
              </w:rPr>
            </w:pPr>
            <w:r w:rsidRPr="001D386E">
              <w:rPr>
                <w:rFonts w:cs="Arial"/>
                <w:lang w:val="en-US" w:eastAsia="zh-CN"/>
              </w:rPr>
              <w:t>20</w:t>
            </w:r>
          </w:p>
        </w:tc>
        <w:tc>
          <w:tcPr>
            <w:tcW w:w="1337" w:type="dxa"/>
            <w:vAlign w:val="center"/>
          </w:tcPr>
          <w:p w14:paraId="1D8CCC09" w14:textId="77777777" w:rsidR="00471147" w:rsidRPr="001D386E" w:rsidRDefault="00471147" w:rsidP="000F29BB">
            <w:pPr>
              <w:spacing w:after="0"/>
              <w:jc w:val="center"/>
              <w:rPr>
                <w:lang w:val="en-US" w:eastAsia="zh-CN"/>
              </w:rPr>
            </w:pPr>
            <w:r w:rsidRPr="001D386E">
              <w:rPr>
                <w:rFonts w:ascii="Arial" w:hAnsi="Arial" w:cs="Arial"/>
                <w:sz w:val="18"/>
                <w:szCs w:val="18"/>
                <w:lang w:val="en-US" w:eastAsia="zh-CN"/>
              </w:rPr>
              <w:t>5,10,15</w:t>
            </w:r>
          </w:p>
        </w:tc>
        <w:tc>
          <w:tcPr>
            <w:tcW w:w="1205" w:type="dxa"/>
          </w:tcPr>
          <w:p w14:paraId="3D7C3196" w14:textId="77777777" w:rsidR="00471147" w:rsidRPr="001D386E" w:rsidRDefault="00471147" w:rsidP="000F29BB">
            <w:pPr>
              <w:spacing w:after="0"/>
              <w:jc w:val="center"/>
              <w:rPr>
                <w:rFonts w:ascii="Arial" w:hAnsi="Arial" w:cs="Arial"/>
                <w:sz w:val="18"/>
                <w:szCs w:val="18"/>
                <w:lang w:val="en-US"/>
              </w:rPr>
            </w:pPr>
          </w:p>
        </w:tc>
        <w:tc>
          <w:tcPr>
            <w:tcW w:w="1205" w:type="dxa"/>
          </w:tcPr>
          <w:p w14:paraId="608729CC"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3C5B5CF0"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18093743" w14:textId="77777777" w:rsidR="00471147" w:rsidRPr="001D386E" w:rsidRDefault="00471147" w:rsidP="000F29BB">
            <w:pPr>
              <w:spacing w:after="0"/>
              <w:rPr>
                <w:rFonts w:ascii="Arial" w:hAnsi="Arial" w:cs="Arial"/>
                <w:sz w:val="18"/>
                <w:szCs w:val="18"/>
                <w:lang w:val="en-US"/>
              </w:rPr>
            </w:pPr>
          </w:p>
        </w:tc>
      </w:tr>
      <w:tr w:rsidR="00471147" w:rsidRPr="001D386E" w14:paraId="5EC104EE" w14:textId="77777777" w:rsidTr="000F29BB">
        <w:trPr>
          <w:trHeight w:val="290"/>
          <w:jc w:val="center"/>
        </w:trPr>
        <w:tc>
          <w:tcPr>
            <w:tcW w:w="1308" w:type="dxa"/>
            <w:vMerge/>
            <w:vAlign w:val="center"/>
          </w:tcPr>
          <w:p w14:paraId="072EC8CB" w14:textId="77777777" w:rsidR="00471147" w:rsidRPr="001D386E" w:rsidRDefault="00471147" w:rsidP="000F29BB">
            <w:pPr>
              <w:spacing w:after="0"/>
              <w:rPr>
                <w:rFonts w:ascii="Arial" w:hAnsi="Arial" w:cs="Arial"/>
                <w:sz w:val="18"/>
                <w:szCs w:val="18"/>
                <w:lang w:val="en-US"/>
              </w:rPr>
            </w:pPr>
          </w:p>
        </w:tc>
        <w:tc>
          <w:tcPr>
            <w:tcW w:w="1170" w:type="dxa"/>
            <w:vMerge/>
          </w:tcPr>
          <w:p w14:paraId="28D9C52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56C2B00" w14:textId="77777777" w:rsidR="00471147" w:rsidRPr="001D386E" w:rsidRDefault="00471147" w:rsidP="000F29BB">
            <w:pPr>
              <w:pStyle w:val="TAC"/>
              <w:rPr>
                <w:rFonts w:cs="Arial"/>
                <w:lang w:val="en-US" w:eastAsia="zh-CN"/>
              </w:rPr>
            </w:pPr>
            <w:r w:rsidRPr="001D386E">
              <w:rPr>
                <w:rFonts w:cs="Arial"/>
              </w:rPr>
              <w:t>10, 15, 20</w:t>
            </w:r>
          </w:p>
        </w:tc>
        <w:tc>
          <w:tcPr>
            <w:tcW w:w="1452" w:type="dxa"/>
            <w:shd w:val="clear" w:color="auto" w:fill="auto"/>
            <w:noWrap/>
            <w:vAlign w:val="center"/>
          </w:tcPr>
          <w:p w14:paraId="61BA78B0"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9B4E209" w14:textId="77777777" w:rsidR="00471147" w:rsidRPr="001D386E" w:rsidRDefault="00471147" w:rsidP="000F29BB">
            <w:pPr>
              <w:pStyle w:val="TAC"/>
              <w:rPr>
                <w:rFonts w:cs="Arial"/>
                <w:lang w:val="en-US" w:eastAsia="zh-CN"/>
              </w:rPr>
            </w:pPr>
            <w:r w:rsidRPr="001D386E">
              <w:rPr>
                <w:rFonts w:cs="Arial"/>
              </w:rPr>
              <w:t>20</w:t>
            </w:r>
          </w:p>
        </w:tc>
        <w:tc>
          <w:tcPr>
            <w:tcW w:w="1205" w:type="dxa"/>
          </w:tcPr>
          <w:p w14:paraId="3B5054E7" w14:textId="77777777" w:rsidR="00471147" w:rsidRPr="001D386E" w:rsidRDefault="00471147" w:rsidP="000F29BB">
            <w:pPr>
              <w:pStyle w:val="TAC"/>
              <w:rPr>
                <w:rFonts w:cs="Arial"/>
                <w:lang w:val="en-US"/>
              </w:rPr>
            </w:pPr>
          </w:p>
        </w:tc>
        <w:tc>
          <w:tcPr>
            <w:tcW w:w="1205" w:type="dxa"/>
          </w:tcPr>
          <w:p w14:paraId="13D5EF66" w14:textId="77777777" w:rsidR="00471147" w:rsidRPr="001D386E" w:rsidRDefault="00471147" w:rsidP="000F29BB">
            <w:pPr>
              <w:pStyle w:val="TAC"/>
              <w:rPr>
                <w:rFonts w:cs="Arial"/>
                <w:lang w:val="en-US" w:eastAsia="zh-CN"/>
              </w:rPr>
            </w:pPr>
          </w:p>
        </w:tc>
        <w:tc>
          <w:tcPr>
            <w:tcW w:w="1205" w:type="dxa"/>
            <w:vMerge w:val="restart"/>
            <w:vAlign w:val="center"/>
          </w:tcPr>
          <w:p w14:paraId="114DC87E" w14:textId="77777777" w:rsidR="00471147" w:rsidRPr="001D386E" w:rsidRDefault="00471147" w:rsidP="000F29BB">
            <w:pPr>
              <w:pStyle w:val="TAC"/>
              <w:rPr>
                <w:rFonts w:cs="Arial"/>
                <w:lang w:val="en-US"/>
              </w:rPr>
            </w:pPr>
            <w:r w:rsidRPr="001D386E">
              <w:rPr>
                <w:rFonts w:cs="Arial" w:hint="eastAsia"/>
                <w:lang w:val="en-US" w:eastAsia="zh-CN"/>
              </w:rPr>
              <w:t>60</w:t>
            </w:r>
          </w:p>
        </w:tc>
        <w:tc>
          <w:tcPr>
            <w:tcW w:w="1269" w:type="dxa"/>
            <w:vMerge w:val="restart"/>
            <w:vAlign w:val="center"/>
          </w:tcPr>
          <w:p w14:paraId="7011323B" w14:textId="77777777" w:rsidR="00471147" w:rsidRPr="001D386E" w:rsidRDefault="00471147" w:rsidP="000F29BB">
            <w:pPr>
              <w:pStyle w:val="TAC"/>
              <w:rPr>
                <w:rFonts w:cs="Arial"/>
                <w:lang w:val="en-US"/>
              </w:rPr>
            </w:pPr>
            <w:r w:rsidRPr="001D386E">
              <w:rPr>
                <w:rFonts w:cs="Arial"/>
                <w:lang w:val="en-US" w:eastAsia="zh-CN"/>
              </w:rPr>
              <w:t>1</w:t>
            </w:r>
          </w:p>
        </w:tc>
      </w:tr>
      <w:tr w:rsidR="00471147" w:rsidRPr="001D386E" w14:paraId="3B1B1233" w14:textId="77777777" w:rsidTr="000F29BB">
        <w:trPr>
          <w:trHeight w:val="290"/>
          <w:jc w:val="center"/>
        </w:trPr>
        <w:tc>
          <w:tcPr>
            <w:tcW w:w="1308" w:type="dxa"/>
            <w:vMerge/>
            <w:vAlign w:val="center"/>
          </w:tcPr>
          <w:p w14:paraId="2DE71646" w14:textId="77777777" w:rsidR="00471147" w:rsidRPr="001D386E" w:rsidRDefault="00471147" w:rsidP="000F29BB">
            <w:pPr>
              <w:spacing w:after="0"/>
              <w:rPr>
                <w:rFonts w:ascii="Arial" w:hAnsi="Arial" w:cs="Arial"/>
                <w:sz w:val="18"/>
                <w:szCs w:val="18"/>
                <w:lang w:val="en-US"/>
              </w:rPr>
            </w:pPr>
          </w:p>
        </w:tc>
        <w:tc>
          <w:tcPr>
            <w:tcW w:w="1170" w:type="dxa"/>
            <w:vMerge/>
          </w:tcPr>
          <w:p w14:paraId="154E3FEB"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75F6CE98" w14:textId="77777777" w:rsidR="00471147" w:rsidRPr="001D386E" w:rsidRDefault="00471147" w:rsidP="000F29BB">
            <w:pPr>
              <w:pStyle w:val="TAC"/>
              <w:rPr>
                <w:rFonts w:cs="Arial"/>
                <w:lang w:val="en-US" w:eastAsia="zh-CN"/>
              </w:rPr>
            </w:pPr>
            <w:r w:rsidRPr="001D386E">
              <w:rPr>
                <w:rFonts w:cs="Arial"/>
              </w:rPr>
              <w:t>20</w:t>
            </w:r>
          </w:p>
        </w:tc>
        <w:tc>
          <w:tcPr>
            <w:tcW w:w="1452" w:type="dxa"/>
            <w:shd w:val="clear" w:color="auto" w:fill="auto"/>
            <w:noWrap/>
            <w:vAlign w:val="center"/>
          </w:tcPr>
          <w:p w14:paraId="18608E37"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B3C8429" w14:textId="77777777" w:rsidR="00471147" w:rsidRPr="001D386E" w:rsidRDefault="00471147" w:rsidP="000F29BB">
            <w:pPr>
              <w:pStyle w:val="TAC"/>
              <w:rPr>
                <w:rFonts w:cs="Arial"/>
                <w:lang w:val="en-US" w:eastAsia="zh-CN"/>
              </w:rPr>
            </w:pPr>
            <w:r w:rsidRPr="001D386E">
              <w:rPr>
                <w:rFonts w:cs="Arial"/>
              </w:rPr>
              <w:t>10, 15</w:t>
            </w:r>
          </w:p>
        </w:tc>
        <w:tc>
          <w:tcPr>
            <w:tcW w:w="1205" w:type="dxa"/>
          </w:tcPr>
          <w:p w14:paraId="6BA6EADD" w14:textId="77777777" w:rsidR="00471147" w:rsidRPr="001D386E" w:rsidRDefault="00471147" w:rsidP="000F29BB">
            <w:pPr>
              <w:pStyle w:val="TAC"/>
              <w:rPr>
                <w:rFonts w:cs="Arial"/>
                <w:lang w:val="en-US"/>
              </w:rPr>
            </w:pPr>
          </w:p>
        </w:tc>
        <w:tc>
          <w:tcPr>
            <w:tcW w:w="1205" w:type="dxa"/>
          </w:tcPr>
          <w:p w14:paraId="7D8D158B"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2880800A"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64BCD3ED" w14:textId="77777777" w:rsidR="00471147" w:rsidRPr="001D386E" w:rsidRDefault="00471147" w:rsidP="000F29BB">
            <w:pPr>
              <w:spacing w:after="0"/>
              <w:rPr>
                <w:rFonts w:ascii="Arial" w:hAnsi="Arial" w:cs="Arial"/>
                <w:sz w:val="18"/>
                <w:szCs w:val="18"/>
                <w:lang w:val="en-US"/>
              </w:rPr>
            </w:pPr>
          </w:p>
        </w:tc>
      </w:tr>
      <w:tr w:rsidR="00471147" w:rsidRPr="001D386E" w14:paraId="600982BA" w14:textId="77777777" w:rsidTr="000F29BB">
        <w:trPr>
          <w:trHeight w:val="290"/>
          <w:jc w:val="center"/>
        </w:trPr>
        <w:tc>
          <w:tcPr>
            <w:tcW w:w="1308" w:type="dxa"/>
            <w:vMerge w:val="restart"/>
            <w:vAlign w:val="center"/>
          </w:tcPr>
          <w:p w14:paraId="189605F9" w14:textId="77777777" w:rsidR="00471147" w:rsidRPr="001D386E" w:rsidRDefault="00471147" w:rsidP="000F29BB">
            <w:pPr>
              <w:pStyle w:val="TAC"/>
              <w:rPr>
                <w:rFonts w:cs="Arial"/>
                <w:lang w:val="en-US"/>
              </w:rPr>
            </w:pPr>
            <w:r w:rsidRPr="001D386E">
              <w:rPr>
                <w:rFonts w:cs="Arial" w:hint="eastAsia"/>
                <w:lang w:val="en-US" w:eastAsia="ja-JP"/>
              </w:rPr>
              <w:t>CA_42E</w:t>
            </w:r>
          </w:p>
        </w:tc>
        <w:tc>
          <w:tcPr>
            <w:tcW w:w="1170" w:type="dxa"/>
            <w:vMerge w:val="restart"/>
            <w:vAlign w:val="center"/>
          </w:tcPr>
          <w:p w14:paraId="4E6FD3F5"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323482E" w14:textId="77777777" w:rsidR="00471147" w:rsidRPr="001D386E" w:rsidRDefault="00471147" w:rsidP="000F29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B94CEF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46D409A2"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4F825F19"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tcPr>
          <w:p w14:paraId="5787145A" w14:textId="77777777" w:rsidR="00471147" w:rsidRPr="001D386E" w:rsidRDefault="00471147" w:rsidP="000F29BB">
            <w:pPr>
              <w:pStyle w:val="TAC"/>
              <w:rPr>
                <w:rFonts w:cs="Arial"/>
                <w:lang w:val="en-US" w:eastAsia="zh-CN"/>
              </w:rPr>
            </w:pPr>
          </w:p>
        </w:tc>
        <w:tc>
          <w:tcPr>
            <w:tcW w:w="1205" w:type="dxa"/>
            <w:vMerge w:val="restart"/>
            <w:vAlign w:val="center"/>
          </w:tcPr>
          <w:p w14:paraId="7424AB77" w14:textId="77777777" w:rsidR="00471147" w:rsidRPr="001D386E" w:rsidRDefault="00471147" w:rsidP="000F29BB">
            <w:pPr>
              <w:pStyle w:val="TAC"/>
              <w:rPr>
                <w:rFonts w:cs="Arial"/>
                <w:lang w:val="en-US"/>
              </w:rPr>
            </w:pPr>
            <w:r w:rsidRPr="001D386E">
              <w:rPr>
                <w:rFonts w:cs="Arial" w:hint="eastAsia"/>
                <w:lang w:val="en-US" w:eastAsia="zh-CN"/>
              </w:rPr>
              <w:t>80</w:t>
            </w:r>
          </w:p>
        </w:tc>
        <w:tc>
          <w:tcPr>
            <w:tcW w:w="1269" w:type="dxa"/>
            <w:vMerge w:val="restart"/>
            <w:vAlign w:val="center"/>
          </w:tcPr>
          <w:p w14:paraId="3DD2EE37"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714E0E97" w14:textId="77777777" w:rsidTr="000F29BB">
        <w:trPr>
          <w:trHeight w:val="290"/>
          <w:jc w:val="center"/>
        </w:trPr>
        <w:tc>
          <w:tcPr>
            <w:tcW w:w="1308" w:type="dxa"/>
            <w:vMerge/>
            <w:vAlign w:val="center"/>
          </w:tcPr>
          <w:p w14:paraId="67E91619" w14:textId="77777777" w:rsidR="00471147" w:rsidRPr="001D386E" w:rsidRDefault="00471147" w:rsidP="000F29BB">
            <w:pPr>
              <w:pStyle w:val="TAC"/>
              <w:rPr>
                <w:rFonts w:cs="Arial"/>
                <w:lang w:val="en-US"/>
              </w:rPr>
            </w:pPr>
          </w:p>
        </w:tc>
        <w:tc>
          <w:tcPr>
            <w:tcW w:w="1170" w:type="dxa"/>
            <w:vMerge/>
          </w:tcPr>
          <w:p w14:paraId="7401B8F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0120B2B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E741288"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25F7CA45"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2E17765C" w14:textId="77777777" w:rsidR="00471147" w:rsidRPr="001D386E" w:rsidRDefault="00471147" w:rsidP="000F29BB">
            <w:pPr>
              <w:pStyle w:val="TAC"/>
              <w:rPr>
                <w:rFonts w:cs="Arial"/>
                <w:lang w:val="en-US"/>
              </w:rPr>
            </w:pPr>
            <w:r w:rsidRPr="001D386E">
              <w:rPr>
                <w:rFonts w:cs="Arial"/>
                <w:lang w:val="en-US" w:eastAsia="zh-CN"/>
              </w:rPr>
              <w:t>5,10,15</w:t>
            </w:r>
          </w:p>
        </w:tc>
        <w:tc>
          <w:tcPr>
            <w:tcW w:w="1205" w:type="dxa"/>
          </w:tcPr>
          <w:p w14:paraId="5524713A" w14:textId="77777777" w:rsidR="00471147" w:rsidRPr="001D386E" w:rsidRDefault="00471147" w:rsidP="000F29BB">
            <w:pPr>
              <w:pStyle w:val="TAC"/>
              <w:rPr>
                <w:rFonts w:cs="Arial"/>
                <w:lang w:val="en-US"/>
              </w:rPr>
            </w:pPr>
          </w:p>
        </w:tc>
        <w:tc>
          <w:tcPr>
            <w:tcW w:w="1205" w:type="dxa"/>
            <w:vMerge/>
            <w:vAlign w:val="center"/>
          </w:tcPr>
          <w:p w14:paraId="721894AF" w14:textId="77777777" w:rsidR="00471147" w:rsidRPr="001D386E" w:rsidRDefault="00471147" w:rsidP="000F29BB">
            <w:pPr>
              <w:pStyle w:val="TAC"/>
              <w:rPr>
                <w:rFonts w:cs="Arial"/>
                <w:lang w:val="en-US"/>
              </w:rPr>
            </w:pPr>
          </w:p>
        </w:tc>
        <w:tc>
          <w:tcPr>
            <w:tcW w:w="1269" w:type="dxa"/>
            <w:vMerge/>
            <w:vAlign w:val="center"/>
          </w:tcPr>
          <w:p w14:paraId="340CFCE1" w14:textId="77777777" w:rsidR="00471147" w:rsidRPr="001D386E" w:rsidRDefault="00471147" w:rsidP="000F29BB">
            <w:pPr>
              <w:pStyle w:val="TAC"/>
              <w:rPr>
                <w:rFonts w:cs="Arial"/>
                <w:lang w:val="en-US"/>
              </w:rPr>
            </w:pPr>
          </w:p>
        </w:tc>
      </w:tr>
      <w:tr w:rsidR="00471147" w:rsidRPr="001D386E" w14:paraId="683D2AE8" w14:textId="77777777" w:rsidTr="000F29BB">
        <w:trPr>
          <w:trHeight w:val="290"/>
          <w:jc w:val="center"/>
        </w:trPr>
        <w:tc>
          <w:tcPr>
            <w:tcW w:w="1308" w:type="dxa"/>
            <w:vMerge w:val="restart"/>
            <w:vAlign w:val="center"/>
          </w:tcPr>
          <w:p w14:paraId="5A92A24D" w14:textId="77777777" w:rsidR="00471147" w:rsidRPr="001D386E" w:rsidRDefault="00471147" w:rsidP="000F29BB">
            <w:pPr>
              <w:pStyle w:val="TAC"/>
              <w:rPr>
                <w:rFonts w:cs="Arial"/>
                <w:lang w:val="en-US"/>
              </w:rPr>
            </w:pPr>
            <w:r w:rsidRPr="001D386E">
              <w:rPr>
                <w:rFonts w:cs="Arial" w:hint="eastAsia"/>
                <w:lang w:val="en-US" w:eastAsia="ja-JP"/>
              </w:rPr>
              <w:t>CA_42F</w:t>
            </w:r>
          </w:p>
        </w:tc>
        <w:tc>
          <w:tcPr>
            <w:tcW w:w="1170" w:type="dxa"/>
            <w:vMerge w:val="restart"/>
            <w:vAlign w:val="center"/>
          </w:tcPr>
          <w:p w14:paraId="46695018"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13286AE" w14:textId="77777777" w:rsidR="00471147" w:rsidRPr="001D386E" w:rsidRDefault="00471147" w:rsidP="000F29BB">
            <w:pPr>
              <w:pStyle w:val="TAC"/>
              <w:rPr>
                <w:rFonts w:cs="Arial"/>
              </w:rPr>
            </w:pPr>
            <w:r w:rsidRPr="001D386E">
              <w:rPr>
                <w:rFonts w:cs="Arial"/>
                <w:lang w:eastAsia="zh-CN"/>
              </w:rPr>
              <w:t>5, 10, 15, 20</w:t>
            </w:r>
          </w:p>
        </w:tc>
        <w:tc>
          <w:tcPr>
            <w:tcW w:w="1452" w:type="dxa"/>
            <w:shd w:val="clear" w:color="auto" w:fill="auto"/>
            <w:noWrap/>
            <w:vAlign w:val="center"/>
          </w:tcPr>
          <w:p w14:paraId="1A659283" w14:textId="77777777" w:rsidR="00471147" w:rsidRPr="001D386E" w:rsidRDefault="00471147" w:rsidP="000F29BB">
            <w:pPr>
              <w:pStyle w:val="TAC"/>
              <w:rPr>
                <w:rFonts w:cs="Arial"/>
              </w:rPr>
            </w:pPr>
            <w:r w:rsidRPr="001D386E">
              <w:rPr>
                <w:rFonts w:cs="Arial"/>
              </w:rPr>
              <w:t>20</w:t>
            </w:r>
          </w:p>
        </w:tc>
        <w:tc>
          <w:tcPr>
            <w:tcW w:w="1337" w:type="dxa"/>
            <w:vAlign w:val="center"/>
          </w:tcPr>
          <w:p w14:paraId="45B26223"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76BBB8B"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2B06B3BE"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vMerge w:val="restart"/>
            <w:vAlign w:val="center"/>
          </w:tcPr>
          <w:p w14:paraId="3B2A373F" w14:textId="77777777" w:rsidR="00471147" w:rsidRPr="001D386E" w:rsidRDefault="00471147" w:rsidP="000F29BB">
            <w:pPr>
              <w:pStyle w:val="TAC"/>
              <w:rPr>
                <w:rFonts w:cs="Arial"/>
                <w:lang w:val="en-US"/>
              </w:rPr>
            </w:pPr>
            <w:r w:rsidRPr="001D386E">
              <w:rPr>
                <w:rFonts w:cs="Arial" w:hint="eastAsia"/>
                <w:lang w:val="en-US" w:eastAsia="zh-CN"/>
              </w:rPr>
              <w:t>100</w:t>
            </w:r>
          </w:p>
        </w:tc>
        <w:tc>
          <w:tcPr>
            <w:tcW w:w="1269" w:type="dxa"/>
            <w:vMerge w:val="restart"/>
            <w:vAlign w:val="center"/>
          </w:tcPr>
          <w:p w14:paraId="5D9640B4"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125DECED" w14:textId="77777777" w:rsidTr="000F29BB">
        <w:trPr>
          <w:trHeight w:val="290"/>
          <w:jc w:val="center"/>
        </w:trPr>
        <w:tc>
          <w:tcPr>
            <w:tcW w:w="1308" w:type="dxa"/>
            <w:vMerge/>
            <w:vAlign w:val="center"/>
          </w:tcPr>
          <w:p w14:paraId="0DA3E73E" w14:textId="77777777" w:rsidR="00471147" w:rsidRPr="001D386E" w:rsidRDefault="00471147" w:rsidP="000F29BB">
            <w:pPr>
              <w:pStyle w:val="TAC"/>
              <w:rPr>
                <w:rFonts w:cs="Arial"/>
                <w:lang w:val="en-US"/>
              </w:rPr>
            </w:pPr>
          </w:p>
        </w:tc>
        <w:tc>
          <w:tcPr>
            <w:tcW w:w="1170" w:type="dxa"/>
            <w:vMerge/>
          </w:tcPr>
          <w:p w14:paraId="63EAEAA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638B3D4" w14:textId="77777777" w:rsidR="00471147" w:rsidRPr="001D386E" w:rsidRDefault="00471147" w:rsidP="000F29BB">
            <w:pPr>
              <w:pStyle w:val="TAC"/>
              <w:rPr>
                <w:rFonts w:cs="Arial"/>
              </w:rPr>
            </w:pPr>
            <w:r w:rsidRPr="001D386E">
              <w:rPr>
                <w:rFonts w:cs="Arial"/>
                <w:lang w:eastAsia="zh-CN"/>
              </w:rPr>
              <w:t>20</w:t>
            </w:r>
          </w:p>
        </w:tc>
        <w:tc>
          <w:tcPr>
            <w:tcW w:w="1452" w:type="dxa"/>
            <w:shd w:val="clear" w:color="auto" w:fill="auto"/>
            <w:noWrap/>
            <w:vAlign w:val="center"/>
          </w:tcPr>
          <w:p w14:paraId="08579779" w14:textId="77777777" w:rsidR="00471147" w:rsidRPr="001D386E" w:rsidRDefault="00471147" w:rsidP="000F29BB">
            <w:pPr>
              <w:pStyle w:val="TAC"/>
              <w:rPr>
                <w:rFonts w:cs="Arial"/>
              </w:rPr>
            </w:pPr>
            <w:r w:rsidRPr="001D386E">
              <w:rPr>
                <w:rFonts w:cs="Arial"/>
              </w:rPr>
              <w:t>20</w:t>
            </w:r>
          </w:p>
        </w:tc>
        <w:tc>
          <w:tcPr>
            <w:tcW w:w="1337" w:type="dxa"/>
            <w:vAlign w:val="center"/>
          </w:tcPr>
          <w:p w14:paraId="235AAD10"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8AE09D0"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77BB69F1" w14:textId="77777777" w:rsidR="00471147" w:rsidRPr="001D386E" w:rsidRDefault="00471147" w:rsidP="000F29BB">
            <w:pPr>
              <w:pStyle w:val="TAC"/>
              <w:rPr>
                <w:rFonts w:cs="Arial"/>
                <w:lang w:val="en-US"/>
              </w:rPr>
            </w:pPr>
            <w:r w:rsidRPr="001D386E">
              <w:rPr>
                <w:rFonts w:cs="Arial"/>
                <w:lang w:val="en-US" w:eastAsia="zh-CN"/>
              </w:rPr>
              <w:t>5, 10, 15, 20</w:t>
            </w:r>
          </w:p>
        </w:tc>
        <w:tc>
          <w:tcPr>
            <w:tcW w:w="1205" w:type="dxa"/>
            <w:vMerge/>
            <w:vAlign w:val="center"/>
          </w:tcPr>
          <w:p w14:paraId="6BDC4CA4" w14:textId="77777777" w:rsidR="00471147" w:rsidRPr="001D386E" w:rsidRDefault="00471147" w:rsidP="000F29BB">
            <w:pPr>
              <w:pStyle w:val="TAC"/>
              <w:rPr>
                <w:rFonts w:cs="Arial"/>
                <w:lang w:val="en-US"/>
              </w:rPr>
            </w:pPr>
          </w:p>
        </w:tc>
        <w:tc>
          <w:tcPr>
            <w:tcW w:w="1269" w:type="dxa"/>
            <w:vMerge/>
            <w:vAlign w:val="center"/>
          </w:tcPr>
          <w:p w14:paraId="7D7526C9" w14:textId="77777777" w:rsidR="00471147" w:rsidRPr="001D386E" w:rsidRDefault="00471147" w:rsidP="000F29BB">
            <w:pPr>
              <w:pStyle w:val="TAC"/>
              <w:rPr>
                <w:rFonts w:cs="Arial"/>
                <w:lang w:val="en-US"/>
              </w:rPr>
            </w:pPr>
          </w:p>
        </w:tc>
      </w:tr>
    </w:tbl>
    <w:p w14:paraId="3856F5F9" w14:textId="77777777" w:rsidR="00471147" w:rsidRDefault="00471147" w:rsidP="00471147"/>
    <w:p w14:paraId="7B271BEF"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26678ECB" w14:textId="77777777" w:rsidR="00471147" w:rsidRPr="00E824C3" w:rsidRDefault="00471147" w:rsidP="00471147">
      <w:pPr>
        <w:pStyle w:val="Heading4"/>
        <w:rPr>
          <w:rFonts w:ascii="Calibri" w:hAnsi="Calibri"/>
          <w:szCs w:val="22"/>
          <w:lang w:eastAsia="zh-CN"/>
        </w:rPr>
      </w:pPr>
      <w:r>
        <w:t>5.1.2.2</w:t>
      </w:r>
      <w:r w:rsidRPr="00F00C5E">
        <w:rPr>
          <w:rFonts w:ascii="Calibri" w:hAnsi="Calibri"/>
          <w:sz w:val="22"/>
          <w:szCs w:val="22"/>
          <w:lang w:eastAsia="sv-SE"/>
        </w:rPr>
        <w:tab/>
      </w:r>
      <w:r w:rsidRPr="00506F0E">
        <w:rPr>
          <w:rFonts w:eastAsia="MS Mincho"/>
          <w:lang w:val="en-US"/>
        </w:rPr>
        <w:t>UE maximum output power for CA</w:t>
      </w:r>
    </w:p>
    <w:p w14:paraId="6DDDDC08" w14:textId="77777777" w:rsidR="00471147" w:rsidRPr="001D386E" w:rsidRDefault="00471147" w:rsidP="00471147">
      <w:pPr>
        <w:pStyle w:val="TH"/>
      </w:pPr>
      <w:r w:rsidRPr="001D386E">
        <w:t xml:space="preserve">Table </w:t>
      </w:r>
      <w:r>
        <w:t>5.1.2.2</w:t>
      </w:r>
      <w:r w:rsidRPr="001D386E">
        <w:t>-1: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71147" w:rsidRPr="001D386E" w14:paraId="556B400F" w14:textId="77777777" w:rsidTr="000F29BB">
        <w:trPr>
          <w:jc w:val="center"/>
        </w:trPr>
        <w:tc>
          <w:tcPr>
            <w:tcW w:w="1397" w:type="dxa"/>
            <w:vAlign w:val="center"/>
          </w:tcPr>
          <w:p w14:paraId="734F1A63" w14:textId="77777777" w:rsidR="00471147" w:rsidRPr="001D386E" w:rsidRDefault="00471147" w:rsidP="000F29BB">
            <w:pPr>
              <w:pStyle w:val="TAH"/>
              <w:rPr>
                <w:rFonts w:cs="Arial"/>
              </w:rPr>
            </w:pPr>
            <w:r w:rsidRPr="001D386E">
              <w:rPr>
                <w:rFonts w:cs="Arial" w:hint="eastAsia"/>
                <w:lang w:eastAsia="zh-CN"/>
              </w:rPr>
              <w:t>E-UTRA CA Configuration</w:t>
            </w:r>
          </w:p>
        </w:tc>
        <w:tc>
          <w:tcPr>
            <w:tcW w:w="941" w:type="dxa"/>
          </w:tcPr>
          <w:p w14:paraId="3CB42EFE" w14:textId="77777777" w:rsidR="00471147" w:rsidRPr="001D386E" w:rsidRDefault="00471147" w:rsidP="000F29BB">
            <w:pPr>
              <w:pStyle w:val="TAH"/>
              <w:rPr>
                <w:rFonts w:cs="Arial"/>
              </w:rPr>
            </w:pPr>
            <w:r w:rsidRPr="001D386E">
              <w:rPr>
                <w:rFonts w:cs="Arial"/>
              </w:rPr>
              <w:t>Class 1 (dBm)</w:t>
            </w:r>
          </w:p>
        </w:tc>
        <w:tc>
          <w:tcPr>
            <w:tcW w:w="1067" w:type="dxa"/>
          </w:tcPr>
          <w:p w14:paraId="677B96D2" w14:textId="77777777" w:rsidR="00471147" w:rsidRPr="001D386E" w:rsidRDefault="00471147" w:rsidP="000F29BB">
            <w:pPr>
              <w:pStyle w:val="TAH"/>
              <w:rPr>
                <w:rFonts w:cs="Arial"/>
              </w:rPr>
            </w:pPr>
            <w:r w:rsidRPr="001D386E">
              <w:rPr>
                <w:rFonts w:cs="Arial"/>
              </w:rPr>
              <w:t>Tolerance (dB)</w:t>
            </w:r>
          </w:p>
        </w:tc>
        <w:tc>
          <w:tcPr>
            <w:tcW w:w="942" w:type="dxa"/>
          </w:tcPr>
          <w:p w14:paraId="0B55DA3F" w14:textId="77777777" w:rsidR="00471147" w:rsidRPr="001D386E" w:rsidRDefault="00471147" w:rsidP="000F29BB">
            <w:pPr>
              <w:pStyle w:val="TAH"/>
              <w:rPr>
                <w:rFonts w:cs="Arial"/>
              </w:rPr>
            </w:pPr>
            <w:r w:rsidRPr="001D386E">
              <w:rPr>
                <w:rFonts w:cs="Arial"/>
              </w:rPr>
              <w:t>Class 2 (dBm)</w:t>
            </w:r>
          </w:p>
        </w:tc>
        <w:tc>
          <w:tcPr>
            <w:tcW w:w="1067" w:type="dxa"/>
          </w:tcPr>
          <w:p w14:paraId="77A26233" w14:textId="77777777" w:rsidR="00471147" w:rsidRPr="001D386E" w:rsidRDefault="00471147" w:rsidP="000F29BB">
            <w:pPr>
              <w:pStyle w:val="TAH"/>
              <w:rPr>
                <w:rFonts w:cs="Arial"/>
              </w:rPr>
            </w:pPr>
            <w:r w:rsidRPr="001D386E">
              <w:rPr>
                <w:rFonts w:cs="Arial"/>
              </w:rPr>
              <w:t>Tolerance (dB)</w:t>
            </w:r>
          </w:p>
        </w:tc>
        <w:tc>
          <w:tcPr>
            <w:tcW w:w="875" w:type="dxa"/>
          </w:tcPr>
          <w:p w14:paraId="2B9E2B06" w14:textId="77777777" w:rsidR="00471147" w:rsidRPr="001D386E" w:rsidRDefault="00471147" w:rsidP="000F29BB">
            <w:pPr>
              <w:pStyle w:val="TAH"/>
              <w:rPr>
                <w:rFonts w:cs="Arial"/>
              </w:rPr>
            </w:pPr>
            <w:r w:rsidRPr="001D386E">
              <w:rPr>
                <w:rFonts w:cs="Arial"/>
              </w:rPr>
              <w:t>Class 3 (dBm)</w:t>
            </w:r>
          </w:p>
        </w:tc>
        <w:tc>
          <w:tcPr>
            <w:tcW w:w="1211" w:type="dxa"/>
          </w:tcPr>
          <w:p w14:paraId="6DE55F9E" w14:textId="77777777" w:rsidR="00471147" w:rsidRPr="001D386E" w:rsidRDefault="00471147" w:rsidP="000F29BB">
            <w:pPr>
              <w:pStyle w:val="TAH"/>
              <w:rPr>
                <w:rFonts w:cs="Arial"/>
              </w:rPr>
            </w:pPr>
            <w:r w:rsidRPr="001D386E">
              <w:rPr>
                <w:rFonts w:cs="Arial"/>
              </w:rPr>
              <w:t>Tolerance (dB)</w:t>
            </w:r>
          </w:p>
        </w:tc>
        <w:tc>
          <w:tcPr>
            <w:tcW w:w="921" w:type="dxa"/>
          </w:tcPr>
          <w:p w14:paraId="13921375" w14:textId="77777777" w:rsidR="00471147" w:rsidRPr="001D386E" w:rsidRDefault="00471147" w:rsidP="000F29BB">
            <w:pPr>
              <w:pStyle w:val="TAH"/>
              <w:rPr>
                <w:rFonts w:cs="Arial"/>
              </w:rPr>
            </w:pPr>
            <w:r w:rsidRPr="001D386E">
              <w:rPr>
                <w:rFonts w:cs="Arial"/>
              </w:rPr>
              <w:t>Class 4 (dBm)</w:t>
            </w:r>
          </w:p>
        </w:tc>
        <w:tc>
          <w:tcPr>
            <w:tcW w:w="1208" w:type="dxa"/>
          </w:tcPr>
          <w:p w14:paraId="66012813" w14:textId="77777777" w:rsidR="00471147" w:rsidRPr="001D386E" w:rsidRDefault="00471147" w:rsidP="000F29BB">
            <w:pPr>
              <w:pStyle w:val="TAH"/>
              <w:rPr>
                <w:rFonts w:cs="Arial"/>
              </w:rPr>
            </w:pPr>
            <w:r w:rsidRPr="001D386E">
              <w:rPr>
                <w:rFonts w:cs="Arial"/>
              </w:rPr>
              <w:t>Tolerance (dB)</w:t>
            </w:r>
          </w:p>
        </w:tc>
      </w:tr>
      <w:tr w:rsidR="00471147" w:rsidRPr="001D386E" w14:paraId="406E6C34" w14:textId="77777777" w:rsidTr="000F29BB">
        <w:trPr>
          <w:jc w:val="center"/>
        </w:trPr>
        <w:tc>
          <w:tcPr>
            <w:tcW w:w="1397" w:type="dxa"/>
            <w:vAlign w:val="center"/>
          </w:tcPr>
          <w:p w14:paraId="0E857384" w14:textId="77777777" w:rsidR="00471147" w:rsidRPr="001D386E" w:rsidRDefault="00471147" w:rsidP="000F29BB">
            <w:pPr>
              <w:pStyle w:val="TAC"/>
              <w:rPr>
                <w:rFonts w:cs="Arial"/>
              </w:rPr>
            </w:pPr>
            <w:r>
              <w:rPr>
                <w:rFonts w:cs="Arial"/>
              </w:rPr>
              <w:t>CA_42</w:t>
            </w:r>
            <w:r w:rsidRPr="001D386E">
              <w:rPr>
                <w:rFonts w:cs="Arial"/>
              </w:rPr>
              <w:t>C</w:t>
            </w:r>
          </w:p>
        </w:tc>
        <w:tc>
          <w:tcPr>
            <w:tcW w:w="941" w:type="dxa"/>
          </w:tcPr>
          <w:p w14:paraId="30AD504B" w14:textId="77777777" w:rsidR="00471147" w:rsidRPr="001D386E" w:rsidRDefault="00471147" w:rsidP="000F29BB">
            <w:pPr>
              <w:pStyle w:val="TAC"/>
              <w:rPr>
                <w:rFonts w:cs="Arial"/>
              </w:rPr>
            </w:pPr>
          </w:p>
        </w:tc>
        <w:tc>
          <w:tcPr>
            <w:tcW w:w="1067" w:type="dxa"/>
          </w:tcPr>
          <w:p w14:paraId="03EE0FB6" w14:textId="77777777" w:rsidR="00471147" w:rsidRPr="001D386E" w:rsidRDefault="00471147" w:rsidP="000F29BB">
            <w:pPr>
              <w:pStyle w:val="TAC"/>
              <w:rPr>
                <w:rFonts w:cs="Arial"/>
              </w:rPr>
            </w:pPr>
          </w:p>
        </w:tc>
        <w:tc>
          <w:tcPr>
            <w:tcW w:w="942" w:type="dxa"/>
          </w:tcPr>
          <w:p w14:paraId="5EDD7103" w14:textId="77777777" w:rsidR="00471147" w:rsidRPr="00055BFA" w:rsidRDefault="00471147" w:rsidP="000F29BB">
            <w:pPr>
              <w:pStyle w:val="TAC"/>
              <w:rPr>
                <w:rFonts w:cs="Arial"/>
                <w:highlight w:val="yellow"/>
              </w:rPr>
            </w:pPr>
            <w:r w:rsidRPr="00055BFA">
              <w:rPr>
                <w:rFonts w:cs="Arial"/>
                <w:highlight w:val="yellow"/>
              </w:rPr>
              <w:t>26</w:t>
            </w:r>
          </w:p>
        </w:tc>
        <w:tc>
          <w:tcPr>
            <w:tcW w:w="1067" w:type="dxa"/>
          </w:tcPr>
          <w:p w14:paraId="70456D42" w14:textId="77777777" w:rsidR="00471147" w:rsidRPr="00055BFA" w:rsidRDefault="00471147"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327D6FC5" w14:textId="77777777" w:rsidR="00471147" w:rsidRPr="001D386E" w:rsidRDefault="00471147" w:rsidP="000F29BB">
            <w:pPr>
              <w:pStyle w:val="TAC"/>
              <w:rPr>
                <w:rFonts w:cs="Arial"/>
              </w:rPr>
            </w:pPr>
            <w:r w:rsidRPr="001D386E">
              <w:rPr>
                <w:rFonts w:cs="Arial"/>
              </w:rPr>
              <w:t>23</w:t>
            </w:r>
          </w:p>
        </w:tc>
        <w:tc>
          <w:tcPr>
            <w:tcW w:w="1211" w:type="dxa"/>
          </w:tcPr>
          <w:p w14:paraId="11359689" w14:textId="77777777" w:rsidR="00471147" w:rsidRPr="001D386E" w:rsidRDefault="00471147" w:rsidP="000F29BB">
            <w:pPr>
              <w:pStyle w:val="TAC"/>
              <w:rPr>
                <w:rFonts w:cs="Arial"/>
              </w:rPr>
            </w:pPr>
            <w:r w:rsidRPr="001D386E">
              <w:rPr>
                <w:rFonts w:cs="Arial"/>
              </w:rPr>
              <w:t>+2/-2</w:t>
            </w:r>
          </w:p>
        </w:tc>
        <w:tc>
          <w:tcPr>
            <w:tcW w:w="921" w:type="dxa"/>
          </w:tcPr>
          <w:p w14:paraId="4FDCC190" w14:textId="77777777" w:rsidR="00471147" w:rsidRPr="001D386E" w:rsidRDefault="00471147" w:rsidP="000F29BB">
            <w:pPr>
              <w:pStyle w:val="TAC"/>
              <w:rPr>
                <w:rFonts w:cs="Arial"/>
              </w:rPr>
            </w:pPr>
          </w:p>
        </w:tc>
        <w:tc>
          <w:tcPr>
            <w:tcW w:w="1208" w:type="dxa"/>
          </w:tcPr>
          <w:p w14:paraId="62FA8934" w14:textId="77777777" w:rsidR="00471147" w:rsidRPr="001D386E" w:rsidRDefault="00471147" w:rsidP="000F29BB">
            <w:pPr>
              <w:pStyle w:val="TAC"/>
              <w:rPr>
                <w:rFonts w:cs="Arial"/>
              </w:rPr>
            </w:pPr>
          </w:p>
        </w:tc>
      </w:tr>
      <w:tr w:rsidR="00471147" w:rsidRPr="001D386E" w14:paraId="4681CB0A"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1D386E" w:rsidRDefault="00471147" w:rsidP="000F29BB">
            <w:pPr>
              <w:pStyle w:val="TAN"/>
              <w:rPr>
                <w:rFonts w:cs="Arial"/>
              </w:rPr>
            </w:pPr>
            <w:r w:rsidRPr="001D386E">
              <w:rPr>
                <w:rFonts w:cs="Arial"/>
              </w:rPr>
              <w:t>NOTE 1:</w:t>
            </w:r>
            <w:r w:rsidRPr="001D386E">
              <w:rPr>
                <w:rFonts w:cs="Arial"/>
              </w:rPr>
              <w:tab/>
              <w:t>Void</w:t>
            </w:r>
          </w:p>
          <w:p w14:paraId="312D4617" w14:textId="77777777" w:rsidR="00471147" w:rsidRPr="001D386E" w:rsidRDefault="00471147"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30E6BAF2" w14:textId="77777777" w:rsidR="00471147" w:rsidRPr="001D386E" w:rsidRDefault="00471147"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1E9EA08C" w14:textId="77777777" w:rsidR="00471147" w:rsidRPr="001D386E" w:rsidRDefault="00471147"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7C57109A" w14:textId="77777777" w:rsidR="00471147" w:rsidRDefault="00471147" w:rsidP="00471147">
      <w:pPr>
        <w:rPr>
          <w:rFonts w:eastAsia="MS Mincho"/>
          <w:lang w:eastAsia="zh-CN"/>
        </w:rPr>
      </w:pPr>
    </w:p>
    <w:p w14:paraId="3324D936" w14:textId="77777777" w:rsidR="00471147" w:rsidRDefault="00471147" w:rsidP="00471147">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27ADAA6F" w14:textId="77777777" w:rsidR="00471147" w:rsidRDefault="00471147" w:rsidP="00471147">
      <w:pPr>
        <w:pStyle w:val="Heading4"/>
      </w:pPr>
      <w:r>
        <w:t>5.1.2.3</w:t>
      </w:r>
      <w:r>
        <w:tab/>
        <w:t>A-MPR</w:t>
      </w:r>
    </w:p>
    <w:p w14:paraId="4C70388B" w14:textId="77777777" w:rsidR="00471147" w:rsidRDefault="00471147" w:rsidP="00471147">
      <w:r>
        <w:t>There are additional requirements specified for band 42 but those are excluded from power class 2.</w:t>
      </w:r>
    </w:p>
    <w:p w14:paraId="08360CA2" w14:textId="77777777" w:rsidR="00471147" w:rsidRPr="001D386E" w:rsidRDefault="00471147" w:rsidP="00471147">
      <w:pPr>
        <w:pStyle w:val="TH"/>
      </w:pPr>
      <w:bookmarkStart w:id="63" w:name="_CRTable6_2_41"/>
      <w:r w:rsidRPr="001D386E">
        <w:lastRenderedPageBreak/>
        <w:t xml:space="preserve">Table </w:t>
      </w:r>
      <w:bookmarkEnd w:id="63"/>
      <w:r>
        <w:t>5.1.2.3</w:t>
      </w:r>
      <w:r w:rsidRPr="001D386E">
        <w:t>-1: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71147" w:rsidRPr="001D386E" w14:paraId="4477FA00" w14:textId="77777777" w:rsidTr="000F29BB">
        <w:trPr>
          <w:trHeight w:val="248"/>
        </w:trPr>
        <w:tc>
          <w:tcPr>
            <w:tcW w:w="1100" w:type="dxa"/>
          </w:tcPr>
          <w:p w14:paraId="1C8F580E" w14:textId="77777777" w:rsidR="00471147" w:rsidRPr="001D386E" w:rsidRDefault="00471147" w:rsidP="000F29BB">
            <w:pPr>
              <w:pStyle w:val="TAH"/>
              <w:rPr>
                <w:rFonts w:cs="Arial"/>
              </w:rPr>
            </w:pPr>
            <w:r w:rsidRPr="001D386E">
              <w:rPr>
                <w:rFonts w:cs="Arial"/>
              </w:rPr>
              <w:t>Network Signalling value</w:t>
            </w:r>
          </w:p>
        </w:tc>
        <w:tc>
          <w:tcPr>
            <w:tcW w:w="1510" w:type="dxa"/>
            <w:shd w:val="clear" w:color="auto" w:fill="auto"/>
          </w:tcPr>
          <w:p w14:paraId="4231C337" w14:textId="77777777" w:rsidR="00471147" w:rsidRPr="001D386E" w:rsidRDefault="00471147" w:rsidP="000F29BB">
            <w:pPr>
              <w:pStyle w:val="TAH"/>
              <w:rPr>
                <w:rFonts w:cs="Arial"/>
              </w:rPr>
            </w:pPr>
            <w:r w:rsidRPr="001D386E">
              <w:rPr>
                <w:rFonts w:cs="Arial"/>
              </w:rPr>
              <w:t>Requirements (subclause)</w:t>
            </w:r>
          </w:p>
        </w:tc>
        <w:tc>
          <w:tcPr>
            <w:tcW w:w="1645" w:type="dxa"/>
            <w:shd w:val="clear" w:color="auto" w:fill="auto"/>
          </w:tcPr>
          <w:p w14:paraId="0A1ADC51" w14:textId="77777777" w:rsidR="00471147" w:rsidRPr="001D386E" w:rsidRDefault="00471147" w:rsidP="000F29BB">
            <w:pPr>
              <w:pStyle w:val="TAH"/>
              <w:rPr>
                <w:rFonts w:cs="Arial"/>
              </w:rPr>
            </w:pPr>
            <w:r w:rsidRPr="001D386E">
              <w:rPr>
                <w:rFonts w:cs="Arial"/>
              </w:rPr>
              <w:t>E-UTRA Band</w:t>
            </w:r>
          </w:p>
        </w:tc>
        <w:tc>
          <w:tcPr>
            <w:tcW w:w="1237" w:type="dxa"/>
            <w:shd w:val="clear" w:color="auto" w:fill="auto"/>
          </w:tcPr>
          <w:p w14:paraId="4382BFE8" w14:textId="77777777" w:rsidR="00471147" w:rsidRPr="001D386E" w:rsidRDefault="00471147" w:rsidP="000F29BB">
            <w:pPr>
              <w:pStyle w:val="TAH"/>
              <w:rPr>
                <w:rFonts w:cs="Arial"/>
              </w:rPr>
            </w:pPr>
            <w:r w:rsidRPr="001D386E">
              <w:rPr>
                <w:rFonts w:cs="Arial"/>
              </w:rPr>
              <w:t>Channel bandwidth (MHz)</w:t>
            </w:r>
          </w:p>
        </w:tc>
        <w:tc>
          <w:tcPr>
            <w:tcW w:w="1312" w:type="dxa"/>
            <w:shd w:val="clear" w:color="auto" w:fill="auto"/>
          </w:tcPr>
          <w:p w14:paraId="0A08EEC4" w14:textId="77777777" w:rsidR="00471147" w:rsidRPr="001D386E" w:rsidRDefault="00471147" w:rsidP="000F29BB">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3BC939F" w14:textId="77777777" w:rsidR="00471147" w:rsidRPr="001D386E" w:rsidRDefault="00471147" w:rsidP="000F29BB">
            <w:pPr>
              <w:pStyle w:val="TAH"/>
              <w:rPr>
                <w:rFonts w:cs="Arial"/>
              </w:rPr>
            </w:pPr>
            <w:r w:rsidRPr="001D386E">
              <w:rPr>
                <w:rFonts w:cs="Arial"/>
              </w:rPr>
              <w:t>A-MPR (dB)</w:t>
            </w:r>
          </w:p>
        </w:tc>
      </w:tr>
      <w:tr w:rsidR="00471147" w:rsidRPr="001D386E" w14:paraId="2A85B487" w14:textId="77777777" w:rsidTr="000F29BB">
        <w:tc>
          <w:tcPr>
            <w:tcW w:w="1100" w:type="dxa"/>
            <w:vAlign w:val="center"/>
          </w:tcPr>
          <w:p w14:paraId="49BEB787" w14:textId="77777777" w:rsidR="00471147" w:rsidRPr="001D386E" w:rsidRDefault="00471147" w:rsidP="000F29BB">
            <w:pPr>
              <w:pStyle w:val="TAC"/>
              <w:rPr>
                <w:rFonts w:cs="Arial"/>
                <w:lang w:eastAsia="ja-JP"/>
              </w:rPr>
            </w:pPr>
            <w:r w:rsidRPr="001D386E">
              <w:rPr>
                <w:rFonts w:cs="Arial"/>
                <w:lang w:eastAsia="ja-JP"/>
              </w:rPr>
              <w:t>NS_23</w:t>
            </w:r>
          </w:p>
        </w:tc>
        <w:tc>
          <w:tcPr>
            <w:tcW w:w="1510" w:type="dxa"/>
          </w:tcPr>
          <w:p w14:paraId="3493949A" w14:textId="77777777" w:rsidR="00471147" w:rsidRPr="001D386E" w:rsidRDefault="00471147" w:rsidP="000F29BB">
            <w:pPr>
              <w:pStyle w:val="TAC"/>
              <w:rPr>
                <w:rFonts w:cs="Arial"/>
                <w:lang w:eastAsia="ja-JP"/>
              </w:rPr>
            </w:pPr>
            <w:r w:rsidRPr="001D386E">
              <w:rPr>
                <w:rFonts w:cs="Arial"/>
                <w:lang w:eastAsia="ja-JP"/>
              </w:rPr>
              <w:t>6.6.3.3.17</w:t>
            </w:r>
          </w:p>
        </w:tc>
        <w:tc>
          <w:tcPr>
            <w:tcW w:w="1645" w:type="dxa"/>
          </w:tcPr>
          <w:p w14:paraId="1CB8BAA1" w14:textId="77777777" w:rsidR="00471147" w:rsidRPr="001D386E" w:rsidRDefault="00471147" w:rsidP="000F29BB">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5DC6E6E" w14:textId="77777777" w:rsidR="00471147" w:rsidRPr="001D386E" w:rsidRDefault="00471147" w:rsidP="000F29BB">
            <w:pPr>
              <w:pStyle w:val="TAC"/>
              <w:rPr>
                <w:rFonts w:cs="Arial"/>
                <w:lang w:eastAsia="ja-JP"/>
              </w:rPr>
            </w:pPr>
            <w:r w:rsidRPr="001D386E">
              <w:rPr>
                <w:rFonts w:cs="Arial"/>
                <w:lang w:eastAsia="ja-JP"/>
              </w:rPr>
              <w:t>5, 10, 15, 20</w:t>
            </w:r>
          </w:p>
        </w:tc>
        <w:tc>
          <w:tcPr>
            <w:tcW w:w="2729" w:type="dxa"/>
            <w:gridSpan w:val="2"/>
            <w:vAlign w:val="center"/>
          </w:tcPr>
          <w:p w14:paraId="248557CA" w14:textId="77777777" w:rsidR="00471147" w:rsidRPr="001D386E" w:rsidRDefault="00471147" w:rsidP="000F29BB">
            <w:pPr>
              <w:pStyle w:val="TAC"/>
              <w:rPr>
                <w:rFonts w:cs="Arial"/>
                <w:lang w:eastAsia="ja-JP"/>
              </w:rPr>
            </w:pPr>
            <w:r w:rsidRPr="001D386E">
              <w:rPr>
                <w:rFonts w:cs="Arial"/>
                <w:lang w:eastAsia="ja-JP"/>
              </w:rPr>
              <w:t>N/A</w:t>
            </w:r>
          </w:p>
        </w:tc>
      </w:tr>
      <w:tr w:rsidR="00471147" w:rsidRPr="001D386E" w14:paraId="43EF68F0" w14:textId="77777777" w:rsidTr="000F29BB">
        <w:tc>
          <w:tcPr>
            <w:tcW w:w="8221" w:type="dxa"/>
            <w:gridSpan w:val="6"/>
            <w:vAlign w:val="center"/>
          </w:tcPr>
          <w:p w14:paraId="666B7835" w14:textId="77777777" w:rsidR="00471147" w:rsidRPr="001D386E" w:rsidRDefault="00471147" w:rsidP="000F29BB">
            <w:pPr>
              <w:pStyle w:val="TAC"/>
              <w:ind w:left="851" w:hanging="851"/>
              <w:jc w:val="left"/>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299974D" w14:textId="77777777" w:rsidR="00471147" w:rsidRPr="001D386E" w:rsidRDefault="00471147" w:rsidP="00471147"/>
    <w:p w14:paraId="694E5630" w14:textId="77777777" w:rsidR="00471147" w:rsidRPr="00E824C3" w:rsidRDefault="00471147" w:rsidP="00471147">
      <w:pPr>
        <w:pStyle w:val="Heading4"/>
        <w:rPr>
          <w:rFonts w:ascii="Calibri" w:hAnsi="Calibri"/>
          <w:szCs w:val="22"/>
          <w:lang w:eastAsia="zh-CN"/>
        </w:rPr>
      </w:pPr>
      <w:r>
        <w:t>5.1.2.4</w:t>
      </w:r>
      <w:r w:rsidRPr="00F00C5E">
        <w:rPr>
          <w:rFonts w:ascii="Calibri" w:hAnsi="Calibri"/>
          <w:sz w:val="22"/>
          <w:szCs w:val="22"/>
          <w:lang w:eastAsia="sv-SE"/>
        </w:rPr>
        <w:tab/>
      </w:r>
      <w:r w:rsidRPr="00052FB3">
        <w:rPr>
          <w:rFonts w:eastAsia="MS Mincho"/>
          <w:lang w:val="en-US"/>
        </w:rPr>
        <w:t>Co-existence studies</w:t>
      </w:r>
    </w:p>
    <w:p w14:paraId="7D4D5AE2" w14:textId="77777777" w:rsidR="00471147" w:rsidRDefault="00471147" w:rsidP="00471147">
      <w:r>
        <w:rPr>
          <w:rFonts w:eastAsia="MS Mincho"/>
          <w:lang w:eastAsia="zh-CN"/>
        </w:rPr>
        <w:t>Table 5.1.2</w:t>
      </w:r>
      <w:r w:rsidRPr="00E8672A">
        <w:rPr>
          <w:rFonts w:eastAsia="MS Mincho"/>
          <w:lang w:eastAsia="zh-CN"/>
        </w:rPr>
        <w:t>.</w:t>
      </w:r>
      <w:r>
        <w:rPr>
          <w:rFonts w:eastAsia="MS Mincho"/>
          <w:lang w:eastAsia="zh-CN"/>
        </w:rPr>
        <w:t>4</w:t>
      </w:r>
      <w:r w:rsidRPr="00E8672A">
        <w:rPr>
          <w:rFonts w:eastAsia="MS Mincho"/>
          <w:lang w:eastAsia="zh-CN"/>
        </w:rPr>
        <w:t>-1</w:t>
      </w:r>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p>
    <w:p w14:paraId="1BA47C13" w14:textId="77777777" w:rsidR="00471147" w:rsidRDefault="00471147" w:rsidP="00471147">
      <w:pPr>
        <w:jc w:val="center"/>
        <w:rPr>
          <w:rFonts w:ascii="Arial" w:eastAsia="MS Mincho" w:hAnsi="Arial" w:cs="Arial"/>
          <w:b/>
          <w:bCs/>
          <w:lang w:eastAsia="zh-CN"/>
        </w:rPr>
      </w:pPr>
      <w:r>
        <w:rPr>
          <w:rFonts w:ascii="Arial" w:eastAsia="MS Mincho" w:hAnsi="Arial" w:cs="Arial"/>
          <w:b/>
          <w:bCs/>
          <w:lang w:eastAsia="zh-CN"/>
        </w:rPr>
        <w:t xml:space="preserve">Table 5.1.2.4-1: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71147" w14:paraId="061A5725"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Default="00471147"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Default="00471147"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Default="00471147"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Default="00471147"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Default="00471147"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Default="00471147"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E26D10" w:rsidRDefault="00471147"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471147" w14:paraId="3BD7105C"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Default="00471147"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Default="00471147"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Default="00471147"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Default="00471147"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Default="00471147"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Default="00471147"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Default="00471147"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Default="00471147"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Default="00471147" w:rsidP="000F29BB">
            <w:pPr>
              <w:pStyle w:val="TAH"/>
              <w:rPr>
                <w:lang w:eastAsia="ja-JP"/>
              </w:rPr>
            </w:pPr>
            <w:r>
              <w:rPr>
                <w:lang w:eastAsia="ja-JP"/>
              </w:rPr>
              <w:t>UL High Band Edge</w:t>
            </w:r>
          </w:p>
        </w:tc>
      </w:tr>
      <w:tr w:rsidR="00471147" w14:paraId="26D511DD"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Default="00471147" w:rsidP="000F29BB">
            <w:pPr>
              <w:keepNext/>
              <w:keepLines/>
              <w:spacing w:after="0"/>
              <w:jc w:val="center"/>
              <w:rPr>
                <w:rFonts w:ascii="Arial" w:hAnsi="Arial" w:cs="Arial"/>
                <w:sz w:val="18"/>
                <w:szCs w:val="18"/>
                <w:lang w:val="en-US"/>
              </w:rPr>
            </w:pPr>
            <w:r>
              <w:rPr>
                <w:rFonts w:ascii="Arial" w:hAnsi="Arial" w:cs="Arial"/>
                <w:b/>
                <w:bCs/>
                <w:color w:val="000000"/>
                <w:sz w:val="18"/>
                <w:szCs w:val="18"/>
              </w:rPr>
              <w:t>42</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6800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10200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10800</w:t>
            </w:r>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13600</w:t>
            </w:r>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14400</w:t>
            </w:r>
          </w:p>
        </w:tc>
      </w:tr>
    </w:tbl>
    <w:p w14:paraId="571B1A7C" w14:textId="77777777" w:rsidR="00471147" w:rsidRDefault="00471147" w:rsidP="00471147"/>
    <w:p w14:paraId="45D3E0A9"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C5E9686" w14:textId="77777777" w:rsidR="00471147" w:rsidRPr="00E824C3" w:rsidRDefault="00471147" w:rsidP="00471147">
      <w:pPr>
        <w:pStyle w:val="Heading4"/>
        <w:rPr>
          <w:rFonts w:ascii="Calibri" w:hAnsi="Calibri"/>
          <w:szCs w:val="22"/>
          <w:lang w:eastAsia="zh-CN"/>
        </w:rPr>
      </w:pPr>
      <w:r>
        <w:t>5.1.2.</w:t>
      </w:r>
      <w:r>
        <w:rPr>
          <w:lang w:eastAsia="zh-CN"/>
        </w:rPr>
        <w:t>5</w:t>
      </w:r>
      <w:r w:rsidRPr="00F00C5E">
        <w:rPr>
          <w:rFonts w:ascii="Calibri" w:hAnsi="Calibri"/>
          <w:sz w:val="22"/>
          <w:szCs w:val="22"/>
          <w:lang w:eastAsia="sv-SE"/>
        </w:rPr>
        <w:tab/>
      </w:r>
      <w:r>
        <w:rPr>
          <w:rFonts w:hint="eastAsia"/>
          <w:lang w:eastAsia="zh-CN"/>
        </w:rPr>
        <w:t>REFSENS requirements</w:t>
      </w:r>
    </w:p>
    <w:p w14:paraId="03C17870" w14:textId="77777777" w:rsidR="00471147" w:rsidRPr="001D386E" w:rsidRDefault="00471147" w:rsidP="00471147">
      <w:pPr>
        <w:pStyle w:val="TH"/>
      </w:pPr>
      <w:r w:rsidRPr="001D386E">
        <w:t xml:space="preserve">Table </w:t>
      </w:r>
      <w:r>
        <w:t>5.1.2.</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471147" w:rsidRPr="00CD2799" w14:paraId="23CD76A9" w14:textId="77777777" w:rsidTr="000F29BB">
        <w:trPr>
          <w:trHeight w:val="20"/>
          <w:jc w:val="center"/>
        </w:trPr>
        <w:tc>
          <w:tcPr>
            <w:tcW w:w="10419" w:type="dxa"/>
            <w:gridSpan w:val="14"/>
          </w:tcPr>
          <w:p w14:paraId="30360794" w14:textId="77777777" w:rsidR="00471147" w:rsidRPr="001D386E" w:rsidRDefault="00471147" w:rsidP="000F29BB">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471147" w:rsidRPr="001D386E" w14:paraId="68C9D308" w14:textId="77777777" w:rsidTr="000F29BB">
        <w:trPr>
          <w:trHeight w:val="20"/>
          <w:jc w:val="center"/>
        </w:trPr>
        <w:tc>
          <w:tcPr>
            <w:tcW w:w="1366" w:type="dxa"/>
            <w:vMerge w:val="restart"/>
            <w:shd w:val="clear" w:color="auto" w:fill="auto"/>
            <w:vAlign w:val="center"/>
          </w:tcPr>
          <w:p w14:paraId="1C4DE639" w14:textId="77777777" w:rsidR="00471147" w:rsidRPr="001D386E" w:rsidRDefault="00471147"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385CE5A" w14:textId="77777777" w:rsidR="00471147" w:rsidRPr="001D386E" w:rsidRDefault="00471147"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6F4A54FE" w14:textId="77777777" w:rsidR="00471147" w:rsidRPr="001D386E" w:rsidRDefault="00471147" w:rsidP="000F29BB">
            <w:pPr>
              <w:pStyle w:val="TAH"/>
              <w:rPr>
                <w:rFonts w:eastAsia="MS Mincho" w:cs="Arial"/>
              </w:rPr>
            </w:pPr>
            <w:r w:rsidRPr="001D386E">
              <w:rPr>
                <w:rFonts w:cs="Arial"/>
              </w:rPr>
              <w:t>100RB+50RB</w:t>
            </w:r>
          </w:p>
        </w:tc>
        <w:tc>
          <w:tcPr>
            <w:tcW w:w="1242" w:type="dxa"/>
            <w:gridSpan w:val="2"/>
            <w:shd w:val="clear" w:color="auto" w:fill="auto"/>
            <w:vAlign w:val="center"/>
          </w:tcPr>
          <w:p w14:paraId="11AB8FAF" w14:textId="77777777" w:rsidR="00471147" w:rsidRPr="001D386E" w:rsidRDefault="00471147" w:rsidP="000F29BB">
            <w:pPr>
              <w:pStyle w:val="TAH"/>
              <w:rPr>
                <w:rFonts w:eastAsia="MS Mincho" w:cs="Arial"/>
              </w:rPr>
            </w:pPr>
            <w:r w:rsidRPr="001D386E">
              <w:rPr>
                <w:rFonts w:cs="Arial"/>
              </w:rPr>
              <w:t>75RB+75RB</w:t>
            </w:r>
          </w:p>
        </w:tc>
        <w:tc>
          <w:tcPr>
            <w:tcW w:w="1334" w:type="dxa"/>
            <w:gridSpan w:val="2"/>
          </w:tcPr>
          <w:p w14:paraId="7DB3E657" w14:textId="77777777" w:rsidR="00471147" w:rsidRPr="001D386E" w:rsidRDefault="00471147" w:rsidP="000F29BB">
            <w:pPr>
              <w:pStyle w:val="TAH"/>
              <w:rPr>
                <w:rFonts w:cs="Arial"/>
              </w:rPr>
            </w:pPr>
            <w:r w:rsidRPr="001D386E">
              <w:rPr>
                <w:rFonts w:cs="Arial"/>
              </w:rPr>
              <w:t>75RB+50RB</w:t>
            </w:r>
          </w:p>
        </w:tc>
        <w:tc>
          <w:tcPr>
            <w:tcW w:w="1342" w:type="dxa"/>
            <w:gridSpan w:val="2"/>
            <w:shd w:val="clear" w:color="auto" w:fill="auto"/>
            <w:vAlign w:val="center"/>
          </w:tcPr>
          <w:p w14:paraId="79989987" w14:textId="77777777" w:rsidR="00471147" w:rsidRPr="001D386E" w:rsidRDefault="00471147" w:rsidP="000F29BB">
            <w:pPr>
              <w:pStyle w:val="TAH"/>
              <w:rPr>
                <w:rFonts w:eastAsia="MS Mincho" w:cs="Arial"/>
              </w:rPr>
            </w:pPr>
            <w:r w:rsidRPr="001D386E">
              <w:rPr>
                <w:rFonts w:cs="Arial"/>
              </w:rPr>
              <w:t>100RB+75RB</w:t>
            </w:r>
          </w:p>
        </w:tc>
        <w:tc>
          <w:tcPr>
            <w:tcW w:w="1442" w:type="dxa"/>
            <w:gridSpan w:val="2"/>
            <w:shd w:val="clear" w:color="auto" w:fill="auto"/>
            <w:vAlign w:val="center"/>
          </w:tcPr>
          <w:p w14:paraId="6E46CF0B" w14:textId="77777777" w:rsidR="00471147" w:rsidRPr="001D386E" w:rsidRDefault="00471147"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2D81D4B4" w14:textId="77777777" w:rsidR="00471147" w:rsidRPr="001D386E" w:rsidRDefault="00471147" w:rsidP="000F29BB">
            <w:pPr>
              <w:pStyle w:val="TAH"/>
              <w:rPr>
                <w:rFonts w:cs="Arial"/>
              </w:rPr>
            </w:pPr>
            <w:r w:rsidRPr="001D386E">
              <w:rPr>
                <w:rFonts w:cs="Arial"/>
              </w:rPr>
              <w:t>Duplex Mode</w:t>
            </w:r>
          </w:p>
        </w:tc>
      </w:tr>
      <w:tr w:rsidR="00471147" w:rsidRPr="001D386E" w14:paraId="16B7E2C7" w14:textId="77777777" w:rsidTr="000F29BB">
        <w:trPr>
          <w:trHeight w:val="20"/>
          <w:jc w:val="center"/>
        </w:trPr>
        <w:tc>
          <w:tcPr>
            <w:tcW w:w="1366" w:type="dxa"/>
            <w:vMerge/>
            <w:shd w:val="clear" w:color="auto" w:fill="auto"/>
            <w:vAlign w:val="center"/>
          </w:tcPr>
          <w:p w14:paraId="21B1CB5A" w14:textId="77777777" w:rsidR="00471147" w:rsidRPr="001D386E" w:rsidRDefault="00471147" w:rsidP="000F29BB">
            <w:pPr>
              <w:pStyle w:val="TAH"/>
              <w:rPr>
                <w:rFonts w:eastAsia="MS Mincho" w:cs="Arial"/>
              </w:rPr>
            </w:pPr>
          </w:p>
        </w:tc>
        <w:tc>
          <w:tcPr>
            <w:tcW w:w="817" w:type="dxa"/>
            <w:shd w:val="clear" w:color="auto" w:fill="auto"/>
          </w:tcPr>
          <w:p w14:paraId="3CD2EF52" w14:textId="77777777" w:rsidR="00471147" w:rsidRPr="001D386E" w:rsidRDefault="00471147" w:rsidP="000F29BB">
            <w:pPr>
              <w:pStyle w:val="TAH"/>
              <w:rPr>
                <w:rFonts w:cs="Arial"/>
              </w:rPr>
            </w:pPr>
            <w:r w:rsidRPr="001D386E">
              <w:rPr>
                <w:rFonts w:eastAsia="MS Mincho" w:cs="Arial"/>
              </w:rPr>
              <w:t>PCC</w:t>
            </w:r>
          </w:p>
        </w:tc>
        <w:tc>
          <w:tcPr>
            <w:tcW w:w="717" w:type="dxa"/>
            <w:shd w:val="clear" w:color="auto" w:fill="auto"/>
          </w:tcPr>
          <w:p w14:paraId="0333FC67" w14:textId="77777777" w:rsidR="00471147" w:rsidRPr="001D386E" w:rsidRDefault="00471147" w:rsidP="000F29BB">
            <w:pPr>
              <w:pStyle w:val="TAH"/>
              <w:rPr>
                <w:rFonts w:cs="Arial"/>
              </w:rPr>
            </w:pPr>
            <w:r w:rsidRPr="001D386E">
              <w:rPr>
                <w:rFonts w:eastAsia="MS Mincho" w:cs="Arial"/>
              </w:rPr>
              <w:t>SCC</w:t>
            </w:r>
          </w:p>
        </w:tc>
        <w:tc>
          <w:tcPr>
            <w:tcW w:w="671" w:type="dxa"/>
            <w:shd w:val="clear" w:color="auto" w:fill="auto"/>
          </w:tcPr>
          <w:p w14:paraId="7C66A633"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0902E7DF" w14:textId="77777777" w:rsidR="00471147" w:rsidRPr="001D386E" w:rsidRDefault="00471147" w:rsidP="000F29BB">
            <w:pPr>
              <w:pStyle w:val="TAH"/>
              <w:rPr>
                <w:rFonts w:cs="Arial"/>
              </w:rPr>
            </w:pPr>
            <w:r w:rsidRPr="001D386E">
              <w:rPr>
                <w:rFonts w:cs="Arial"/>
              </w:rPr>
              <w:t>SCC</w:t>
            </w:r>
          </w:p>
        </w:tc>
        <w:tc>
          <w:tcPr>
            <w:tcW w:w="621" w:type="dxa"/>
            <w:shd w:val="clear" w:color="auto" w:fill="auto"/>
          </w:tcPr>
          <w:p w14:paraId="4F860B6F" w14:textId="77777777" w:rsidR="00471147" w:rsidRPr="001D386E" w:rsidRDefault="00471147" w:rsidP="000F29BB">
            <w:pPr>
              <w:pStyle w:val="TAH"/>
              <w:rPr>
                <w:rFonts w:cs="Arial"/>
              </w:rPr>
            </w:pPr>
            <w:r w:rsidRPr="001D386E">
              <w:rPr>
                <w:rFonts w:cs="Arial"/>
              </w:rPr>
              <w:t>PCC</w:t>
            </w:r>
          </w:p>
        </w:tc>
        <w:tc>
          <w:tcPr>
            <w:tcW w:w="621" w:type="dxa"/>
            <w:shd w:val="clear" w:color="auto" w:fill="auto"/>
          </w:tcPr>
          <w:p w14:paraId="64718EB8" w14:textId="77777777" w:rsidR="00471147" w:rsidRPr="001D386E" w:rsidRDefault="00471147" w:rsidP="000F29BB">
            <w:pPr>
              <w:pStyle w:val="TAH"/>
              <w:rPr>
                <w:rFonts w:cs="Arial"/>
              </w:rPr>
            </w:pPr>
            <w:r w:rsidRPr="001D386E">
              <w:rPr>
                <w:rFonts w:cs="Arial"/>
              </w:rPr>
              <w:t>SCC</w:t>
            </w:r>
          </w:p>
        </w:tc>
        <w:tc>
          <w:tcPr>
            <w:tcW w:w="717" w:type="dxa"/>
          </w:tcPr>
          <w:p w14:paraId="737D0A2C" w14:textId="77777777" w:rsidR="00471147" w:rsidRPr="001D386E" w:rsidRDefault="00471147" w:rsidP="000F29BB">
            <w:pPr>
              <w:pStyle w:val="TAH"/>
              <w:rPr>
                <w:rFonts w:cs="Arial"/>
              </w:rPr>
            </w:pPr>
            <w:r w:rsidRPr="001D386E">
              <w:rPr>
                <w:rFonts w:cs="Arial"/>
              </w:rPr>
              <w:t>PCC</w:t>
            </w:r>
          </w:p>
        </w:tc>
        <w:tc>
          <w:tcPr>
            <w:tcW w:w="617" w:type="dxa"/>
          </w:tcPr>
          <w:p w14:paraId="1EFC3851" w14:textId="77777777" w:rsidR="00471147" w:rsidRPr="001D386E" w:rsidRDefault="00471147" w:rsidP="000F29BB">
            <w:pPr>
              <w:pStyle w:val="TAH"/>
              <w:rPr>
                <w:rFonts w:cs="Arial"/>
              </w:rPr>
            </w:pPr>
            <w:r w:rsidRPr="001D386E">
              <w:rPr>
                <w:rFonts w:cs="Arial"/>
              </w:rPr>
              <w:t>SCC</w:t>
            </w:r>
          </w:p>
        </w:tc>
        <w:tc>
          <w:tcPr>
            <w:tcW w:w="671" w:type="dxa"/>
            <w:shd w:val="clear" w:color="auto" w:fill="auto"/>
          </w:tcPr>
          <w:p w14:paraId="4D09387E"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75C91508" w14:textId="77777777" w:rsidR="00471147" w:rsidRPr="001D386E" w:rsidRDefault="00471147" w:rsidP="000F29BB">
            <w:pPr>
              <w:pStyle w:val="TAH"/>
              <w:rPr>
                <w:rFonts w:cs="Arial"/>
              </w:rPr>
            </w:pPr>
            <w:r w:rsidRPr="001D386E">
              <w:rPr>
                <w:rFonts w:cs="Arial"/>
              </w:rPr>
              <w:t>SCC</w:t>
            </w:r>
          </w:p>
        </w:tc>
        <w:tc>
          <w:tcPr>
            <w:tcW w:w="721" w:type="dxa"/>
            <w:shd w:val="clear" w:color="auto" w:fill="auto"/>
          </w:tcPr>
          <w:p w14:paraId="3E38DD40" w14:textId="77777777" w:rsidR="00471147" w:rsidRPr="001D386E" w:rsidRDefault="00471147" w:rsidP="000F29BB">
            <w:pPr>
              <w:pStyle w:val="TAH"/>
              <w:rPr>
                <w:rFonts w:cs="Arial"/>
              </w:rPr>
            </w:pPr>
            <w:r w:rsidRPr="001D386E">
              <w:rPr>
                <w:rFonts w:cs="Arial"/>
              </w:rPr>
              <w:t>PCC</w:t>
            </w:r>
          </w:p>
        </w:tc>
        <w:tc>
          <w:tcPr>
            <w:tcW w:w="721" w:type="dxa"/>
            <w:shd w:val="clear" w:color="auto" w:fill="auto"/>
          </w:tcPr>
          <w:p w14:paraId="268CB825" w14:textId="77777777" w:rsidR="00471147" w:rsidRPr="001D386E" w:rsidRDefault="00471147" w:rsidP="000F29BB">
            <w:pPr>
              <w:pStyle w:val="TAH"/>
              <w:rPr>
                <w:rFonts w:cs="Arial"/>
              </w:rPr>
            </w:pPr>
            <w:r w:rsidRPr="001D386E">
              <w:rPr>
                <w:rFonts w:cs="Arial"/>
              </w:rPr>
              <w:t>SCC</w:t>
            </w:r>
          </w:p>
        </w:tc>
        <w:tc>
          <w:tcPr>
            <w:tcW w:w="817" w:type="dxa"/>
            <w:vMerge/>
            <w:shd w:val="clear" w:color="auto" w:fill="auto"/>
            <w:vAlign w:val="center"/>
          </w:tcPr>
          <w:p w14:paraId="7F811963" w14:textId="77777777" w:rsidR="00471147" w:rsidRPr="001D386E" w:rsidRDefault="00471147" w:rsidP="000F29BB">
            <w:pPr>
              <w:pStyle w:val="TAH"/>
              <w:rPr>
                <w:rFonts w:eastAsia="MS Mincho" w:cs="Arial"/>
              </w:rPr>
            </w:pPr>
          </w:p>
        </w:tc>
      </w:tr>
      <w:tr w:rsidR="00471147" w:rsidRPr="001D386E" w14:paraId="60641614" w14:textId="77777777" w:rsidTr="000F29BB">
        <w:trPr>
          <w:trHeight w:val="20"/>
          <w:jc w:val="center"/>
        </w:trPr>
        <w:tc>
          <w:tcPr>
            <w:tcW w:w="1366" w:type="dxa"/>
            <w:shd w:val="clear" w:color="auto" w:fill="auto"/>
            <w:vAlign w:val="center"/>
          </w:tcPr>
          <w:p w14:paraId="2783B0DB" w14:textId="77777777" w:rsidR="00471147" w:rsidRPr="001D386E" w:rsidRDefault="00471147" w:rsidP="000F29BB">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02247CC2" w14:textId="77777777" w:rsidR="00471147" w:rsidRPr="001D386E" w:rsidRDefault="00471147" w:rsidP="000F29BB">
            <w:pPr>
              <w:pStyle w:val="TAC"/>
              <w:rPr>
                <w:rFonts w:eastAsia="MS Mincho" w:cs="Arial"/>
              </w:rPr>
            </w:pPr>
            <w:r w:rsidRPr="001D386E">
              <w:rPr>
                <w:rFonts w:cs="Arial" w:hint="eastAsia"/>
                <w:lang w:eastAsia="ja-JP"/>
              </w:rPr>
              <w:t>100</w:t>
            </w:r>
          </w:p>
        </w:tc>
        <w:tc>
          <w:tcPr>
            <w:tcW w:w="717" w:type="dxa"/>
            <w:shd w:val="clear" w:color="auto" w:fill="auto"/>
            <w:vAlign w:val="center"/>
          </w:tcPr>
          <w:p w14:paraId="4CD2BE9F" w14:textId="77777777" w:rsidR="00471147" w:rsidRPr="001D386E" w:rsidRDefault="00471147" w:rsidP="000F29BB">
            <w:pPr>
              <w:pStyle w:val="TAC"/>
              <w:rPr>
                <w:rFonts w:eastAsia="MS Mincho" w:cs="Arial"/>
              </w:rPr>
            </w:pPr>
            <w:r w:rsidRPr="001D386E">
              <w:rPr>
                <w:rFonts w:cs="Arial" w:hint="eastAsia"/>
                <w:lang w:eastAsia="ja-JP"/>
              </w:rPr>
              <w:t>25</w:t>
            </w:r>
          </w:p>
        </w:tc>
        <w:tc>
          <w:tcPr>
            <w:tcW w:w="671" w:type="dxa"/>
            <w:shd w:val="clear" w:color="auto" w:fill="auto"/>
            <w:vAlign w:val="center"/>
          </w:tcPr>
          <w:p w14:paraId="4BE7B0AE"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1271E8AB" w14:textId="77777777" w:rsidR="00471147" w:rsidRPr="001D386E" w:rsidRDefault="00471147" w:rsidP="000F29BB">
            <w:pPr>
              <w:pStyle w:val="TAC"/>
              <w:rPr>
                <w:rFonts w:eastAsia="MS Mincho" w:cs="Arial"/>
              </w:rPr>
            </w:pPr>
            <w:r w:rsidRPr="001D386E">
              <w:rPr>
                <w:rFonts w:cs="Arial" w:hint="eastAsia"/>
                <w:lang w:eastAsia="ja-JP"/>
              </w:rPr>
              <w:t>50</w:t>
            </w:r>
          </w:p>
        </w:tc>
        <w:tc>
          <w:tcPr>
            <w:tcW w:w="621" w:type="dxa"/>
            <w:shd w:val="clear" w:color="auto" w:fill="auto"/>
            <w:vAlign w:val="center"/>
          </w:tcPr>
          <w:p w14:paraId="36F7995A" w14:textId="77777777" w:rsidR="00471147" w:rsidRPr="001D386E" w:rsidRDefault="00471147" w:rsidP="000F29BB">
            <w:pPr>
              <w:pStyle w:val="TAC"/>
              <w:rPr>
                <w:rFonts w:eastAsia="MS Mincho" w:cs="Arial"/>
              </w:rPr>
            </w:pPr>
            <w:r w:rsidRPr="001D386E">
              <w:rPr>
                <w:rFonts w:cs="Arial" w:hint="eastAsia"/>
                <w:lang w:eastAsia="ja-JP"/>
              </w:rPr>
              <w:t>N/A</w:t>
            </w:r>
          </w:p>
        </w:tc>
        <w:tc>
          <w:tcPr>
            <w:tcW w:w="621" w:type="dxa"/>
            <w:shd w:val="clear" w:color="auto" w:fill="auto"/>
            <w:vAlign w:val="center"/>
          </w:tcPr>
          <w:p w14:paraId="53C2D222" w14:textId="77777777" w:rsidR="00471147" w:rsidRPr="001D386E" w:rsidRDefault="00471147" w:rsidP="000F29BB">
            <w:pPr>
              <w:pStyle w:val="TAC"/>
              <w:rPr>
                <w:rFonts w:eastAsia="MS Mincho" w:cs="Arial"/>
              </w:rPr>
            </w:pPr>
            <w:r w:rsidRPr="001D386E">
              <w:rPr>
                <w:rFonts w:cs="Arial" w:hint="eastAsia"/>
                <w:lang w:eastAsia="ja-JP"/>
              </w:rPr>
              <w:t>N/A</w:t>
            </w:r>
          </w:p>
        </w:tc>
        <w:tc>
          <w:tcPr>
            <w:tcW w:w="717" w:type="dxa"/>
            <w:vAlign w:val="center"/>
          </w:tcPr>
          <w:p w14:paraId="74044448" w14:textId="77777777" w:rsidR="00471147" w:rsidRPr="001D386E" w:rsidRDefault="00471147" w:rsidP="000F29BB">
            <w:pPr>
              <w:pStyle w:val="TAC"/>
              <w:rPr>
                <w:rFonts w:cs="Arial"/>
              </w:rPr>
            </w:pPr>
            <w:r w:rsidRPr="001D386E">
              <w:rPr>
                <w:rFonts w:cs="Arial" w:hint="eastAsia"/>
                <w:lang w:eastAsia="zh-CN"/>
              </w:rPr>
              <w:t>N/A</w:t>
            </w:r>
          </w:p>
        </w:tc>
        <w:tc>
          <w:tcPr>
            <w:tcW w:w="617" w:type="dxa"/>
            <w:vAlign w:val="center"/>
          </w:tcPr>
          <w:p w14:paraId="62BC6781" w14:textId="77777777" w:rsidR="00471147" w:rsidRPr="001D386E" w:rsidRDefault="00471147" w:rsidP="000F29BB">
            <w:pPr>
              <w:pStyle w:val="TAC"/>
              <w:rPr>
                <w:rFonts w:cs="Arial"/>
              </w:rPr>
            </w:pPr>
            <w:r w:rsidRPr="001D386E">
              <w:rPr>
                <w:rFonts w:cs="Arial" w:hint="eastAsia"/>
                <w:lang w:eastAsia="zh-CN"/>
              </w:rPr>
              <w:t>N/A</w:t>
            </w:r>
          </w:p>
        </w:tc>
        <w:tc>
          <w:tcPr>
            <w:tcW w:w="671" w:type="dxa"/>
            <w:shd w:val="clear" w:color="auto" w:fill="auto"/>
            <w:vAlign w:val="center"/>
          </w:tcPr>
          <w:p w14:paraId="70DBA8AF"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35E34633" w14:textId="77777777" w:rsidR="00471147" w:rsidRPr="001D386E" w:rsidRDefault="00471147" w:rsidP="000F29BB">
            <w:pPr>
              <w:pStyle w:val="TAC"/>
              <w:rPr>
                <w:rFonts w:eastAsia="MS Mincho" w:cs="Arial"/>
              </w:rPr>
            </w:pPr>
            <w:r w:rsidRPr="001D386E">
              <w:rPr>
                <w:rFonts w:cs="Arial" w:hint="eastAsia"/>
                <w:lang w:eastAsia="ja-JP"/>
              </w:rPr>
              <w:t>75</w:t>
            </w:r>
          </w:p>
        </w:tc>
        <w:tc>
          <w:tcPr>
            <w:tcW w:w="721" w:type="dxa"/>
            <w:shd w:val="clear" w:color="auto" w:fill="auto"/>
            <w:vAlign w:val="center"/>
          </w:tcPr>
          <w:p w14:paraId="6B08D97B" w14:textId="77777777" w:rsidR="00471147" w:rsidRPr="001D386E" w:rsidRDefault="00471147" w:rsidP="000F29BB">
            <w:pPr>
              <w:pStyle w:val="TAC"/>
              <w:rPr>
                <w:rFonts w:eastAsia="MS Mincho" w:cs="Arial"/>
              </w:rPr>
            </w:pPr>
            <w:r w:rsidRPr="001D386E">
              <w:rPr>
                <w:rFonts w:cs="Arial" w:hint="eastAsia"/>
                <w:lang w:eastAsia="ja-JP"/>
              </w:rPr>
              <w:t>100</w:t>
            </w:r>
          </w:p>
        </w:tc>
        <w:tc>
          <w:tcPr>
            <w:tcW w:w="721" w:type="dxa"/>
            <w:shd w:val="clear" w:color="auto" w:fill="auto"/>
            <w:vAlign w:val="center"/>
          </w:tcPr>
          <w:p w14:paraId="4D8C4469" w14:textId="77777777" w:rsidR="00471147" w:rsidRPr="001D386E" w:rsidRDefault="00471147" w:rsidP="000F29BB">
            <w:pPr>
              <w:pStyle w:val="TAC"/>
              <w:rPr>
                <w:rFonts w:eastAsia="MS Mincho" w:cs="Arial"/>
              </w:rPr>
            </w:pPr>
            <w:r w:rsidRPr="001D386E">
              <w:rPr>
                <w:rFonts w:cs="Arial" w:hint="eastAsia"/>
                <w:lang w:eastAsia="ja-JP"/>
              </w:rPr>
              <w:t>100</w:t>
            </w:r>
          </w:p>
        </w:tc>
        <w:tc>
          <w:tcPr>
            <w:tcW w:w="817" w:type="dxa"/>
            <w:shd w:val="clear" w:color="auto" w:fill="auto"/>
            <w:vAlign w:val="center"/>
          </w:tcPr>
          <w:p w14:paraId="19294C62" w14:textId="77777777" w:rsidR="00471147" w:rsidRPr="001D386E" w:rsidRDefault="00471147" w:rsidP="000F29BB">
            <w:pPr>
              <w:pStyle w:val="TAC"/>
              <w:rPr>
                <w:rFonts w:eastAsia="MS Mincho" w:cs="Arial"/>
              </w:rPr>
            </w:pPr>
            <w:r w:rsidRPr="001D386E">
              <w:rPr>
                <w:rFonts w:cs="Arial" w:hint="eastAsia"/>
                <w:lang w:eastAsia="ja-JP"/>
              </w:rPr>
              <w:t>TDD</w:t>
            </w:r>
          </w:p>
        </w:tc>
      </w:tr>
      <w:tr w:rsidR="00471147" w:rsidRPr="001D386E" w14:paraId="441B4457" w14:textId="77777777" w:rsidTr="000F29BB">
        <w:trPr>
          <w:trHeight w:val="20"/>
          <w:jc w:val="center"/>
        </w:trPr>
        <w:tc>
          <w:tcPr>
            <w:tcW w:w="10419" w:type="dxa"/>
            <w:gridSpan w:val="14"/>
          </w:tcPr>
          <w:p w14:paraId="7AAFEC3B" w14:textId="77777777" w:rsidR="00471147" w:rsidRPr="001D386E" w:rsidRDefault="00471147"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A069403" w14:textId="77777777" w:rsidR="00471147" w:rsidRPr="001D386E" w:rsidRDefault="00471147"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7969053D" w14:textId="77777777" w:rsidR="00471147" w:rsidRPr="001D386E" w:rsidRDefault="00471147"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4CFAE04F" w14:textId="77777777" w:rsidR="00471147" w:rsidRPr="001D386E" w:rsidRDefault="00471147"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F7C06F2" w14:textId="77777777" w:rsidR="00471147" w:rsidRPr="001D386E" w:rsidRDefault="00471147"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6423605B" w14:textId="77777777" w:rsidR="00471147" w:rsidRPr="001D386E" w:rsidRDefault="00471147"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3C347939" w14:textId="77777777" w:rsidR="00471147" w:rsidRPr="001D386E" w:rsidRDefault="00471147" w:rsidP="000F29BB">
            <w:pPr>
              <w:pStyle w:val="TAN"/>
              <w:rPr>
                <w:rFonts w:eastAsia="MS Mincho" w:cs="Arial"/>
                <w:lang w:val="en-US"/>
              </w:rPr>
            </w:pPr>
            <w:r w:rsidRPr="001D386E">
              <w:rPr>
                <w:rFonts w:cs="Arial"/>
              </w:rPr>
              <w:t>NOTE 7:</w:t>
            </w:r>
            <w:r w:rsidRPr="001D386E">
              <w:rPr>
                <w:rFonts w:cs="Arial"/>
              </w:rPr>
              <w:tab/>
              <w:t>Void</w:t>
            </w:r>
          </w:p>
        </w:tc>
      </w:tr>
    </w:tbl>
    <w:p w14:paraId="6519A621" w14:textId="77777777" w:rsidR="00471147" w:rsidRPr="001D386E" w:rsidRDefault="00471147" w:rsidP="00471147"/>
    <w:p w14:paraId="240728BD"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FCFE940" w14:textId="77777777" w:rsidR="00471147" w:rsidRDefault="00471147" w:rsidP="002F7B82">
      <w:pPr>
        <w:rPr>
          <w:lang w:eastAsia="ja-JP"/>
        </w:rPr>
      </w:pPr>
    </w:p>
    <w:p w14:paraId="4BE3ED7A" w14:textId="77777777" w:rsidR="002F7B82" w:rsidRPr="00CD2799" w:rsidRDefault="002F7B82" w:rsidP="007761FB">
      <w:pPr>
        <w:pStyle w:val="Guidance"/>
        <w:rPr>
          <w:i w:val="0"/>
          <w:iCs/>
        </w:rPr>
      </w:pPr>
    </w:p>
    <w:p w14:paraId="2CEE9E0E" w14:textId="49604B18" w:rsidR="00C90EF0" w:rsidRPr="006F7C0C" w:rsidRDefault="00C90EF0" w:rsidP="0064431F">
      <w:pPr>
        <w:pStyle w:val="Heading2"/>
        <w:rPr>
          <w:lang w:val="en-US"/>
        </w:rPr>
      </w:pPr>
      <w:bookmarkStart w:id="64" w:name="_Toc133338526"/>
      <w:bookmarkStart w:id="65" w:name="_Toc173248068"/>
      <w:r>
        <w:rPr>
          <w:lang w:val="en-US"/>
        </w:rPr>
        <w:t>5</w:t>
      </w:r>
      <w:r w:rsidR="006E2AEE">
        <w:rPr>
          <w:lang w:val="en-US"/>
        </w:rPr>
        <w:t>.</w:t>
      </w:r>
      <w:r w:rsidR="0064431F">
        <w:rPr>
          <w:lang w:val="en-US"/>
        </w:rPr>
        <w:t>2</w:t>
      </w:r>
      <w:r w:rsidRPr="006F7C0C">
        <w:rPr>
          <w:lang w:val="en-US"/>
        </w:rPr>
        <w:tab/>
      </w:r>
      <w:bookmarkEnd w:id="42"/>
      <w:bookmarkEnd w:id="43"/>
      <w:bookmarkEnd w:id="44"/>
      <w:bookmarkEnd w:id="45"/>
      <w:r w:rsidR="0064431F" w:rsidRPr="0064431F">
        <w:rPr>
          <w:lang w:val="en-US"/>
        </w:rPr>
        <w:t>LTE-A inter-band CA for x (x&gt;1) bands DL with 1 band UL</w:t>
      </w:r>
      <w:bookmarkEnd w:id="64"/>
      <w:bookmarkEnd w:id="65"/>
    </w:p>
    <w:p w14:paraId="593253E7" w14:textId="696692D1" w:rsidR="00C90EF0" w:rsidRPr="00616096" w:rsidRDefault="004772FE" w:rsidP="006E2AEE">
      <w:pPr>
        <w:pStyle w:val="Heading3"/>
        <w:rPr>
          <w:rFonts w:ascii="Calibri" w:hAnsi="Calibri"/>
          <w:sz w:val="22"/>
          <w:szCs w:val="22"/>
          <w:lang w:val="en-US" w:eastAsia="zh-CN"/>
        </w:rPr>
      </w:pPr>
      <w:bookmarkStart w:id="66" w:name="_Toc441571534"/>
      <w:bookmarkStart w:id="67" w:name="_Toc47088270"/>
      <w:bookmarkStart w:id="68" w:name="_Toc133338527"/>
      <w:bookmarkStart w:id="69"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6"/>
      <w:bookmarkEnd w:id="67"/>
      <w:bookmarkEnd w:id="68"/>
      <w:bookmarkEnd w:id="69"/>
    </w:p>
    <w:p w14:paraId="7AC9B66E" w14:textId="746E54E7" w:rsidR="00C90EF0" w:rsidRDefault="004772FE" w:rsidP="006E2AEE">
      <w:pPr>
        <w:pStyle w:val="Heading4"/>
      </w:pPr>
      <w:bookmarkStart w:id="70" w:name="_Toc441571535"/>
      <w:bookmarkStart w:id="71" w:name="_Toc47088271"/>
      <w:bookmarkStart w:id="72" w:name="_Toc133338528"/>
      <w:bookmarkStart w:id="73"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70"/>
      <w:bookmarkEnd w:id="71"/>
      <w:bookmarkEnd w:id="72"/>
      <w:bookmarkEnd w:id="73"/>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lastRenderedPageBreak/>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4" w:name="_Toc133338529"/>
      <w:bookmarkStart w:id="75"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4"/>
      <w:bookmarkEnd w:id="75"/>
    </w:p>
    <w:p w14:paraId="5E888114" w14:textId="69EECB49" w:rsidR="00BB1A36" w:rsidRPr="006B33C4" w:rsidRDefault="00BB1A36" w:rsidP="006E2AEE">
      <w:pPr>
        <w:pStyle w:val="Guidance"/>
      </w:pPr>
      <w:bookmarkStart w:id="76" w:name="_Toc441571537"/>
      <w:bookmarkStart w:id="77" w:name="_Toc47088272"/>
      <w:r>
        <w:t>&lt;</w:t>
      </w:r>
      <w:r w:rsidRPr="00E26D10">
        <w:t xml:space="preserve"> </w:t>
      </w:r>
      <w:r w:rsidR="00E64C87">
        <w:t xml:space="preserve">Editor’s </w:t>
      </w:r>
      <w:r w:rsidRPr="00E26D10">
        <w:t xml:space="preserve"> note:</w:t>
      </w:r>
      <w:r w:rsidR="0064431F">
        <w:t xml:space="preserve"> Co-existence studies are needed till x=2 since </w:t>
      </w:r>
      <w:proofErr w:type="gramStart"/>
      <w:r w:rsidR="0064431F">
        <w:t>these issue</w:t>
      </w:r>
      <w:proofErr w:type="gramEnd"/>
      <w:r w:rsidR="0064431F">
        <w:t xml:space="preserv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lastRenderedPageBreak/>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8" w:name="_Toc133338530"/>
      <w:bookmarkStart w:id="79" w:name="_Toc173248072"/>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6"/>
      <w:bookmarkEnd w:id="77"/>
      <w:bookmarkEnd w:id="78"/>
      <w:bookmarkEnd w:id="79"/>
    </w:p>
    <w:p w14:paraId="2EC69294" w14:textId="77777777" w:rsidR="00FD767C" w:rsidRPr="006B33C4" w:rsidRDefault="00FD767C" w:rsidP="006E2AEE">
      <w:pPr>
        <w:pStyle w:val="Guidance"/>
      </w:pPr>
      <w:bookmarkStart w:id="80" w:name="_Toc441571538"/>
      <w:bookmarkStart w:id="81" w:name="_Toc47088273"/>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82" w:name="_Toc133338531"/>
      <w:bookmarkStart w:id="83"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80"/>
      <w:bookmarkEnd w:id="81"/>
      <w:bookmarkEnd w:id="82"/>
      <w:bookmarkEnd w:id="83"/>
    </w:p>
    <w:p w14:paraId="1BE93B89" w14:textId="77777777" w:rsidR="00FD767C" w:rsidRPr="006B33C4" w:rsidRDefault="00FD767C" w:rsidP="00FD767C">
      <w:pPr>
        <w:pStyle w:val="Guidance"/>
      </w:pPr>
      <w:bookmarkStart w:id="84"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7F82877F" w14:textId="46260C5F" w:rsidR="00256148" w:rsidRPr="00616096" w:rsidRDefault="00256148" w:rsidP="00256148">
      <w:pPr>
        <w:pStyle w:val="Heading3"/>
        <w:rPr>
          <w:rFonts w:ascii="Calibri" w:hAnsi="Calibri"/>
          <w:sz w:val="22"/>
          <w:szCs w:val="22"/>
          <w:lang w:val="en-US" w:eastAsia="zh-CN"/>
        </w:rPr>
      </w:pPr>
      <w:bookmarkStart w:id="85" w:name="_Toc183954515"/>
      <w:bookmarkStart w:id="86" w:name="_Toc133338532"/>
      <w:bookmarkEnd w:id="84"/>
      <w:r>
        <w:rPr>
          <w:lang w:val="en-US"/>
        </w:rPr>
        <w:t>5.2.1</w:t>
      </w:r>
      <w:r w:rsidRPr="00616096">
        <w:rPr>
          <w:rFonts w:ascii="Calibri" w:hAnsi="Calibri"/>
          <w:sz w:val="22"/>
          <w:szCs w:val="22"/>
          <w:lang w:val="en-US" w:eastAsia="sv-SE"/>
        </w:rPr>
        <w:tab/>
      </w:r>
      <w:r w:rsidRPr="00616096">
        <w:rPr>
          <w:lang w:val="en-US"/>
        </w:rPr>
        <w:t>CA_</w:t>
      </w:r>
      <w:bookmarkEnd w:id="85"/>
      <w:r>
        <w:rPr>
          <w:lang w:val="en-US" w:eastAsia="zh-CN"/>
        </w:rPr>
        <w:t>8-20-40</w:t>
      </w:r>
    </w:p>
    <w:p w14:paraId="4D950541" w14:textId="77777777" w:rsidR="00256148" w:rsidRDefault="00256148" w:rsidP="00256148">
      <w:pPr>
        <w:pStyle w:val="Heading4"/>
      </w:pPr>
      <w:bookmarkStart w:id="87" w:name="_Toc183954516"/>
      <w:r>
        <w:t>5.2.1.1</w:t>
      </w:r>
      <w:r w:rsidRPr="00F00C5E">
        <w:rPr>
          <w:rFonts w:ascii="Calibri" w:hAnsi="Calibri"/>
          <w:sz w:val="22"/>
          <w:szCs w:val="22"/>
          <w:lang w:eastAsia="sv-SE"/>
        </w:rPr>
        <w:tab/>
      </w:r>
      <w:r w:rsidRPr="00725D82">
        <w:t>Channel bandwidths per operating band for CA</w:t>
      </w:r>
      <w:bookmarkEnd w:id="87"/>
    </w:p>
    <w:p w14:paraId="68F75AAA" w14:textId="77777777" w:rsidR="00256148" w:rsidRPr="008B3FEA" w:rsidRDefault="00256148" w:rsidP="00256148">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56148" w:rsidRPr="00E26D10" w14:paraId="12BB2B81"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6B33C4" w:rsidRDefault="00256148"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0867A6" w:rsidRDefault="00256148"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950EF5" w:rsidRDefault="00256148"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23F5560" w14:textId="77777777" w:rsidR="00256148" w:rsidRPr="00783239" w:rsidRDefault="00256148" w:rsidP="000F29BB">
            <w:pPr>
              <w:pStyle w:val="TAH"/>
              <w:rPr>
                <w:rFonts w:cs="Arial"/>
              </w:rPr>
            </w:pPr>
            <w:r w:rsidRPr="00783239">
              <w:rPr>
                <w:rFonts w:cs="Arial"/>
              </w:rPr>
              <w:t>Duplex Mode</w:t>
            </w:r>
          </w:p>
        </w:tc>
      </w:tr>
      <w:tr w:rsidR="00256148" w:rsidRPr="00E26D10" w14:paraId="514AF23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E26D10" w:rsidRDefault="00256148"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E26D10" w:rsidRDefault="00256148"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E26D10" w:rsidRDefault="00256148"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6FDFF" w14:textId="77777777" w:rsidR="00256148" w:rsidRPr="00E26D10" w:rsidRDefault="00256148" w:rsidP="000F29BB">
            <w:pPr>
              <w:pStyle w:val="TAC"/>
              <w:rPr>
                <w:rFonts w:cs="Arial"/>
              </w:rPr>
            </w:pPr>
          </w:p>
        </w:tc>
      </w:tr>
      <w:tr w:rsidR="00256148" w:rsidRPr="00E26D10" w14:paraId="09C117A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E26D10" w:rsidRDefault="00256148"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F396045" w14:textId="77777777" w:rsidR="00256148" w:rsidRPr="00E26D10" w:rsidRDefault="00256148"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172F0751" w14:textId="77777777" w:rsidR="00256148" w:rsidRPr="00E26D10" w:rsidRDefault="00256148"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2387683" w14:textId="77777777" w:rsidR="00256148" w:rsidRPr="00E26D10" w:rsidRDefault="00256148"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4B272906" w14:textId="77777777" w:rsidR="00256148" w:rsidRPr="00E26D10" w:rsidRDefault="00256148"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5DB62E" w14:textId="77777777" w:rsidR="00256148" w:rsidRPr="00E26D10" w:rsidRDefault="00256148"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E22DBDF" w14:textId="77777777" w:rsidR="00256148" w:rsidRPr="00E26D10" w:rsidRDefault="00256148"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E26D10" w:rsidRDefault="00256148" w:rsidP="000F29BB">
            <w:pPr>
              <w:pStyle w:val="TAC"/>
              <w:rPr>
                <w:rFonts w:cs="Arial"/>
              </w:rPr>
            </w:pPr>
            <w:r w:rsidRPr="00E26D10">
              <w:rPr>
                <w:rFonts w:cs="Arial"/>
              </w:rPr>
              <w:t>FDD</w:t>
            </w:r>
          </w:p>
        </w:tc>
      </w:tr>
      <w:tr w:rsidR="00256148" w:rsidRPr="00E26D10" w14:paraId="797C75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E26D10" w:rsidRDefault="00256148"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6445F061" w14:textId="77777777" w:rsidR="00256148" w:rsidRPr="00E26D10" w:rsidRDefault="00256148"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A23A595"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9437FE" w14:textId="77777777" w:rsidR="00256148" w:rsidRPr="00E26D10" w:rsidRDefault="00256148"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7534F691" w14:textId="77777777" w:rsidR="00256148" w:rsidRPr="00E26D10" w:rsidRDefault="00256148"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0BE41D14"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93C3A3E" w14:textId="77777777" w:rsidR="00256148" w:rsidRPr="00E26D10" w:rsidRDefault="00256148"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E26D10" w:rsidRDefault="00256148" w:rsidP="000F29BB">
            <w:pPr>
              <w:pStyle w:val="TAC"/>
              <w:rPr>
                <w:rFonts w:cs="Arial"/>
              </w:rPr>
            </w:pPr>
            <w:r w:rsidRPr="00E26D10">
              <w:rPr>
                <w:rFonts w:cs="Arial"/>
              </w:rPr>
              <w:t>FDD</w:t>
            </w:r>
          </w:p>
        </w:tc>
      </w:tr>
      <w:tr w:rsidR="00256148" w:rsidRPr="00E26D10" w14:paraId="46AF55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E26D10" w:rsidRDefault="00256148"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48B9B36F"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72591C7"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7563AB7" w14:textId="77777777" w:rsidR="00256148"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62173387"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F20B2F6"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47E56F2" w14:textId="77777777" w:rsidR="00256148" w:rsidRPr="00E26D10"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E26D10" w:rsidRDefault="00256148" w:rsidP="000F29BB">
            <w:pPr>
              <w:pStyle w:val="TAC"/>
              <w:rPr>
                <w:rFonts w:cs="Arial"/>
              </w:rPr>
            </w:pPr>
            <w:r>
              <w:rPr>
                <w:rFonts w:cs="Arial"/>
              </w:rPr>
              <w:t>TDD</w:t>
            </w:r>
          </w:p>
        </w:tc>
      </w:tr>
    </w:tbl>
    <w:p w14:paraId="4F6E9DDB" w14:textId="77777777" w:rsidR="00256148" w:rsidRDefault="00256148" w:rsidP="00256148"/>
    <w:p w14:paraId="61AABC6A" w14:textId="77777777" w:rsidR="00256148" w:rsidRPr="00E26D10" w:rsidRDefault="00256148" w:rsidP="00256148">
      <w:pPr>
        <w:pStyle w:val="TH"/>
        <w:rPr>
          <w:lang w:val="en-US" w:eastAsia="zh-CN"/>
        </w:rPr>
      </w:pPr>
      <w:r w:rsidRPr="00E26D10">
        <w:rPr>
          <w:lang w:val="en-US" w:eastAsia="zh-CN"/>
        </w:rPr>
        <w:lastRenderedPageBreak/>
        <w:t xml:space="preserve">Table </w:t>
      </w:r>
      <w:r>
        <w:rPr>
          <w:lang w:val="en-US" w:eastAsia="zh-CN"/>
        </w:rPr>
        <w:t>5.2.1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56148" w:rsidRPr="00E26D10" w14:paraId="3993C143" w14:textId="77777777" w:rsidTr="000F29BB">
        <w:trPr>
          <w:trHeight w:val="109"/>
          <w:jc w:val="center"/>
        </w:trPr>
        <w:tc>
          <w:tcPr>
            <w:tcW w:w="9620" w:type="dxa"/>
            <w:gridSpan w:val="11"/>
            <w:shd w:val="clear" w:color="auto" w:fill="auto"/>
            <w:hideMark/>
          </w:tcPr>
          <w:p w14:paraId="6E0B10E3" w14:textId="77777777" w:rsidR="00256148" w:rsidRPr="00E26D10" w:rsidRDefault="00256148" w:rsidP="000F29BB">
            <w:pPr>
              <w:pStyle w:val="TAH"/>
              <w:rPr>
                <w:sz w:val="20"/>
              </w:rPr>
            </w:pPr>
            <w:r w:rsidRPr="00E26D10">
              <w:t>E-UTRA CA configuration / Bandwidth combination set</w:t>
            </w:r>
          </w:p>
        </w:tc>
      </w:tr>
      <w:tr w:rsidR="00256148" w:rsidRPr="00E26D10" w14:paraId="59F18E20" w14:textId="77777777" w:rsidTr="000F29BB">
        <w:trPr>
          <w:trHeight w:val="441"/>
          <w:jc w:val="center"/>
        </w:trPr>
        <w:tc>
          <w:tcPr>
            <w:tcW w:w="1396" w:type="dxa"/>
            <w:shd w:val="clear" w:color="auto" w:fill="auto"/>
            <w:hideMark/>
          </w:tcPr>
          <w:p w14:paraId="7469F749" w14:textId="77777777" w:rsidR="00256148" w:rsidRPr="00E26D10" w:rsidRDefault="00256148" w:rsidP="000F29BB">
            <w:pPr>
              <w:pStyle w:val="TAH"/>
            </w:pPr>
            <w:r w:rsidRPr="00E26D10">
              <w:t>E-UTRA CA Configuration</w:t>
            </w:r>
          </w:p>
        </w:tc>
        <w:tc>
          <w:tcPr>
            <w:tcW w:w="1467" w:type="dxa"/>
            <w:shd w:val="clear" w:color="auto" w:fill="auto"/>
            <w:hideMark/>
          </w:tcPr>
          <w:p w14:paraId="2040A475" w14:textId="77777777" w:rsidR="00256148" w:rsidRPr="00E26D10" w:rsidRDefault="00256148" w:rsidP="000F29BB">
            <w:pPr>
              <w:pStyle w:val="TAH"/>
            </w:pPr>
            <w:r w:rsidRPr="00E26D10">
              <w:rPr>
                <w:lang w:eastAsia="ja-JP"/>
              </w:rPr>
              <w:t xml:space="preserve">Uplink CA configurations </w:t>
            </w:r>
          </w:p>
        </w:tc>
        <w:tc>
          <w:tcPr>
            <w:tcW w:w="767" w:type="dxa"/>
            <w:shd w:val="clear" w:color="auto" w:fill="auto"/>
            <w:hideMark/>
          </w:tcPr>
          <w:p w14:paraId="6AF1D692" w14:textId="77777777" w:rsidR="00256148" w:rsidRPr="00E26D10" w:rsidRDefault="00256148" w:rsidP="000F29BB">
            <w:pPr>
              <w:pStyle w:val="TAH"/>
            </w:pPr>
            <w:r w:rsidRPr="00E26D10">
              <w:t>E-UTRA Bands</w:t>
            </w:r>
          </w:p>
        </w:tc>
        <w:tc>
          <w:tcPr>
            <w:tcW w:w="586" w:type="dxa"/>
            <w:shd w:val="clear" w:color="auto" w:fill="auto"/>
            <w:hideMark/>
          </w:tcPr>
          <w:p w14:paraId="5AC19679" w14:textId="77777777" w:rsidR="00256148" w:rsidRPr="00E26D10" w:rsidRDefault="00256148" w:rsidP="000F29BB">
            <w:pPr>
              <w:pStyle w:val="TAH"/>
            </w:pPr>
            <w:r w:rsidRPr="00E26D10">
              <w:t>1.4</w:t>
            </w:r>
            <w:r w:rsidRPr="00E26D10">
              <w:br/>
              <w:t>MHz</w:t>
            </w:r>
          </w:p>
        </w:tc>
        <w:tc>
          <w:tcPr>
            <w:tcW w:w="586" w:type="dxa"/>
            <w:shd w:val="clear" w:color="auto" w:fill="auto"/>
            <w:hideMark/>
          </w:tcPr>
          <w:p w14:paraId="4FB68E7A" w14:textId="77777777" w:rsidR="00256148" w:rsidRPr="00E26D10" w:rsidRDefault="00256148" w:rsidP="000F29BB">
            <w:pPr>
              <w:pStyle w:val="TAH"/>
            </w:pPr>
            <w:r w:rsidRPr="00E26D10">
              <w:t>3</w:t>
            </w:r>
            <w:r w:rsidRPr="00E26D10">
              <w:br/>
              <w:t>MHz</w:t>
            </w:r>
          </w:p>
        </w:tc>
        <w:tc>
          <w:tcPr>
            <w:tcW w:w="586" w:type="dxa"/>
            <w:shd w:val="clear" w:color="auto" w:fill="auto"/>
            <w:hideMark/>
          </w:tcPr>
          <w:p w14:paraId="2984B517" w14:textId="77777777" w:rsidR="00256148" w:rsidRPr="00E26D10" w:rsidRDefault="00256148" w:rsidP="000F29BB">
            <w:pPr>
              <w:pStyle w:val="TAH"/>
            </w:pPr>
            <w:r w:rsidRPr="00E26D10">
              <w:t>5</w:t>
            </w:r>
            <w:r w:rsidRPr="00E26D10">
              <w:br/>
              <w:t>MHz</w:t>
            </w:r>
          </w:p>
        </w:tc>
        <w:tc>
          <w:tcPr>
            <w:tcW w:w="586" w:type="dxa"/>
            <w:shd w:val="clear" w:color="auto" w:fill="auto"/>
            <w:hideMark/>
          </w:tcPr>
          <w:p w14:paraId="6323F3DE" w14:textId="77777777" w:rsidR="00256148" w:rsidRPr="00E26D10" w:rsidRDefault="00256148" w:rsidP="000F29BB">
            <w:pPr>
              <w:pStyle w:val="TAH"/>
            </w:pPr>
            <w:r w:rsidRPr="00E26D10">
              <w:t>10</w:t>
            </w:r>
            <w:r w:rsidRPr="00E26D10">
              <w:br/>
              <w:t>MHz</w:t>
            </w:r>
          </w:p>
        </w:tc>
        <w:tc>
          <w:tcPr>
            <w:tcW w:w="586" w:type="dxa"/>
            <w:shd w:val="clear" w:color="auto" w:fill="auto"/>
            <w:hideMark/>
          </w:tcPr>
          <w:p w14:paraId="754F748C" w14:textId="77777777" w:rsidR="00256148" w:rsidRPr="00E26D10" w:rsidRDefault="00256148" w:rsidP="000F29BB">
            <w:pPr>
              <w:pStyle w:val="TAH"/>
            </w:pPr>
            <w:r w:rsidRPr="00E26D10">
              <w:t>15</w:t>
            </w:r>
            <w:r w:rsidRPr="00E26D10">
              <w:br/>
              <w:t>MHz</w:t>
            </w:r>
          </w:p>
        </w:tc>
        <w:tc>
          <w:tcPr>
            <w:tcW w:w="586" w:type="dxa"/>
            <w:shd w:val="clear" w:color="auto" w:fill="auto"/>
            <w:hideMark/>
          </w:tcPr>
          <w:p w14:paraId="04370417" w14:textId="77777777" w:rsidR="00256148" w:rsidRPr="00E26D10" w:rsidRDefault="00256148" w:rsidP="000F29BB">
            <w:pPr>
              <w:pStyle w:val="TAH"/>
            </w:pPr>
            <w:r w:rsidRPr="00E26D10">
              <w:t>20</w:t>
            </w:r>
            <w:r w:rsidRPr="00E26D10">
              <w:br/>
              <w:t>MHz</w:t>
            </w:r>
          </w:p>
        </w:tc>
        <w:tc>
          <w:tcPr>
            <w:tcW w:w="1187" w:type="dxa"/>
            <w:shd w:val="clear" w:color="auto" w:fill="auto"/>
            <w:hideMark/>
          </w:tcPr>
          <w:p w14:paraId="4DA4A91E" w14:textId="77777777" w:rsidR="00256148" w:rsidRPr="00E26D10" w:rsidRDefault="00256148" w:rsidP="000F29BB">
            <w:pPr>
              <w:pStyle w:val="TAH"/>
            </w:pPr>
            <w:r w:rsidRPr="00E26D10">
              <w:t>Maximum aggregated bandwidth</w:t>
            </w:r>
          </w:p>
          <w:p w14:paraId="40F8B7AB" w14:textId="77777777" w:rsidR="00256148" w:rsidRPr="00E26D10" w:rsidRDefault="00256148" w:rsidP="000F29BB">
            <w:pPr>
              <w:pStyle w:val="TAH"/>
            </w:pPr>
            <w:r w:rsidRPr="00E26D10">
              <w:t>[MHz]</w:t>
            </w:r>
          </w:p>
        </w:tc>
        <w:tc>
          <w:tcPr>
            <w:tcW w:w="1287" w:type="dxa"/>
            <w:shd w:val="clear" w:color="auto" w:fill="auto"/>
            <w:hideMark/>
          </w:tcPr>
          <w:p w14:paraId="20AAF7CF" w14:textId="77777777" w:rsidR="00256148" w:rsidRPr="00E26D10" w:rsidRDefault="00256148" w:rsidP="000F29BB">
            <w:pPr>
              <w:pStyle w:val="TAH"/>
            </w:pPr>
            <w:r w:rsidRPr="00E26D10">
              <w:t>Bandwidth combination set</w:t>
            </w:r>
          </w:p>
        </w:tc>
      </w:tr>
      <w:tr w:rsidR="00256148" w:rsidRPr="00E26D10" w14:paraId="30C10313" w14:textId="77777777" w:rsidTr="000F29BB">
        <w:trPr>
          <w:trHeight w:val="103"/>
          <w:jc w:val="center"/>
        </w:trPr>
        <w:tc>
          <w:tcPr>
            <w:tcW w:w="1396" w:type="dxa"/>
            <w:vMerge w:val="restart"/>
            <w:shd w:val="clear" w:color="auto" w:fill="auto"/>
            <w:vAlign w:val="center"/>
          </w:tcPr>
          <w:p w14:paraId="22E637DF" w14:textId="77777777" w:rsidR="00256148" w:rsidRPr="00E26D10" w:rsidRDefault="00256148"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74FA1C1B" w14:textId="77777777" w:rsidR="00256148" w:rsidRPr="00E26D10" w:rsidRDefault="00256148"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153D8E" w14:textId="77777777" w:rsidR="00256148" w:rsidRPr="00E26D10" w:rsidRDefault="00256148"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BE75344" w14:textId="77777777" w:rsidR="00256148" w:rsidRPr="003F537D" w:rsidRDefault="00256148"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4723A02"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D28448E"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DACFA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5D323B" w14:textId="77777777" w:rsidR="00256148" w:rsidRPr="00E26D10" w:rsidRDefault="00256148" w:rsidP="000F29BB">
            <w:pPr>
              <w:pStyle w:val="TAH"/>
              <w:rPr>
                <w:rFonts w:cs="Arial"/>
                <w:b w:val="0"/>
                <w:szCs w:val="18"/>
              </w:rPr>
            </w:pPr>
          </w:p>
        </w:tc>
        <w:tc>
          <w:tcPr>
            <w:tcW w:w="586" w:type="dxa"/>
            <w:shd w:val="clear" w:color="auto" w:fill="auto"/>
            <w:vAlign w:val="center"/>
          </w:tcPr>
          <w:p w14:paraId="6F5CBEDF" w14:textId="77777777" w:rsidR="00256148" w:rsidRPr="00E26D10" w:rsidRDefault="00256148" w:rsidP="000F29BB">
            <w:pPr>
              <w:pStyle w:val="TAH"/>
              <w:rPr>
                <w:rFonts w:cs="Arial"/>
                <w:b w:val="0"/>
                <w:szCs w:val="18"/>
              </w:rPr>
            </w:pPr>
          </w:p>
        </w:tc>
        <w:tc>
          <w:tcPr>
            <w:tcW w:w="1187" w:type="dxa"/>
            <w:vMerge w:val="restart"/>
            <w:shd w:val="clear" w:color="auto" w:fill="auto"/>
            <w:vAlign w:val="center"/>
          </w:tcPr>
          <w:p w14:paraId="54136F1E" w14:textId="77777777" w:rsidR="00256148" w:rsidRPr="00E26D10" w:rsidRDefault="00256148" w:rsidP="000F29BB">
            <w:pPr>
              <w:pStyle w:val="TAH"/>
              <w:rPr>
                <w:b w:val="0"/>
                <w:lang w:val="en-US"/>
              </w:rPr>
            </w:pPr>
            <w:r>
              <w:rPr>
                <w:b w:val="0"/>
                <w:lang w:val="en-US"/>
              </w:rPr>
              <w:t>50</w:t>
            </w:r>
          </w:p>
        </w:tc>
        <w:tc>
          <w:tcPr>
            <w:tcW w:w="1287" w:type="dxa"/>
            <w:vMerge w:val="restart"/>
            <w:shd w:val="clear" w:color="auto" w:fill="auto"/>
            <w:vAlign w:val="center"/>
          </w:tcPr>
          <w:p w14:paraId="089AABE4" w14:textId="77777777" w:rsidR="00256148" w:rsidRPr="00E26D10" w:rsidRDefault="00256148" w:rsidP="000F29BB">
            <w:pPr>
              <w:pStyle w:val="TAH"/>
              <w:rPr>
                <w:b w:val="0"/>
                <w:lang w:val="en-US"/>
              </w:rPr>
            </w:pPr>
            <w:r w:rsidRPr="00E26D10">
              <w:rPr>
                <w:b w:val="0"/>
                <w:lang w:val="en-US"/>
              </w:rPr>
              <w:t>0</w:t>
            </w:r>
          </w:p>
        </w:tc>
      </w:tr>
      <w:tr w:rsidR="00256148" w:rsidRPr="00E26D10" w14:paraId="6C7D4FCE" w14:textId="77777777" w:rsidTr="000F29BB">
        <w:trPr>
          <w:trHeight w:val="103"/>
          <w:jc w:val="center"/>
        </w:trPr>
        <w:tc>
          <w:tcPr>
            <w:tcW w:w="1396" w:type="dxa"/>
            <w:vMerge/>
            <w:shd w:val="clear" w:color="auto" w:fill="auto"/>
            <w:vAlign w:val="center"/>
          </w:tcPr>
          <w:p w14:paraId="779FC10C"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46BDDEB2"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7D153DE2" w14:textId="77777777" w:rsidR="00256148" w:rsidRPr="00E26D10" w:rsidRDefault="00256148"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2F40488" w14:textId="77777777" w:rsidR="00256148" w:rsidRPr="00E26D10" w:rsidRDefault="00256148" w:rsidP="000F29BB">
            <w:pPr>
              <w:pStyle w:val="TAH"/>
              <w:rPr>
                <w:rFonts w:cs="Arial"/>
                <w:szCs w:val="18"/>
              </w:rPr>
            </w:pPr>
          </w:p>
        </w:tc>
        <w:tc>
          <w:tcPr>
            <w:tcW w:w="586" w:type="dxa"/>
            <w:shd w:val="clear" w:color="auto" w:fill="auto"/>
            <w:vAlign w:val="center"/>
          </w:tcPr>
          <w:p w14:paraId="565EB1F1" w14:textId="77777777" w:rsidR="00256148" w:rsidRPr="00E26D10" w:rsidRDefault="00256148" w:rsidP="000F29BB">
            <w:pPr>
              <w:pStyle w:val="TAH"/>
              <w:rPr>
                <w:rFonts w:cs="Arial"/>
                <w:b w:val="0"/>
                <w:szCs w:val="18"/>
              </w:rPr>
            </w:pPr>
          </w:p>
        </w:tc>
        <w:tc>
          <w:tcPr>
            <w:tcW w:w="586" w:type="dxa"/>
            <w:shd w:val="clear" w:color="auto" w:fill="auto"/>
            <w:vAlign w:val="center"/>
          </w:tcPr>
          <w:p w14:paraId="09DD50E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A758C6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982721"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A22036B" w14:textId="77777777" w:rsidR="00256148" w:rsidRPr="00E26D10" w:rsidRDefault="00256148"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25E9DEF6" w14:textId="77777777" w:rsidR="00256148" w:rsidRPr="00E26D10" w:rsidRDefault="00256148" w:rsidP="000F29BB">
            <w:pPr>
              <w:pStyle w:val="TAH"/>
              <w:rPr>
                <w:b w:val="0"/>
                <w:lang w:val="en-US"/>
              </w:rPr>
            </w:pPr>
          </w:p>
        </w:tc>
        <w:tc>
          <w:tcPr>
            <w:tcW w:w="1287" w:type="dxa"/>
            <w:vMerge/>
            <w:shd w:val="clear" w:color="auto" w:fill="auto"/>
            <w:vAlign w:val="center"/>
          </w:tcPr>
          <w:p w14:paraId="181B5AF6" w14:textId="77777777" w:rsidR="00256148" w:rsidRPr="00E26D10" w:rsidRDefault="00256148" w:rsidP="000F29BB">
            <w:pPr>
              <w:pStyle w:val="TAH"/>
              <w:rPr>
                <w:b w:val="0"/>
                <w:lang w:val="en-US"/>
              </w:rPr>
            </w:pPr>
          </w:p>
        </w:tc>
      </w:tr>
      <w:tr w:rsidR="00256148" w:rsidRPr="00E26D10" w14:paraId="069EAD13" w14:textId="77777777" w:rsidTr="000F29BB">
        <w:trPr>
          <w:trHeight w:val="103"/>
          <w:jc w:val="center"/>
        </w:trPr>
        <w:tc>
          <w:tcPr>
            <w:tcW w:w="1396" w:type="dxa"/>
            <w:vMerge/>
            <w:shd w:val="clear" w:color="auto" w:fill="auto"/>
            <w:vAlign w:val="center"/>
          </w:tcPr>
          <w:p w14:paraId="1E6B73C5"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1B450FA1"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43755CC5" w14:textId="77777777" w:rsidR="00256148" w:rsidRPr="00E26D10" w:rsidRDefault="00256148"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0874BDC6" w14:textId="77777777" w:rsidR="00256148" w:rsidRPr="00E26D10" w:rsidRDefault="00256148" w:rsidP="000F29BB">
            <w:pPr>
              <w:pStyle w:val="TAH"/>
              <w:rPr>
                <w:rFonts w:cs="Arial"/>
                <w:szCs w:val="18"/>
              </w:rPr>
            </w:pPr>
          </w:p>
        </w:tc>
        <w:tc>
          <w:tcPr>
            <w:tcW w:w="586" w:type="dxa"/>
            <w:shd w:val="clear" w:color="auto" w:fill="auto"/>
            <w:vAlign w:val="center"/>
          </w:tcPr>
          <w:p w14:paraId="01A0FDFF" w14:textId="77777777" w:rsidR="00256148" w:rsidRPr="00E26D10" w:rsidRDefault="00256148" w:rsidP="000F29BB">
            <w:pPr>
              <w:pStyle w:val="TAH"/>
              <w:rPr>
                <w:rFonts w:cs="Arial"/>
                <w:b w:val="0"/>
                <w:szCs w:val="18"/>
              </w:rPr>
            </w:pPr>
          </w:p>
        </w:tc>
        <w:tc>
          <w:tcPr>
            <w:tcW w:w="586" w:type="dxa"/>
            <w:shd w:val="clear" w:color="auto" w:fill="auto"/>
            <w:vAlign w:val="center"/>
          </w:tcPr>
          <w:p w14:paraId="183CC16F"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6DD56FBA"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02C24F3"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28924F94" w14:textId="77777777" w:rsidR="00256148" w:rsidRPr="00E26D10" w:rsidRDefault="00256148" w:rsidP="000F29BB">
            <w:pPr>
              <w:pStyle w:val="TAH"/>
              <w:rPr>
                <w:rFonts w:cs="Arial"/>
                <w:b w:val="0"/>
                <w:szCs w:val="18"/>
              </w:rPr>
            </w:pPr>
            <w:r>
              <w:rPr>
                <w:rFonts w:cs="Arial"/>
                <w:b w:val="0"/>
                <w:szCs w:val="18"/>
              </w:rPr>
              <w:t>Yes</w:t>
            </w:r>
          </w:p>
        </w:tc>
        <w:tc>
          <w:tcPr>
            <w:tcW w:w="1187" w:type="dxa"/>
            <w:vMerge/>
            <w:shd w:val="clear" w:color="auto" w:fill="auto"/>
            <w:vAlign w:val="center"/>
          </w:tcPr>
          <w:p w14:paraId="10039751" w14:textId="77777777" w:rsidR="00256148" w:rsidRPr="00E26D10" w:rsidRDefault="00256148" w:rsidP="000F29BB">
            <w:pPr>
              <w:pStyle w:val="TAH"/>
              <w:rPr>
                <w:b w:val="0"/>
                <w:lang w:val="en-US"/>
              </w:rPr>
            </w:pPr>
          </w:p>
        </w:tc>
        <w:tc>
          <w:tcPr>
            <w:tcW w:w="1287" w:type="dxa"/>
            <w:vMerge/>
            <w:shd w:val="clear" w:color="auto" w:fill="auto"/>
            <w:vAlign w:val="center"/>
          </w:tcPr>
          <w:p w14:paraId="74D0BAE4" w14:textId="77777777" w:rsidR="00256148" w:rsidRPr="00E26D10" w:rsidRDefault="00256148" w:rsidP="000F29BB">
            <w:pPr>
              <w:pStyle w:val="TAH"/>
              <w:rPr>
                <w:b w:val="0"/>
                <w:lang w:val="en-US"/>
              </w:rPr>
            </w:pPr>
          </w:p>
        </w:tc>
      </w:tr>
    </w:tbl>
    <w:p w14:paraId="10626947" w14:textId="77777777" w:rsidR="00256148" w:rsidRDefault="00256148" w:rsidP="00256148">
      <w:pPr>
        <w:pStyle w:val="Guidance"/>
      </w:pPr>
    </w:p>
    <w:p w14:paraId="2A6D8530" w14:textId="77777777" w:rsidR="00256148" w:rsidRPr="00E824C3" w:rsidRDefault="00256148" w:rsidP="00256148">
      <w:pPr>
        <w:pStyle w:val="Heading4"/>
        <w:rPr>
          <w:rFonts w:ascii="Calibri" w:hAnsi="Calibri"/>
          <w:szCs w:val="22"/>
          <w:lang w:eastAsia="zh-CN"/>
        </w:rPr>
      </w:pPr>
      <w:bookmarkStart w:id="88" w:name="_Toc183954517"/>
      <w:r>
        <w:t>5.2.1.2</w:t>
      </w:r>
      <w:r w:rsidRPr="00F00C5E">
        <w:rPr>
          <w:rFonts w:ascii="Calibri" w:hAnsi="Calibri"/>
          <w:sz w:val="22"/>
          <w:szCs w:val="22"/>
          <w:lang w:eastAsia="sv-SE"/>
        </w:rPr>
        <w:tab/>
      </w:r>
      <w:r w:rsidRPr="00052FB3">
        <w:rPr>
          <w:rFonts w:eastAsia="MS Mincho"/>
          <w:lang w:val="en-US"/>
        </w:rPr>
        <w:t>Co-existence studies</w:t>
      </w:r>
      <w:bookmarkEnd w:id="88"/>
    </w:p>
    <w:p w14:paraId="469B4559" w14:textId="77777777" w:rsidR="00256148" w:rsidRPr="006B33C4" w:rsidRDefault="00256148" w:rsidP="00256148">
      <w:r>
        <w:t>Not applicable for this CA configuration.</w:t>
      </w:r>
    </w:p>
    <w:p w14:paraId="4DC0490A" w14:textId="77777777" w:rsidR="00256148" w:rsidRPr="00FD767C" w:rsidRDefault="00256148" w:rsidP="00256148"/>
    <w:p w14:paraId="64BED913" w14:textId="77777777" w:rsidR="00256148" w:rsidRDefault="00256148" w:rsidP="00256148">
      <w:pPr>
        <w:pStyle w:val="Heading4"/>
      </w:pPr>
      <w:bookmarkStart w:id="89" w:name="_Toc183954518"/>
      <w:r>
        <w:t>5.2.1.3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
    </w:p>
    <w:p w14:paraId="089AA2F2" w14:textId="77777777" w:rsidR="00256148" w:rsidRPr="0023416F" w:rsidRDefault="00256148" w:rsidP="00256148">
      <w:proofErr w:type="gramStart"/>
      <w:r w:rsidRPr="0023416F">
        <w:t>Since,</w:t>
      </w:r>
      <w:proofErr w:type="gramEnd"/>
      <w:r w:rsidRPr="0023416F">
        <w:t xml:space="preserve"> there is only single band UL, </w:t>
      </w:r>
      <w:r>
        <w:rPr>
          <w:rFonts w:ascii="Symbol" w:hAnsi="Symbol"/>
        </w:rPr>
        <w:t></w:t>
      </w:r>
      <w:r w:rsidRPr="0023416F">
        <w:t>T</w:t>
      </w:r>
      <w:r w:rsidRPr="0023416F">
        <w:rPr>
          <w:vertAlign w:val="subscript"/>
        </w:rPr>
        <w:t>IB,c</w:t>
      </w:r>
      <w:r w:rsidRPr="0023416F">
        <w:t xml:space="preserve"> is set to zero.</w:t>
      </w:r>
    </w:p>
    <w:p w14:paraId="2F69C6C0" w14:textId="77777777" w:rsidR="00256148" w:rsidRDefault="00256148" w:rsidP="00256148">
      <w:pPr>
        <w:pStyle w:val="TH"/>
      </w:pPr>
      <w:r>
        <w:t xml:space="preserve">Table 5.2.1.3-1: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7A4006F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6C805D2C" w14:textId="77777777" w:rsidTr="000F29BB">
        <w:trPr>
          <w:jc w:val="center"/>
        </w:trPr>
        <w:tc>
          <w:tcPr>
            <w:tcW w:w="1985" w:type="dxa"/>
            <w:vMerge/>
            <w:tcBorders>
              <w:left w:val="single" w:sz="4" w:space="0" w:color="auto"/>
              <w:right w:val="single" w:sz="4" w:space="0" w:color="auto"/>
            </w:tcBorders>
            <w:vAlign w:val="center"/>
            <w:hideMark/>
          </w:tcPr>
          <w:p w14:paraId="055721DF"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1B93C40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8346D1"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0ED52548" w14:textId="77777777" w:rsidR="00256148" w:rsidRDefault="00256148" w:rsidP="00256148"/>
    <w:p w14:paraId="2203E69E" w14:textId="77777777" w:rsidR="00256148" w:rsidRDefault="00256148" w:rsidP="00256148">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p>
    <w:p w14:paraId="0AB2FC5D" w14:textId="77777777" w:rsidR="00256148" w:rsidRDefault="00256148" w:rsidP="00256148">
      <w:pPr>
        <w:pStyle w:val="TH"/>
      </w:pPr>
      <w:r>
        <w:t xml:space="preserve">Table 5.2.1.3-2: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4F9CE1F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Default="00256148"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56148" w14:paraId="6F5192E8" w14:textId="77777777" w:rsidTr="000F29BB">
        <w:trPr>
          <w:jc w:val="center"/>
        </w:trPr>
        <w:tc>
          <w:tcPr>
            <w:tcW w:w="1985" w:type="dxa"/>
            <w:vMerge/>
            <w:tcBorders>
              <w:left w:val="single" w:sz="4" w:space="0" w:color="auto"/>
              <w:right w:val="single" w:sz="4" w:space="0" w:color="auto"/>
            </w:tcBorders>
            <w:vAlign w:val="center"/>
            <w:hideMark/>
          </w:tcPr>
          <w:p w14:paraId="5096A58A"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5BA17A2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77DBDA0"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5CD91C50" w14:textId="77777777" w:rsidR="00256148" w:rsidRDefault="00256148" w:rsidP="00256148">
      <w:pPr>
        <w:jc w:val="both"/>
        <w:rPr>
          <w:lang w:eastAsia="ja-JP"/>
        </w:rPr>
      </w:pPr>
    </w:p>
    <w:p w14:paraId="10200E98" w14:textId="77777777" w:rsidR="00256148" w:rsidRPr="00E824C3" w:rsidRDefault="00256148" w:rsidP="00256148">
      <w:pPr>
        <w:pStyle w:val="Heading4"/>
        <w:rPr>
          <w:rFonts w:ascii="Calibri" w:hAnsi="Calibri"/>
          <w:szCs w:val="22"/>
          <w:lang w:eastAsia="zh-CN"/>
        </w:rPr>
      </w:pPr>
      <w:bookmarkStart w:id="90" w:name="_Toc183954519"/>
      <w:r>
        <w:t>5.2.1.</w:t>
      </w:r>
      <w:r>
        <w:rPr>
          <w:lang w:eastAsia="zh-CN"/>
        </w:rPr>
        <w:t>4</w:t>
      </w:r>
      <w:r w:rsidRPr="00F00C5E">
        <w:rPr>
          <w:rFonts w:ascii="Calibri" w:hAnsi="Calibri"/>
          <w:sz w:val="22"/>
          <w:szCs w:val="22"/>
          <w:lang w:eastAsia="sv-SE"/>
        </w:rPr>
        <w:tab/>
      </w:r>
      <w:r>
        <w:rPr>
          <w:rFonts w:hint="eastAsia"/>
          <w:lang w:eastAsia="zh-CN"/>
        </w:rPr>
        <w:t>REFSENS requirements</w:t>
      </w:r>
      <w:bookmarkEnd w:id="90"/>
    </w:p>
    <w:p w14:paraId="38DC956A" w14:textId="77777777" w:rsidR="00256148" w:rsidRPr="006B33C4" w:rsidRDefault="00256148" w:rsidP="00256148">
      <w:r>
        <w:t>Not applicable for this CA configuration.</w:t>
      </w:r>
    </w:p>
    <w:p w14:paraId="3302083D" w14:textId="77777777" w:rsidR="00477DCE" w:rsidRPr="00616096" w:rsidRDefault="00477DCE" w:rsidP="00477DCE">
      <w:pPr>
        <w:pStyle w:val="Heading3"/>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eastAsia="zh-CN"/>
        </w:rPr>
        <w:t>8-28-38</w:t>
      </w:r>
    </w:p>
    <w:p w14:paraId="7002E58C" w14:textId="77777777" w:rsidR="00477DCE" w:rsidRDefault="00477DCE" w:rsidP="00477DCE">
      <w:pPr>
        <w:pStyle w:val="Heading4"/>
      </w:pPr>
      <w:r>
        <w:t>5.2.2.1</w:t>
      </w:r>
      <w:r w:rsidRPr="00F00C5E">
        <w:rPr>
          <w:rFonts w:ascii="Calibri" w:hAnsi="Calibri"/>
          <w:sz w:val="22"/>
          <w:szCs w:val="22"/>
          <w:lang w:eastAsia="sv-SE"/>
        </w:rPr>
        <w:tab/>
      </w:r>
      <w:r w:rsidRPr="00725D82">
        <w:t>Channel bandwidths per operating band for CA</w:t>
      </w:r>
    </w:p>
    <w:p w14:paraId="3A2D2073" w14:textId="77777777" w:rsidR="00477DCE" w:rsidRPr="008B3FEA" w:rsidRDefault="00477DCE" w:rsidP="00477DCE">
      <w:pPr>
        <w:pStyle w:val="TH"/>
        <w:rPr>
          <w:lang w:val="en-US"/>
        </w:rPr>
      </w:pPr>
      <w:r w:rsidRPr="008B3FEA">
        <w:rPr>
          <w:lang w:val="en-US"/>
        </w:rPr>
        <w:t xml:space="preserve">Table </w:t>
      </w:r>
      <w:r>
        <w:rPr>
          <w:lang w:val="en-US" w:eastAsia="zh-CN"/>
        </w:rPr>
        <w:t>5.2.2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6F0BD119"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293114E" w14:textId="77777777" w:rsidR="00477DCE" w:rsidRPr="00783239" w:rsidRDefault="00477DCE" w:rsidP="000F29BB">
            <w:pPr>
              <w:pStyle w:val="TAH"/>
              <w:rPr>
                <w:rFonts w:cs="Arial"/>
              </w:rPr>
            </w:pPr>
            <w:r w:rsidRPr="00783239">
              <w:rPr>
                <w:rFonts w:cs="Arial"/>
              </w:rPr>
              <w:t>Duplex Mode</w:t>
            </w:r>
          </w:p>
        </w:tc>
      </w:tr>
      <w:tr w:rsidR="00477DCE" w:rsidRPr="00E26D10" w14:paraId="0D86034C"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E26D10" w:rsidRDefault="00477DCE"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E26D10" w:rsidRDefault="00477DCE"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91B0B1C" w14:textId="77777777" w:rsidR="00477DCE" w:rsidRPr="00E26D10" w:rsidRDefault="00477DCE" w:rsidP="000F29BB">
            <w:pPr>
              <w:pStyle w:val="TAC"/>
              <w:rPr>
                <w:rFonts w:cs="Arial"/>
              </w:rPr>
            </w:pPr>
          </w:p>
        </w:tc>
      </w:tr>
      <w:tr w:rsidR="00477DCE" w:rsidRPr="00E26D10" w14:paraId="349CEBD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521CCE7D"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362A85C6"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85ADA25"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06F6F6A"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7E123BA0"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C866EBA"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E26D10" w:rsidRDefault="00477DCE" w:rsidP="000F29BB">
            <w:pPr>
              <w:pStyle w:val="TAC"/>
              <w:rPr>
                <w:rFonts w:cs="Arial"/>
              </w:rPr>
            </w:pPr>
            <w:r w:rsidRPr="00E26D10">
              <w:rPr>
                <w:rFonts w:cs="Arial"/>
              </w:rPr>
              <w:t>FDD</w:t>
            </w:r>
          </w:p>
        </w:tc>
      </w:tr>
      <w:tr w:rsidR="00477DCE" w:rsidRPr="00E26D10" w14:paraId="1DB2B21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37FBACA"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62DA430"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0096E3"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71A946F2"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0613B2DF"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C1B95A"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E26D10" w:rsidRDefault="00477DCE" w:rsidP="000F29BB">
            <w:pPr>
              <w:pStyle w:val="TAC"/>
              <w:rPr>
                <w:rFonts w:cs="Arial"/>
              </w:rPr>
            </w:pPr>
            <w:r w:rsidRPr="00E26D10">
              <w:rPr>
                <w:rFonts w:cs="Arial"/>
              </w:rPr>
              <w:t>FDD</w:t>
            </w:r>
          </w:p>
        </w:tc>
      </w:tr>
      <w:tr w:rsidR="00477DCE" w:rsidRPr="00E26D10" w14:paraId="51D8436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E26D10" w:rsidRDefault="00477DCE"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D6C3714"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B89FBAB"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7889D46" w14:textId="77777777" w:rsidR="00477DCE"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0F064B38"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7F804D13"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19D8C5" w14:textId="77777777" w:rsidR="00477DCE" w:rsidRPr="00E26D10"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E26D10" w:rsidRDefault="00477DCE" w:rsidP="000F29BB">
            <w:pPr>
              <w:pStyle w:val="TAC"/>
              <w:rPr>
                <w:rFonts w:cs="Arial"/>
              </w:rPr>
            </w:pPr>
            <w:r>
              <w:rPr>
                <w:rFonts w:cs="Arial"/>
              </w:rPr>
              <w:t>TDD</w:t>
            </w:r>
          </w:p>
        </w:tc>
      </w:tr>
    </w:tbl>
    <w:p w14:paraId="709F300B" w14:textId="77777777" w:rsidR="00477DCE" w:rsidRDefault="00477DCE" w:rsidP="00477DCE"/>
    <w:p w14:paraId="2602FD79" w14:textId="77777777" w:rsidR="00477DCE" w:rsidRPr="00E26D10" w:rsidRDefault="00477DCE" w:rsidP="00477DCE">
      <w:pPr>
        <w:pStyle w:val="TH"/>
        <w:rPr>
          <w:lang w:val="en-US" w:eastAsia="zh-CN"/>
        </w:rPr>
      </w:pPr>
      <w:r w:rsidRPr="00E26D10">
        <w:rPr>
          <w:lang w:val="en-US" w:eastAsia="zh-CN"/>
        </w:rPr>
        <w:lastRenderedPageBreak/>
        <w:t xml:space="preserve">Table </w:t>
      </w:r>
      <w:r>
        <w:rPr>
          <w:lang w:val="en-US" w:eastAsia="zh-CN"/>
        </w:rPr>
        <w:t>5.2.2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5DF001DE" w14:textId="77777777" w:rsidTr="000F29BB">
        <w:trPr>
          <w:trHeight w:val="109"/>
          <w:jc w:val="center"/>
        </w:trPr>
        <w:tc>
          <w:tcPr>
            <w:tcW w:w="9620" w:type="dxa"/>
            <w:gridSpan w:val="11"/>
            <w:shd w:val="clear" w:color="auto" w:fill="auto"/>
            <w:hideMark/>
          </w:tcPr>
          <w:p w14:paraId="5BC2DEF3" w14:textId="77777777" w:rsidR="00477DCE" w:rsidRPr="00E26D10" w:rsidRDefault="00477DCE" w:rsidP="000F29BB">
            <w:pPr>
              <w:pStyle w:val="TAH"/>
              <w:rPr>
                <w:sz w:val="20"/>
              </w:rPr>
            </w:pPr>
            <w:r w:rsidRPr="00E26D10">
              <w:t>E-UTRA CA configuration / Bandwidth combination set</w:t>
            </w:r>
          </w:p>
        </w:tc>
      </w:tr>
      <w:tr w:rsidR="00477DCE" w:rsidRPr="00E26D10" w14:paraId="22E7D8D8" w14:textId="77777777" w:rsidTr="000F29BB">
        <w:trPr>
          <w:trHeight w:val="441"/>
          <w:jc w:val="center"/>
        </w:trPr>
        <w:tc>
          <w:tcPr>
            <w:tcW w:w="1396" w:type="dxa"/>
            <w:shd w:val="clear" w:color="auto" w:fill="auto"/>
            <w:hideMark/>
          </w:tcPr>
          <w:p w14:paraId="5B848993" w14:textId="77777777" w:rsidR="00477DCE" w:rsidRPr="00E26D10" w:rsidRDefault="00477DCE" w:rsidP="000F29BB">
            <w:pPr>
              <w:pStyle w:val="TAH"/>
            </w:pPr>
            <w:r w:rsidRPr="00E26D10">
              <w:t>E-UTRA CA Configuration</w:t>
            </w:r>
          </w:p>
        </w:tc>
        <w:tc>
          <w:tcPr>
            <w:tcW w:w="1467" w:type="dxa"/>
            <w:shd w:val="clear" w:color="auto" w:fill="auto"/>
            <w:hideMark/>
          </w:tcPr>
          <w:p w14:paraId="069EA3C6"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0EFD8E77" w14:textId="77777777" w:rsidR="00477DCE" w:rsidRPr="00E26D10" w:rsidRDefault="00477DCE" w:rsidP="000F29BB">
            <w:pPr>
              <w:pStyle w:val="TAH"/>
            </w:pPr>
            <w:r w:rsidRPr="00E26D10">
              <w:t>E-UTRA Bands</w:t>
            </w:r>
          </w:p>
        </w:tc>
        <w:tc>
          <w:tcPr>
            <w:tcW w:w="586" w:type="dxa"/>
            <w:shd w:val="clear" w:color="auto" w:fill="auto"/>
            <w:hideMark/>
          </w:tcPr>
          <w:p w14:paraId="304F332A"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696A941E" w14:textId="77777777" w:rsidR="00477DCE" w:rsidRPr="00E26D10" w:rsidRDefault="00477DCE" w:rsidP="000F29BB">
            <w:pPr>
              <w:pStyle w:val="TAH"/>
            </w:pPr>
            <w:r w:rsidRPr="00E26D10">
              <w:t>3</w:t>
            </w:r>
            <w:r w:rsidRPr="00E26D10">
              <w:br/>
              <w:t>MHz</w:t>
            </w:r>
          </w:p>
        </w:tc>
        <w:tc>
          <w:tcPr>
            <w:tcW w:w="586" w:type="dxa"/>
            <w:shd w:val="clear" w:color="auto" w:fill="auto"/>
            <w:hideMark/>
          </w:tcPr>
          <w:p w14:paraId="38C13624"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746C47D"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20ECDF35"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3A3BA808"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1DAA0217" w14:textId="77777777" w:rsidR="00477DCE" w:rsidRPr="00E26D10" w:rsidRDefault="00477DCE" w:rsidP="000F29BB">
            <w:pPr>
              <w:pStyle w:val="TAH"/>
            </w:pPr>
            <w:r w:rsidRPr="00E26D10">
              <w:t>Maximum aggregated bandwidth</w:t>
            </w:r>
          </w:p>
          <w:p w14:paraId="1E1EF543" w14:textId="77777777" w:rsidR="00477DCE" w:rsidRPr="00E26D10" w:rsidRDefault="00477DCE" w:rsidP="000F29BB">
            <w:pPr>
              <w:pStyle w:val="TAH"/>
            </w:pPr>
            <w:r w:rsidRPr="00E26D10">
              <w:t>[MHz]</w:t>
            </w:r>
          </w:p>
        </w:tc>
        <w:tc>
          <w:tcPr>
            <w:tcW w:w="1287" w:type="dxa"/>
            <w:shd w:val="clear" w:color="auto" w:fill="auto"/>
            <w:hideMark/>
          </w:tcPr>
          <w:p w14:paraId="24B3DB11" w14:textId="77777777" w:rsidR="00477DCE" w:rsidRPr="00E26D10" w:rsidRDefault="00477DCE" w:rsidP="000F29BB">
            <w:pPr>
              <w:pStyle w:val="TAH"/>
            </w:pPr>
            <w:r w:rsidRPr="00E26D10">
              <w:t>Bandwidth combination set</w:t>
            </w:r>
          </w:p>
        </w:tc>
      </w:tr>
      <w:tr w:rsidR="00477DCE" w:rsidRPr="00E26D10" w14:paraId="134BC79E" w14:textId="77777777" w:rsidTr="000F29BB">
        <w:trPr>
          <w:trHeight w:val="103"/>
          <w:jc w:val="center"/>
        </w:trPr>
        <w:tc>
          <w:tcPr>
            <w:tcW w:w="1396" w:type="dxa"/>
            <w:vMerge w:val="restart"/>
            <w:shd w:val="clear" w:color="auto" w:fill="auto"/>
            <w:vAlign w:val="center"/>
          </w:tcPr>
          <w:p w14:paraId="33769CC1"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68685A1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565871"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98BA03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3C8E74E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4026FB90"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28D87A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A99B7F4" w14:textId="77777777" w:rsidR="00477DCE" w:rsidRPr="00E26D10" w:rsidRDefault="00477DCE" w:rsidP="000F29BB">
            <w:pPr>
              <w:pStyle w:val="TAH"/>
              <w:rPr>
                <w:rFonts w:cs="Arial"/>
                <w:b w:val="0"/>
                <w:szCs w:val="18"/>
              </w:rPr>
            </w:pPr>
          </w:p>
        </w:tc>
        <w:tc>
          <w:tcPr>
            <w:tcW w:w="586" w:type="dxa"/>
            <w:shd w:val="clear" w:color="auto" w:fill="auto"/>
            <w:vAlign w:val="center"/>
          </w:tcPr>
          <w:p w14:paraId="763304DF"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1E4EDB52"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2409974" w14:textId="77777777" w:rsidR="00477DCE" w:rsidRPr="00E26D10" w:rsidRDefault="00477DCE" w:rsidP="000F29BB">
            <w:pPr>
              <w:pStyle w:val="TAH"/>
              <w:rPr>
                <w:b w:val="0"/>
                <w:lang w:val="en-US"/>
              </w:rPr>
            </w:pPr>
            <w:r w:rsidRPr="00E26D10">
              <w:rPr>
                <w:b w:val="0"/>
                <w:lang w:val="en-US"/>
              </w:rPr>
              <w:t>0</w:t>
            </w:r>
          </w:p>
        </w:tc>
      </w:tr>
      <w:tr w:rsidR="00477DCE" w:rsidRPr="00E26D10" w14:paraId="2FB9E7B9" w14:textId="77777777" w:rsidTr="000F29BB">
        <w:trPr>
          <w:trHeight w:val="103"/>
          <w:jc w:val="center"/>
        </w:trPr>
        <w:tc>
          <w:tcPr>
            <w:tcW w:w="1396" w:type="dxa"/>
            <w:vMerge/>
            <w:shd w:val="clear" w:color="auto" w:fill="auto"/>
            <w:vAlign w:val="center"/>
          </w:tcPr>
          <w:p w14:paraId="5D35AF05"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6F883C9D"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588A3F28"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4AA5BF91" w14:textId="77777777" w:rsidR="00477DCE" w:rsidRPr="00E26D10" w:rsidRDefault="00477DCE" w:rsidP="000F29BB">
            <w:pPr>
              <w:pStyle w:val="TAH"/>
              <w:rPr>
                <w:rFonts w:cs="Arial"/>
                <w:szCs w:val="18"/>
              </w:rPr>
            </w:pPr>
          </w:p>
        </w:tc>
        <w:tc>
          <w:tcPr>
            <w:tcW w:w="586" w:type="dxa"/>
            <w:shd w:val="clear" w:color="auto" w:fill="auto"/>
            <w:vAlign w:val="center"/>
          </w:tcPr>
          <w:p w14:paraId="53B2F5F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91F758"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1CAA7CF"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6949CE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E54D2B6"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7248D2D" w14:textId="77777777" w:rsidR="00477DCE" w:rsidRPr="00E26D10" w:rsidRDefault="00477DCE" w:rsidP="000F29BB">
            <w:pPr>
              <w:pStyle w:val="TAH"/>
              <w:rPr>
                <w:b w:val="0"/>
                <w:lang w:val="en-US"/>
              </w:rPr>
            </w:pPr>
          </w:p>
        </w:tc>
        <w:tc>
          <w:tcPr>
            <w:tcW w:w="1287" w:type="dxa"/>
            <w:vMerge/>
            <w:shd w:val="clear" w:color="auto" w:fill="auto"/>
            <w:vAlign w:val="center"/>
          </w:tcPr>
          <w:p w14:paraId="7048B0F7" w14:textId="77777777" w:rsidR="00477DCE" w:rsidRPr="00E26D10" w:rsidRDefault="00477DCE" w:rsidP="000F29BB">
            <w:pPr>
              <w:pStyle w:val="TAH"/>
              <w:rPr>
                <w:b w:val="0"/>
                <w:lang w:val="en-US"/>
              </w:rPr>
            </w:pPr>
          </w:p>
        </w:tc>
      </w:tr>
      <w:tr w:rsidR="00477DCE" w:rsidRPr="00E26D10" w14:paraId="04F04BA6" w14:textId="77777777" w:rsidTr="000F29BB">
        <w:trPr>
          <w:trHeight w:val="103"/>
          <w:jc w:val="center"/>
        </w:trPr>
        <w:tc>
          <w:tcPr>
            <w:tcW w:w="1396" w:type="dxa"/>
            <w:vMerge/>
            <w:shd w:val="clear" w:color="auto" w:fill="auto"/>
            <w:vAlign w:val="center"/>
          </w:tcPr>
          <w:p w14:paraId="09FB5E94"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0B681A5A"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33C7A638" w14:textId="77777777" w:rsidR="00477DCE" w:rsidRPr="00E26D10" w:rsidRDefault="00477DCE"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0D407CAD" w14:textId="77777777" w:rsidR="00477DCE" w:rsidRPr="00E26D10" w:rsidRDefault="00477DCE" w:rsidP="000F29BB">
            <w:pPr>
              <w:pStyle w:val="TAH"/>
              <w:rPr>
                <w:rFonts w:cs="Arial"/>
                <w:szCs w:val="18"/>
              </w:rPr>
            </w:pPr>
          </w:p>
        </w:tc>
        <w:tc>
          <w:tcPr>
            <w:tcW w:w="586" w:type="dxa"/>
            <w:shd w:val="clear" w:color="auto" w:fill="auto"/>
            <w:vAlign w:val="center"/>
          </w:tcPr>
          <w:p w14:paraId="7DFBB383" w14:textId="77777777" w:rsidR="00477DCE" w:rsidRPr="00E26D10" w:rsidRDefault="00477DCE" w:rsidP="000F29BB">
            <w:pPr>
              <w:pStyle w:val="TAH"/>
              <w:rPr>
                <w:rFonts w:cs="Arial"/>
                <w:b w:val="0"/>
                <w:szCs w:val="18"/>
              </w:rPr>
            </w:pPr>
          </w:p>
        </w:tc>
        <w:tc>
          <w:tcPr>
            <w:tcW w:w="586" w:type="dxa"/>
            <w:shd w:val="clear" w:color="auto" w:fill="auto"/>
            <w:vAlign w:val="center"/>
          </w:tcPr>
          <w:p w14:paraId="3C22B16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9FCD6B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C5446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1DEFAAB"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2432945" w14:textId="77777777" w:rsidR="00477DCE" w:rsidRPr="00E26D10" w:rsidRDefault="00477DCE" w:rsidP="000F29BB">
            <w:pPr>
              <w:pStyle w:val="TAH"/>
              <w:rPr>
                <w:b w:val="0"/>
                <w:lang w:val="en-US"/>
              </w:rPr>
            </w:pPr>
          </w:p>
        </w:tc>
        <w:tc>
          <w:tcPr>
            <w:tcW w:w="1287" w:type="dxa"/>
            <w:vMerge/>
            <w:shd w:val="clear" w:color="auto" w:fill="auto"/>
            <w:vAlign w:val="center"/>
          </w:tcPr>
          <w:p w14:paraId="559309EA" w14:textId="77777777" w:rsidR="00477DCE" w:rsidRPr="00E26D10" w:rsidRDefault="00477DCE" w:rsidP="000F29BB">
            <w:pPr>
              <w:pStyle w:val="TAH"/>
              <w:rPr>
                <w:b w:val="0"/>
                <w:lang w:val="en-US"/>
              </w:rPr>
            </w:pPr>
          </w:p>
        </w:tc>
      </w:tr>
    </w:tbl>
    <w:p w14:paraId="1192D987" w14:textId="77777777" w:rsidR="00477DCE" w:rsidRDefault="00477DCE" w:rsidP="00477DCE">
      <w:pPr>
        <w:pStyle w:val="Guidance"/>
      </w:pPr>
    </w:p>
    <w:p w14:paraId="49AFC8B0" w14:textId="77777777" w:rsidR="00477DCE" w:rsidRPr="00E824C3" w:rsidRDefault="00477DCE" w:rsidP="00477DCE">
      <w:pPr>
        <w:pStyle w:val="Heading4"/>
        <w:rPr>
          <w:rFonts w:ascii="Calibri" w:hAnsi="Calibri"/>
          <w:szCs w:val="22"/>
          <w:lang w:eastAsia="zh-CN"/>
        </w:rPr>
      </w:pPr>
      <w:r>
        <w:t>5.2.2.2</w:t>
      </w:r>
      <w:r w:rsidRPr="00F00C5E">
        <w:rPr>
          <w:rFonts w:ascii="Calibri" w:hAnsi="Calibri"/>
          <w:sz w:val="22"/>
          <w:szCs w:val="22"/>
          <w:lang w:eastAsia="sv-SE"/>
        </w:rPr>
        <w:tab/>
      </w:r>
      <w:r w:rsidRPr="00052FB3">
        <w:rPr>
          <w:rFonts w:eastAsia="MS Mincho"/>
          <w:lang w:val="en-US"/>
        </w:rPr>
        <w:t>Co-existence studies</w:t>
      </w:r>
    </w:p>
    <w:p w14:paraId="77B2EE10" w14:textId="77777777" w:rsidR="00477DCE" w:rsidRPr="006B33C4" w:rsidRDefault="00477DCE" w:rsidP="00477DCE">
      <w:r>
        <w:t>Not applicable for this CA configuration.</w:t>
      </w:r>
    </w:p>
    <w:p w14:paraId="2663CBC2" w14:textId="77777777" w:rsidR="00477DCE" w:rsidRPr="00FD767C" w:rsidRDefault="00477DCE" w:rsidP="00477DCE"/>
    <w:p w14:paraId="5D8C9356" w14:textId="77777777" w:rsidR="00477DCE" w:rsidRDefault="00477DCE" w:rsidP="00477DCE">
      <w:pPr>
        <w:pStyle w:val="Heading4"/>
      </w:pPr>
      <w:r>
        <w:t>5.2.2.3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4FD3D7B" w14:textId="77777777" w:rsidR="00477DCE" w:rsidRPr="00C72DD2" w:rsidRDefault="00477DCE" w:rsidP="00477DCE">
      <w:proofErr w:type="gramStart"/>
      <w:r w:rsidRPr="00C72DD2">
        <w:t>Since,</w:t>
      </w:r>
      <w:proofErr w:type="gramEnd"/>
      <w:r w:rsidRPr="00C72DD2">
        <w:t xml:space="preserve"> there is only single band UL, </w:t>
      </w:r>
      <w:r>
        <w:rPr>
          <w:rFonts w:ascii="Symbol" w:hAnsi="Symbol"/>
        </w:rPr>
        <w:t></w:t>
      </w:r>
      <w:r w:rsidRPr="00C72DD2">
        <w:t>T</w:t>
      </w:r>
      <w:r w:rsidRPr="00C72DD2">
        <w:rPr>
          <w:vertAlign w:val="subscript"/>
        </w:rPr>
        <w:t>IB,c</w:t>
      </w:r>
      <w:r w:rsidRPr="00C72DD2">
        <w:t xml:space="preserve"> is set to zero.</w:t>
      </w:r>
    </w:p>
    <w:p w14:paraId="322C7F76" w14:textId="77777777" w:rsidR="00477DCE" w:rsidRDefault="00477DCE" w:rsidP="00477DCE">
      <w:pPr>
        <w:pStyle w:val="TH"/>
      </w:pPr>
      <w:r>
        <w:t xml:space="preserve">Table 5.2.2.3-1: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32B20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28CB463" w14:textId="77777777" w:rsidTr="000F29BB">
        <w:trPr>
          <w:jc w:val="center"/>
        </w:trPr>
        <w:tc>
          <w:tcPr>
            <w:tcW w:w="1985" w:type="dxa"/>
            <w:vMerge/>
            <w:tcBorders>
              <w:left w:val="single" w:sz="4" w:space="0" w:color="auto"/>
              <w:right w:val="single" w:sz="4" w:space="0" w:color="auto"/>
            </w:tcBorders>
            <w:vAlign w:val="center"/>
            <w:hideMark/>
          </w:tcPr>
          <w:p w14:paraId="43E3C9E6"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25563A6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AF10C4F"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780C1AEC" w14:textId="77777777" w:rsidR="00477DCE" w:rsidRDefault="00477DCE" w:rsidP="00477DCE"/>
    <w:p w14:paraId="0371B9D6" w14:textId="77777777" w:rsidR="00477DCE" w:rsidRDefault="00477DCE" w:rsidP="00477DCE">
      <w:pPr>
        <w:pStyle w:val="TH"/>
      </w:pPr>
      <w:r>
        <w:t xml:space="preserve">Table 5.2.2.3-2: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0D9073C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Default="00477DCE" w:rsidP="000F29BB">
            <w:pPr>
              <w:keepNext/>
              <w:keepLines/>
              <w:spacing w:after="0"/>
              <w:jc w:val="center"/>
              <w:rPr>
                <w:rFonts w:ascii="Arial" w:hAnsi="Arial" w:cs="Arial"/>
                <w:sz w:val="18"/>
              </w:rPr>
            </w:pPr>
            <w:r>
              <w:rPr>
                <w:rFonts w:ascii="Arial" w:hAnsi="Arial" w:cs="Arial"/>
                <w:sz w:val="18"/>
              </w:rPr>
              <w:t>0.2</w:t>
            </w:r>
          </w:p>
        </w:tc>
      </w:tr>
      <w:tr w:rsidR="00477DCE" w14:paraId="6779FBD1" w14:textId="77777777" w:rsidTr="000F29BB">
        <w:trPr>
          <w:jc w:val="center"/>
        </w:trPr>
        <w:tc>
          <w:tcPr>
            <w:tcW w:w="1985" w:type="dxa"/>
            <w:vMerge/>
            <w:tcBorders>
              <w:left w:val="single" w:sz="4" w:space="0" w:color="auto"/>
              <w:right w:val="single" w:sz="4" w:space="0" w:color="auto"/>
            </w:tcBorders>
            <w:vAlign w:val="center"/>
            <w:hideMark/>
          </w:tcPr>
          <w:p w14:paraId="79B69CCA"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43E80B9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DBE7045"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812B79E" w14:textId="77777777" w:rsidR="00477DCE" w:rsidRDefault="00477DCE" w:rsidP="00477DCE">
      <w:pPr>
        <w:jc w:val="both"/>
        <w:rPr>
          <w:lang w:eastAsia="ja-JP"/>
        </w:rPr>
      </w:pPr>
    </w:p>
    <w:p w14:paraId="411AEE9B" w14:textId="77777777" w:rsidR="00477DCE" w:rsidRPr="00E824C3" w:rsidRDefault="00477DCE" w:rsidP="00477DCE">
      <w:pPr>
        <w:pStyle w:val="Heading4"/>
        <w:rPr>
          <w:rFonts w:ascii="Calibri" w:hAnsi="Calibri"/>
          <w:szCs w:val="22"/>
          <w:lang w:eastAsia="zh-CN"/>
        </w:rPr>
      </w:pPr>
      <w:r>
        <w:t>5.2.2.</w:t>
      </w:r>
      <w:r>
        <w:rPr>
          <w:lang w:eastAsia="zh-CN"/>
        </w:rPr>
        <w:t>4</w:t>
      </w:r>
      <w:r w:rsidRPr="00F00C5E">
        <w:rPr>
          <w:rFonts w:ascii="Calibri" w:hAnsi="Calibri"/>
          <w:sz w:val="22"/>
          <w:szCs w:val="22"/>
          <w:lang w:eastAsia="sv-SE"/>
        </w:rPr>
        <w:tab/>
      </w:r>
      <w:r>
        <w:rPr>
          <w:rFonts w:hint="eastAsia"/>
          <w:lang w:eastAsia="zh-CN"/>
        </w:rPr>
        <w:t>REFSENS requirements</w:t>
      </w:r>
    </w:p>
    <w:p w14:paraId="391F32C8" w14:textId="6A7C1D02" w:rsidR="008F5D02" w:rsidRDefault="00477DCE" w:rsidP="00477DCE">
      <w:r>
        <w:t>Not applicable for this CA configuration</w:t>
      </w:r>
    </w:p>
    <w:p w14:paraId="7BDA1850" w14:textId="77777777" w:rsidR="00477DCE" w:rsidRPr="00616096" w:rsidRDefault="00477DCE" w:rsidP="00477DCE">
      <w:pPr>
        <w:pStyle w:val="Heading3"/>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eastAsia="zh-CN"/>
        </w:rPr>
        <w:t>8-28-40</w:t>
      </w:r>
    </w:p>
    <w:p w14:paraId="78E3B350" w14:textId="77777777" w:rsidR="00477DCE" w:rsidRDefault="00477DCE" w:rsidP="00477DCE">
      <w:pPr>
        <w:pStyle w:val="Heading4"/>
      </w:pPr>
      <w:r>
        <w:t>5.2.3.1</w:t>
      </w:r>
      <w:r w:rsidRPr="00F00C5E">
        <w:rPr>
          <w:rFonts w:ascii="Calibri" w:hAnsi="Calibri"/>
          <w:sz w:val="22"/>
          <w:szCs w:val="22"/>
          <w:lang w:eastAsia="sv-SE"/>
        </w:rPr>
        <w:tab/>
      </w:r>
      <w:r w:rsidRPr="00725D82">
        <w:t>Channel bandwidths per operating band for CA</w:t>
      </w:r>
    </w:p>
    <w:p w14:paraId="526306D0" w14:textId="77777777" w:rsidR="00477DCE" w:rsidRPr="008B3FEA" w:rsidRDefault="00477DCE" w:rsidP="00477DCE">
      <w:pPr>
        <w:pStyle w:val="TH"/>
        <w:rPr>
          <w:lang w:val="en-US"/>
        </w:rPr>
      </w:pPr>
      <w:r w:rsidRPr="008B3FEA">
        <w:rPr>
          <w:lang w:val="en-US"/>
        </w:rPr>
        <w:t xml:space="preserve">Table </w:t>
      </w:r>
      <w:r>
        <w:rPr>
          <w:lang w:val="en-US" w:eastAsia="zh-CN"/>
        </w:rPr>
        <w:t>5.2.3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2896922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90B10F7" w14:textId="77777777" w:rsidR="00477DCE" w:rsidRPr="00783239" w:rsidRDefault="00477DCE" w:rsidP="000F29BB">
            <w:pPr>
              <w:pStyle w:val="TAH"/>
              <w:rPr>
                <w:rFonts w:cs="Arial"/>
              </w:rPr>
            </w:pPr>
            <w:r w:rsidRPr="00783239">
              <w:rPr>
                <w:rFonts w:cs="Arial"/>
              </w:rPr>
              <w:t>Duplex Mode</w:t>
            </w:r>
          </w:p>
        </w:tc>
      </w:tr>
      <w:tr w:rsidR="00477DCE" w:rsidRPr="00E26D10" w14:paraId="215A356A"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E26D10" w:rsidRDefault="00477DCE"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E26D10" w:rsidRDefault="00477DCE"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479D7D8" w14:textId="77777777" w:rsidR="00477DCE" w:rsidRPr="00E26D10" w:rsidRDefault="00477DCE" w:rsidP="000F29BB">
            <w:pPr>
              <w:pStyle w:val="TAC"/>
              <w:rPr>
                <w:rFonts w:cs="Arial"/>
              </w:rPr>
            </w:pPr>
          </w:p>
        </w:tc>
      </w:tr>
      <w:tr w:rsidR="00477DCE" w:rsidRPr="00E26D10" w14:paraId="5BC1388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08733E88"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4832933D"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7476EF7"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6A78D178"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08DD55"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71FDF91"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E26D10" w:rsidRDefault="00477DCE" w:rsidP="000F29BB">
            <w:pPr>
              <w:pStyle w:val="TAC"/>
              <w:rPr>
                <w:rFonts w:cs="Arial"/>
              </w:rPr>
            </w:pPr>
            <w:r w:rsidRPr="00E26D10">
              <w:rPr>
                <w:rFonts w:cs="Arial"/>
              </w:rPr>
              <w:t>FDD</w:t>
            </w:r>
          </w:p>
        </w:tc>
      </w:tr>
      <w:tr w:rsidR="00477DCE" w:rsidRPr="00E26D10" w14:paraId="4AEA2E62"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A1B4D2F"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46CAC89"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823E0E7"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377F5A7"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6C17EB8C"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B43891"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E26D10" w:rsidRDefault="00477DCE" w:rsidP="000F29BB">
            <w:pPr>
              <w:pStyle w:val="TAC"/>
              <w:rPr>
                <w:rFonts w:cs="Arial"/>
              </w:rPr>
            </w:pPr>
            <w:r w:rsidRPr="00E26D10">
              <w:rPr>
                <w:rFonts w:cs="Arial"/>
              </w:rPr>
              <w:t>FDD</w:t>
            </w:r>
          </w:p>
        </w:tc>
      </w:tr>
      <w:tr w:rsidR="00477DCE" w:rsidRPr="00E26D10" w14:paraId="554DB7B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E26D10" w:rsidRDefault="00477DCE"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153CA1B6"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21492D7"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A522622" w14:textId="77777777" w:rsidR="00477DCE"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C8DD300"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7E4692A"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A332A6" w14:textId="77777777" w:rsidR="00477DCE" w:rsidRPr="00E26D10"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E26D10" w:rsidRDefault="00477DCE" w:rsidP="000F29BB">
            <w:pPr>
              <w:pStyle w:val="TAC"/>
              <w:rPr>
                <w:rFonts w:cs="Arial"/>
              </w:rPr>
            </w:pPr>
            <w:r>
              <w:rPr>
                <w:rFonts w:cs="Arial"/>
              </w:rPr>
              <w:t>TDD</w:t>
            </w:r>
          </w:p>
        </w:tc>
      </w:tr>
    </w:tbl>
    <w:p w14:paraId="218E3220" w14:textId="77777777" w:rsidR="00477DCE" w:rsidRDefault="00477DCE" w:rsidP="00477DCE"/>
    <w:p w14:paraId="6725C5CC" w14:textId="77777777" w:rsidR="00477DCE" w:rsidRPr="00E26D10" w:rsidRDefault="00477DCE" w:rsidP="00477DCE">
      <w:pPr>
        <w:pStyle w:val="TH"/>
        <w:rPr>
          <w:lang w:val="en-US" w:eastAsia="zh-CN"/>
        </w:rPr>
      </w:pPr>
      <w:r w:rsidRPr="00E26D10">
        <w:rPr>
          <w:lang w:val="en-US" w:eastAsia="zh-CN"/>
        </w:rPr>
        <w:lastRenderedPageBreak/>
        <w:t xml:space="preserve">Table </w:t>
      </w:r>
      <w:r>
        <w:rPr>
          <w:lang w:val="en-US" w:eastAsia="zh-CN"/>
        </w:rPr>
        <w:t>5.2.3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47FCF069" w14:textId="77777777" w:rsidTr="000F29BB">
        <w:trPr>
          <w:trHeight w:val="109"/>
          <w:jc w:val="center"/>
        </w:trPr>
        <w:tc>
          <w:tcPr>
            <w:tcW w:w="9620" w:type="dxa"/>
            <w:gridSpan w:val="11"/>
            <w:shd w:val="clear" w:color="auto" w:fill="auto"/>
            <w:hideMark/>
          </w:tcPr>
          <w:p w14:paraId="2F220A96" w14:textId="77777777" w:rsidR="00477DCE" w:rsidRPr="00E26D10" w:rsidRDefault="00477DCE" w:rsidP="000F29BB">
            <w:pPr>
              <w:pStyle w:val="TAH"/>
              <w:rPr>
                <w:sz w:val="20"/>
              </w:rPr>
            </w:pPr>
            <w:r w:rsidRPr="00E26D10">
              <w:t>E-UTRA CA configuration / Bandwidth combination set</w:t>
            </w:r>
          </w:p>
        </w:tc>
      </w:tr>
      <w:tr w:rsidR="00477DCE" w:rsidRPr="00E26D10" w14:paraId="3761339F" w14:textId="77777777" w:rsidTr="000F29BB">
        <w:trPr>
          <w:trHeight w:val="441"/>
          <w:jc w:val="center"/>
        </w:trPr>
        <w:tc>
          <w:tcPr>
            <w:tcW w:w="1396" w:type="dxa"/>
            <w:shd w:val="clear" w:color="auto" w:fill="auto"/>
            <w:hideMark/>
          </w:tcPr>
          <w:p w14:paraId="4D9FD6C4" w14:textId="77777777" w:rsidR="00477DCE" w:rsidRPr="00E26D10" w:rsidRDefault="00477DCE" w:rsidP="000F29BB">
            <w:pPr>
              <w:pStyle w:val="TAH"/>
            </w:pPr>
            <w:r w:rsidRPr="00E26D10">
              <w:t>E-UTRA CA Configuration</w:t>
            </w:r>
          </w:p>
        </w:tc>
        <w:tc>
          <w:tcPr>
            <w:tcW w:w="1467" w:type="dxa"/>
            <w:shd w:val="clear" w:color="auto" w:fill="auto"/>
            <w:hideMark/>
          </w:tcPr>
          <w:p w14:paraId="07FF0941"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5E12B33E" w14:textId="77777777" w:rsidR="00477DCE" w:rsidRPr="00E26D10" w:rsidRDefault="00477DCE" w:rsidP="000F29BB">
            <w:pPr>
              <w:pStyle w:val="TAH"/>
            </w:pPr>
            <w:r w:rsidRPr="00E26D10">
              <w:t>E-UTRA Bands</w:t>
            </w:r>
          </w:p>
        </w:tc>
        <w:tc>
          <w:tcPr>
            <w:tcW w:w="586" w:type="dxa"/>
            <w:shd w:val="clear" w:color="auto" w:fill="auto"/>
            <w:hideMark/>
          </w:tcPr>
          <w:p w14:paraId="0E7326F2"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72A9C816" w14:textId="77777777" w:rsidR="00477DCE" w:rsidRPr="00E26D10" w:rsidRDefault="00477DCE" w:rsidP="000F29BB">
            <w:pPr>
              <w:pStyle w:val="TAH"/>
            </w:pPr>
            <w:r w:rsidRPr="00E26D10">
              <w:t>3</w:t>
            </w:r>
            <w:r w:rsidRPr="00E26D10">
              <w:br/>
              <w:t>MHz</w:t>
            </w:r>
          </w:p>
        </w:tc>
        <w:tc>
          <w:tcPr>
            <w:tcW w:w="586" w:type="dxa"/>
            <w:shd w:val="clear" w:color="auto" w:fill="auto"/>
            <w:hideMark/>
          </w:tcPr>
          <w:p w14:paraId="766DDA57"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F5E409A"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0DE13DAC"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1507AE5A"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62B87561" w14:textId="77777777" w:rsidR="00477DCE" w:rsidRPr="00E26D10" w:rsidRDefault="00477DCE" w:rsidP="000F29BB">
            <w:pPr>
              <w:pStyle w:val="TAH"/>
            </w:pPr>
            <w:r w:rsidRPr="00E26D10">
              <w:t>Maximum aggregated bandwidth</w:t>
            </w:r>
          </w:p>
          <w:p w14:paraId="597BFD67" w14:textId="77777777" w:rsidR="00477DCE" w:rsidRPr="00E26D10" w:rsidRDefault="00477DCE" w:rsidP="000F29BB">
            <w:pPr>
              <w:pStyle w:val="TAH"/>
            </w:pPr>
            <w:r w:rsidRPr="00E26D10">
              <w:t>[MHz]</w:t>
            </w:r>
          </w:p>
        </w:tc>
        <w:tc>
          <w:tcPr>
            <w:tcW w:w="1287" w:type="dxa"/>
            <w:shd w:val="clear" w:color="auto" w:fill="auto"/>
            <w:hideMark/>
          </w:tcPr>
          <w:p w14:paraId="04B5393B" w14:textId="77777777" w:rsidR="00477DCE" w:rsidRPr="00E26D10" w:rsidRDefault="00477DCE" w:rsidP="000F29BB">
            <w:pPr>
              <w:pStyle w:val="TAH"/>
            </w:pPr>
            <w:r w:rsidRPr="00E26D10">
              <w:t>Bandwidth combination set</w:t>
            </w:r>
          </w:p>
        </w:tc>
      </w:tr>
      <w:tr w:rsidR="00477DCE" w:rsidRPr="00E26D10" w14:paraId="1AD6E692" w14:textId="77777777" w:rsidTr="000F29BB">
        <w:trPr>
          <w:trHeight w:val="103"/>
          <w:jc w:val="center"/>
        </w:trPr>
        <w:tc>
          <w:tcPr>
            <w:tcW w:w="1396" w:type="dxa"/>
            <w:vMerge w:val="restart"/>
            <w:shd w:val="clear" w:color="auto" w:fill="auto"/>
            <w:vAlign w:val="center"/>
          </w:tcPr>
          <w:p w14:paraId="27063487"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3419E9B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12921E5"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0206426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52E5F0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F017CA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718A223"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0CF6A" w14:textId="77777777" w:rsidR="00477DCE" w:rsidRPr="00E26D10" w:rsidRDefault="00477DCE" w:rsidP="000F29BB">
            <w:pPr>
              <w:pStyle w:val="TAH"/>
              <w:rPr>
                <w:rFonts w:cs="Arial"/>
                <w:b w:val="0"/>
                <w:szCs w:val="18"/>
              </w:rPr>
            </w:pPr>
          </w:p>
        </w:tc>
        <w:tc>
          <w:tcPr>
            <w:tcW w:w="586" w:type="dxa"/>
            <w:shd w:val="clear" w:color="auto" w:fill="auto"/>
            <w:vAlign w:val="center"/>
          </w:tcPr>
          <w:p w14:paraId="4AF1DFE9"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3C27D5A5"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F3BF946" w14:textId="77777777" w:rsidR="00477DCE" w:rsidRPr="00E26D10" w:rsidRDefault="00477DCE" w:rsidP="000F29BB">
            <w:pPr>
              <w:pStyle w:val="TAH"/>
              <w:rPr>
                <w:b w:val="0"/>
                <w:lang w:val="en-US"/>
              </w:rPr>
            </w:pPr>
            <w:r w:rsidRPr="00E26D10">
              <w:rPr>
                <w:b w:val="0"/>
                <w:lang w:val="en-US"/>
              </w:rPr>
              <w:t>0</w:t>
            </w:r>
          </w:p>
        </w:tc>
      </w:tr>
      <w:tr w:rsidR="00477DCE" w:rsidRPr="00E26D10" w14:paraId="05AC60A2" w14:textId="77777777" w:rsidTr="000F29BB">
        <w:trPr>
          <w:trHeight w:val="103"/>
          <w:jc w:val="center"/>
        </w:trPr>
        <w:tc>
          <w:tcPr>
            <w:tcW w:w="1396" w:type="dxa"/>
            <w:vMerge/>
            <w:shd w:val="clear" w:color="auto" w:fill="auto"/>
            <w:vAlign w:val="center"/>
          </w:tcPr>
          <w:p w14:paraId="41583758"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70500FAB"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76181E"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F8820A0" w14:textId="77777777" w:rsidR="00477DCE" w:rsidRPr="00E26D10" w:rsidRDefault="00477DCE" w:rsidP="000F29BB">
            <w:pPr>
              <w:pStyle w:val="TAH"/>
              <w:rPr>
                <w:rFonts w:cs="Arial"/>
                <w:szCs w:val="18"/>
              </w:rPr>
            </w:pPr>
          </w:p>
        </w:tc>
        <w:tc>
          <w:tcPr>
            <w:tcW w:w="586" w:type="dxa"/>
            <w:shd w:val="clear" w:color="auto" w:fill="auto"/>
            <w:vAlign w:val="center"/>
          </w:tcPr>
          <w:p w14:paraId="145858EB"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C57EB17"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3E2A24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8785E39"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3A838"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9193B52" w14:textId="77777777" w:rsidR="00477DCE" w:rsidRPr="00E26D10" w:rsidRDefault="00477DCE" w:rsidP="000F29BB">
            <w:pPr>
              <w:pStyle w:val="TAH"/>
              <w:rPr>
                <w:b w:val="0"/>
                <w:lang w:val="en-US"/>
              </w:rPr>
            </w:pPr>
          </w:p>
        </w:tc>
        <w:tc>
          <w:tcPr>
            <w:tcW w:w="1287" w:type="dxa"/>
            <w:vMerge/>
            <w:shd w:val="clear" w:color="auto" w:fill="auto"/>
            <w:vAlign w:val="center"/>
          </w:tcPr>
          <w:p w14:paraId="78057D7F" w14:textId="77777777" w:rsidR="00477DCE" w:rsidRPr="00E26D10" w:rsidRDefault="00477DCE" w:rsidP="000F29BB">
            <w:pPr>
              <w:pStyle w:val="TAH"/>
              <w:rPr>
                <w:b w:val="0"/>
                <w:lang w:val="en-US"/>
              </w:rPr>
            </w:pPr>
          </w:p>
        </w:tc>
      </w:tr>
      <w:tr w:rsidR="00477DCE" w:rsidRPr="00E26D10" w14:paraId="73A21B2D" w14:textId="77777777" w:rsidTr="000F29BB">
        <w:trPr>
          <w:trHeight w:val="103"/>
          <w:jc w:val="center"/>
        </w:trPr>
        <w:tc>
          <w:tcPr>
            <w:tcW w:w="1396" w:type="dxa"/>
            <w:vMerge/>
            <w:shd w:val="clear" w:color="auto" w:fill="auto"/>
            <w:vAlign w:val="center"/>
          </w:tcPr>
          <w:p w14:paraId="4103E51E"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4D798790"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528D15" w14:textId="77777777" w:rsidR="00477DCE" w:rsidRPr="00E26D10" w:rsidRDefault="00477DCE"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BFB3C70" w14:textId="77777777" w:rsidR="00477DCE" w:rsidRPr="00E26D10" w:rsidRDefault="00477DCE" w:rsidP="000F29BB">
            <w:pPr>
              <w:pStyle w:val="TAH"/>
              <w:rPr>
                <w:rFonts w:cs="Arial"/>
                <w:szCs w:val="18"/>
              </w:rPr>
            </w:pPr>
          </w:p>
        </w:tc>
        <w:tc>
          <w:tcPr>
            <w:tcW w:w="586" w:type="dxa"/>
            <w:shd w:val="clear" w:color="auto" w:fill="auto"/>
            <w:vAlign w:val="center"/>
          </w:tcPr>
          <w:p w14:paraId="504A7E69" w14:textId="77777777" w:rsidR="00477DCE" w:rsidRPr="00E26D10" w:rsidRDefault="00477DCE" w:rsidP="000F29BB">
            <w:pPr>
              <w:pStyle w:val="TAH"/>
              <w:rPr>
                <w:rFonts w:cs="Arial"/>
                <w:b w:val="0"/>
                <w:szCs w:val="18"/>
              </w:rPr>
            </w:pPr>
          </w:p>
        </w:tc>
        <w:tc>
          <w:tcPr>
            <w:tcW w:w="586" w:type="dxa"/>
            <w:shd w:val="clear" w:color="auto" w:fill="auto"/>
            <w:vAlign w:val="center"/>
          </w:tcPr>
          <w:p w14:paraId="54E0674C"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FE7B0B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672473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59233623"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6E0D427" w14:textId="77777777" w:rsidR="00477DCE" w:rsidRPr="00E26D10" w:rsidRDefault="00477DCE" w:rsidP="000F29BB">
            <w:pPr>
              <w:pStyle w:val="TAH"/>
              <w:rPr>
                <w:b w:val="0"/>
                <w:lang w:val="en-US"/>
              </w:rPr>
            </w:pPr>
          </w:p>
        </w:tc>
        <w:tc>
          <w:tcPr>
            <w:tcW w:w="1287" w:type="dxa"/>
            <w:vMerge/>
            <w:shd w:val="clear" w:color="auto" w:fill="auto"/>
            <w:vAlign w:val="center"/>
          </w:tcPr>
          <w:p w14:paraId="6A37A42C" w14:textId="77777777" w:rsidR="00477DCE" w:rsidRPr="00E26D10" w:rsidRDefault="00477DCE" w:rsidP="000F29BB">
            <w:pPr>
              <w:pStyle w:val="TAH"/>
              <w:rPr>
                <w:b w:val="0"/>
                <w:lang w:val="en-US"/>
              </w:rPr>
            </w:pPr>
          </w:p>
        </w:tc>
      </w:tr>
    </w:tbl>
    <w:p w14:paraId="2CF97C78" w14:textId="77777777" w:rsidR="00477DCE" w:rsidRDefault="00477DCE" w:rsidP="00477DCE">
      <w:pPr>
        <w:pStyle w:val="Guidance"/>
      </w:pPr>
    </w:p>
    <w:p w14:paraId="7A28C974" w14:textId="77777777" w:rsidR="00477DCE" w:rsidRPr="00E824C3" w:rsidRDefault="00477DCE" w:rsidP="00477DCE">
      <w:pPr>
        <w:pStyle w:val="Heading4"/>
        <w:rPr>
          <w:rFonts w:ascii="Calibri" w:hAnsi="Calibri"/>
          <w:szCs w:val="22"/>
          <w:lang w:eastAsia="zh-CN"/>
        </w:rPr>
      </w:pPr>
      <w:r>
        <w:t>5.2.3.2</w:t>
      </w:r>
      <w:r w:rsidRPr="00F00C5E">
        <w:rPr>
          <w:rFonts w:ascii="Calibri" w:hAnsi="Calibri"/>
          <w:sz w:val="22"/>
          <w:szCs w:val="22"/>
          <w:lang w:eastAsia="sv-SE"/>
        </w:rPr>
        <w:tab/>
      </w:r>
      <w:r w:rsidRPr="00052FB3">
        <w:rPr>
          <w:rFonts w:eastAsia="MS Mincho"/>
          <w:lang w:val="en-US"/>
        </w:rPr>
        <w:t>Co-existence studies</w:t>
      </w:r>
    </w:p>
    <w:p w14:paraId="09C55A62" w14:textId="77777777" w:rsidR="00477DCE" w:rsidRPr="006B33C4" w:rsidRDefault="00477DCE" w:rsidP="00477DCE">
      <w:r>
        <w:t>Not applicable for this CA configuration.</w:t>
      </w:r>
    </w:p>
    <w:p w14:paraId="73292329" w14:textId="77777777" w:rsidR="00477DCE" w:rsidRPr="00FD767C" w:rsidRDefault="00477DCE" w:rsidP="00477DCE"/>
    <w:p w14:paraId="0C36D9A1" w14:textId="77777777" w:rsidR="00477DCE" w:rsidRDefault="00477DCE" w:rsidP="00477DCE">
      <w:pPr>
        <w:pStyle w:val="Heading4"/>
      </w:pPr>
      <w:r>
        <w:t>5.2.3.3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F47A12C" w14:textId="77777777" w:rsidR="00477DCE" w:rsidRPr="00792C9C" w:rsidRDefault="00477DCE" w:rsidP="00477DCE">
      <w:proofErr w:type="gramStart"/>
      <w:r w:rsidRPr="00792C9C">
        <w:t>Since,</w:t>
      </w:r>
      <w:proofErr w:type="gramEnd"/>
      <w:r w:rsidRPr="00792C9C">
        <w:t xml:space="preserve"> there is only single band UL, </w:t>
      </w:r>
      <w:r>
        <w:rPr>
          <w:rFonts w:ascii="Symbol" w:hAnsi="Symbol"/>
        </w:rPr>
        <w:t></w:t>
      </w:r>
      <w:r w:rsidRPr="00792C9C">
        <w:t>T</w:t>
      </w:r>
      <w:r w:rsidRPr="00792C9C">
        <w:rPr>
          <w:vertAlign w:val="subscript"/>
        </w:rPr>
        <w:t>IB,c</w:t>
      </w:r>
      <w:r w:rsidRPr="00792C9C">
        <w:t xml:space="preserve"> is set to zero.</w:t>
      </w:r>
    </w:p>
    <w:p w14:paraId="69FEEADA" w14:textId="77777777" w:rsidR="00477DCE" w:rsidRDefault="00477DCE" w:rsidP="00477DCE">
      <w:pPr>
        <w:pStyle w:val="TH"/>
      </w:pPr>
      <w:r>
        <w:t xml:space="preserve">Table 5.2.3.3-1: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681F9767"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A006BD7" w14:textId="77777777" w:rsidTr="000F29BB">
        <w:trPr>
          <w:jc w:val="center"/>
        </w:trPr>
        <w:tc>
          <w:tcPr>
            <w:tcW w:w="1985" w:type="dxa"/>
            <w:vMerge/>
            <w:tcBorders>
              <w:left w:val="single" w:sz="4" w:space="0" w:color="auto"/>
              <w:right w:val="single" w:sz="4" w:space="0" w:color="auto"/>
            </w:tcBorders>
            <w:vAlign w:val="center"/>
            <w:hideMark/>
          </w:tcPr>
          <w:p w14:paraId="1F00284E"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7871FEA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D35E482"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4843BB04" w14:textId="77777777" w:rsidR="00477DCE" w:rsidRDefault="00477DCE" w:rsidP="00477DCE"/>
    <w:p w14:paraId="696A5AA6" w14:textId="77777777" w:rsidR="00477DCE" w:rsidRDefault="00477DCE" w:rsidP="00477DCE">
      <w:pPr>
        <w:pStyle w:val="TH"/>
      </w:pPr>
      <w:r>
        <w:t xml:space="preserve">Table 5.2.3.3-2: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84EB4B"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Default="00477DCE"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477DCE" w14:paraId="7D757C76" w14:textId="77777777" w:rsidTr="000F29BB">
        <w:trPr>
          <w:jc w:val="center"/>
        </w:trPr>
        <w:tc>
          <w:tcPr>
            <w:tcW w:w="1985" w:type="dxa"/>
            <w:vMerge/>
            <w:tcBorders>
              <w:left w:val="single" w:sz="4" w:space="0" w:color="auto"/>
              <w:right w:val="single" w:sz="4" w:space="0" w:color="auto"/>
            </w:tcBorders>
            <w:vAlign w:val="center"/>
            <w:hideMark/>
          </w:tcPr>
          <w:p w14:paraId="164376FD"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02EC2C2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F34A917"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967AE0A" w14:textId="77777777" w:rsidR="00477DCE" w:rsidRDefault="00477DCE" w:rsidP="00477DCE">
      <w:pPr>
        <w:jc w:val="both"/>
        <w:rPr>
          <w:lang w:eastAsia="ja-JP"/>
        </w:rPr>
      </w:pPr>
    </w:p>
    <w:p w14:paraId="598C7A7E" w14:textId="77777777" w:rsidR="00477DCE" w:rsidRPr="00E824C3" w:rsidRDefault="00477DCE" w:rsidP="00477DCE">
      <w:pPr>
        <w:pStyle w:val="Heading4"/>
        <w:rPr>
          <w:rFonts w:ascii="Calibri" w:hAnsi="Calibri"/>
          <w:szCs w:val="22"/>
          <w:lang w:eastAsia="zh-CN"/>
        </w:rPr>
      </w:pPr>
      <w:r>
        <w:t>5.2.3.</w:t>
      </w:r>
      <w:r>
        <w:rPr>
          <w:lang w:eastAsia="zh-CN"/>
        </w:rPr>
        <w:t>4</w:t>
      </w:r>
      <w:r w:rsidRPr="00F00C5E">
        <w:rPr>
          <w:rFonts w:ascii="Calibri" w:hAnsi="Calibri"/>
          <w:sz w:val="22"/>
          <w:szCs w:val="22"/>
          <w:lang w:eastAsia="sv-SE"/>
        </w:rPr>
        <w:tab/>
      </w:r>
      <w:r>
        <w:rPr>
          <w:rFonts w:hint="eastAsia"/>
          <w:lang w:eastAsia="zh-CN"/>
        </w:rPr>
        <w:t>REFSENS requirements</w:t>
      </w:r>
    </w:p>
    <w:p w14:paraId="7D4421D7" w14:textId="77777777" w:rsidR="00477DCE" w:rsidRPr="006B33C4" w:rsidRDefault="00477DCE" w:rsidP="00477DCE">
      <w:r>
        <w:t>Not applicable for this CA configuration.</w:t>
      </w:r>
    </w:p>
    <w:p w14:paraId="59DC7A5E" w14:textId="77777777" w:rsidR="005B79EF" w:rsidRPr="00616096" w:rsidRDefault="005B79EF" w:rsidP="005B79EF">
      <w:pPr>
        <w:pStyle w:val="Heading3"/>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eastAsia="zh-CN"/>
        </w:rPr>
        <w:t>20-28-40</w:t>
      </w:r>
    </w:p>
    <w:p w14:paraId="7A4F43B5" w14:textId="77777777" w:rsidR="005B79EF" w:rsidRDefault="005B79EF" w:rsidP="005B79EF">
      <w:pPr>
        <w:pStyle w:val="Heading4"/>
      </w:pPr>
      <w:r>
        <w:t>5.2.4.1</w:t>
      </w:r>
      <w:r w:rsidRPr="00F00C5E">
        <w:rPr>
          <w:rFonts w:ascii="Calibri" w:hAnsi="Calibri"/>
          <w:sz w:val="22"/>
          <w:szCs w:val="22"/>
          <w:lang w:eastAsia="sv-SE"/>
        </w:rPr>
        <w:tab/>
      </w:r>
      <w:r w:rsidRPr="00725D82">
        <w:t>Channel bandwidths per operating band for CA</w:t>
      </w:r>
    </w:p>
    <w:p w14:paraId="4DE5759B" w14:textId="77777777" w:rsidR="005B79EF" w:rsidRPr="008B3FEA" w:rsidRDefault="005B79EF" w:rsidP="005B79EF">
      <w:pPr>
        <w:pStyle w:val="TH"/>
        <w:rPr>
          <w:lang w:val="en-US"/>
        </w:rPr>
      </w:pPr>
      <w:r w:rsidRPr="008B3FEA">
        <w:rPr>
          <w:lang w:val="en-US"/>
        </w:rPr>
        <w:t xml:space="preserve">Table </w:t>
      </w:r>
      <w:r>
        <w:rPr>
          <w:lang w:val="en-US" w:eastAsia="zh-CN"/>
        </w:rPr>
        <w:t>5.2.4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7D1D24DF"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8A42B47" w14:textId="77777777" w:rsidR="005B79EF" w:rsidRPr="00783239" w:rsidRDefault="005B79EF" w:rsidP="000F29BB">
            <w:pPr>
              <w:pStyle w:val="TAH"/>
              <w:rPr>
                <w:rFonts w:cs="Arial"/>
              </w:rPr>
            </w:pPr>
            <w:r w:rsidRPr="00783239">
              <w:rPr>
                <w:rFonts w:cs="Arial"/>
              </w:rPr>
              <w:t>Duplex Mode</w:t>
            </w:r>
          </w:p>
        </w:tc>
      </w:tr>
      <w:tr w:rsidR="005B79EF" w:rsidRPr="00E26D10" w14:paraId="4668EE6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E26D10" w:rsidRDefault="005B79E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E26D10" w:rsidRDefault="005B79E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9FA67B1" w14:textId="77777777" w:rsidR="005B79EF" w:rsidRPr="00E26D10" w:rsidRDefault="005B79EF" w:rsidP="000F29BB">
            <w:pPr>
              <w:pStyle w:val="TAC"/>
              <w:rPr>
                <w:rFonts w:cs="Arial"/>
              </w:rPr>
            </w:pPr>
          </w:p>
        </w:tc>
      </w:tr>
      <w:tr w:rsidR="005B79EF" w:rsidRPr="00E26D10" w14:paraId="5AD8192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237E72A5" w14:textId="77777777" w:rsidR="005B79EF" w:rsidRPr="00E26D10" w:rsidRDefault="005B79E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500E2CE"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E09E1E3" w14:textId="77777777" w:rsidR="005B79EF" w:rsidRPr="00E26D10" w:rsidRDefault="005B79E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6C2B8E44" w14:textId="77777777" w:rsidR="005B79EF" w:rsidRPr="00E26D10" w:rsidRDefault="005B79E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DFDA782"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7101A23" w14:textId="77777777" w:rsidR="005B79EF" w:rsidRPr="00E26D10" w:rsidRDefault="005B79E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E26D10" w:rsidRDefault="005B79EF" w:rsidP="000F29BB">
            <w:pPr>
              <w:pStyle w:val="TAC"/>
              <w:rPr>
                <w:rFonts w:cs="Arial"/>
              </w:rPr>
            </w:pPr>
            <w:r w:rsidRPr="00E26D10">
              <w:rPr>
                <w:rFonts w:cs="Arial"/>
              </w:rPr>
              <w:t>FDD</w:t>
            </w:r>
          </w:p>
        </w:tc>
      </w:tr>
      <w:tr w:rsidR="005B79EF" w:rsidRPr="00E26D10" w14:paraId="3C2B79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E26D10" w:rsidRDefault="005B79E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59B2D7DB" w14:textId="77777777" w:rsidR="005B79EF" w:rsidRPr="00E26D10" w:rsidRDefault="005B79E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3D0FDE1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4C75FDD" w14:textId="77777777" w:rsidR="005B79EF" w:rsidRPr="00E26D10" w:rsidRDefault="005B79E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FB5566A" w14:textId="77777777" w:rsidR="005B79EF" w:rsidRPr="00E26D10" w:rsidRDefault="005B79E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3AC0CBA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1522A94" w14:textId="77777777" w:rsidR="005B79EF" w:rsidRPr="00E26D10" w:rsidRDefault="005B79E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E26D10" w:rsidRDefault="005B79EF" w:rsidP="000F29BB">
            <w:pPr>
              <w:pStyle w:val="TAC"/>
              <w:rPr>
                <w:rFonts w:cs="Arial"/>
              </w:rPr>
            </w:pPr>
            <w:r w:rsidRPr="00E26D10">
              <w:rPr>
                <w:rFonts w:cs="Arial"/>
              </w:rPr>
              <w:t>FDD</w:t>
            </w:r>
          </w:p>
        </w:tc>
      </w:tr>
      <w:tr w:rsidR="005B79EF" w:rsidRPr="00E26D10" w14:paraId="6E48045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A7E42B1"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28D12AC9"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B633A7B"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28C77C3E"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7F61E3C"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7F290C2"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E26D10" w:rsidRDefault="005B79EF" w:rsidP="000F29BB">
            <w:pPr>
              <w:pStyle w:val="TAC"/>
              <w:rPr>
                <w:rFonts w:cs="Arial"/>
              </w:rPr>
            </w:pPr>
            <w:r>
              <w:rPr>
                <w:rFonts w:cs="Arial"/>
              </w:rPr>
              <w:t>TDD</w:t>
            </w:r>
          </w:p>
        </w:tc>
      </w:tr>
    </w:tbl>
    <w:p w14:paraId="5BDB9E7A" w14:textId="77777777" w:rsidR="005B79EF" w:rsidRDefault="005B79EF" w:rsidP="005B79EF"/>
    <w:p w14:paraId="135B8790" w14:textId="77777777" w:rsidR="005B79EF" w:rsidRPr="00E26D10" w:rsidRDefault="005B79EF" w:rsidP="005B79EF">
      <w:pPr>
        <w:pStyle w:val="TH"/>
        <w:rPr>
          <w:lang w:val="en-US" w:eastAsia="zh-CN"/>
        </w:rPr>
      </w:pPr>
      <w:r w:rsidRPr="00E26D10">
        <w:rPr>
          <w:lang w:val="en-US" w:eastAsia="zh-CN"/>
        </w:rPr>
        <w:lastRenderedPageBreak/>
        <w:t xml:space="preserve">Table </w:t>
      </w:r>
      <w:r>
        <w:rPr>
          <w:lang w:val="en-US" w:eastAsia="zh-CN"/>
        </w:rPr>
        <w:t>5.2.4</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0D9C6AF1" w14:textId="77777777" w:rsidTr="000F29BB">
        <w:trPr>
          <w:trHeight w:val="109"/>
          <w:jc w:val="center"/>
        </w:trPr>
        <w:tc>
          <w:tcPr>
            <w:tcW w:w="9620" w:type="dxa"/>
            <w:gridSpan w:val="11"/>
            <w:shd w:val="clear" w:color="auto" w:fill="auto"/>
            <w:hideMark/>
          </w:tcPr>
          <w:p w14:paraId="396C5F9A" w14:textId="77777777" w:rsidR="005B79EF" w:rsidRPr="00E26D10" w:rsidRDefault="005B79EF" w:rsidP="000F29BB">
            <w:pPr>
              <w:pStyle w:val="TAH"/>
              <w:rPr>
                <w:sz w:val="20"/>
              </w:rPr>
            </w:pPr>
            <w:r w:rsidRPr="00E26D10">
              <w:t>E-UTRA CA configuration / Bandwidth combination set</w:t>
            </w:r>
          </w:p>
        </w:tc>
      </w:tr>
      <w:tr w:rsidR="005B79EF" w:rsidRPr="00E26D10" w14:paraId="2B50D162" w14:textId="77777777" w:rsidTr="000F29BB">
        <w:trPr>
          <w:trHeight w:val="441"/>
          <w:jc w:val="center"/>
        </w:trPr>
        <w:tc>
          <w:tcPr>
            <w:tcW w:w="1396" w:type="dxa"/>
            <w:shd w:val="clear" w:color="auto" w:fill="auto"/>
            <w:hideMark/>
          </w:tcPr>
          <w:p w14:paraId="44BF6AC7" w14:textId="77777777" w:rsidR="005B79EF" w:rsidRPr="00E26D10" w:rsidRDefault="005B79EF" w:rsidP="000F29BB">
            <w:pPr>
              <w:pStyle w:val="TAH"/>
            </w:pPr>
            <w:r w:rsidRPr="00E26D10">
              <w:t>E-UTRA CA Configuration</w:t>
            </w:r>
          </w:p>
        </w:tc>
        <w:tc>
          <w:tcPr>
            <w:tcW w:w="1467" w:type="dxa"/>
            <w:shd w:val="clear" w:color="auto" w:fill="auto"/>
            <w:hideMark/>
          </w:tcPr>
          <w:p w14:paraId="7E703C37"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32C307B6" w14:textId="77777777" w:rsidR="005B79EF" w:rsidRPr="00E26D10" w:rsidRDefault="005B79EF" w:rsidP="000F29BB">
            <w:pPr>
              <w:pStyle w:val="TAH"/>
            </w:pPr>
            <w:r w:rsidRPr="00E26D10">
              <w:t>E-UTRA Bands</w:t>
            </w:r>
          </w:p>
        </w:tc>
        <w:tc>
          <w:tcPr>
            <w:tcW w:w="586" w:type="dxa"/>
            <w:shd w:val="clear" w:color="auto" w:fill="auto"/>
            <w:hideMark/>
          </w:tcPr>
          <w:p w14:paraId="7F0BA329"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7C7F581F" w14:textId="77777777" w:rsidR="005B79EF" w:rsidRPr="00E26D10" w:rsidRDefault="005B79EF" w:rsidP="000F29BB">
            <w:pPr>
              <w:pStyle w:val="TAH"/>
            </w:pPr>
            <w:r w:rsidRPr="00E26D10">
              <w:t>3</w:t>
            </w:r>
            <w:r w:rsidRPr="00E26D10">
              <w:br/>
              <w:t>MHz</w:t>
            </w:r>
          </w:p>
        </w:tc>
        <w:tc>
          <w:tcPr>
            <w:tcW w:w="586" w:type="dxa"/>
            <w:shd w:val="clear" w:color="auto" w:fill="auto"/>
            <w:hideMark/>
          </w:tcPr>
          <w:p w14:paraId="3C64A3C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7BEB251C"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06FBA8FF"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7F8F01FE"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2C4C78CB" w14:textId="77777777" w:rsidR="005B79EF" w:rsidRPr="00E26D10" w:rsidRDefault="005B79EF" w:rsidP="000F29BB">
            <w:pPr>
              <w:pStyle w:val="TAH"/>
            </w:pPr>
            <w:r w:rsidRPr="00E26D10">
              <w:t>Maximum aggregated bandwidth</w:t>
            </w:r>
          </w:p>
          <w:p w14:paraId="0CC2BF9E" w14:textId="77777777" w:rsidR="005B79EF" w:rsidRPr="00E26D10" w:rsidRDefault="005B79EF" w:rsidP="000F29BB">
            <w:pPr>
              <w:pStyle w:val="TAH"/>
            </w:pPr>
            <w:r w:rsidRPr="00E26D10">
              <w:t>[MHz]</w:t>
            </w:r>
          </w:p>
        </w:tc>
        <w:tc>
          <w:tcPr>
            <w:tcW w:w="1287" w:type="dxa"/>
            <w:shd w:val="clear" w:color="auto" w:fill="auto"/>
            <w:hideMark/>
          </w:tcPr>
          <w:p w14:paraId="263DC8E5" w14:textId="77777777" w:rsidR="005B79EF" w:rsidRPr="00E26D10" w:rsidRDefault="005B79EF" w:rsidP="000F29BB">
            <w:pPr>
              <w:pStyle w:val="TAH"/>
            </w:pPr>
            <w:r w:rsidRPr="00E26D10">
              <w:t>Bandwidth combination set</w:t>
            </w:r>
          </w:p>
        </w:tc>
      </w:tr>
      <w:tr w:rsidR="005B79EF" w:rsidRPr="00E26D10" w14:paraId="423A0ECC" w14:textId="77777777" w:rsidTr="000F29BB">
        <w:trPr>
          <w:trHeight w:val="103"/>
          <w:jc w:val="center"/>
        </w:trPr>
        <w:tc>
          <w:tcPr>
            <w:tcW w:w="1396" w:type="dxa"/>
            <w:vMerge w:val="restart"/>
            <w:shd w:val="clear" w:color="auto" w:fill="auto"/>
            <w:vAlign w:val="center"/>
          </w:tcPr>
          <w:p w14:paraId="567D6E6C"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25020C90"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A8B64B"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15664E1D" w14:textId="77777777" w:rsidR="005B79EF" w:rsidRPr="003F537D" w:rsidRDefault="005B79EF" w:rsidP="000F29BB">
            <w:pPr>
              <w:pStyle w:val="TAH"/>
              <w:rPr>
                <w:rFonts w:cs="Arial"/>
                <w:b w:val="0"/>
                <w:bCs/>
                <w:szCs w:val="18"/>
              </w:rPr>
            </w:pPr>
          </w:p>
        </w:tc>
        <w:tc>
          <w:tcPr>
            <w:tcW w:w="586" w:type="dxa"/>
            <w:shd w:val="clear" w:color="auto" w:fill="auto"/>
            <w:vAlign w:val="center"/>
          </w:tcPr>
          <w:p w14:paraId="10CF7379" w14:textId="77777777" w:rsidR="005B79EF" w:rsidRPr="00E26D10" w:rsidRDefault="005B79EF" w:rsidP="000F29BB">
            <w:pPr>
              <w:pStyle w:val="TAH"/>
              <w:rPr>
                <w:rFonts w:cs="Arial"/>
                <w:b w:val="0"/>
                <w:szCs w:val="18"/>
              </w:rPr>
            </w:pPr>
          </w:p>
        </w:tc>
        <w:tc>
          <w:tcPr>
            <w:tcW w:w="586" w:type="dxa"/>
            <w:shd w:val="clear" w:color="auto" w:fill="auto"/>
            <w:vAlign w:val="center"/>
          </w:tcPr>
          <w:p w14:paraId="018DA0A2"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5818C1"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BA7CE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C5698A0"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012A0723" w14:textId="77777777" w:rsidR="005B79EF" w:rsidRPr="00E26D10" w:rsidRDefault="005B79EF" w:rsidP="000F29BB">
            <w:pPr>
              <w:pStyle w:val="TAH"/>
              <w:rPr>
                <w:b w:val="0"/>
                <w:lang w:val="en-US"/>
              </w:rPr>
            </w:pPr>
            <w:r>
              <w:rPr>
                <w:b w:val="0"/>
                <w:lang w:val="en-US"/>
              </w:rPr>
              <w:t>60</w:t>
            </w:r>
          </w:p>
        </w:tc>
        <w:tc>
          <w:tcPr>
            <w:tcW w:w="1287" w:type="dxa"/>
            <w:vMerge w:val="restart"/>
            <w:shd w:val="clear" w:color="auto" w:fill="auto"/>
            <w:vAlign w:val="center"/>
          </w:tcPr>
          <w:p w14:paraId="44606CC8" w14:textId="77777777" w:rsidR="005B79EF" w:rsidRPr="00E26D10" w:rsidRDefault="005B79EF" w:rsidP="000F29BB">
            <w:pPr>
              <w:pStyle w:val="TAH"/>
              <w:rPr>
                <w:b w:val="0"/>
                <w:lang w:val="en-US"/>
              </w:rPr>
            </w:pPr>
            <w:r w:rsidRPr="00E26D10">
              <w:rPr>
                <w:b w:val="0"/>
                <w:lang w:val="en-US"/>
              </w:rPr>
              <w:t>0</w:t>
            </w:r>
          </w:p>
        </w:tc>
      </w:tr>
      <w:tr w:rsidR="005B79EF" w:rsidRPr="00E26D10" w14:paraId="4781AD9F" w14:textId="77777777" w:rsidTr="000F29BB">
        <w:trPr>
          <w:trHeight w:val="103"/>
          <w:jc w:val="center"/>
        </w:trPr>
        <w:tc>
          <w:tcPr>
            <w:tcW w:w="1396" w:type="dxa"/>
            <w:vMerge/>
            <w:shd w:val="clear" w:color="auto" w:fill="auto"/>
            <w:vAlign w:val="center"/>
          </w:tcPr>
          <w:p w14:paraId="48567AC1"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8B0255E"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58964629" w14:textId="77777777" w:rsidR="005B79EF" w:rsidRPr="00E26D10" w:rsidRDefault="005B79E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80E89E2" w14:textId="77777777" w:rsidR="005B79EF" w:rsidRPr="00E26D10" w:rsidRDefault="005B79EF" w:rsidP="000F29BB">
            <w:pPr>
              <w:pStyle w:val="TAH"/>
              <w:rPr>
                <w:rFonts w:cs="Arial"/>
                <w:szCs w:val="18"/>
              </w:rPr>
            </w:pPr>
          </w:p>
        </w:tc>
        <w:tc>
          <w:tcPr>
            <w:tcW w:w="586" w:type="dxa"/>
            <w:shd w:val="clear" w:color="auto" w:fill="auto"/>
            <w:vAlign w:val="center"/>
          </w:tcPr>
          <w:p w14:paraId="00CC67AA"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3CB19FF4"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5521A27"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9C20630"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7425DE"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DDABF5" w14:textId="77777777" w:rsidR="005B79EF" w:rsidRPr="00E26D10" w:rsidRDefault="005B79EF" w:rsidP="000F29BB">
            <w:pPr>
              <w:pStyle w:val="TAH"/>
              <w:rPr>
                <w:b w:val="0"/>
                <w:lang w:val="en-US"/>
              </w:rPr>
            </w:pPr>
          </w:p>
        </w:tc>
        <w:tc>
          <w:tcPr>
            <w:tcW w:w="1287" w:type="dxa"/>
            <w:vMerge/>
            <w:shd w:val="clear" w:color="auto" w:fill="auto"/>
            <w:vAlign w:val="center"/>
          </w:tcPr>
          <w:p w14:paraId="481ACEF0" w14:textId="77777777" w:rsidR="005B79EF" w:rsidRPr="00E26D10" w:rsidRDefault="005B79EF" w:rsidP="000F29BB">
            <w:pPr>
              <w:pStyle w:val="TAH"/>
              <w:rPr>
                <w:b w:val="0"/>
                <w:lang w:val="en-US"/>
              </w:rPr>
            </w:pPr>
          </w:p>
        </w:tc>
      </w:tr>
      <w:tr w:rsidR="005B79EF" w:rsidRPr="00E26D10" w14:paraId="402ED898" w14:textId="77777777" w:rsidTr="000F29BB">
        <w:trPr>
          <w:trHeight w:val="103"/>
          <w:jc w:val="center"/>
        </w:trPr>
        <w:tc>
          <w:tcPr>
            <w:tcW w:w="1396" w:type="dxa"/>
            <w:vMerge/>
            <w:shd w:val="clear" w:color="auto" w:fill="auto"/>
            <w:vAlign w:val="center"/>
          </w:tcPr>
          <w:p w14:paraId="54EE7DD5"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5C5E42BF"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7338895"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7F0B84E1" w14:textId="77777777" w:rsidR="005B79EF" w:rsidRPr="00E26D10" w:rsidRDefault="005B79EF" w:rsidP="000F29BB">
            <w:pPr>
              <w:pStyle w:val="TAH"/>
              <w:rPr>
                <w:rFonts w:cs="Arial"/>
                <w:szCs w:val="18"/>
              </w:rPr>
            </w:pPr>
          </w:p>
        </w:tc>
        <w:tc>
          <w:tcPr>
            <w:tcW w:w="586" w:type="dxa"/>
            <w:shd w:val="clear" w:color="auto" w:fill="auto"/>
            <w:vAlign w:val="center"/>
          </w:tcPr>
          <w:p w14:paraId="77F5BA40" w14:textId="77777777" w:rsidR="005B79EF" w:rsidRPr="00E26D10" w:rsidRDefault="005B79EF" w:rsidP="000F29BB">
            <w:pPr>
              <w:pStyle w:val="TAH"/>
              <w:rPr>
                <w:rFonts w:cs="Arial"/>
                <w:b w:val="0"/>
                <w:szCs w:val="18"/>
              </w:rPr>
            </w:pPr>
          </w:p>
        </w:tc>
        <w:tc>
          <w:tcPr>
            <w:tcW w:w="586" w:type="dxa"/>
            <w:shd w:val="clear" w:color="auto" w:fill="auto"/>
            <w:vAlign w:val="center"/>
          </w:tcPr>
          <w:p w14:paraId="28F715AC"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A073B0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27069AF"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D935F3A"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9B90943" w14:textId="77777777" w:rsidR="005B79EF" w:rsidRPr="00E26D10" w:rsidRDefault="005B79EF" w:rsidP="000F29BB">
            <w:pPr>
              <w:pStyle w:val="TAH"/>
              <w:rPr>
                <w:b w:val="0"/>
                <w:lang w:val="en-US"/>
              </w:rPr>
            </w:pPr>
          </w:p>
        </w:tc>
        <w:tc>
          <w:tcPr>
            <w:tcW w:w="1287" w:type="dxa"/>
            <w:vMerge/>
            <w:shd w:val="clear" w:color="auto" w:fill="auto"/>
            <w:vAlign w:val="center"/>
          </w:tcPr>
          <w:p w14:paraId="4AA53D56" w14:textId="77777777" w:rsidR="005B79EF" w:rsidRPr="00E26D10" w:rsidRDefault="005B79EF" w:rsidP="000F29BB">
            <w:pPr>
              <w:pStyle w:val="TAH"/>
              <w:rPr>
                <w:b w:val="0"/>
                <w:lang w:val="en-US"/>
              </w:rPr>
            </w:pPr>
          </w:p>
        </w:tc>
      </w:tr>
    </w:tbl>
    <w:p w14:paraId="60381C94" w14:textId="77777777" w:rsidR="005B79EF" w:rsidRDefault="005B79EF" w:rsidP="005B79EF">
      <w:pPr>
        <w:pStyle w:val="Guidance"/>
      </w:pPr>
    </w:p>
    <w:p w14:paraId="63AD400A" w14:textId="77777777" w:rsidR="005B79EF" w:rsidRPr="00E824C3" w:rsidRDefault="005B79EF" w:rsidP="005B79EF">
      <w:pPr>
        <w:pStyle w:val="Heading4"/>
        <w:rPr>
          <w:rFonts w:ascii="Calibri" w:hAnsi="Calibri"/>
          <w:szCs w:val="22"/>
          <w:lang w:eastAsia="zh-CN"/>
        </w:rPr>
      </w:pPr>
      <w:r>
        <w:t>5.2.4.2</w:t>
      </w:r>
      <w:r w:rsidRPr="00F00C5E">
        <w:rPr>
          <w:rFonts w:ascii="Calibri" w:hAnsi="Calibri"/>
          <w:sz w:val="22"/>
          <w:szCs w:val="22"/>
          <w:lang w:eastAsia="sv-SE"/>
        </w:rPr>
        <w:tab/>
      </w:r>
      <w:r w:rsidRPr="00052FB3">
        <w:rPr>
          <w:rFonts w:eastAsia="MS Mincho"/>
          <w:lang w:val="en-US"/>
        </w:rPr>
        <w:t>Co-existence studies</w:t>
      </w:r>
    </w:p>
    <w:p w14:paraId="087EBD84" w14:textId="77777777" w:rsidR="005B79EF" w:rsidRPr="006B33C4" w:rsidRDefault="005B79EF" w:rsidP="005B79EF">
      <w:r>
        <w:t>Not applicable for this CA configuration.</w:t>
      </w:r>
    </w:p>
    <w:p w14:paraId="01392A6D" w14:textId="77777777" w:rsidR="005B79EF" w:rsidRPr="00FD767C" w:rsidRDefault="005B79EF" w:rsidP="005B79EF"/>
    <w:p w14:paraId="091D574A" w14:textId="77777777" w:rsidR="005B79EF" w:rsidRPr="00E824C3" w:rsidRDefault="005B79EF" w:rsidP="005B79EF">
      <w:pPr>
        <w:pStyle w:val="Heading4"/>
        <w:rPr>
          <w:rFonts w:ascii="Calibri" w:hAnsi="Calibri"/>
          <w:szCs w:val="22"/>
          <w:lang w:eastAsia="zh-CN"/>
        </w:rPr>
      </w:pPr>
      <w:r>
        <w:t>5.2.4.3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AA747F" w14:textId="77777777" w:rsidR="005B79EF" w:rsidRPr="00BD7A8D" w:rsidRDefault="005B79EF" w:rsidP="005B79EF">
      <w:proofErr w:type="gramStart"/>
      <w:r>
        <w:t>Since,</w:t>
      </w:r>
      <w:proofErr w:type="gramEnd"/>
      <w:r>
        <w:t xml:space="preserve"> there is only single band UL, </w:t>
      </w:r>
      <w:r>
        <w:rPr>
          <w:rFonts w:ascii="Symbol" w:hAnsi="Symbol"/>
        </w:rPr>
        <w:t></w:t>
      </w:r>
      <w:r>
        <w:rPr>
          <w:rFonts w:ascii="Symbol" w:hAnsi="Symbol"/>
        </w:rPr>
        <w:t></w:t>
      </w:r>
      <w:r>
        <w:rPr>
          <w:vertAlign w:val="subscript"/>
        </w:rPr>
        <w:t>IB,c</w:t>
      </w:r>
      <w:r>
        <w:t xml:space="preserve"> is set to zero.</w:t>
      </w:r>
    </w:p>
    <w:p w14:paraId="3743FD79" w14:textId="77777777" w:rsidR="005B79EF" w:rsidRDefault="005B79EF" w:rsidP="005B79EF">
      <w:pPr>
        <w:pStyle w:val="TH"/>
      </w:pPr>
      <w:r>
        <w:t xml:space="preserve">Table 5.2.4.3-1: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178F215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Default="005B79EF" w:rsidP="000F29BB">
            <w:pPr>
              <w:keepNext/>
              <w:keepLines/>
              <w:spacing w:after="0"/>
              <w:jc w:val="center"/>
              <w:rPr>
                <w:rFonts w:ascii="Arial" w:hAnsi="Arial" w:cs="Arial"/>
                <w:sz w:val="18"/>
              </w:rPr>
            </w:pPr>
            <w:r>
              <w:rPr>
                <w:rFonts w:ascii="Arial" w:hAnsi="Arial" w:cs="Arial"/>
                <w:sz w:val="18"/>
              </w:rPr>
              <w:t>CA_20-28-40</w:t>
            </w:r>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C0FBE23" w14:textId="77777777" w:rsidTr="000F29BB">
        <w:trPr>
          <w:jc w:val="center"/>
        </w:trPr>
        <w:tc>
          <w:tcPr>
            <w:tcW w:w="1985" w:type="dxa"/>
            <w:vMerge/>
            <w:tcBorders>
              <w:left w:val="single" w:sz="4" w:space="0" w:color="auto"/>
              <w:right w:val="single" w:sz="4" w:space="0" w:color="auto"/>
            </w:tcBorders>
            <w:vAlign w:val="center"/>
            <w:hideMark/>
          </w:tcPr>
          <w:p w14:paraId="68FDFFE2"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5A985A37"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FE14E3"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21C9DC07" w14:textId="77777777" w:rsidR="005B79EF" w:rsidRDefault="005B79EF" w:rsidP="005B79EF"/>
    <w:p w14:paraId="580ACF89" w14:textId="77777777" w:rsidR="005B79EF" w:rsidRDefault="005B79EF" w:rsidP="005B79EF">
      <w:pPr>
        <w:pStyle w:val="TH"/>
      </w:pPr>
      <w:r>
        <w:t xml:space="preserve">Table 5.2.4.3-2: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0D2F86D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Default="005B79EF" w:rsidP="000F29BB">
            <w:pPr>
              <w:keepNext/>
              <w:keepLines/>
              <w:spacing w:after="0"/>
              <w:jc w:val="center"/>
              <w:rPr>
                <w:rFonts w:ascii="Arial" w:hAnsi="Arial" w:cs="Arial"/>
                <w:sz w:val="18"/>
              </w:rPr>
            </w:pPr>
            <w:r>
              <w:rPr>
                <w:rFonts w:ascii="Arial" w:hAnsi="Arial" w:cs="Arial"/>
                <w:sz w:val="18"/>
              </w:rPr>
              <w:t>CA_20_28_40</w:t>
            </w:r>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5FE83659" w14:textId="77777777" w:rsidTr="000F29BB">
        <w:trPr>
          <w:jc w:val="center"/>
        </w:trPr>
        <w:tc>
          <w:tcPr>
            <w:tcW w:w="1985" w:type="dxa"/>
            <w:vMerge/>
            <w:tcBorders>
              <w:left w:val="single" w:sz="4" w:space="0" w:color="auto"/>
              <w:right w:val="single" w:sz="4" w:space="0" w:color="auto"/>
            </w:tcBorders>
            <w:vAlign w:val="center"/>
            <w:hideMark/>
          </w:tcPr>
          <w:p w14:paraId="73548306"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Default="005B79EF" w:rsidP="000F29BB">
            <w:pPr>
              <w:keepNext/>
              <w:keepLines/>
              <w:spacing w:after="0"/>
              <w:jc w:val="center"/>
              <w:rPr>
                <w:rFonts w:ascii="Arial" w:hAnsi="Arial" w:cs="Arial"/>
                <w:sz w:val="18"/>
              </w:rPr>
            </w:pPr>
            <w:r>
              <w:rPr>
                <w:rFonts w:ascii="Arial" w:hAnsi="Arial" w:cs="Arial"/>
                <w:sz w:val="18"/>
              </w:rPr>
              <w:t>0.1</w:t>
            </w:r>
          </w:p>
        </w:tc>
      </w:tr>
      <w:tr w:rsidR="005B79EF" w14:paraId="19BDB2A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A79D42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1D7CA225" w14:textId="77777777" w:rsidR="005B79EF" w:rsidRDefault="005B79EF" w:rsidP="005B79EF">
      <w:pPr>
        <w:jc w:val="both"/>
        <w:rPr>
          <w:lang w:eastAsia="ja-JP"/>
        </w:rPr>
      </w:pPr>
    </w:p>
    <w:p w14:paraId="516517C1" w14:textId="77777777" w:rsidR="005B79EF" w:rsidRPr="00E824C3" w:rsidRDefault="005B79EF" w:rsidP="005B79EF">
      <w:pPr>
        <w:pStyle w:val="Heading4"/>
        <w:rPr>
          <w:rFonts w:ascii="Calibri" w:hAnsi="Calibri"/>
          <w:szCs w:val="22"/>
          <w:lang w:eastAsia="zh-CN"/>
        </w:rPr>
      </w:pPr>
      <w:r>
        <w:t>5.2.4.</w:t>
      </w:r>
      <w:r>
        <w:rPr>
          <w:lang w:eastAsia="zh-CN"/>
        </w:rPr>
        <w:t>4</w:t>
      </w:r>
      <w:r w:rsidRPr="00F00C5E">
        <w:rPr>
          <w:rFonts w:ascii="Calibri" w:hAnsi="Calibri"/>
          <w:sz w:val="22"/>
          <w:szCs w:val="22"/>
          <w:lang w:eastAsia="sv-SE"/>
        </w:rPr>
        <w:tab/>
      </w:r>
      <w:r>
        <w:rPr>
          <w:rFonts w:hint="eastAsia"/>
          <w:lang w:eastAsia="zh-CN"/>
        </w:rPr>
        <w:t>REFSENS requirements</w:t>
      </w:r>
    </w:p>
    <w:p w14:paraId="2E4D330D" w14:textId="77777777" w:rsidR="005B79EF" w:rsidRPr="006B33C4" w:rsidRDefault="005B79EF" w:rsidP="005B79EF">
      <w:r>
        <w:t>Not applicable for this CA configuration.</w:t>
      </w:r>
    </w:p>
    <w:p w14:paraId="328388B4" w14:textId="77777777" w:rsidR="005B79EF" w:rsidRPr="00616096" w:rsidRDefault="005B79EF" w:rsidP="005B79EF">
      <w:pPr>
        <w:pStyle w:val="Heading3"/>
        <w:rPr>
          <w:rFonts w:ascii="Calibri" w:hAnsi="Calibri"/>
          <w:sz w:val="22"/>
          <w:szCs w:val="22"/>
          <w:lang w:val="en-US" w:eastAsia="zh-CN"/>
        </w:rPr>
      </w:pPr>
      <w:r>
        <w:rPr>
          <w:lang w:val="en-US"/>
        </w:rPr>
        <w:t>5.2.5</w:t>
      </w:r>
      <w:r w:rsidRPr="00616096">
        <w:rPr>
          <w:rFonts w:ascii="Calibri" w:hAnsi="Calibri"/>
          <w:sz w:val="22"/>
          <w:szCs w:val="22"/>
          <w:lang w:val="en-US" w:eastAsia="sv-SE"/>
        </w:rPr>
        <w:tab/>
      </w:r>
      <w:r w:rsidRPr="00616096">
        <w:rPr>
          <w:lang w:val="en-US"/>
        </w:rPr>
        <w:t>CA_</w:t>
      </w:r>
      <w:r w:rsidRPr="008F2BF9">
        <w:rPr>
          <w:lang w:val="en-US"/>
        </w:rPr>
        <w:t>3-8-2</w:t>
      </w:r>
      <w:r>
        <w:rPr>
          <w:lang w:val="en-US"/>
        </w:rPr>
        <w:t>0</w:t>
      </w:r>
      <w:r w:rsidRPr="008F2BF9">
        <w:rPr>
          <w:lang w:val="en-US"/>
        </w:rPr>
        <w:t>-</w:t>
      </w:r>
      <w:r>
        <w:rPr>
          <w:lang w:val="en-US"/>
        </w:rPr>
        <w:t>40</w:t>
      </w:r>
    </w:p>
    <w:p w14:paraId="7B2040FF" w14:textId="77777777" w:rsidR="005B79EF" w:rsidRDefault="005B79EF" w:rsidP="005B79EF">
      <w:pPr>
        <w:pStyle w:val="Heading4"/>
      </w:pPr>
      <w:r>
        <w:t>5.2.5.1</w:t>
      </w:r>
      <w:r w:rsidRPr="00F00C5E">
        <w:rPr>
          <w:rFonts w:ascii="Calibri" w:hAnsi="Calibri"/>
          <w:sz w:val="22"/>
          <w:szCs w:val="22"/>
          <w:lang w:eastAsia="sv-SE"/>
        </w:rPr>
        <w:tab/>
      </w:r>
      <w:r w:rsidRPr="00725D82">
        <w:t>Channel bandwidths per operating band for CA</w:t>
      </w:r>
    </w:p>
    <w:p w14:paraId="1F6A6E26" w14:textId="77777777" w:rsidR="005B79EF" w:rsidRPr="008B3FEA" w:rsidRDefault="005B79EF" w:rsidP="005B79EF">
      <w:pPr>
        <w:pStyle w:val="TH"/>
        <w:rPr>
          <w:lang w:val="en-US"/>
        </w:rPr>
      </w:pPr>
      <w:r w:rsidRPr="008B3FEA">
        <w:rPr>
          <w:lang w:val="en-US"/>
        </w:rPr>
        <w:t xml:space="preserve">Table </w:t>
      </w:r>
      <w:r>
        <w:rPr>
          <w:lang w:val="en-US" w:eastAsia="zh-CN"/>
        </w:rPr>
        <w:t>5.2.5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37A14424"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CDA8EB4" w14:textId="77777777" w:rsidR="005B79EF" w:rsidRPr="00783239" w:rsidRDefault="005B79EF" w:rsidP="000F29BB">
            <w:pPr>
              <w:pStyle w:val="TAH"/>
              <w:rPr>
                <w:rFonts w:cs="Arial"/>
              </w:rPr>
            </w:pPr>
            <w:r w:rsidRPr="00783239">
              <w:rPr>
                <w:rFonts w:cs="Arial"/>
              </w:rPr>
              <w:t>Duplex Mode</w:t>
            </w:r>
          </w:p>
        </w:tc>
      </w:tr>
      <w:tr w:rsidR="005B79EF" w:rsidRPr="00E26D10" w14:paraId="6A7055EF"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E26D10" w:rsidRDefault="005B79E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E26D10" w:rsidRDefault="005B79E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8518536" w14:textId="77777777" w:rsidR="005B79EF" w:rsidRPr="00E26D10" w:rsidRDefault="005B79EF" w:rsidP="000F29BB">
            <w:pPr>
              <w:pStyle w:val="TAC"/>
              <w:rPr>
                <w:rFonts w:cs="Arial"/>
              </w:rPr>
            </w:pPr>
          </w:p>
        </w:tc>
      </w:tr>
      <w:tr w:rsidR="005B79EF" w:rsidRPr="00E26D10" w14:paraId="0B39A1C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Default="005B79E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6DA872F" w14:textId="77777777" w:rsidR="005B79EF" w:rsidRDefault="005B79EF" w:rsidP="000F29BB">
            <w:pPr>
              <w:pStyle w:val="TAR"/>
            </w:pPr>
            <w:r>
              <w:t>1710</w:t>
            </w:r>
            <w:r w:rsidRPr="00E26D10">
              <w:t xml:space="preserve"> MHz</w:t>
            </w:r>
          </w:p>
        </w:tc>
        <w:tc>
          <w:tcPr>
            <w:tcW w:w="576" w:type="dxa"/>
            <w:tcBorders>
              <w:top w:val="single" w:sz="4" w:space="0" w:color="auto"/>
              <w:bottom w:val="single" w:sz="4" w:space="0" w:color="auto"/>
            </w:tcBorders>
          </w:tcPr>
          <w:p w14:paraId="2880CEA6" w14:textId="77777777" w:rsidR="005B79EF" w:rsidRPr="00E26D10" w:rsidRDefault="005B79EF" w:rsidP="000F29BB">
            <w:pPr>
              <w:pStyle w:val="TAC"/>
            </w:pPr>
            <w:r w:rsidRPr="00E26D10">
              <w:t>–</w:t>
            </w:r>
          </w:p>
        </w:tc>
        <w:tc>
          <w:tcPr>
            <w:tcW w:w="1310" w:type="dxa"/>
            <w:tcBorders>
              <w:top w:val="single" w:sz="4" w:space="0" w:color="auto"/>
              <w:bottom w:val="single" w:sz="4" w:space="0" w:color="auto"/>
              <w:right w:val="single" w:sz="4" w:space="0" w:color="auto"/>
            </w:tcBorders>
          </w:tcPr>
          <w:p w14:paraId="70846F19" w14:textId="77777777" w:rsidR="005B79EF" w:rsidRDefault="005B79EF" w:rsidP="000F29BB">
            <w:pPr>
              <w:pStyle w:val="TAL"/>
            </w:pPr>
            <w:r>
              <w:t>1785</w:t>
            </w:r>
            <w:r w:rsidRPr="00E26D10">
              <w:t xml:space="preserve"> MHz</w:t>
            </w:r>
          </w:p>
        </w:tc>
        <w:tc>
          <w:tcPr>
            <w:tcW w:w="1385" w:type="dxa"/>
            <w:tcBorders>
              <w:top w:val="single" w:sz="4" w:space="0" w:color="auto"/>
              <w:bottom w:val="single" w:sz="4" w:space="0" w:color="auto"/>
            </w:tcBorders>
          </w:tcPr>
          <w:p w14:paraId="23A70626" w14:textId="77777777" w:rsidR="005B79EF" w:rsidRDefault="005B79EF" w:rsidP="000F29BB">
            <w:pPr>
              <w:pStyle w:val="TAR"/>
            </w:pPr>
            <w:r>
              <w:t>1805</w:t>
            </w:r>
            <w:r w:rsidRPr="00E26D10">
              <w:t xml:space="preserve"> MHz</w:t>
            </w:r>
          </w:p>
        </w:tc>
        <w:tc>
          <w:tcPr>
            <w:tcW w:w="353" w:type="dxa"/>
            <w:tcBorders>
              <w:top w:val="single" w:sz="4" w:space="0" w:color="auto"/>
              <w:bottom w:val="single" w:sz="4" w:space="0" w:color="auto"/>
            </w:tcBorders>
          </w:tcPr>
          <w:p w14:paraId="59A3A137" w14:textId="77777777" w:rsidR="005B79EF" w:rsidRPr="00E26D10" w:rsidRDefault="005B79EF" w:rsidP="000F29BB">
            <w:pPr>
              <w:pStyle w:val="TAC"/>
            </w:pPr>
            <w:r w:rsidRPr="00E26D10">
              <w:t>–</w:t>
            </w:r>
          </w:p>
        </w:tc>
        <w:tc>
          <w:tcPr>
            <w:tcW w:w="1339" w:type="dxa"/>
            <w:tcBorders>
              <w:top w:val="single" w:sz="4" w:space="0" w:color="auto"/>
              <w:bottom w:val="single" w:sz="4" w:space="0" w:color="auto"/>
              <w:right w:val="single" w:sz="4" w:space="0" w:color="auto"/>
            </w:tcBorders>
          </w:tcPr>
          <w:p w14:paraId="756CAAC5" w14:textId="77777777" w:rsidR="005B79EF" w:rsidRDefault="005B79E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E26D10" w:rsidRDefault="005B79EF" w:rsidP="000F29BB">
            <w:pPr>
              <w:pStyle w:val="TAC"/>
              <w:rPr>
                <w:rFonts w:cs="Arial"/>
              </w:rPr>
            </w:pPr>
            <w:r w:rsidRPr="00E26D10">
              <w:rPr>
                <w:rFonts w:cs="Arial"/>
              </w:rPr>
              <w:t>FDD</w:t>
            </w:r>
          </w:p>
        </w:tc>
      </w:tr>
      <w:tr w:rsidR="005B79EF" w:rsidRPr="00E26D10" w14:paraId="58004A4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E26D10" w:rsidRDefault="005B79E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65773526" w14:textId="77777777" w:rsidR="005B79EF" w:rsidRPr="00E26D10" w:rsidRDefault="005B79EF"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293ED736"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AD2F560" w14:textId="77777777" w:rsidR="005B79EF" w:rsidRPr="00E26D10" w:rsidRDefault="005B79EF"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3A1C5E02" w14:textId="77777777" w:rsidR="005B79EF" w:rsidRPr="00E26D10" w:rsidRDefault="005B79EF"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D4F4F8F"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AC232D" w14:textId="77777777" w:rsidR="005B79EF" w:rsidRPr="00E26D10" w:rsidRDefault="005B79EF"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E26D10" w:rsidRDefault="005B79EF" w:rsidP="000F29BB">
            <w:pPr>
              <w:pStyle w:val="TAC"/>
              <w:rPr>
                <w:rFonts w:cs="Arial"/>
              </w:rPr>
            </w:pPr>
            <w:r w:rsidRPr="00E26D10">
              <w:rPr>
                <w:rFonts w:cs="Arial"/>
              </w:rPr>
              <w:t>FDD</w:t>
            </w:r>
          </w:p>
        </w:tc>
      </w:tr>
      <w:tr w:rsidR="005B79EF" w:rsidRPr="00E26D10" w14:paraId="44085B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E2167E7" w14:textId="77777777" w:rsidR="005B79EF" w:rsidRPr="00E26D10" w:rsidRDefault="005B79EF"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29C0752"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D1BF1D" w14:textId="77777777" w:rsidR="005B79EF" w:rsidRPr="00E26D10" w:rsidRDefault="005B79EF"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079D8BB6" w14:textId="77777777" w:rsidR="005B79EF" w:rsidRPr="00E26D10" w:rsidRDefault="005B79EF"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4205863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8FB595A" w14:textId="77777777" w:rsidR="005B79EF" w:rsidRPr="00E26D10" w:rsidRDefault="005B79EF"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E26D10" w:rsidRDefault="005B79EF" w:rsidP="000F29BB">
            <w:pPr>
              <w:pStyle w:val="TAC"/>
              <w:rPr>
                <w:rFonts w:cs="Arial"/>
              </w:rPr>
            </w:pPr>
            <w:r w:rsidRPr="00E26D10">
              <w:rPr>
                <w:rFonts w:cs="Arial"/>
              </w:rPr>
              <w:t>FDD</w:t>
            </w:r>
          </w:p>
        </w:tc>
      </w:tr>
      <w:tr w:rsidR="005B79EF" w:rsidRPr="00E26D10" w14:paraId="1B85E29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8FFCAB3"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80FEB3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5BEE9E0"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81F3B39"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12FD57F"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31E302B"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E26D10" w:rsidRDefault="005B79EF" w:rsidP="000F29BB">
            <w:pPr>
              <w:pStyle w:val="TAC"/>
              <w:rPr>
                <w:rFonts w:cs="Arial"/>
              </w:rPr>
            </w:pPr>
            <w:r>
              <w:rPr>
                <w:rFonts w:cs="Arial"/>
              </w:rPr>
              <w:t>TDD</w:t>
            </w:r>
          </w:p>
        </w:tc>
      </w:tr>
    </w:tbl>
    <w:p w14:paraId="7A5337BC" w14:textId="77777777" w:rsidR="005B79EF" w:rsidRDefault="005B79EF" w:rsidP="005B79EF"/>
    <w:p w14:paraId="658E28EC" w14:textId="77777777" w:rsidR="005B79EF" w:rsidRPr="00E26D10" w:rsidRDefault="005B79EF" w:rsidP="005B79EF">
      <w:pPr>
        <w:pStyle w:val="TH"/>
        <w:rPr>
          <w:lang w:val="en-US" w:eastAsia="zh-CN"/>
        </w:rPr>
      </w:pPr>
      <w:r w:rsidRPr="00E26D10">
        <w:rPr>
          <w:lang w:val="en-US" w:eastAsia="zh-CN"/>
        </w:rPr>
        <w:lastRenderedPageBreak/>
        <w:t xml:space="preserve">Table </w:t>
      </w:r>
      <w:r>
        <w:rPr>
          <w:lang w:val="en-US" w:eastAsia="zh-CN"/>
        </w:rPr>
        <w:t>5.2.5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2D5AAC0A" w14:textId="77777777" w:rsidTr="000F29BB">
        <w:trPr>
          <w:trHeight w:val="109"/>
          <w:jc w:val="center"/>
        </w:trPr>
        <w:tc>
          <w:tcPr>
            <w:tcW w:w="9620" w:type="dxa"/>
            <w:gridSpan w:val="11"/>
            <w:shd w:val="clear" w:color="auto" w:fill="auto"/>
            <w:hideMark/>
          </w:tcPr>
          <w:p w14:paraId="19C4C8DE" w14:textId="77777777" w:rsidR="005B79EF" w:rsidRPr="00E26D10" w:rsidRDefault="005B79EF" w:rsidP="000F29BB">
            <w:pPr>
              <w:pStyle w:val="TAH"/>
              <w:rPr>
                <w:sz w:val="20"/>
              </w:rPr>
            </w:pPr>
            <w:r w:rsidRPr="00E26D10">
              <w:t>E-UTRA CA configuration / Bandwidth combination set</w:t>
            </w:r>
          </w:p>
        </w:tc>
      </w:tr>
      <w:tr w:rsidR="005B79EF" w:rsidRPr="00E26D10" w14:paraId="350D85F9" w14:textId="77777777" w:rsidTr="000F29BB">
        <w:trPr>
          <w:trHeight w:val="441"/>
          <w:jc w:val="center"/>
        </w:trPr>
        <w:tc>
          <w:tcPr>
            <w:tcW w:w="1396" w:type="dxa"/>
            <w:shd w:val="clear" w:color="auto" w:fill="auto"/>
            <w:hideMark/>
          </w:tcPr>
          <w:p w14:paraId="0A86C8BD" w14:textId="77777777" w:rsidR="005B79EF" w:rsidRPr="00E26D10" w:rsidRDefault="005B79EF" w:rsidP="000F29BB">
            <w:pPr>
              <w:pStyle w:val="TAH"/>
            </w:pPr>
            <w:r w:rsidRPr="00E26D10">
              <w:t>E-UTRA CA Configuration</w:t>
            </w:r>
          </w:p>
        </w:tc>
        <w:tc>
          <w:tcPr>
            <w:tcW w:w="1467" w:type="dxa"/>
            <w:shd w:val="clear" w:color="auto" w:fill="auto"/>
            <w:hideMark/>
          </w:tcPr>
          <w:p w14:paraId="6FCFAA9D"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0CD12C78" w14:textId="77777777" w:rsidR="005B79EF" w:rsidRPr="00E26D10" w:rsidRDefault="005B79EF" w:rsidP="000F29BB">
            <w:pPr>
              <w:pStyle w:val="TAH"/>
            </w:pPr>
            <w:r w:rsidRPr="00E26D10">
              <w:t>E-UTRA Bands</w:t>
            </w:r>
          </w:p>
        </w:tc>
        <w:tc>
          <w:tcPr>
            <w:tcW w:w="586" w:type="dxa"/>
            <w:shd w:val="clear" w:color="auto" w:fill="auto"/>
            <w:hideMark/>
          </w:tcPr>
          <w:p w14:paraId="4FA3AC91"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552020A0" w14:textId="77777777" w:rsidR="005B79EF" w:rsidRPr="00E26D10" w:rsidRDefault="005B79EF" w:rsidP="000F29BB">
            <w:pPr>
              <w:pStyle w:val="TAH"/>
            </w:pPr>
            <w:r w:rsidRPr="00E26D10">
              <w:t>3</w:t>
            </w:r>
            <w:r w:rsidRPr="00E26D10">
              <w:br/>
              <w:t>MHz</w:t>
            </w:r>
          </w:p>
        </w:tc>
        <w:tc>
          <w:tcPr>
            <w:tcW w:w="586" w:type="dxa"/>
            <w:shd w:val="clear" w:color="auto" w:fill="auto"/>
            <w:hideMark/>
          </w:tcPr>
          <w:p w14:paraId="4C906DD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5BD1E701"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1E9809C7"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49BBC6CC"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43C66018" w14:textId="77777777" w:rsidR="005B79EF" w:rsidRPr="00E26D10" w:rsidRDefault="005B79EF" w:rsidP="000F29BB">
            <w:pPr>
              <w:pStyle w:val="TAH"/>
            </w:pPr>
            <w:r w:rsidRPr="00E26D10">
              <w:t>Maximum aggregated bandwidth</w:t>
            </w:r>
          </w:p>
          <w:p w14:paraId="2C614659" w14:textId="77777777" w:rsidR="005B79EF" w:rsidRPr="00E26D10" w:rsidRDefault="005B79EF" w:rsidP="000F29BB">
            <w:pPr>
              <w:pStyle w:val="TAH"/>
            </w:pPr>
            <w:r w:rsidRPr="00E26D10">
              <w:t>[MHz]</w:t>
            </w:r>
          </w:p>
        </w:tc>
        <w:tc>
          <w:tcPr>
            <w:tcW w:w="1287" w:type="dxa"/>
            <w:shd w:val="clear" w:color="auto" w:fill="auto"/>
            <w:hideMark/>
          </w:tcPr>
          <w:p w14:paraId="2AD47EB4" w14:textId="77777777" w:rsidR="005B79EF" w:rsidRPr="00E26D10" w:rsidRDefault="005B79EF" w:rsidP="000F29BB">
            <w:pPr>
              <w:pStyle w:val="TAH"/>
            </w:pPr>
            <w:r w:rsidRPr="00E26D10">
              <w:t>Bandwidth combination set</w:t>
            </w:r>
          </w:p>
        </w:tc>
      </w:tr>
      <w:tr w:rsidR="005B79EF" w:rsidRPr="00E26D10" w14:paraId="759107D5" w14:textId="77777777" w:rsidTr="000F29BB">
        <w:trPr>
          <w:trHeight w:val="103"/>
          <w:jc w:val="center"/>
        </w:trPr>
        <w:tc>
          <w:tcPr>
            <w:tcW w:w="1396" w:type="dxa"/>
            <w:vMerge w:val="restart"/>
            <w:shd w:val="clear" w:color="auto" w:fill="auto"/>
            <w:vAlign w:val="center"/>
          </w:tcPr>
          <w:p w14:paraId="62D97F57"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F71D4C"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2BCDA4" w14:textId="77777777" w:rsidR="005B79EF" w:rsidRPr="00E26D10" w:rsidRDefault="005B79E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0E7CEF0A" w14:textId="77777777" w:rsidR="005B79EF" w:rsidRPr="003F537D" w:rsidRDefault="005B79E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9EAF9AB"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679074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1A5B03"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A223890"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DE0C82D"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36C3459" w14:textId="77777777" w:rsidR="005B79EF" w:rsidRPr="00E26D10" w:rsidRDefault="005B79EF" w:rsidP="000F29BB">
            <w:pPr>
              <w:pStyle w:val="TAH"/>
              <w:rPr>
                <w:b w:val="0"/>
                <w:lang w:val="en-US"/>
              </w:rPr>
            </w:pPr>
            <w:r>
              <w:rPr>
                <w:b w:val="0"/>
                <w:lang w:val="en-US"/>
              </w:rPr>
              <w:t>70</w:t>
            </w:r>
          </w:p>
        </w:tc>
        <w:tc>
          <w:tcPr>
            <w:tcW w:w="1287" w:type="dxa"/>
            <w:vMerge w:val="restart"/>
            <w:shd w:val="clear" w:color="auto" w:fill="auto"/>
            <w:vAlign w:val="center"/>
          </w:tcPr>
          <w:p w14:paraId="2921178B" w14:textId="77777777" w:rsidR="005B79EF" w:rsidRPr="00E26D10" w:rsidRDefault="005B79EF" w:rsidP="000F29BB">
            <w:pPr>
              <w:pStyle w:val="TAH"/>
              <w:rPr>
                <w:b w:val="0"/>
                <w:lang w:val="en-US"/>
              </w:rPr>
            </w:pPr>
            <w:r w:rsidRPr="00E26D10">
              <w:rPr>
                <w:b w:val="0"/>
                <w:lang w:val="en-US"/>
              </w:rPr>
              <w:t>0</w:t>
            </w:r>
          </w:p>
        </w:tc>
      </w:tr>
      <w:tr w:rsidR="005B79EF" w:rsidRPr="00E26D10" w14:paraId="2F8E3FF7" w14:textId="77777777" w:rsidTr="000F29BB">
        <w:trPr>
          <w:trHeight w:val="103"/>
          <w:jc w:val="center"/>
        </w:trPr>
        <w:tc>
          <w:tcPr>
            <w:tcW w:w="1396" w:type="dxa"/>
            <w:vMerge/>
            <w:shd w:val="clear" w:color="auto" w:fill="auto"/>
            <w:vAlign w:val="center"/>
          </w:tcPr>
          <w:p w14:paraId="57E67C80"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04319BC"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693F15F7" w14:textId="77777777" w:rsidR="005B79EF" w:rsidRDefault="005B79E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43A8850" w14:textId="77777777" w:rsidR="005B79EF" w:rsidRPr="00E26D10" w:rsidRDefault="005B79EF" w:rsidP="000F29BB">
            <w:pPr>
              <w:pStyle w:val="TAH"/>
              <w:rPr>
                <w:rFonts w:cs="Arial"/>
                <w:szCs w:val="18"/>
              </w:rPr>
            </w:pPr>
            <w:r w:rsidRPr="003F537D">
              <w:rPr>
                <w:rFonts w:cs="Arial"/>
                <w:b w:val="0"/>
                <w:bCs/>
                <w:szCs w:val="18"/>
              </w:rPr>
              <w:t>Yes</w:t>
            </w:r>
          </w:p>
        </w:tc>
        <w:tc>
          <w:tcPr>
            <w:tcW w:w="586" w:type="dxa"/>
            <w:shd w:val="clear" w:color="auto" w:fill="auto"/>
            <w:vAlign w:val="center"/>
          </w:tcPr>
          <w:p w14:paraId="448C27E6" w14:textId="77777777" w:rsidR="005B79EF"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FE37D4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54A7EC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5EFBFDC" w14:textId="77777777" w:rsidR="005B79EF" w:rsidRPr="00E26D10" w:rsidRDefault="005B79EF" w:rsidP="000F29BB">
            <w:pPr>
              <w:pStyle w:val="TAH"/>
              <w:rPr>
                <w:rFonts w:cs="Arial"/>
                <w:b w:val="0"/>
                <w:szCs w:val="18"/>
              </w:rPr>
            </w:pPr>
          </w:p>
        </w:tc>
        <w:tc>
          <w:tcPr>
            <w:tcW w:w="586" w:type="dxa"/>
            <w:shd w:val="clear" w:color="auto" w:fill="auto"/>
            <w:vAlign w:val="center"/>
          </w:tcPr>
          <w:p w14:paraId="09A05402" w14:textId="77777777" w:rsidR="005B79EF" w:rsidRPr="00E26D10" w:rsidRDefault="005B79EF" w:rsidP="000F29BB">
            <w:pPr>
              <w:pStyle w:val="TAH"/>
              <w:rPr>
                <w:rFonts w:cs="Arial"/>
                <w:b w:val="0"/>
                <w:szCs w:val="18"/>
              </w:rPr>
            </w:pPr>
          </w:p>
        </w:tc>
        <w:tc>
          <w:tcPr>
            <w:tcW w:w="1187" w:type="dxa"/>
            <w:vMerge/>
            <w:shd w:val="clear" w:color="auto" w:fill="auto"/>
            <w:vAlign w:val="center"/>
          </w:tcPr>
          <w:p w14:paraId="66C39895" w14:textId="77777777" w:rsidR="005B79EF" w:rsidRPr="00E26D10" w:rsidRDefault="005B79EF" w:rsidP="000F29BB">
            <w:pPr>
              <w:pStyle w:val="TAH"/>
              <w:rPr>
                <w:b w:val="0"/>
                <w:lang w:val="en-US"/>
              </w:rPr>
            </w:pPr>
          </w:p>
        </w:tc>
        <w:tc>
          <w:tcPr>
            <w:tcW w:w="1287" w:type="dxa"/>
            <w:vMerge/>
            <w:shd w:val="clear" w:color="auto" w:fill="auto"/>
            <w:vAlign w:val="center"/>
          </w:tcPr>
          <w:p w14:paraId="78C16D62" w14:textId="77777777" w:rsidR="005B79EF" w:rsidRPr="00E26D10" w:rsidRDefault="005B79EF" w:rsidP="000F29BB">
            <w:pPr>
              <w:pStyle w:val="TAH"/>
              <w:rPr>
                <w:b w:val="0"/>
                <w:lang w:val="en-US"/>
              </w:rPr>
            </w:pPr>
          </w:p>
        </w:tc>
      </w:tr>
      <w:tr w:rsidR="005B79EF" w:rsidRPr="00E26D10" w14:paraId="074CD47F" w14:textId="77777777" w:rsidTr="000F29BB">
        <w:trPr>
          <w:trHeight w:val="103"/>
          <w:jc w:val="center"/>
        </w:trPr>
        <w:tc>
          <w:tcPr>
            <w:tcW w:w="1396" w:type="dxa"/>
            <w:vMerge/>
            <w:shd w:val="clear" w:color="auto" w:fill="auto"/>
            <w:vAlign w:val="center"/>
          </w:tcPr>
          <w:p w14:paraId="7F38A7D7"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B8BDD64"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7FB90996"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78B1AB89" w14:textId="77777777" w:rsidR="005B79EF" w:rsidRPr="00E26D10" w:rsidRDefault="005B79EF" w:rsidP="000F29BB">
            <w:pPr>
              <w:pStyle w:val="TAH"/>
              <w:rPr>
                <w:rFonts w:cs="Arial"/>
                <w:szCs w:val="18"/>
              </w:rPr>
            </w:pPr>
          </w:p>
        </w:tc>
        <w:tc>
          <w:tcPr>
            <w:tcW w:w="586" w:type="dxa"/>
            <w:shd w:val="clear" w:color="auto" w:fill="auto"/>
            <w:vAlign w:val="center"/>
          </w:tcPr>
          <w:p w14:paraId="530EA446" w14:textId="77777777" w:rsidR="005B79EF" w:rsidRPr="00E26D10" w:rsidRDefault="005B79EF" w:rsidP="000F29BB">
            <w:pPr>
              <w:pStyle w:val="TAH"/>
              <w:rPr>
                <w:rFonts w:cs="Arial"/>
                <w:b w:val="0"/>
                <w:szCs w:val="18"/>
              </w:rPr>
            </w:pPr>
          </w:p>
        </w:tc>
        <w:tc>
          <w:tcPr>
            <w:tcW w:w="586" w:type="dxa"/>
            <w:shd w:val="clear" w:color="auto" w:fill="auto"/>
            <w:vAlign w:val="center"/>
          </w:tcPr>
          <w:p w14:paraId="73C0F4D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7E772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AF2935"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C95A5"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6F95A80A" w14:textId="77777777" w:rsidR="005B79EF" w:rsidRPr="00E26D10" w:rsidRDefault="005B79EF" w:rsidP="000F29BB">
            <w:pPr>
              <w:pStyle w:val="TAH"/>
              <w:rPr>
                <w:b w:val="0"/>
                <w:lang w:val="en-US"/>
              </w:rPr>
            </w:pPr>
          </w:p>
        </w:tc>
        <w:tc>
          <w:tcPr>
            <w:tcW w:w="1287" w:type="dxa"/>
            <w:vMerge/>
            <w:shd w:val="clear" w:color="auto" w:fill="auto"/>
            <w:vAlign w:val="center"/>
          </w:tcPr>
          <w:p w14:paraId="5B5C8450" w14:textId="77777777" w:rsidR="005B79EF" w:rsidRPr="00E26D10" w:rsidRDefault="005B79EF" w:rsidP="000F29BB">
            <w:pPr>
              <w:pStyle w:val="TAH"/>
              <w:rPr>
                <w:b w:val="0"/>
                <w:lang w:val="en-US"/>
              </w:rPr>
            </w:pPr>
          </w:p>
        </w:tc>
      </w:tr>
      <w:tr w:rsidR="005B79EF" w:rsidRPr="00E26D10" w14:paraId="32639D71" w14:textId="77777777" w:rsidTr="000F29BB">
        <w:trPr>
          <w:trHeight w:val="103"/>
          <w:jc w:val="center"/>
        </w:trPr>
        <w:tc>
          <w:tcPr>
            <w:tcW w:w="1396" w:type="dxa"/>
            <w:vMerge/>
            <w:shd w:val="clear" w:color="auto" w:fill="auto"/>
            <w:vAlign w:val="center"/>
          </w:tcPr>
          <w:p w14:paraId="2980C10A"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B7A5940"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FBEC411"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44749585" w14:textId="77777777" w:rsidR="005B79EF" w:rsidRPr="00E26D10" w:rsidRDefault="005B79EF" w:rsidP="000F29BB">
            <w:pPr>
              <w:pStyle w:val="TAH"/>
              <w:rPr>
                <w:rFonts w:cs="Arial"/>
                <w:szCs w:val="18"/>
              </w:rPr>
            </w:pPr>
          </w:p>
        </w:tc>
        <w:tc>
          <w:tcPr>
            <w:tcW w:w="586" w:type="dxa"/>
            <w:shd w:val="clear" w:color="auto" w:fill="auto"/>
            <w:vAlign w:val="center"/>
          </w:tcPr>
          <w:p w14:paraId="4798E4E2" w14:textId="77777777" w:rsidR="005B79EF" w:rsidRPr="00E26D10" w:rsidRDefault="005B79EF" w:rsidP="000F29BB">
            <w:pPr>
              <w:pStyle w:val="TAH"/>
              <w:rPr>
                <w:rFonts w:cs="Arial"/>
                <w:b w:val="0"/>
                <w:szCs w:val="18"/>
              </w:rPr>
            </w:pPr>
          </w:p>
        </w:tc>
        <w:tc>
          <w:tcPr>
            <w:tcW w:w="586" w:type="dxa"/>
            <w:shd w:val="clear" w:color="auto" w:fill="auto"/>
            <w:vAlign w:val="center"/>
          </w:tcPr>
          <w:p w14:paraId="4F919C93"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030918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024B2DD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1929CC53"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390495E" w14:textId="77777777" w:rsidR="005B79EF" w:rsidRPr="00E26D10" w:rsidRDefault="005B79EF" w:rsidP="000F29BB">
            <w:pPr>
              <w:pStyle w:val="TAH"/>
              <w:rPr>
                <w:b w:val="0"/>
                <w:lang w:val="en-US"/>
              </w:rPr>
            </w:pPr>
          </w:p>
        </w:tc>
        <w:tc>
          <w:tcPr>
            <w:tcW w:w="1287" w:type="dxa"/>
            <w:vMerge/>
            <w:shd w:val="clear" w:color="auto" w:fill="auto"/>
            <w:vAlign w:val="center"/>
          </w:tcPr>
          <w:p w14:paraId="015B9B5B" w14:textId="77777777" w:rsidR="005B79EF" w:rsidRPr="00E26D10" w:rsidRDefault="005B79EF" w:rsidP="000F29BB">
            <w:pPr>
              <w:pStyle w:val="TAH"/>
              <w:rPr>
                <w:b w:val="0"/>
                <w:lang w:val="en-US"/>
              </w:rPr>
            </w:pPr>
          </w:p>
        </w:tc>
      </w:tr>
    </w:tbl>
    <w:p w14:paraId="329BD869" w14:textId="77777777" w:rsidR="005B79EF" w:rsidRDefault="005B79EF" w:rsidP="005B79EF">
      <w:pPr>
        <w:pStyle w:val="Guidance"/>
      </w:pPr>
    </w:p>
    <w:p w14:paraId="1FCA09C1" w14:textId="77777777" w:rsidR="005B79EF" w:rsidRPr="00E824C3" w:rsidRDefault="005B79EF" w:rsidP="005B79EF">
      <w:pPr>
        <w:pStyle w:val="Heading4"/>
        <w:rPr>
          <w:rFonts w:ascii="Calibri" w:hAnsi="Calibri"/>
          <w:szCs w:val="22"/>
          <w:lang w:eastAsia="zh-CN"/>
        </w:rPr>
      </w:pPr>
      <w:r>
        <w:t>5.2.5.2</w:t>
      </w:r>
      <w:r w:rsidRPr="00F00C5E">
        <w:rPr>
          <w:rFonts w:ascii="Calibri" w:hAnsi="Calibri"/>
          <w:sz w:val="22"/>
          <w:szCs w:val="22"/>
          <w:lang w:eastAsia="sv-SE"/>
        </w:rPr>
        <w:tab/>
      </w:r>
      <w:r w:rsidRPr="00052FB3">
        <w:rPr>
          <w:rFonts w:eastAsia="MS Mincho"/>
          <w:lang w:val="en-US"/>
        </w:rPr>
        <w:t>Co-existence studies</w:t>
      </w:r>
    </w:p>
    <w:p w14:paraId="24E4E587" w14:textId="77777777" w:rsidR="005B79EF" w:rsidRPr="006B33C4" w:rsidRDefault="005B79EF" w:rsidP="005B79EF">
      <w:r>
        <w:t>Not applicable for this CA configuration.</w:t>
      </w:r>
    </w:p>
    <w:p w14:paraId="7C4634E8" w14:textId="77777777" w:rsidR="005B79EF" w:rsidRPr="00FD767C" w:rsidRDefault="005B79EF" w:rsidP="005B79EF"/>
    <w:p w14:paraId="2C68AE11" w14:textId="77777777" w:rsidR="005B79EF" w:rsidRDefault="005B79EF" w:rsidP="005B79EF">
      <w:pPr>
        <w:pStyle w:val="Heading4"/>
      </w:pPr>
      <w:r>
        <w:t>5.2.5.3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EA951F" w14:textId="77777777" w:rsidR="005B79EF" w:rsidRPr="006435C9" w:rsidRDefault="005B79EF" w:rsidP="005B79EF">
      <w:proofErr w:type="gramStart"/>
      <w:r w:rsidRPr="006435C9">
        <w:t>Since,</w:t>
      </w:r>
      <w:proofErr w:type="gramEnd"/>
      <w:r w:rsidRPr="006435C9">
        <w:t xml:space="preserve"> there is only single band UL, </w:t>
      </w:r>
      <w:r>
        <w:rPr>
          <w:rFonts w:ascii="Symbol" w:hAnsi="Symbol"/>
        </w:rPr>
        <w:t></w:t>
      </w:r>
      <w:r w:rsidRPr="006435C9">
        <w:t>T</w:t>
      </w:r>
      <w:r w:rsidRPr="006435C9">
        <w:rPr>
          <w:vertAlign w:val="subscript"/>
        </w:rPr>
        <w:t>IB,c</w:t>
      </w:r>
      <w:r w:rsidRPr="006435C9">
        <w:t xml:space="preserve"> is set to zero.</w:t>
      </w:r>
    </w:p>
    <w:p w14:paraId="3067A306" w14:textId="77777777" w:rsidR="005B79EF" w:rsidRPr="006435C9" w:rsidRDefault="005B79EF" w:rsidP="005B79EF"/>
    <w:p w14:paraId="12E5F214" w14:textId="77777777" w:rsidR="005B79EF" w:rsidRDefault="005B79EF" w:rsidP="005B79EF">
      <w:pPr>
        <w:pStyle w:val="TH"/>
      </w:pPr>
      <w:r>
        <w:t xml:space="preserve">Table 5.2.5.3-1: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3A1E7694"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1A22C6A7" w14:textId="77777777" w:rsidTr="000F29BB">
        <w:trPr>
          <w:jc w:val="center"/>
        </w:trPr>
        <w:tc>
          <w:tcPr>
            <w:tcW w:w="1985" w:type="dxa"/>
            <w:vMerge/>
            <w:tcBorders>
              <w:left w:val="single" w:sz="4" w:space="0" w:color="auto"/>
              <w:right w:val="single" w:sz="4" w:space="0" w:color="auto"/>
            </w:tcBorders>
            <w:vAlign w:val="center"/>
            <w:hideMark/>
          </w:tcPr>
          <w:p w14:paraId="3DB7D08D" w14:textId="77777777" w:rsidR="005B79EF" w:rsidRDefault="005B79E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662C08BA" w14:textId="77777777" w:rsidTr="000F29BB">
        <w:trPr>
          <w:jc w:val="center"/>
        </w:trPr>
        <w:tc>
          <w:tcPr>
            <w:tcW w:w="1985" w:type="dxa"/>
            <w:vMerge/>
            <w:tcBorders>
              <w:left w:val="single" w:sz="4" w:space="0" w:color="auto"/>
              <w:right w:val="single" w:sz="4" w:space="0" w:color="auto"/>
            </w:tcBorders>
            <w:vAlign w:val="center"/>
            <w:hideMark/>
          </w:tcPr>
          <w:p w14:paraId="432BB88E"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r w:rsidR="005B79EF" w14:paraId="0B51519B"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57B5B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bl>
    <w:p w14:paraId="49B4516B" w14:textId="77777777" w:rsidR="005B79EF" w:rsidRDefault="005B79EF" w:rsidP="005B79EF">
      <w:pPr>
        <w:rPr>
          <w:rFonts w:ascii="Symbol" w:hAnsi="Symbol"/>
        </w:rPr>
      </w:pPr>
    </w:p>
    <w:p w14:paraId="25A452DC" w14:textId="77777777" w:rsidR="005B79EF" w:rsidRDefault="005B79EF" w:rsidP="005B79EF">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p>
    <w:p w14:paraId="2C0B855C" w14:textId="77777777" w:rsidR="005B79EF" w:rsidRDefault="005B79EF" w:rsidP="005B79EF">
      <w:pPr>
        <w:pStyle w:val="TH"/>
      </w:pPr>
      <w:r>
        <w:t xml:space="preserve">Table 5.2.5.3-2: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257E629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3C149C54" w14:textId="77777777" w:rsidTr="000F29BB">
        <w:trPr>
          <w:jc w:val="center"/>
        </w:trPr>
        <w:tc>
          <w:tcPr>
            <w:tcW w:w="1985" w:type="dxa"/>
            <w:vMerge/>
            <w:tcBorders>
              <w:left w:val="single" w:sz="4" w:space="0" w:color="auto"/>
              <w:right w:val="single" w:sz="4" w:space="0" w:color="auto"/>
            </w:tcBorders>
            <w:vAlign w:val="center"/>
          </w:tcPr>
          <w:p w14:paraId="7C983781"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8DF3635" w14:textId="77777777" w:rsidTr="000F29BB">
        <w:trPr>
          <w:jc w:val="center"/>
        </w:trPr>
        <w:tc>
          <w:tcPr>
            <w:tcW w:w="1985" w:type="dxa"/>
            <w:vMerge/>
            <w:tcBorders>
              <w:left w:val="single" w:sz="4" w:space="0" w:color="auto"/>
              <w:right w:val="single" w:sz="4" w:space="0" w:color="auto"/>
            </w:tcBorders>
            <w:vAlign w:val="center"/>
            <w:hideMark/>
          </w:tcPr>
          <w:p w14:paraId="7DBE0C7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043ABF5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62F6B6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5CCBD7BB" w14:textId="77777777" w:rsidR="005B79EF" w:rsidRDefault="005B79EF" w:rsidP="005B79EF">
      <w:pPr>
        <w:jc w:val="both"/>
        <w:rPr>
          <w:lang w:eastAsia="ja-JP"/>
        </w:rPr>
      </w:pPr>
    </w:p>
    <w:p w14:paraId="131FFA53" w14:textId="77777777" w:rsidR="005B79EF" w:rsidRPr="00E824C3" w:rsidRDefault="005B79EF" w:rsidP="005B79EF">
      <w:pPr>
        <w:pStyle w:val="Heading4"/>
        <w:rPr>
          <w:rFonts w:ascii="Calibri" w:hAnsi="Calibri"/>
          <w:szCs w:val="22"/>
          <w:lang w:eastAsia="zh-CN"/>
        </w:rPr>
      </w:pPr>
      <w:r>
        <w:t>5.2.5.</w:t>
      </w:r>
      <w:r>
        <w:rPr>
          <w:lang w:eastAsia="zh-CN"/>
        </w:rPr>
        <w:t>4</w:t>
      </w:r>
      <w:r w:rsidRPr="00F00C5E">
        <w:rPr>
          <w:rFonts w:ascii="Calibri" w:hAnsi="Calibri"/>
          <w:sz w:val="22"/>
          <w:szCs w:val="22"/>
          <w:lang w:eastAsia="sv-SE"/>
        </w:rPr>
        <w:tab/>
      </w:r>
      <w:r>
        <w:rPr>
          <w:rFonts w:hint="eastAsia"/>
          <w:lang w:eastAsia="zh-CN"/>
        </w:rPr>
        <w:t>REFSENS requirements</w:t>
      </w:r>
    </w:p>
    <w:p w14:paraId="4CD31061" w14:textId="77777777" w:rsidR="005B79EF" w:rsidRPr="006B33C4" w:rsidRDefault="005B79EF" w:rsidP="005B79EF">
      <w:r>
        <w:t>Not applicable for this CA configuration.</w:t>
      </w:r>
    </w:p>
    <w:p w14:paraId="1484F466" w14:textId="77777777" w:rsidR="00044BDC" w:rsidRPr="00616096" w:rsidRDefault="00044BDC" w:rsidP="00044BDC">
      <w:pPr>
        <w:pStyle w:val="Heading3"/>
        <w:rPr>
          <w:rFonts w:ascii="Calibri" w:hAnsi="Calibri"/>
          <w:sz w:val="22"/>
          <w:szCs w:val="22"/>
          <w:lang w:val="en-US" w:eastAsia="zh-CN"/>
        </w:rPr>
      </w:pPr>
      <w:r>
        <w:rPr>
          <w:lang w:val="en-US"/>
        </w:rPr>
        <w:lastRenderedPageBreak/>
        <w:t>5.2.6</w:t>
      </w:r>
      <w:r w:rsidRPr="00616096">
        <w:rPr>
          <w:rFonts w:ascii="Calibri" w:hAnsi="Calibri"/>
          <w:sz w:val="22"/>
          <w:szCs w:val="22"/>
          <w:lang w:val="en-US" w:eastAsia="sv-SE"/>
        </w:rPr>
        <w:tab/>
      </w:r>
      <w:r w:rsidRPr="00616096">
        <w:rPr>
          <w:lang w:val="en-US"/>
        </w:rPr>
        <w:t>CA_</w:t>
      </w:r>
      <w:r w:rsidRPr="008F2BF9">
        <w:rPr>
          <w:lang w:val="en-US"/>
        </w:rPr>
        <w:t>3-8-28-38</w:t>
      </w:r>
    </w:p>
    <w:p w14:paraId="4BA0A374" w14:textId="77777777" w:rsidR="00044BDC" w:rsidRDefault="00044BDC" w:rsidP="00044BDC">
      <w:pPr>
        <w:pStyle w:val="Heading4"/>
      </w:pPr>
      <w:r>
        <w:t>5.2.6.1</w:t>
      </w:r>
      <w:r w:rsidRPr="00F00C5E">
        <w:rPr>
          <w:rFonts w:ascii="Calibri" w:hAnsi="Calibri"/>
          <w:sz w:val="22"/>
          <w:szCs w:val="22"/>
          <w:lang w:eastAsia="sv-SE"/>
        </w:rPr>
        <w:tab/>
      </w:r>
      <w:r w:rsidRPr="00725D82">
        <w:t>Channel bandwidths per operating band for CA</w:t>
      </w:r>
    </w:p>
    <w:p w14:paraId="6CAB6E08" w14:textId="77777777" w:rsidR="00044BDC" w:rsidRPr="008B3FEA" w:rsidRDefault="00044BDC" w:rsidP="00044BDC">
      <w:pPr>
        <w:pStyle w:val="TH"/>
        <w:rPr>
          <w:lang w:val="en-US"/>
        </w:rPr>
      </w:pPr>
      <w:r w:rsidRPr="008B3FEA">
        <w:rPr>
          <w:lang w:val="en-US"/>
        </w:rPr>
        <w:t xml:space="preserve">Table </w:t>
      </w:r>
      <w:r>
        <w:rPr>
          <w:lang w:val="en-US" w:eastAsia="zh-CN"/>
        </w:rPr>
        <w:t>5.2.6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44BDC" w:rsidRPr="00E26D10" w14:paraId="17C83B4B"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6B33C4" w:rsidRDefault="00044BD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0867A6" w:rsidRDefault="00044BD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950EF5" w:rsidRDefault="00044BD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2F8A46A" w14:textId="77777777" w:rsidR="00044BDC" w:rsidRPr="00783239" w:rsidRDefault="00044BDC" w:rsidP="000F29BB">
            <w:pPr>
              <w:pStyle w:val="TAH"/>
              <w:rPr>
                <w:rFonts w:cs="Arial"/>
              </w:rPr>
            </w:pPr>
            <w:r w:rsidRPr="00783239">
              <w:rPr>
                <w:rFonts w:cs="Arial"/>
              </w:rPr>
              <w:t>Duplex Mode</w:t>
            </w:r>
          </w:p>
        </w:tc>
      </w:tr>
      <w:tr w:rsidR="00044BDC" w:rsidRPr="00E26D10" w14:paraId="1CD8DAD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E26D10" w:rsidRDefault="00044BD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E26D10" w:rsidRDefault="00044BD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E26D10" w:rsidRDefault="00044BD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B92BFA" w14:textId="77777777" w:rsidR="00044BDC" w:rsidRPr="00E26D10" w:rsidRDefault="00044BDC" w:rsidP="000F29BB">
            <w:pPr>
              <w:pStyle w:val="TAC"/>
              <w:rPr>
                <w:rFonts w:cs="Arial"/>
              </w:rPr>
            </w:pPr>
          </w:p>
        </w:tc>
      </w:tr>
      <w:tr w:rsidR="00044BDC" w:rsidRPr="00E26D10" w14:paraId="43CB5DA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Default="00044BD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00B87FF7" w14:textId="77777777" w:rsidR="00044BDC" w:rsidRDefault="00044BDC" w:rsidP="000F29BB">
            <w:pPr>
              <w:pStyle w:val="TAR"/>
            </w:pPr>
            <w:r>
              <w:t>1710</w:t>
            </w:r>
            <w:r w:rsidRPr="00E26D10">
              <w:t xml:space="preserve"> MHz</w:t>
            </w:r>
          </w:p>
        </w:tc>
        <w:tc>
          <w:tcPr>
            <w:tcW w:w="576" w:type="dxa"/>
            <w:tcBorders>
              <w:top w:val="single" w:sz="4" w:space="0" w:color="auto"/>
              <w:bottom w:val="single" w:sz="4" w:space="0" w:color="auto"/>
            </w:tcBorders>
          </w:tcPr>
          <w:p w14:paraId="4111D988" w14:textId="77777777" w:rsidR="00044BDC" w:rsidRPr="00E26D10" w:rsidRDefault="00044BDC" w:rsidP="000F29BB">
            <w:pPr>
              <w:pStyle w:val="TAC"/>
            </w:pPr>
            <w:r w:rsidRPr="00E26D10">
              <w:t>–</w:t>
            </w:r>
          </w:p>
        </w:tc>
        <w:tc>
          <w:tcPr>
            <w:tcW w:w="1310" w:type="dxa"/>
            <w:tcBorders>
              <w:top w:val="single" w:sz="4" w:space="0" w:color="auto"/>
              <w:bottom w:val="single" w:sz="4" w:space="0" w:color="auto"/>
              <w:right w:val="single" w:sz="4" w:space="0" w:color="auto"/>
            </w:tcBorders>
          </w:tcPr>
          <w:p w14:paraId="64D31617" w14:textId="77777777" w:rsidR="00044BDC" w:rsidRDefault="00044BDC" w:rsidP="000F29BB">
            <w:pPr>
              <w:pStyle w:val="TAL"/>
            </w:pPr>
            <w:r>
              <w:t>1785</w:t>
            </w:r>
            <w:r w:rsidRPr="00E26D10">
              <w:t xml:space="preserve"> MHz</w:t>
            </w:r>
          </w:p>
        </w:tc>
        <w:tc>
          <w:tcPr>
            <w:tcW w:w="1385" w:type="dxa"/>
            <w:tcBorders>
              <w:top w:val="single" w:sz="4" w:space="0" w:color="auto"/>
              <w:bottom w:val="single" w:sz="4" w:space="0" w:color="auto"/>
            </w:tcBorders>
          </w:tcPr>
          <w:p w14:paraId="110353F0" w14:textId="77777777" w:rsidR="00044BDC" w:rsidRDefault="00044BDC" w:rsidP="000F29BB">
            <w:pPr>
              <w:pStyle w:val="TAR"/>
            </w:pPr>
            <w:r>
              <w:t>1805</w:t>
            </w:r>
            <w:r w:rsidRPr="00E26D10">
              <w:t xml:space="preserve"> MHz</w:t>
            </w:r>
          </w:p>
        </w:tc>
        <w:tc>
          <w:tcPr>
            <w:tcW w:w="353" w:type="dxa"/>
            <w:tcBorders>
              <w:top w:val="single" w:sz="4" w:space="0" w:color="auto"/>
              <w:bottom w:val="single" w:sz="4" w:space="0" w:color="auto"/>
            </w:tcBorders>
          </w:tcPr>
          <w:p w14:paraId="47B7E106" w14:textId="77777777" w:rsidR="00044BDC" w:rsidRPr="00E26D10" w:rsidRDefault="00044BDC" w:rsidP="000F29BB">
            <w:pPr>
              <w:pStyle w:val="TAC"/>
            </w:pPr>
            <w:r w:rsidRPr="00E26D10">
              <w:t>–</w:t>
            </w:r>
          </w:p>
        </w:tc>
        <w:tc>
          <w:tcPr>
            <w:tcW w:w="1339" w:type="dxa"/>
            <w:tcBorders>
              <w:top w:val="single" w:sz="4" w:space="0" w:color="auto"/>
              <w:bottom w:val="single" w:sz="4" w:space="0" w:color="auto"/>
              <w:right w:val="single" w:sz="4" w:space="0" w:color="auto"/>
            </w:tcBorders>
          </w:tcPr>
          <w:p w14:paraId="74407DEA" w14:textId="77777777" w:rsidR="00044BDC" w:rsidRDefault="00044BD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E26D10" w:rsidRDefault="00044BDC" w:rsidP="000F29BB">
            <w:pPr>
              <w:pStyle w:val="TAC"/>
              <w:rPr>
                <w:rFonts w:cs="Arial"/>
              </w:rPr>
            </w:pPr>
            <w:r w:rsidRPr="00E26D10">
              <w:rPr>
                <w:rFonts w:cs="Arial"/>
              </w:rPr>
              <w:t>FDD</w:t>
            </w:r>
          </w:p>
        </w:tc>
      </w:tr>
      <w:tr w:rsidR="00044BDC" w:rsidRPr="00E26D10" w14:paraId="0B714B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E26D10" w:rsidRDefault="00044BD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27E4EFD" w14:textId="77777777" w:rsidR="00044BDC" w:rsidRPr="00E26D10" w:rsidRDefault="00044BDC"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2A921FF" w14:textId="77777777" w:rsidR="00044BDC" w:rsidRPr="00E26D10" w:rsidRDefault="00044BD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D89DE33" w14:textId="77777777" w:rsidR="00044BDC" w:rsidRPr="00E26D10" w:rsidRDefault="00044BDC"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1D1E049A" w14:textId="77777777" w:rsidR="00044BDC" w:rsidRPr="00E26D10" w:rsidRDefault="00044BDC"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23A349A9" w14:textId="77777777" w:rsidR="00044BDC" w:rsidRPr="00E26D10" w:rsidRDefault="00044BD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4D9756" w14:textId="77777777" w:rsidR="00044BDC" w:rsidRPr="00E26D10" w:rsidRDefault="00044BDC"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E26D10" w:rsidRDefault="00044BDC" w:rsidP="000F29BB">
            <w:pPr>
              <w:pStyle w:val="TAC"/>
              <w:rPr>
                <w:rFonts w:cs="Arial"/>
              </w:rPr>
            </w:pPr>
            <w:r w:rsidRPr="00E26D10">
              <w:rPr>
                <w:rFonts w:cs="Arial"/>
              </w:rPr>
              <w:t>FDD</w:t>
            </w:r>
          </w:p>
        </w:tc>
      </w:tr>
      <w:tr w:rsidR="00044BDC" w:rsidRPr="00E26D10" w14:paraId="40CD812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E26D10" w:rsidRDefault="00044BD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466AF036" w14:textId="77777777" w:rsidR="00044BDC" w:rsidRPr="00E26D10" w:rsidRDefault="00044BD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0F8E3324"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4CB8A7" w14:textId="77777777" w:rsidR="00044BDC" w:rsidRPr="00E26D10" w:rsidRDefault="00044BD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6354D0EF" w14:textId="77777777" w:rsidR="00044BDC" w:rsidRPr="00E26D10" w:rsidRDefault="00044BD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47E03ABD"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3A3D4E" w14:textId="77777777" w:rsidR="00044BDC" w:rsidRPr="00E26D10" w:rsidRDefault="00044BD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E26D10" w:rsidRDefault="00044BDC" w:rsidP="000F29BB">
            <w:pPr>
              <w:pStyle w:val="TAC"/>
              <w:rPr>
                <w:rFonts w:cs="Arial"/>
              </w:rPr>
            </w:pPr>
            <w:r w:rsidRPr="00E26D10">
              <w:rPr>
                <w:rFonts w:cs="Arial"/>
              </w:rPr>
              <w:t>FDD</w:t>
            </w:r>
          </w:p>
        </w:tc>
      </w:tr>
      <w:tr w:rsidR="00044BDC" w:rsidRPr="00E26D10" w14:paraId="17F8CE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E26D10" w:rsidRDefault="00044BDC"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67214676"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02990E03"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BB4735" w14:textId="77777777" w:rsidR="00044BDC"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FA785FC"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8CBFB33"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470A787" w14:textId="77777777" w:rsidR="00044BDC" w:rsidRPr="00E26D10"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E26D10" w:rsidRDefault="00044BDC" w:rsidP="000F29BB">
            <w:pPr>
              <w:pStyle w:val="TAC"/>
              <w:rPr>
                <w:rFonts w:cs="Arial"/>
              </w:rPr>
            </w:pPr>
            <w:r>
              <w:rPr>
                <w:rFonts w:cs="Arial"/>
              </w:rPr>
              <w:t>TDD</w:t>
            </w:r>
          </w:p>
        </w:tc>
      </w:tr>
    </w:tbl>
    <w:p w14:paraId="3F0B9EB2" w14:textId="77777777" w:rsidR="00044BDC" w:rsidRDefault="00044BDC" w:rsidP="00044BDC"/>
    <w:p w14:paraId="3BD3EB88" w14:textId="77777777" w:rsidR="00044BDC" w:rsidRPr="00E26D10" w:rsidRDefault="00044BDC" w:rsidP="00044BDC">
      <w:pPr>
        <w:pStyle w:val="TH"/>
        <w:rPr>
          <w:lang w:val="en-US" w:eastAsia="zh-CN"/>
        </w:rPr>
      </w:pPr>
      <w:r w:rsidRPr="00E26D10">
        <w:rPr>
          <w:lang w:val="en-US" w:eastAsia="zh-CN"/>
        </w:rPr>
        <w:t xml:space="preserve">Table </w:t>
      </w:r>
      <w:r>
        <w:rPr>
          <w:lang w:val="en-US" w:eastAsia="zh-CN"/>
        </w:rPr>
        <w:t>5.2.6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44BDC" w:rsidRPr="00E26D10" w14:paraId="24801A95" w14:textId="77777777" w:rsidTr="000F29BB">
        <w:trPr>
          <w:trHeight w:val="109"/>
          <w:jc w:val="center"/>
        </w:trPr>
        <w:tc>
          <w:tcPr>
            <w:tcW w:w="9620" w:type="dxa"/>
            <w:gridSpan w:val="11"/>
            <w:shd w:val="clear" w:color="auto" w:fill="auto"/>
            <w:hideMark/>
          </w:tcPr>
          <w:p w14:paraId="4BFF8437" w14:textId="77777777" w:rsidR="00044BDC" w:rsidRPr="00E26D10" w:rsidRDefault="00044BDC" w:rsidP="000F29BB">
            <w:pPr>
              <w:pStyle w:val="TAH"/>
              <w:rPr>
                <w:sz w:val="20"/>
              </w:rPr>
            </w:pPr>
            <w:r w:rsidRPr="00E26D10">
              <w:t>E-UTRA CA configuration / Bandwidth combination set</w:t>
            </w:r>
          </w:p>
        </w:tc>
      </w:tr>
      <w:tr w:rsidR="00044BDC" w:rsidRPr="00E26D10" w14:paraId="4A4C5FD4" w14:textId="77777777" w:rsidTr="000F29BB">
        <w:trPr>
          <w:trHeight w:val="441"/>
          <w:jc w:val="center"/>
        </w:trPr>
        <w:tc>
          <w:tcPr>
            <w:tcW w:w="1396" w:type="dxa"/>
            <w:shd w:val="clear" w:color="auto" w:fill="auto"/>
            <w:hideMark/>
          </w:tcPr>
          <w:p w14:paraId="61888F7B" w14:textId="77777777" w:rsidR="00044BDC" w:rsidRPr="00E26D10" w:rsidRDefault="00044BDC" w:rsidP="000F29BB">
            <w:pPr>
              <w:pStyle w:val="TAH"/>
            </w:pPr>
            <w:r w:rsidRPr="00E26D10">
              <w:t>E-UTRA CA Configuration</w:t>
            </w:r>
          </w:p>
        </w:tc>
        <w:tc>
          <w:tcPr>
            <w:tcW w:w="1467" w:type="dxa"/>
            <w:shd w:val="clear" w:color="auto" w:fill="auto"/>
            <w:hideMark/>
          </w:tcPr>
          <w:p w14:paraId="4EF55B37" w14:textId="77777777" w:rsidR="00044BDC" w:rsidRPr="00E26D10" w:rsidRDefault="00044BDC" w:rsidP="000F29BB">
            <w:pPr>
              <w:pStyle w:val="TAH"/>
            </w:pPr>
            <w:r w:rsidRPr="00E26D10">
              <w:rPr>
                <w:lang w:eastAsia="ja-JP"/>
              </w:rPr>
              <w:t xml:space="preserve">Uplink CA configurations </w:t>
            </w:r>
          </w:p>
        </w:tc>
        <w:tc>
          <w:tcPr>
            <w:tcW w:w="767" w:type="dxa"/>
            <w:shd w:val="clear" w:color="auto" w:fill="auto"/>
            <w:hideMark/>
          </w:tcPr>
          <w:p w14:paraId="35B93EA6" w14:textId="77777777" w:rsidR="00044BDC" w:rsidRPr="00E26D10" w:rsidRDefault="00044BDC" w:rsidP="000F29BB">
            <w:pPr>
              <w:pStyle w:val="TAH"/>
            </w:pPr>
            <w:r w:rsidRPr="00E26D10">
              <w:t>E-UTRA Bands</w:t>
            </w:r>
          </w:p>
        </w:tc>
        <w:tc>
          <w:tcPr>
            <w:tcW w:w="586" w:type="dxa"/>
            <w:shd w:val="clear" w:color="auto" w:fill="auto"/>
            <w:hideMark/>
          </w:tcPr>
          <w:p w14:paraId="1EA52ED6" w14:textId="77777777" w:rsidR="00044BDC" w:rsidRPr="00E26D10" w:rsidRDefault="00044BDC" w:rsidP="000F29BB">
            <w:pPr>
              <w:pStyle w:val="TAH"/>
            </w:pPr>
            <w:r w:rsidRPr="00E26D10">
              <w:t>1.4</w:t>
            </w:r>
            <w:r w:rsidRPr="00E26D10">
              <w:br/>
              <w:t>MHz</w:t>
            </w:r>
          </w:p>
        </w:tc>
        <w:tc>
          <w:tcPr>
            <w:tcW w:w="586" w:type="dxa"/>
            <w:shd w:val="clear" w:color="auto" w:fill="auto"/>
            <w:hideMark/>
          </w:tcPr>
          <w:p w14:paraId="42029AFD" w14:textId="77777777" w:rsidR="00044BDC" w:rsidRPr="00E26D10" w:rsidRDefault="00044BDC" w:rsidP="000F29BB">
            <w:pPr>
              <w:pStyle w:val="TAH"/>
            </w:pPr>
            <w:r w:rsidRPr="00E26D10">
              <w:t>3</w:t>
            </w:r>
            <w:r w:rsidRPr="00E26D10">
              <w:br/>
              <w:t>MHz</w:t>
            </w:r>
          </w:p>
        </w:tc>
        <w:tc>
          <w:tcPr>
            <w:tcW w:w="586" w:type="dxa"/>
            <w:shd w:val="clear" w:color="auto" w:fill="auto"/>
            <w:hideMark/>
          </w:tcPr>
          <w:p w14:paraId="7900AE2E" w14:textId="77777777" w:rsidR="00044BDC" w:rsidRPr="00E26D10" w:rsidRDefault="00044BDC" w:rsidP="000F29BB">
            <w:pPr>
              <w:pStyle w:val="TAH"/>
            </w:pPr>
            <w:r w:rsidRPr="00E26D10">
              <w:t>5</w:t>
            </w:r>
            <w:r w:rsidRPr="00E26D10">
              <w:br/>
              <w:t>MHz</w:t>
            </w:r>
          </w:p>
        </w:tc>
        <w:tc>
          <w:tcPr>
            <w:tcW w:w="586" w:type="dxa"/>
            <w:shd w:val="clear" w:color="auto" w:fill="auto"/>
            <w:hideMark/>
          </w:tcPr>
          <w:p w14:paraId="2A27057C" w14:textId="77777777" w:rsidR="00044BDC" w:rsidRPr="00E26D10" w:rsidRDefault="00044BDC" w:rsidP="000F29BB">
            <w:pPr>
              <w:pStyle w:val="TAH"/>
            </w:pPr>
            <w:r w:rsidRPr="00E26D10">
              <w:t>10</w:t>
            </w:r>
            <w:r w:rsidRPr="00E26D10">
              <w:br/>
              <w:t>MHz</w:t>
            </w:r>
          </w:p>
        </w:tc>
        <w:tc>
          <w:tcPr>
            <w:tcW w:w="586" w:type="dxa"/>
            <w:shd w:val="clear" w:color="auto" w:fill="auto"/>
            <w:hideMark/>
          </w:tcPr>
          <w:p w14:paraId="360A39BE" w14:textId="77777777" w:rsidR="00044BDC" w:rsidRPr="00E26D10" w:rsidRDefault="00044BDC" w:rsidP="000F29BB">
            <w:pPr>
              <w:pStyle w:val="TAH"/>
            </w:pPr>
            <w:r w:rsidRPr="00E26D10">
              <w:t>15</w:t>
            </w:r>
            <w:r w:rsidRPr="00E26D10">
              <w:br/>
              <w:t>MHz</w:t>
            </w:r>
          </w:p>
        </w:tc>
        <w:tc>
          <w:tcPr>
            <w:tcW w:w="586" w:type="dxa"/>
            <w:shd w:val="clear" w:color="auto" w:fill="auto"/>
            <w:hideMark/>
          </w:tcPr>
          <w:p w14:paraId="415603BE" w14:textId="77777777" w:rsidR="00044BDC" w:rsidRPr="00E26D10" w:rsidRDefault="00044BDC" w:rsidP="000F29BB">
            <w:pPr>
              <w:pStyle w:val="TAH"/>
            </w:pPr>
            <w:r w:rsidRPr="00E26D10">
              <w:t>20</w:t>
            </w:r>
            <w:r w:rsidRPr="00E26D10">
              <w:br/>
              <w:t>MHz</w:t>
            </w:r>
          </w:p>
        </w:tc>
        <w:tc>
          <w:tcPr>
            <w:tcW w:w="1187" w:type="dxa"/>
            <w:shd w:val="clear" w:color="auto" w:fill="auto"/>
            <w:hideMark/>
          </w:tcPr>
          <w:p w14:paraId="1BDA6213" w14:textId="77777777" w:rsidR="00044BDC" w:rsidRPr="00E26D10" w:rsidRDefault="00044BDC" w:rsidP="000F29BB">
            <w:pPr>
              <w:pStyle w:val="TAH"/>
            </w:pPr>
            <w:r w:rsidRPr="00E26D10">
              <w:t>Maximum aggregated bandwidth</w:t>
            </w:r>
          </w:p>
          <w:p w14:paraId="23F12269" w14:textId="77777777" w:rsidR="00044BDC" w:rsidRPr="00E26D10" w:rsidRDefault="00044BDC" w:rsidP="000F29BB">
            <w:pPr>
              <w:pStyle w:val="TAH"/>
            </w:pPr>
            <w:r w:rsidRPr="00E26D10">
              <w:t>[MHz]</w:t>
            </w:r>
          </w:p>
        </w:tc>
        <w:tc>
          <w:tcPr>
            <w:tcW w:w="1287" w:type="dxa"/>
            <w:shd w:val="clear" w:color="auto" w:fill="auto"/>
            <w:hideMark/>
          </w:tcPr>
          <w:p w14:paraId="74C1CFC3" w14:textId="77777777" w:rsidR="00044BDC" w:rsidRPr="00E26D10" w:rsidRDefault="00044BDC" w:rsidP="000F29BB">
            <w:pPr>
              <w:pStyle w:val="TAH"/>
            </w:pPr>
            <w:r w:rsidRPr="00E26D10">
              <w:t>Bandwidth combination set</w:t>
            </w:r>
          </w:p>
        </w:tc>
      </w:tr>
      <w:tr w:rsidR="00044BDC" w:rsidRPr="00E26D10" w14:paraId="245B74FE" w14:textId="77777777" w:rsidTr="000F29BB">
        <w:trPr>
          <w:trHeight w:val="103"/>
          <w:jc w:val="center"/>
        </w:trPr>
        <w:tc>
          <w:tcPr>
            <w:tcW w:w="1396" w:type="dxa"/>
            <w:vMerge w:val="restart"/>
            <w:shd w:val="clear" w:color="auto" w:fill="auto"/>
            <w:vAlign w:val="center"/>
          </w:tcPr>
          <w:p w14:paraId="6F0528BF" w14:textId="77777777" w:rsidR="00044BDC" w:rsidRPr="00E26D10" w:rsidRDefault="00044BD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33F91455" w14:textId="77777777" w:rsidR="00044BDC" w:rsidRPr="00E26D10" w:rsidRDefault="00044BD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58DDEE9" w14:textId="77777777" w:rsidR="00044BDC" w:rsidRPr="00E26D10" w:rsidRDefault="00044BD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EAD8F46" w14:textId="77777777" w:rsidR="00044BDC" w:rsidRPr="003F537D" w:rsidRDefault="00044BD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35E495F"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13318C4B"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EDFD75C"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55D48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23C69B9B" w14:textId="77777777" w:rsidR="00044BDC" w:rsidRPr="00E26D10" w:rsidRDefault="00044BD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154C4002" w14:textId="77777777" w:rsidR="00044BDC" w:rsidRPr="00E26D10" w:rsidRDefault="00044BDC" w:rsidP="000F29BB">
            <w:pPr>
              <w:pStyle w:val="TAH"/>
              <w:rPr>
                <w:b w:val="0"/>
                <w:lang w:val="en-US"/>
              </w:rPr>
            </w:pPr>
            <w:r>
              <w:rPr>
                <w:b w:val="0"/>
                <w:lang w:val="en-US"/>
              </w:rPr>
              <w:t>70</w:t>
            </w:r>
          </w:p>
        </w:tc>
        <w:tc>
          <w:tcPr>
            <w:tcW w:w="1287" w:type="dxa"/>
            <w:vMerge w:val="restart"/>
            <w:shd w:val="clear" w:color="auto" w:fill="auto"/>
            <w:vAlign w:val="center"/>
          </w:tcPr>
          <w:p w14:paraId="29405722" w14:textId="77777777" w:rsidR="00044BDC" w:rsidRPr="00E26D10" w:rsidRDefault="00044BDC" w:rsidP="000F29BB">
            <w:pPr>
              <w:pStyle w:val="TAH"/>
              <w:rPr>
                <w:b w:val="0"/>
                <w:lang w:val="en-US"/>
              </w:rPr>
            </w:pPr>
            <w:r w:rsidRPr="00E26D10">
              <w:rPr>
                <w:b w:val="0"/>
                <w:lang w:val="en-US"/>
              </w:rPr>
              <w:t>0</w:t>
            </w:r>
          </w:p>
        </w:tc>
      </w:tr>
      <w:tr w:rsidR="00044BDC" w:rsidRPr="00E26D10" w14:paraId="395660E1" w14:textId="77777777" w:rsidTr="000F29BB">
        <w:trPr>
          <w:trHeight w:val="103"/>
          <w:jc w:val="center"/>
        </w:trPr>
        <w:tc>
          <w:tcPr>
            <w:tcW w:w="1396" w:type="dxa"/>
            <w:vMerge/>
            <w:shd w:val="clear" w:color="auto" w:fill="auto"/>
            <w:vAlign w:val="center"/>
          </w:tcPr>
          <w:p w14:paraId="63A3EC3E"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22AAFAAA"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145F1411" w14:textId="77777777" w:rsidR="00044BDC" w:rsidRDefault="00044BD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E918E85" w14:textId="77777777" w:rsidR="00044BDC" w:rsidRPr="00E26D10" w:rsidRDefault="00044BDC" w:rsidP="000F29BB">
            <w:pPr>
              <w:pStyle w:val="TAH"/>
              <w:rPr>
                <w:rFonts w:cs="Arial"/>
                <w:szCs w:val="18"/>
              </w:rPr>
            </w:pPr>
            <w:r w:rsidRPr="003F537D">
              <w:rPr>
                <w:rFonts w:cs="Arial"/>
                <w:b w:val="0"/>
                <w:bCs/>
                <w:szCs w:val="18"/>
              </w:rPr>
              <w:t>Yes</w:t>
            </w:r>
          </w:p>
        </w:tc>
        <w:tc>
          <w:tcPr>
            <w:tcW w:w="586" w:type="dxa"/>
            <w:shd w:val="clear" w:color="auto" w:fill="auto"/>
            <w:vAlign w:val="center"/>
          </w:tcPr>
          <w:p w14:paraId="51153C96" w14:textId="77777777" w:rsidR="00044BDC"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6C2302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BDB343"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92F78B" w14:textId="77777777" w:rsidR="00044BDC" w:rsidRPr="00E26D10" w:rsidRDefault="00044BDC" w:rsidP="000F29BB">
            <w:pPr>
              <w:pStyle w:val="TAH"/>
              <w:rPr>
                <w:rFonts w:cs="Arial"/>
                <w:b w:val="0"/>
                <w:szCs w:val="18"/>
              </w:rPr>
            </w:pPr>
          </w:p>
        </w:tc>
        <w:tc>
          <w:tcPr>
            <w:tcW w:w="586" w:type="dxa"/>
            <w:shd w:val="clear" w:color="auto" w:fill="auto"/>
            <w:vAlign w:val="center"/>
          </w:tcPr>
          <w:p w14:paraId="6B2F600B" w14:textId="77777777" w:rsidR="00044BDC" w:rsidRPr="00E26D10" w:rsidRDefault="00044BDC" w:rsidP="000F29BB">
            <w:pPr>
              <w:pStyle w:val="TAH"/>
              <w:rPr>
                <w:rFonts w:cs="Arial"/>
                <w:b w:val="0"/>
                <w:szCs w:val="18"/>
              </w:rPr>
            </w:pPr>
          </w:p>
        </w:tc>
        <w:tc>
          <w:tcPr>
            <w:tcW w:w="1187" w:type="dxa"/>
            <w:vMerge/>
            <w:shd w:val="clear" w:color="auto" w:fill="auto"/>
            <w:vAlign w:val="center"/>
          </w:tcPr>
          <w:p w14:paraId="138469F4" w14:textId="77777777" w:rsidR="00044BDC" w:rsidRPr="00E26D10" w:rsidRDefault="00044BDC" w:rsidP="000F29BB">
            <w:pPr>
              <w:pStyle w:val="TAH"/>
              <w:rPr>
                <w:b w:val="0"/>
                <w:lang w:val="en-US"/>
              </w:rPr>
            </w:pPr>
          </w:p>
        </w:tc>
        <w:tc>
          <w:tcPr>
            <w:tcW w:w="1287" w:type="dxa"/>
            <w:vMerge/>
            <w:shd w:val="clear" w:color="auto" w:fill="auto"/>
            <w:vAlign w:val="center"/>
          </w:tcPr>
          <w:p w14:paraId="59E1751B" w14:textId="77777777" w:rsidR="00044BDC" w:rsidRPr="00E26D10" w:rsidRDefault="00044BDC" w:rsidP="000F29BB">
            <w:pPr>
              <w:pStyle w:val="TAH"/>
              <w:rPr>
                <w:b w:val="0"/>
                <w:lang w:val="en-US"/>
              </w:rPr>
            </w:pPr>
          </w:p>
        </w:tc>
      </w:tr>
      <w:tr w:rsidR="00044BDC" w:rsidRPr="00E26D10" w14:paraId="5C7FD388" w14:textId="77777777" w:rsidTr="000F29BB">
        <w:trPr>
          <w:trHeight w:val="103"/>
          <w:jc w:val="center"/>
        </w:trPr>
        <w:tc>
          <w:tcPr>
            <w:tcW w:w="1396" w:type="dxa"/>
            <w:vMerge/>
            <w:shd w:val="clear" w:color="auto" w:fill="auto"/>
            <w:vAlign w:val="center"/>
          </w:tcPr>
          <w:p w14:paraId="41CF69EF"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4D1FD9A1"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59ECCD3A" w14:textId="77777777" w:rsidR="00044BDC" w:rsidRPr="00E26D10" w:rsidRDefault="00044BD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6C8A1ECE" w14:textId="77777777" w:rsidR="00044BDC" w:rsidRPr="00E26D10" w:rsidRDefault="00044BDC" w:rsidP="000F29BB">
            <w:pPr>
              <w:pStyle w:val="TAH"/>
              <w:rPr>
                <w:rFonts w:cs="Arial"/>
                <w:szCs w:val="18"/>
              </w:rPr>
            </w:pPr>
          </w:p>
        </w:tc>
        <w:tc>
          <w:tcPr>
            <w:tcW w:w="586" w:type="dxa"/>
            <w:shd w:val="clear" w:color="auto" w:fill="auto"/>
            <w:vAlign w:val="center"/>
          </w:tcPr>
          <w:p w14:paraId="09CCC4E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0FAA22A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CFFAFD1"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808AE48"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012D354" w14:textId="77777777" w:rsidR="00044BDC" w:rsidRPr="00E26D10" w:rsidRDefault="00044BD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3D4208D2" w14:textId="77777777" w:rsidR="00044BDC" w:rsidRPr="00E26D10" w:rsidRDefault="00044BDC" w:rsidP="000F29BB">
            <w:pPr>
              <w:pStyle w:val="TAH"/>
              <w:rPr>
                <w:b w:val="0"/>
                <w:lang w:val="en-US"/>
              </w:rPr>
            </w:pPr>
          </w:p>
        </w:tc>
        <w:tc>
          <w:tcPr>
            <w:tcW w:w="1287" w:type="dxa"/>
            <w:vMerge/>
            <w:shd w:val="clear" w:color="auto" w:fill="auto"/>
            <w:vAlign w:val="center"/>
          </w:tcPr>
          <w:p w14:paraId="295928D2" w14:textId="77777777" w:rsidR="00044BDC" w:rsidRPr="00E26D10" w:rsidRDefault="00044BDC" w:rsidP="000F29BB">
            <w:pPr>
              <w:pStyle w:val="TAH"/>
              <w:rPr>
                <w:b w:val="0"/>
                <w:lang w:val="en-US"/>
              </w:rPr>
            </w:pPr>
          </w:p>
        </w:tc>
      </w:tr>
      <w:tr w:rsidR="00044BDC" w:rsidRPr="00E26D10" w14:paraId="62054AF2" w14:textId="77777777" w:rsidTr="000F29BB">
        <w:trPr>
          <w:trHeight w:val="103"/>
          <w:jc w:val="center"/>
        </w:trPr>
        <w:tc>
          <w:tcPr>
            <w:tcW w:w="1396" w:type="dxa"/>
            <w:vMerge/>
            <w:shd w:val="clear" w:color="auto" w:fill="auto"/>
            <w:vAlign w:val="center"/>
          </w:tcPr>
          <w:p w14:paraId="2EE3010B"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55ABC768"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3A0DB467" w14:textId="77777777" w:rsidR="00044BDC" w:rsidRPr="00E26D10" w:rsidRDefault="00044BDC"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3ACEA22B" w14:textId="77777777" w:rsidR="00044BDC" w:rsidRPr="00E26D10" w:rsidRDefault="00044BDC" w:rsidP="000F29BB">
            <w:pPr>
              <w:pStyle w:val="TAH"/>
              <w:rPr>
                <w:rFonts w:cs="Arial"/>
                <w:szCs w:val="18"/>
              </w:rPr>
            </w:pPr>
          </w:p>
        </w:tc>
        <w:tc>
          <w:tcPr>
            <w:tcW w:w="586" w:type="dxa"/>
            <w:shd w:val="clear" w:color="auto" w:fill="auto"/>
            <w:vAlign w:val="center"/>
          </w:tcPr>
          <w:p w14:paraId="243021CA" w14:textId="77777777" w:rsidR="00044BDC" w:rsidRPr="00E26D10" w:rsidRDefault="00044BDC" w:rsidP="000F29BB">
            <w:pPr>
              <w:pStyle w:val="TAH"/>
              <w:rPr>
                <w:rFonts w:cs="Arial"/>
                <w:b w:val="0"/>
                <w:szCs w:val="18"/>
              </w:rPr>
            </w:pPr>
          </w:p>
        </w:tc>
        <w:tc>
          <w:tcPr>
            <w:tcW w:w="586" w:type="dxa"/>
            <w:shd w:val="clear" w:color="auto" w:fill="auto"/>
            <w:vAlign w:val="center"/>
          </w:tcPr>
          <w:p w14:paraId="658D17E0"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70D9CFE1"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6F08CCF7"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FAC2507" w14:textId="77777777" w:rsidR="00044BDC" w:rsidRPr="00E26D10" w:rsidRDefault="00044BDC" w:rsidP="000F29BB">
            <w:pPr>
              <w:pStyle w:val="TAH"/>
              <w:rPr>
                <w:rFonts w:cs="Arial"/>
                <w:b w:val="0"/>
                <w:szCs w:val="18"/>
              </w:rPr>
            </w:pPr>
            <w:r>
              <w:rPr>
                <w:rFonts w:cs="Arial"/>
                <w:b w:val="0"/>
                <w:szCs w:val="18"/>
              </w:rPr>
              <w:t>Yes</w:t>
            </w:r>
          </w:p>
        </w:tc>
        <w:tc>
          <w:tcPr>
            <w:tcW w:w="1187" w:type="dxa"/>
            <w:vMerge/>
            <w:shd w:val="clear" w:color="auto" w:fill="auto"/>
            <w:vAlign w:val="center"/>
          </w:tcPr>
          <w:p w14:paraId="4A155CC7" w14:textId="77777777" w:rsidR="00044BDC" w:rsidRPr="00E26D10" w:rsidRDefault="00044BDC" w:rsidP="000F29BB">
            <w:pPr>
              <w:pStyle w:val="TAH"/>
              <w:rPr>
                <w:b w:val="0"/>
                <w:lang w:val="en-US"/>
              </w:rPr>
            </w:pPr>
          </w:p>
        </w:tc>
        <w:tc>
          <w:tcPr>
            <w:tcW w:w="1287" w:type="dxa"/>
            <w:vMerge/>
            <w:shd w:val="clear" w:color="auto" w:fill="auto"/>
            <w:vAlign w:val="center"/>
          </w:tcPr>
          <w:p w14:paraId="309512F7" w14:textId="77777777" w:rsidR="00044BDC" w:rsidRPr="00E26D10" w:rsidRDefault="00044BDC" w:rsidP="000F29BB">
            <w:pPr>
              <w:pStyle w:val="TAH"/>
              <w:rPr>
                <w:b w:val="0"/>
                <w:lang w:val="en-US"/>
              </w:rPr>
            </w:pPr>
          </w:p>
        </w:tc>
      </w:tr>
    </w:tbl>
    <w:p w14:paraId="00190F1E" w14:textId="77777777" w:rsidR="00044BDC" w:rsidRDefault="00044BDC" w:rsidP="00044BDC">
      <w:pPr>
        <w:pStyle w:val="Guidance"/>
      </w:pPr>
    </w:p>
    <w:p w14:paraId="5C65A646" w14:textId="77777777" w:rsidR="00044BDC" w:rsidRPr="00E824C3" w:rsidRDefault="00044BDC" w:rsidP="00044BDC">
      <w:pPr>
        <w:pStyle w:val="Heading4"/>
        <w:rPr>
          <w:rFonts w:ascii="Calibri" w:hAnsi="Calibri"/>
          <w:szCs w:val="22"/>
          <w:lang w:eastAsia="zh-CN"/>
        </w:rPr>
      </w:pPr>
      <w:r>
        <w:t>5.2.6.2</w:t>
      </w:r>
      <w:r w:rsidRPr="00F00C5E">
        <w:rPr>
          <w:rFonts w:ascii="Calibri" w:hAnsi="Calibri"/>
          <w:sz w:val="22"/>
          <w:szCs w:val="22"/>
          <w:lang w:eastAsia="sv-SE"/>
        </w:rPr>
        <w:tab/>
      </w:r>
      <w:r w:rsidRPr="00052FB3">
        <w:rPr>
          <w:rFonts w:eastAsia="MS Mincho"/>
          <w:lang w:val="en-US"/>
        </w:rPr>
        <w:t>Co-existence studies</w:t>
      </w:r>
    </w:p>
    <w:p w14:paraId="42A8A3FF" w14:textId="77777777" w:rsidR="00044BDC" w:rsidRPr="006B33C4" w:rsidRDefault="00044BDC" w:rsidP="00044BDC">
      <w:r>
        <w:t>Not applicable for this CA configuration.</w:t>
      </w:r>
    </w:p>
    <w:p w14:paraId="5AA84993" w14:textId="77777777" w:rsidR="00044BDC" w:rsidRPr="00FD767C" w:rsidRDefault="00044BDC" w:rsidP="00044BDC"/>
    <w:p w14:paraId="051B6160" w14:textId="77777777" w:rsidR="00044BDC" w:rsidRDefault="00044BDC" w:rsidP="00044BDC">
      <w:pPr>
        <w:pStyle w:val="Heading4"/>
      </w:pPr>
      <w:r>
        <w:t>5.2.6.3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673529B" w14:textId="77777777" w:rsidR="00044BDC" w:rsidRPr="00870555" w:rsidRDefault="00044BDC" w:rsidP="00044BDC">
      <w:proofErr w:type="gramStart"/>
      <w:r w:rsidRPr="00870555">
        <w:t>Since,</w:t>
      </w:r>
      <w:proofErr w:type="gramEnd"/>
      <w:r w:rsidRPr="00870555">
        <w:t xml:space="preserve"> there is only single band UL, ∆T</w:t>
      </w:r>
      <w:r w:rsidRPr="00870555">
        <w:rPr>
          <w:vertAlign w:val="subscript"/>
        </w:rPr>
        <w:t>IB,c</w:t>
      </w:r>
      <w:r w:rsidRPr="00870555">
        <w:t xml:space="preserve"> is set to zero.</w:t>
      </w:r>
    </w:p>
    <w:p w14:paraId="1134B6AA" w14:textId="77777777" w:rsidR="00044BDC" w:rsidRDefault="00044BDC" w:rsidP="00044BDC">
      <w:pPr>
        <w:pStyle w:val="TH"/>
      </w:pPr>
      <w:r>
        <w:t xml:space="preserve">Table 5.2.6.3-1: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34839A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9B37ADF" w14:textId="77777777" w:rsidTr="000F29BB">
        <w:trPr>
          <w:jc w:val="center"/>
        </w:trPr>
        <w:tc>
          <w:tcPr>
            <w:tcW w:w="1985" w:type="dxa"/>
            <w:vMerge/>
            <w:tcBorders>
              <w:left w:val="single" w:sz="4" w:space="0" w:color="auto"/>
              <w:right w:val="single" w:sz="4" w:space="0" w:color="auto"/>
            </w:tcBorders>
            <w:vAlign w:val="center"/>
            <w:hideMark/>
          </w:tcPr>
          <w:p w14:paraId="37C1CA7E" w14:textId="77777777" w:rsidR="00044BDC" w:rsidRDefault="00044BD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7561913F" w14:textId="77777777" w:rsidTr="000F29BB">
        <w:trPr>
          <w:jc w:val="center"/>
        </w:trPr>
        <w:tc>
          <w:tcPr>
            <w:tcW w:w="1985" w:type="dxa"/>
            <w:vMerge/>
            <w:tcBorders>
              <w:left w:val="single" w:sz="4" w:space="0" w:color="auto"/>
              <w:right w:val="single" w:sz="4" w:space="0" w:color="auto"/>
            </w:tcBorders>
            <w:vAlign w:val="center"/>
            <w:hideMark/>
          </w:tcPr>
          <w:p w14:paraId="457D6EB0"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3999BE1"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B0E1EC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bl>
    <w:p w14:paraId="36FDB2CC" w14:textId="77777777" w:rsidR="00044BDC" w:rsidRDefault="00044BDC" w:rsidP="00044BDC"/>
    <w:p w14:paraId="3DC10E75" w14:textId="77777777" w:rsidR="00044BDC" w:rsidRDefault="00044BDC" w:rsidP="00044BDC">
      <w:pPr>
        <w:pStyle w:val="TH"/>
      </w:pPr>
      <w:r>
        <w:t xml:space="preserve">Table 5.2.6.3-2: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23D7DE3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Default="00044BDC"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044BDC" w14:paraId="392FD677" w14:textId="77777777" w:rsidTr="000F29BB">
        <w:trPr>
          <w:jc w:val="center"/>
        </w:trPr>
        <w:tc>
          <w:tcPr>
            <w:tcW w:w="1985" w:type="dxa"/>
            <w:vMerge/>
            <w:tcBorders>
              <w:left w:val="single" w:sz="4" w:space="0" w:color="auto"/>
              <w:right w:val="single" w:sz="4" w:space="0" w:color="auto"/>
            </w:tcBorders>
            <w:vAlign w:val="center"/>
          </w:tcPr>
          <w:p w14:paraId="2B73985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r w:rsidR="00044BDC" w14:paraId="7D4191B4" w14:textId="77777777" w:rsidTr="000F29BB">
        <w:trPr>
          <w:jc w:val="center"/>
        </w:trPr>
        <w:tc>
          <w:tcPr>
            <w:tcW w:w="1985" w:type="dxa"/>
            <w:vMerge/>
            <w:tcBorders>
              <w:left w:val="single" w:sz="4" w:space="0" w:color="auto"/>
              <w:right w:val="single" w:sz="4" w:space="0" w:color="auto"/>
            </w:tcBorders>
            <w:vAlign w:val="center"/>
            <w:hideMark/>
          </w:tcPr>
          <w:p w14:paraId="7B4374C9"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Default="00044BDC" w:rsidP="000F29BB">
            <w:pPr>
              <w:keepNext/>
              <w:keepLines/>
              <w:spacing w:after="0"/>
              <w:jc w:val="center"/>
              <w:rPr>
                <w:rFonts w:ascii="Arial" w:hAnsi="Arial" w:cs="Arial"/>
                <w:sz w:val="18"/>
              </w:rPr>
            </w:pPr>
            <w:r>
              <w:rPr>
                <w:rFonts w:ascii="Arial" w:hAnsi="Arial" w:cs="Arial"/>
                <w:sz w:val="18"/>
              </w:rPr>
              <w:t>0.1</w:t>
            </w:r>
          </w:p>
        </w:tc>
      </w:tr>
      <w:tr w:rsidR="00044BDC" w14:paraId="1A1BED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77FA94A"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bl>
    <w:p w14:paraId="3C7D1247" w14:textId="77777777" w:rsidR="00044BDC" w:rsidRDefault="00044BDC" w:rsidP="00044BDC">
      <w:pPr>
        <w:jc w:val="both"/>
        <w:rPr>
          <w:lang w:eastAsia="ja-JP"/>
        </w:rPr>
      </w:pPr>
    </w:p>
    <w:p w14:paraId="25330FBA" w14:textId="77777777" w:rsidR="00044BDC" w:rsidRPr="00E824C3" w:rsidRDefault="00044BDC" w:rsidP="00044BDC">
      <w:pPr>
        <w:pStyle w:val="Heading4"/>
        <w:rPr>
          <w:rFonts w:ascii="Calibri" w:hAnsi="Calibri"/>
          <w:szCs w:val="22"/>
          <w:lang w:eastAsia="zh-CN"/>
        </w:rPr>
      </w:pPr>
      <w:r>
        <w:t>5.2.6.</w:t>
      </w:r>
      <w:r>
        <w:rPr>
          <w:lang w:eastAsia="zh-CN"/>
        </w:rPr>
        <w:t>4</w:t>
      </w:r>
      <w:r w:rsidRPr="00F00C5E">
        <w:rPr>
          <w:rFonts w:ascii="Calibri" w:hAnsi="Calibri"/>
          <w:sz w:val="22"/>
          <w:szCs w:val="22"/>
          <w:lang w:eastAsia="sv-SE"/>
        </w:rPr>
        <w:tab/>
      </w:r>
      <w:r>
        <w:rPr>
          <w:rFonts w:hint="eastAsia"/>
          <w:lang w:eastAsia="zh-CN"/>
        </w:rPr>
        <w:t>REFSENS requirements</w:t>
      </w:r>
    </w:p>
    <w:p w14:paraId="32EF158F" w14:textId="77777777" w:rsidR="00044BDC" w:rsidRPr="006B33C4" w:rsidRDefault="00044BDC" w:rsidP="00044BDC">
      <w:r>
        <w:t>Not applicable for this CA configuration.</w:t>
      </w:r>
    </w:p>
    <w:p w14:paraId="4F0C02AF" w14:textId="77777777" w:rsidR="002E08AA" w:rsidRPr="00616096" w:rsidRDefault="002E08AA" w:rsidP="002E08AA">
      <w:pPr>
        <w:pStyle w:val="Heading3"/>
        <w:rPr>
          <w:rFonts w:ascii="Calibri" w:hAnsi="Calibri"/>
          <w:sz w:val="22"/>
          <w:szCs w:val="22"/>
          <w:lang w:val="en-US" w:eastAsia="zh-CN"/>
        </w:rPr>
      </w:pPr>
      <w:r>
        <w:rPr>
          <w:lang w:val="en-US"/>
        </w:rPr>
        <w:lastRenderedPageBreak/>
        <w:t>5.2.7</w:t>
      </w:r>
      <w:r w:rsidRPr="00616096">
        <w:rPr>
          <w:rFonts w:ascii="Calibri" w:hAnsi="Calibri"/>
          <w:sz w:val="22"/>
          <w:szCs w:val="22"/>
          <w:lang w:val="en-US" w:eastAsia="sv-SE"/>
        </w:rPr>
        <w:tab/>
      </w:r>
      <w:r w:rsidRPr="00616096">
        <w:rPr>
          <w:lang w:val="en-US"/>
        </w:rPr>
        <w:t>CA_</w:t>
      </w:r>
      <w:r w:rsidRPr="008F2BF9">
        <w:rPr>
          <w:lang w:val="en-US"/>
        </w:rPr>
        <w:t>3-8-28-</w:t>
      </w:r>
      <w:r>
        <w:rPr>
          <w:lang w:val="en-US"/>
        </w:rPr>
        <w:t>40</w:t>
      </w:r>
    </w:p>
    <w:p w14:paraId="1ACFDA9A" w14:textId="77777777" w:rsidR="002E08AA" w:rsidRDefault="002E08AA" w:rsidP="002E08AA">
      <w:pPr>
        <w:pStyle w:val="Heading4"/>
      </w:pPr>
      <w:r>
        <w:t>5.2.7.1</w:t>
      </w:r>
      <w:r w:rsidRPr="00F00C5E">
        <w:rPr>
          <w:rFonts w:ascii="Calibri" w:hAnsi="Calibri"/>
          <w:sz w:val="22"/>
          <w:szCs w:val="22"/>
          <w:lang w:eastAsia="sv-SE"/>
        </w:rPr>
        <w:tab/>
      </w:r>
      <w:r w:rsidRPr="00725D82">
        <w:t>Channel bandwidths per operating band for CA</w:t>
      </w:r>
    </w:p>
    <w:p w14:paraId="3302166B" w14:textId="77777777" w:rsidR="002E08AA" w:rsidRPr="008B3FEA" w:rsidRDefault="002E08AA" w:rsidP="002E08AA">
      <w:pPr>
        <w:pStyle w:val="TH"/>
        <w:rPr>
          <w:lang w:val="en-US"/>
        </w:rPr>
      </w:pPr>
      <w:r w:rsidRPr="008B3FEA">
        <w:rPr>
          <w:lang w:val="en-US"/>
        </w:rPr>
        <w:t xml:space="preserve">Table </w:t>
      </w:r>
      <w:r>
        <w:rPr>
          <w:lang w:val="en-US" w:eastAsia="zh-CN"/>
        </w:rPr>
        <w:t>5.2.7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E08AA" w:rsidRPr="00E26D10" w14:paraId="6F5A52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6B33C4" w:rsidRDefault="002E08A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0867A6" w:rsidRDefault="002E08A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950EF5" w:rsidRDefault="002E08A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8F0F7AC" w14:textId="77777777" w:rsidR="002E08AA" w:rsidRPr="00783239" w:rsidRDefault="002E08AA" w:rsidP="000F29BB">
            <w:pPr>
              <w:pStyle w:val="TAH"/>
              <w:rPr>
                <w:rFonts w:cs="Arial"/>
              </w:rPr>
            </w:pPr>
            <w:r w:rsidRPr="00783239">
              <w:rPr>
                <w:rFonts w:cs="Arial"/>
              </w:rPr>
              <w:t>Duplex Mode</w:t>
            </w:r>
          </w:p>
        </w:tc>
      </w:tr>
      <w:tr w:rsidR="002E08AA" w:rsidRPr="00E26D10" w14:paraId="60515ECB"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E26D10" w:rsidRDefault="002E08A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E26D10" w:rsidRDefault="002E08AA"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E26D10" w:rsidRDefault="002E08AA"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D7F8656" w14:textId="77777777" w:rsidR="002E08AA" w:rsidRPr="00E26D10" w:rsidRDefault="002E08AA" w:rsidP="000F29BB">
            <w:pPr>
              <w:pStyle w:val="TAC"/>
              <w:rPr>
                <w:rFonts w:cs="Arial"/>
              </w:rPr>
            </w:pPr>
          </w:p>
        </w:tc>
      </w:tr>
      <w:tr w:rsidR="002E08AA" w:rsidRPr="00E26D10" w14:paraId="31ECEF5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Default="002E08AA"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A5F4B4B" w14:textId="77777777" w:rsidR="002E08AA" w:rsidRDefault="002E08AA" w:rsidP="000F29BB">
            <w:pPr>
              <w:pStyle w:val="TAR"/>
            </w:pPr>
            <w:r>
              <w:t>1710</w:t>
            </w:r>
            <w:r w:rsidRPr="00E26D10">
              <w:t xml:space="preserve"> MHz</w:t>
            </w:r>
          </w:p>
        </w:tc>
        <w:tc>
          <w:tcPr>
            <w:tcW w:w="576" w:type="dxa"/>
            <w:tcBorders>
              <w:top w:val="single" w:sz="4" w:space="0" w:color="auto"/>
              <w:bottom w:val="single" w:sz="4" w:space="0" w:color="auto"/>
            </w:tcBorders>
          </w:tcPr>
          <w:p w14:paraId="74D859C1" w14:textId="77777777" w:rsidR="002E08AA" w:rsidRPr="00E26D10" w:rsidRDefault="002E08AA" w:rsidP="000F29BB">
            <w:pPr>
              <w:pStyle w:val="TAC"/>
            </w:pPr>
            <w:r w:rsidRPr="00E26D10">
              <w:t>–</w:t>
            </w:r>
          </w:p>
        </w:tc>
        <w:tc>
          <w:tcPr>
            <w:tcW w:w="1310" w:type="dxa"/>
            <w:tcBorders>
              <w:top w:val="single" w:sz="4" w:space="0" w:color="auto"/>
              <w:bottom w:val="single" w:sz="4" w:space="0" w:color="auto"/>
              <w:right w:val="single" w:sz="4" w:space="0" w:color="auto"/>
            </w:tcBorders>
          </w:tcPr>
          <w:p w14:paraId="2AF83554" w14:textId="77777777" w:rsidR="002E08AA" w:rsidRDefault="002E08AA" w:rsidP="000F29BB">
            <w:pPr>
              <w:pStyle w:val="TAL"/>
            </w:pPr>
            <w:r>
              <w:t>1785</w:t>
            </w:r>
            <w:r w:rsidRPr="00E26D10">
              <w:t xml:space="preserve"> MHz</w:t>
            </w:r>
          </w:p>
        </w:tc>
        <w:tc>
          <w:tcPr>
            <w:tcW w:w="1385" w:type="dxa"/>
            <w:tcBorders>
              <w:top w:val="single" w:sz="4" w:space="0" w:color="auto"/>
              <w:bottom w:val="single" w:sz="4" w:space="0" w:color="auto"/>
            </w:tcBorders>
          </w:tcPr>
          <w:p w14:paraId="0F22A6DE" w14:textId="77777777" w:rsidR="002E08AA" w:rsidRDefault="002E08AA" w:rsidP="000F29BB">
            <w:pPr>
              <w:pStyle w:val="TAR"/>
            </w:pPr>
            <w:r>
              <w:t>1805</w:t>
            </w:r>
            <w:r w:rsidRPr="00E26D10">
              <w:t xml:space="preserve"> MHz</w:t>
            </w:r>
          </w:p>
        </w:tc>
        <w:tc>
          <w:tcPr>
            <w:tcW w:w="353" w:type="dxa"/>
            <w:tcBorders>
              <w:top w:val="single" w:sz="4" w:space="0" w:color="auto"/>
              <w:bottom w:val="single" w:sz="4" w:space="0" w:color="auto"/>
            </w:tcBorders>
          </w:tcPr>
          <w:p w14:paraId="3F6853D6" w14:textId="77777777" w:rsidR="002E08AA" w:rsidRPr="00E26D10" w:rsidRDefault="002E08AA" w:rsidP="000F29BB">
            <w:pPr>
              <w:pStyle w:val="TAC"/>
            </w:pPr>
            <w:r w:rsidRPr="00E26D10">
              <w:t>–</w:t>
            </w:r>
          </w:p>
        </w:tc>
        <w:tc>
          <w:tcPr>
            <w:tcW w:w="1339" w:type="dxa"/>
            <w:tcBorders>
              <w:top w:val="single" w:sz="4" w:space="0" w:color="auto"/>
              <w:bottom w:val="single" w:sz="4" w:space="0" w:color="auto"/>
              <w:right w:val="single" w:sz="4" w:space="0" w:color="auto"/>
            </w:tcBorders>
          </w:tcPr>
          <w:p w14:paraId="206513A2" w14:textId="77777777" w:rsidR="002E08AA" w:rsidRDefault="002E08AA"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E26D10" w:rsidRDefault="002E08AA" w:rsidP="000F29BB">
            <w:pPr>
              <w:pStyle w:val="TAC"/>
              <w:rPr>
                <w:rFonts w:cs="Arial"/>
              </w:rPr>
            </w:pPr>
            <w:r w:rsidRPr="00E26D10">
              <w:rPr>
                <w:rFonts w:cs="Arial"/>
              </w:rPr>
              <w:t>FDD</w:t>
            </w:r>
          </w:p>
        </w:tc>
      </w:tr>
      <w:tr w:rsidR="002E08AA" w:rsidRPr="00E26D10" w14:paraId="1AB4CA2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E26D10" w:rsidRDefault="002E08AA"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F3E3482" w14:textId="77777777" w:rsidR="002E08AA" w:rsidRPr="00E26D10" w:rsidRDefault="002E08AA"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0713DA4" w14:textId="77777777" w:rsidR="002E08AA" w:rsidRPr="00E26D10" w:rsidRDefault="002E08AA"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3566AF6" w14:textId="77777777" w:rsidR="002E08AA" w:rsidRPr="00E26D10" w:rsidRDefault="002E08AA"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552238D" w14:textId="77777777" w:rsidR="002E08AA" w:rsidRPr="00E26D10" w:rsidRDefault="002E08AA"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B2AC8CD" w14:textId="77777777" w:rsidR="002E08AA" w:rsidRPr="00E26D10" w:rsidRDefault="002E08AA"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664A58" w14:textId="77777777" w:rsidR="002E08AA" w:rsidRPr="00E26D10" w:rsidRDefault="002E08AA"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E26D10" w:rsidRDefault="002E08AA" w:rsidP="000F29BB">
            <w:pPr>
              <w:pStyle w:val="TAC"/>
              <w:rPr>
                <w:rFonts w:cs="Arial"/>
              </w:rPr>
            </w:pPr>
            <w:r w:rsidRPr="00E26D10">
              <w:rPr>
                <w:rFonts w:cs="Arial"/>
              </w:rPr>
              <w:t>FDD</w:t>
            </w:r>
          </w:p>
        </w:tc>
      </w:tr>
      <w:tr w:rsidR="002E08AA" w:rsidRPr="00E26D10" w14:paraId="43FB03D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E26D10" w:rsidRDefault="002E08AA"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6800732D" w14:textId="77777777" w:rsidR="002E08AA" w:rsidRPr="00E26D10" w:rsidRDefault="002E08AA"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44F7669"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77E9E05" w14:textId="77777777" w:rsidR="002E08AA" w:rsidRPr="00E26D10" w:rsidRDefault="002E08AA"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F80F3AB" w14:textId="77777777" w:rsidR="002E08AA" w:rsidRPr="00E26D10" w:rsidRDefault="002E08AA"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110B665"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9322147" w14:textId="77777777" w:rsidR="002E08AA" w:rsidRPr="00E26D10" w:rsidRDefault="002E08AA"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E26D10" w:rsidRDefault="002E08AA" w:rsidP="000F29BB">
            <w:pPr>
              <w:pStyle w:val="TAC"/>
              <w:rPr>
                <w:rFonts w:cs="Arial"/>
              </w:rPr>
            </w:pPr>
            <w:r w:rsidRPr="00E26D10">
              <w:rPr>
                <w:rFonts w:cs="Arial"/>
              </w:rPr>
              <w:t>FDD</w:t>
            </w:r>
          </w:p>
        </w:tc>
      </w:tr>
      <w:tr w:rsidR="002E08AA" w:rsidRPr="00E26D10" w14:paraId="343523C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E26D10" w:rsidRDefault="002E08AA"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47466F0"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309DEA7E"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39AD6E" w14:textId="77777777" w:rsidR="002E08AA"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00BF1DA5"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3EE0FDC3"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873EBDE" w14:textId="77777777" w:rsidR="002E08AA" w:rsidRPr="00E26D10"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E26D10" w:rsidRDefault="002E08AA" w:rsidP="000F29BB">
            <w:pPr>
              <w:pStyle w:val="TAC"/>
              <w:rPr>
                <w:rFonts w:cs="Arial"/>
              </w:rPr>
            </w:pPr>
            <w:r>
              <w:rPr>
                <w:rFonts w:cs="Arial"/>
              </w:rPr>
              <w:t>TDD</w:t>
            </w:r>
          </w:p>
        </w:tc>
      </w:tr>
    </w:tbl>
    <w:p w14:paraId="75AA448F" w14:textId="77777777" w:rsidR="002E08AA" w:rsidRDefault="002E08AA" w:rsidP="002E08AA"/>
    <w:p w14:paraId="201515CA" w14:textId="77777777" w:rsidR="002E08AA" w:rsidRPr="00E26D10" w:rsidRDefault="002E08AA" w:rsidP="002E08AA">
      <w:pPr>
        <w:pStyle w:val="TH"/>
        <w:rPr>
          <w:lang w:val="en-US" w:eastAsia="zh-CN"/>
        </w:rPr>
      </w:pPr>
      <w:r w:rsidRPr="00E26D10">
        <w:rPr>
          <w:lang w:val="en-US" w:eastAsia="zh-CN"/>
        </w:rPr>
        <w:t xml:space="preserve">Table </w:t>
      </w:r>
      <w:r>
        <w:rPr>
          <w:lang w:val="en-US" w:eastAsia="zh-CN"/>
        </w:rPr>
        <w:t>5.2.7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E08AA" w:rsidRPr="00E26D10" w14:paraId="4B5FA847" w14:textId="77777777" w:rsidTr="000F29BB">
        <w:trPr>
          <w:trHeight w:val="109"/>
          <w:jc w:val="center"/>
        </w:trPr>
        <w:tc>
          <w:tcPr>
            <w:tcW w:w="9620" w:type="dxa"/>
            <w:gridSpan w:val="11"/>
            <w:shd w:val="clear" w:color="auto" w:fill="auto"/>
            <w:hideMark/>
          </w:tcPr>
          <w:p w14:paraId="63F1B954" w14:textId="77777777" w:rsidR="002E08AA" w:rsidRPr="00E26D10" w:rsidRDefault="002E08AA" w:rsidP="000F29BB">
            <w:pPr>
              <w:pStyle w:val="TAH"/>
              <w:rPr>
                <w:sz w:val="20"/>
              </w:rPr>
            </w:pPr>
            <w:r w:rsidRPr="00E26D10">
              <w:t>E-UTRA CA configuration / Bandwidth combination set</w:t>
            </w:r>
          </w:p>
        </w:tc>
      </w:tr>
      <w:tr w:rsidR="002E08AA" w:rsidRPr="00E26D10" w14:paraId="1981CD58" w14:textId="77777777" w:rsidTr="000F29BB">
        <w:trPr>
          <w:trHeight w:val="441"/>
          <w:jc w:val="center"/>
        </w:trPr>
        <w:tc>
          <w:tcPr>
            <w:tcW w:w="1396" w:type="dxa"/>
            <w:shd w:val="clear" w:color="auto" w:fill="auto"/>
            <w:hideMark/>
          </w:tcPr>
          <w:p w14:paraId="2FC780B0" w14:textId="77777777" w:rsidR="002E08AA" w:rsidRPr="00E26D10" w:rsidRDefault="002E08AA" w:rsidP="000F29BB">
            <w:pPr>
              <w:pStyle w:val="TAH"/>
            </w:pPr>
            <w:r w:rsidRPr="00E26D10">
              <w:t>E-UTRA CA Configuration</w:t>
            </w:r>
          </w:p>
        </w:tc>
        <w:tc>
          <w:tcPr>
            <w:tcW w:w="1467" w:type="dxa"/>
            <w:shd w:val="clear" w:color="auto" w:fill="auto"/>
            <w:hideMark/>
          </w:tcPr>
          <w:p w14:paraId="13A0B210" w14:textId="77777777" w:rsidR="002E08AA" w:rsidRPr="00E26D10" w:rsidRDefault="002E08AA" w:rsidP="000F29BB">
            <w:pPr>
              <w:pStyle w:val="TAH"/>
            </w:pPr>
            <w:r w:rsidRPr="00E26D10">
              <w:rPr>
                <w:lang w:eastAsia="ja-JP"/>
              </w:rPr>
              <w:t xml:space="preserve">Uplink CA configurations </w:t>
            </w:r>
          </w:p>
        </w:tc>
        <w:tc>
          <w:tcPr>
            <w:tcW w:w="767" w:type="dxa"/>
            <w:shd w:val="clear" w:color="auto" w:fill="auto"/>
            <w:hideMark/>
          </w:tcPr>
          <w:p w14:paraId="16DBC64A" w14:textId="77777777" w:rsidR="002E08AA" w:rsidRPr="00E26D10" w:rsidRDefault="002E08AA" w:rsidP="000F29BB">
            <w:pPr>
              <w:pStyle w:val="TAH"/>
            </w:pPr>
            <w:r w:rsidRPr="00E26D10">
              <w:t>E-UTRA Bands</w:t>
            </w:r>
          </w:p>
        </w:tc>
        <w:tc>
          <w:tcPr>
            <w:tcW w:w="586" w:type="dxa"/>
            <w:shd w:val="clear" w:color="auto" w:fill="auto"/>
            <w:hideMark/>
          </w:tcPr>
          <w:p w14:paraId="0852BA63" w14:textId="77777777" w:rsidR="002E08AA" w:rsidRPr="00E26D10" w:rsidRDefault="002E08AA" w:rsidP="000F29BB">
            <w:pPr>
              <w:pStyle w:val="TAH"/>
            </w:pPr>
            <w:r w:rsidRPr="00E26D10">
              <w:t>1.4</w:t>
            </w:r>
            <w:r w:rsidRPr="00E26D10">
              <w:br/>
              <w:t>MHz</w:t>
            </w:r>
          </w:p>
        </w:tc>
        <w:tc>
          <w:tcPr>
            <w:tcW w:w="586" w:type="dxa"/>
            <w:shd w:val="clear" w:color="auto" w:fill="auto"/>
            <w:hideMark/>
          </w:tcPr>
          <w:p w14:paraId="68C50F9A" w14:textId="77777777" w:rsidR="002E08AA" w:rsidRPr="00E26D10" w:rsidRDefault="002E08AA" w:rsidP="000F29BB">
            <w:pPr>
              <w:pStyle w:val="TAH"/>
            </w:pPr>
            <w:r w:rsidRPr="00E26D10">
              <w:t>3</w:t>
            </w:r>
            <w:r w:rsidRPr="00E26D10">
              <w:br/>
              <w:t>MHz</w:t>
            </w:r>
          </w:p>
        </w:tc>
        <w:tc>
          <w:tcPr>
            <w:tcW w:w="586" w:type="dxa"/>
            <w:shd w:val="clear" w:color="auto" w:fill="auto"/>
            <w:hideMark/>
          </w:tcPr>
          <w:p w14:paraId="6AF46427" w14:textId="77777777" w:rsidR="002E08AA" w:rsidRPr="00E26D10" w:rsidRDefault="002E08AA" w:rsidP="000F29BB">
            <w:pPr>
              <w:pStyle w:val="TAH"/>
            </w:pPr>
            <w:r w:rsidRPr="00E26D10">
              <w:t>5</w:t>
            </w:r>
            <w:r w:rsidRPr="00E26D10">
              <w:br/>
              <w:t>MHz</w:t>
            </w:r>
          </w:p>
        </w:tc>
        <w:tc>
          <w:tcPr>
            <w:tcW w:w="586" w:type="dxa"/>
            <w:shd w:val="clear" w:color="auto" w:fill="auto"/>
            <w:hideMark/>
          </w:tcPr>
          <w:p w14:paraId="3CB32ADF" w14:textId="77777777" w:rsidR="002E08AA" w:rsidRPr="00E26D10" w:rsidRDefault="002E08AA" w:rsidP="000F29BB">
            <w:pPr>
              <w:pStyle w:val="TAH"/>
            </w:pPr>
            <w:r w:rsidRPr="00E26D10">
              <w:t>10</w:t>
            </w:r>
            <w:r w:rsidRPr="00E26D10">
              <w:br/>
              <w:t>MHz</w:t>
            </w:r>
          </w:p>
        </w:tc>
        <w:tc>
          <w:tcPr>
            <w:tcW w:w="586" w:type="dxa"/>
            <w:shd w:val="clear" w:color="auto" w:fill="auto"/>
            <w:hideMark/>
          </w:tcPr>
          <w:p w14:paraId="40808CD8" w14:textId="77777777" w:rsidR="002E08AA" w:rsidRPr="00E26D10" w:rsidRDefault="002E08AA" w:rsidP="000F29BB">
            <w:pPr>
              <w:pStyle w:val="TAH"/>
            </w:pPr>
            <w:r w:rsidRPr="00E26D10">
              <w:t>15</w:t>
            </w:r>
            <w:r w:rsidRPr="00E26D10">
              <w:br/>
              <w:t>MHz</w:t>
            </w:r>
          </w:p>
        </w:tc>
        <w:tc>
          <w:tcPr>
            <w:tcW w:w="586" w:type="dxa"/>
            <w:shd w:val="clear" w:color="auto" w:fill="auto"/>
            <w:hideMark/>
          </w:tcPr>
          <w:p w14:paraId="1EA82086" w14:textId="77777777" w:rsidR="002E08AA" w:rsidRPr="00E26D10" w:rsidRDefault="002E08AA" w:rsidP="000F29BB">
            <w:pPr>
              <w:pStyle w:val="TAH"/>
            </w:pPr>
            <w:r w:rsidRPr="00E26D10">
              <w:t>20</w:t>
            </w:r>
            <w:r w:rsidRPr="00E26D10">
              <w:br/>
              <w:t>MHz</w:t>
            </w:r>
          </w:p>
        </w:tc>
        <w:tc>
          <w:tcPr>
            <w:tcW w:w="1187" w:type="dxa"/>
            <w:shd w:val="clear" w:color="auto" w:fill="auto"/>
            <w:hideMark/>
          </w:tcPr>
          <w:p w14:paraId="32F4774B" w14:textId="77777777" w:rsidR="002E08AA" w:rsidRPr="00E26D10" w:rsidRDefault="002E08AA" w:rsidP="000F29BB">
            <w:pPr>
              <w:pStyle w:val="TAH"/>
            </w:pPr>
            <w:r w:rsidRPr="00E26D10">
              <w:t>Maximum aggregated bandwidth</w:t>
            </w:r>
          </w:p>
          <w:p w14:paraId="67913E14" w14:textId="77777777" w:rsidR="002E08AA" w:rsidRPr="00E26D10" w:rsidRDefault="002E08AA" w:rsidP="000F29BB">
            <w:pPr>
              <w:pStyle w:val="TAH"/>
            </w:pPr>
            <w:r w:rsidRPr="00E26D10">
              <w:t>[MHz]</w:t>
            </w:r>
          </w:p>
        </w:tc>
        <w:tc>
          <w:tcPr>
            <w:tcW w:w="1287" w:type="dxa"/>
            <w:shd w:val="clear" w:color="auto" w:fill="auto"/>
            <w:hideMark/>
          </w:tcPr>
          <w:p w14:paraId="4A076A32" w14:textId="77777777" w:rsidR="002E08AA" w:rsidRPr="00E26D10" w:rsidRDefault="002E08AA" w:rsidP="000F29BB">
            <w:pPr>
              <w:pStyle w:val="TAH"/>
            </w:pPr>
            <w:r w:rsidRPr="00E26D10">
              <w:t>Bandwidth combination set</w:t>
            </w:r>
          </w:p>
        </w:tc>
      </w:tr>
      <w:tr w:rsidR="002E08AA" w:rsidRPr="00E26D10" w14:paraId="1F9D79CB" w14:textId="77777777" w:rsidTr="000F29BB">
        <w:trPr>
          <w:trHeight w:val="103"/>
          <w:jc w:val="center"/>
        </w:trPr>
        <w:tc>
          <w:tcPr>
            <w:tcW w:w="1396" w:type="dxa"/>
            <w:vMerge w:val="restart"/>
            <w:shd w:val="clear" w:color="auto" w:fill="auto"/>
            <w:vAlign w:val="center"/>
          </w:tcPr>
          <w:p w14:paraId="23AF5FE5" w14:textId="77777777" w:rsidR="002E08AA" w:rsidRPr="00E26D10" w:rsidRDefault="002E08AA"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9FE8D24" w14:textId="77777777" w:rsidR="002E08AA" w:rsidRPr="00E26D10" w:rsidRDefault="002E08AA"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79535A" w14:textId="77777777" w:rsidR="002E08AA" w:rsidRPr="00E26D10" w:rsidRDefault="002E08AA"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7F8328" w14:textId="77777777" w:rsidR="002E08AA" w:rsidRPr="003F537D" w:rsidRDefault="002E08AA"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78D758B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7874483D"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004367C"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AB034B"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27AA42B1" w14:textId="77777777" w:rsidR="002E08AA" w:rsidRPr="00E26D10" w:rsidRDefault="002E08AA"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9CD5019" w14:textId="77777777" w:rsidR="002E08AA" w:rsidRPr="00E26D10" w:rsidRDefault="002E08AA" w:rsidP="000F29BB">
            <w:pPr>
              <w:pStyle w:val="TAH"/>
              <w:rPr>
                <w:b w:val="0"/>
                <w:lang w:val="en-US"/>
              </w:rPr>
            </w:pPr>
            <w:r>
              <w:rPr>
                <w:b w:val="0"/>
                <w:lang w:val="en-US"/>
              </w:rPr>
              <w:t>70</w:t>
            </w:r>
          </w:p>
        </w:tc>
        <w:tc>
          <w:tcPr>
            <w:tcW w:w="1287" w:type="dxa"/>
            <w:vMerge w:val="restart"/>
            <w:shd w:val="clear" w:color="auto" w:fill="auto"/>
            <w:vAlign w:val="center"/>
          </w:tcPr>
          <w:p w14:paraId="6486BA14" w14:textId="77777777" w:rsidR="002E08AA" w:rsidRPr="00E26D10" w:rsidRDefault="002E08AA" w:rsidP="000F29BB">
            <w:pPr>
              <w:pStyle w:val="TAH"/>
              <w:rPr>
                <w:b w:val="0"/>
                <w:lang w:val="en-US"/>
              </w:rPr>
            </w:pPr>
            <w:r w:rsidRPr="00E26D10">
              <w:rPr>
                <w:b w:val="0"/>
                <w:lang w:val="en-US"/>
              </w:rPr>
              <w:t>0</w:t>
            </w:r>
          </w:p>
        </w:tc>
      </w:tr>
      <w:tr w:rsidR="002E08AA" w:rsidRPr="00E26D10" w14:paraId="6A4BE4B3" w14:textId="77777777" w:rsidTr="000F29BB">
        <w:trPr>
          <w:trHeight w:val="103"/>
          <w:jc w:val="center"/>
        </w:trPr>
        <w:tc>
          <w:tcPr>
            <w:tcW w:w="1396" w:type="dxa"/>
            <w:vMerge/>
            <w:shd w:val="clear" w:color="auto" w:fill="auto"/>
            <w:vAlign w:val="center"/>
          </w:tcPr>
          <w:p w14:paraId="77562321"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3E8EA6A5"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019BD2F3" w14:textId="77777777" w:rsidR="002E08AA" w:rsidRDefault="002E08AA"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1F860EF" w14:textId="77777777" w:rsidR="002E08AA" w:rsidRPr="00E26D10" w:rsidRDefault="002E08AA" w:rsidP="000F29BB">
            <w:pPr>
              <w:pStyle w:val="TAH"/>
              <w:rPr>
                <w:rFonts w:cs="Arial"/>
                <w:szCs w:val="18"/>
              </w:rPr>
            </w:pPr>
            <w:r w:rsidRPr="003F537D">
              <w:rPr>
                <w:rFonts w:cs="Arial"/>
                <w:b w:val="0"/>
                <w:bCs/>
                <w:szCs w:val="18"/>
              </w:rPr>
              <w:t>Yes</w:t>
            </w:r>
          </w:p>
        </w:tc>
        <w:tc>
          <w:tcPr>
            <w:tcW w:w="586" w:type="dxa"/>
            <w:shd w:val="clear" w:color="auto" w:fill="auto"/>
            <w:vAlign w:val="center"/>
          </w:tcPr>
          <w:p w14:paraId="40AB948E" w14:textId="77777777" w:rsidR="002E08AA"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16EE7D3"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6C0542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6864F4" w14:textId="77777777" w:rsidR="002E08AA" w:rsidRPr="00E26D10" w:rsidRDefault="002E08AA" w:rsidP="000F29BB">
            <w:pPr>
              <w:pStyle w:val="TAH"/>
              <w:rPr>
                <w:rFonts w:cs="Arial"/>
                <w:b w:val="0"/>
                <w:szCs w:val="18"/>
              </w:rPr>
            </w:pPr>
          </w:p>
        </w:tc>
        <w:tc>
          <w:tcPr>
            <w:tcW w:w="586" w:type="dxa"/>
            <w:shd w:val="clear" w:color="auto" w:fill="auto"/>
            <w:vAlign w:val="center"/>
          </w:tcPr>
          <w:p w14:paraId="6EF5E537" w14:textId="77777777" w:rsidR="002E08AA" w:rsidRPr="00E26D10" w:rsidRDefault="002E08AA" w:rsidP="000F29BB">
            <w:pPr>
              <w:pStyle w:val="TAH"/>
              <w:rPr>
                <w:rFonts w:cs="Arial"/>
                <w:b w:val="0"/>
                <w:szCs w:val="18"/>
              </w:rPr>
            </w:pPr>
          </w:p>
        </w:tc>
        <w:tc>
          <w:tcPr>
            <w:tcW w:w="1187" w:type="dxa"/>
            <w:vMerge/>
            <w:shd w:val="clear" w:color="auto" w:fill="auto"/>
            <w:vAlign w:val="center"/>
          </w:tcPr>
          <w:p w14:paraId="6A67637E" w14:textId="77777777" w:rsidR="002E08AA" w:rsidRPr="00E26D10" w:rsidRDefault="002E08AA" w:rsidP="000F29BB">
            <w:pPr>
              <w:pStyle w:val="TAH"/>
              <w:rPr>
                <w:b w:val="0"/>
                <w:lang w:val="en-US"/>
              </w:rPr>
            </w:pPr>
          </w:p>
        </w:tc>
        <w:tc>
          <w:tcPr>
            <w:tcW w:w="1287" w:type="dxa"/>
            <w:vMerge/>
            <w:shd w:val="clear" w:color="auto" w:fill="auto"/>
            <w:vAlign w:val="center"/>
          </w:tcPr>
          <w:p w14:paraId="1B60C400" w14:textId="77777777" w:rsidR="002E08AA" w:rsidRPr="00E26D10" w:rsidRDefault="002E08AA" w:rsidP="000F29BB">
            <w:pPr>
              <w:pStyle w:val="TAH"/>
              <w:rPr>
                <w:b w:val="0"/>
                <w:lang w:val="en-US"/>
              </w:rPr>
            </w:pPr>
          </w:p>
        </w:tc>
      </w:tr>
      <w:tr w:rsidR="002E08AA" w:rsidRPr="00E26D10" w14:paraId="6F9FF27B" w14:textId="77777777" w:rsidTr="000F29BB">
        <w:trPr>
          <w:trHeight w:val="103"/>
          <w:jc w:val="center"/>
        </w:trPr>
        <w:tc>
          <w:tcPr>
            <w:tcW w:w="1396" w:type="dxa"/>
            <w:vMerge/>
            <w:shd w:val="clear" w:color="auto" w:fill="auto"/>
            <w:vAlign w:val="center"/>
          </w:tcPr>
          <w:p w14:paraId="7C91A9C6"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7B2B0FB4"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3E06797B" w14:textId="77777777" w:rsidR="002E08AA" w:rsidRPr="00E26D10" w:rsidRDefault="002E08AA"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96F3EB9" w14:textId="77777777" w:rsidR="002E08AA" w:rsidRPr="00E26D10" w:rsidRDefault="002E08AA" w:rsidP="000F29BB">
            <w:pPr>
              <w:pStyle w:val="TAH"/>
              <w:rPr>
                <w:rFonts w:cs="Arial"/>
                <w:szCs w:val="18"/>
              </w:rPr>
            </w:pPr>
          </w:p>
        </w:tc>
        <w:tc>
          <w:tcPr>
            <w:tcW w:w="586" w:type="dxa"/>
            <w:shd w:val="clear" w:color="auto" w:fill="auto"/>
            <w:vAlign w:val="center"/>
          </w:tcPr>
          <w:p w14:paraId="5BC60D48"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57F8675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FA1227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3B3E90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7FE80A2" w14:textId="77777777" w:rsidR="002E08AA" w:rsidRPr="00E26D10" w:rsidRDefault="002E08AA"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99CCAC" w14:textId="77777777" w:rsidR="002E08AA" w:rsidRPr="00E26D10" w:rsidRDefault="002E08AA" w:rsidP="000F29BB">
            <w:pPr>
              <w:pStyle w:val="TAH"/>
              <w:rPr>
                <w:b w:val="0"/>
                <w:lang w:val="en-US"/>
              </w:rPr>
            </w:pPr>
          </w:p>
        </w:tc>
        <w:tc>
          <w:tcPr>
            <w:tcW w:w="1287" w:type="dxa"/>
            <w:vMerge/>
            <w:shd w:val="clear" w:color="auto" w:fill="auto"/>
            <w:vAlign w:val="center"/>
          </w:tcPr>
          <w:p w14:paraId="1C4DCC36" w14:textId="77777777" w:rsidR="002E08AA" w:rsidRPr="00E26D10" w:rsidRDefault="002E08AA" w:rsidP="000F29BB">
            <w:pPr>
              <w:pStyle w:val="TAH"/>
              <w:rPr>
                <w:b w:val="0"/>
                <w:lang w:val="en-US"/>
              </w:rPr>
            </w:pPr>
          </w:p>
        </w:tc>
      </w:tr>
      <w:tr w:rsidR="002E08AA" w:rsidRPr="00E26D10" w14:paraId="77EC4D0E" w14:textId="77777777" w:rsidTr="000F29BB">
        <w:trPr>
          <w:trHeight w:val="103"/>
          <w:jc w:val="center"/>
        </w:trPr>
        <w:tc>
          <w:tcPr>
            <w:tcW w:w="1396" w:type="dxa"/>
            <w:vMerge/>
            <w:shd w:val="clear" w:color="auto" w:fill="auto"/>
            <w:vAlign w:val="center"/>
          </w:tcPr>
          <w:p w14:paraId="662641BB"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64B4963F"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7EF4DDA1" w14:textId="77777777" w:rsidR="002E08AA" w:rsidRPr="00E26D10" w:rsidRDefault="002E08AA"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2E7552A" w14:textId="77777777" w:rsidR="002E08AA" w:rsidRPr="00E26D10" w:rsidRDefault="002E08AA" w:rsidP="000F29BB">
            <w:pPr>
              <w:pStyle w:val="TAH"/>
              <w:rPr>
                <w:rFonts w:cs="Arial"/>
                <w:szCs w:val="18"/>
              </w:rPr>
            </w:pPr>
          </w:p>
        </w:tc>
        <w:tc>
          <w:tcPr>
            <w:tcW w:w="586" w:type="dxa"/>
            <w:shd w:val="clear" w:color="auto" w:fill="auto"/>
            <w:vAlign w:val="center"/>
          </w:tcPr>
          <w:p w14:paraId="4FBAE07B" w14:textId="77777777" w:rsidR="002E08AA" w:rsidRPr="00E26D10" w:rsidRDefault="002E08AA" w:rsidP="000F29BB">
            <w:pPr>
              <w:pStyle w:val="TAH"/>
              <w:rPr>
                <w:rFonts w:cs="Arial"/>
                <w:b w:val="0"/>
                <w:szCs w:val="18"/>
              </w:rPr>
            </w:pPr>
          </w:p>
        </w:tc>
        <w:tc>
          <w:tcPr>
            <w:tcW w:w="586" w:type="dxa"/>
            <w:shd w:val="clear" w:color="auto" w:fill="auto"/>
            <w:vAlign w:val="center"/>
          </w:tcPr>
          <w:p w14:paraId="4F42BFA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4EC02664"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3C8D9C4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FB204E0" w14:textId="77777777" w:rsidR="002E08AA" w:rsidRPr="00E26D10" w:rsidRDefault="002E08AA" w:rsidP="000F29BB">
            <w:pPr>
              <w:pStyle w:val="TAH"/>
              <w:rPr>
                <w:rFonts w:cs="Arial"/>
                <w:b w:val="0"/>
                <w:szCs w:val="18"/>
              </w:rPr>
            </w:pPr>
            <w:r>
              <w:rPr>
                <w:rFonts w:cs="Arial"/>
                <w:b w:val="0"/>
                <w:szCs w:val="18"/>
              </w:rPr>
              <w:t>Yes</w:t>
            </w:r>
          </w:p>
        </w:tc>
        <w:tc>
          <w:tcPr>
            <w:tcW w:w="1187" w:type="dxa"/>
            <w:vMerge/>
            <w:shd w:val="clear" w:color="auto" w:fill="auto"/>
            <w:vAlign w:val="center"/>
          </w:tcPr>
          <w:p w14:paraId="0B71C31F" w14:textId="77777777" w:rsidR="002E08AA" w:rsidRPr="00E26D10" w:rsidRDefault="002E08AA" w:rsidP="000F29BB">
            <w:pPr>
              <w:pStyle w:val="TAH"/>
              <w:rPr>
                <w:b w:val="0"/>
                <w:lang w:val="en-US"/>
              </w:rPr>
            </w:pPr>
          </w:p>
        </w:tc>
        <w:tc>
          <w:tcPr>
            <w:tcW w:w="1287" w:type="dxa"/>
            <w:vMerge/>
            <w:shd w:val="clear" w:color="auto" w:fill="auto"/>
            <w:vAlign w:val="center"/>
          </w:tcPr>
          <w:p w14:paraId="26572327" w14:textId="77777777" w:rsidR="002E08AA" w:rsidRPr="00E26D10" w:rsidRDefault="002E08AA" w:rsidP="000F29BB">
            <w:pPr>
              <w:pStyle w:val="TAH"/>
              <w:rPr>
                <w:b w:val="0"/>
                <w:lang w:val="en-US"/>
              </w:rPr>
            </w:pPr>
          </w:p>
        </w:tc>
      </w:tr>
    </w:tbl>
    <w:p w14:paraId="3F5513A3" w14:textId="77777777" w:rsidR="002E08AA" w:rsidRDefault="002E08AA" w:rsidP="002E08AA">
      <w:pPr>
        <w:pStyle w:val="Guidance"/>
      </w:pPr>
    </w:p>
    <w:p w14:paraId="3DDF304D" w14:textId="77777777" w:rsidR="002E08AA" w:rsidRPr="00E824C3" w:rsidRDefault="002E08AA" w:rsidP="002E08AA">
      <w:pPr>
        <w:pStyle w:val="Heading4"/>
        <w:rPr>
          <w:rFonts w:ascii="Calibri" w:hAnsi="Calibri"/>
          <w:szCs w:val="22"/>
          <w:lang w:eastAsia="zh-CN"/>
        </w:rPr>
      </w:pPr>
      <w:r>
        <w:t>5.2.7.2</w:t>
      </w:r>
      <w:r w:rsidRPr="00F00C5E">
        <w:rPr>
          <w:rFonts w:ascii="Calibri" w:hAnsi="Calibri"/>
          <w:sz w:val="22"/>
          <w:szCs w:val="22"/>
          <w:lang w:eastAsia="sv-SE"/>
        </w:rPr>
        <w:tab/>
      </w:r>
      <w:r w:rsidRPr="00052FB3">
        <w:rPr>
          <w:rFonts w:eastAsia="MS Mincho"/>
          <w:lang w:val="en-US"/>
        </w:rPr>
        <w:t>Co-existence studies</w:t>
      </w:r>
    </w:p>
    <w:p w14:paraId="364CDCE1" w14:textId="77777777" w:rsidR="002E08AA" w:rsidRPr="006B33C4" w:rsidRDefault="002E08AA" w:rsidP="002E08AA">
      <w:r>
        <w:t>Not applicable for this CA configuration.</w:t>
      </w:r>
    </w:p>
    <w:p w14:paraId="3DC27496" w14:textId="77777777" w:rsidR="002E08AA" w:rsidRPr="00FD767C" w:rsidRDefault="002E08AA" w:rsidP="002E08AA"/>
    <w:p w14:paraId="67FF77F4" w14:textId="77777777" w:rsidR="002E08AA" w:rsidRDefault="002E08AA" w:rsidP="002E08AA">
      <w:pPr>
        <w:pStyle w:val="Heading4"/>
      </w:pPr>
      <w:r>
        <w:t>5.2.7.3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EA9C732" w14:textId="77777777" w:rsidR="002E08AA" w:rsidRPr="0029662E" w:rsidRDefault="002E08AA" w:rsidP="002E08AA">
      <w:proofErr w:type="gramStart"/>
      <w:r w:rsidRPr="0029662E">
        <w:t>Since,</w:t>
      </w:r>
      <w:proofErr w:type="gramEnd"/>
      <w:r w:rsidRPr="0029662E">
        <w:t xml:space="preserve"> there is only single band UL, ∆T</w:t>
      </w:r>
      <w:r w:rsidRPr="0029662E">
        <w:rPr>
          <w:vertAlign w:val="subscript"/>
        </w:rPr>
        <w:t>IB,c</w:t>
      </w:r>
      <w:r w:rsidRPr="0029662E">
        <w:t xml:space="preserve"> is set to zero.</w:t>
      </w:r>
    </w:p>
    <w:p w14:paraId="624BB728" w14:textId="77777777" w:rsidR="002E08AA" w:rsidRDefault="002E08AA" w:rsidP="002E08AA">
      <w:pPr>
        <w:pStyle w:val="TH"/>
      </w:pPr>
      <w:r>
        <w:t xml:space="preserve">Table 5.2.7.3-1: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3E4C17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751B97AB" w14:textId="77777777" w:rsidTr="000F29BB">
        <w:trPr>
          <w:jc w:val="center"/>
        </w:trPr>
        <w:tc>
          <w:tcPr>
            <w:tcW w:w="1985" w:type="dxa"/>
            <w:vMerge/>
            <w:tcBorders>
              <w:left w:val="single" w:sz="4" w:space="0" w:color="auto"/>
              <w:right w:val="single" w:sz="4" w:space="0" w:color="auto"/>
            </w:tcBorders>
            <w:vAlign w:val="center"/>
            <w:hideMark/>
          </w:tcPr>
          <w:p w14:paraId="0838E6C4" w14:textId="77777777" w:rsidR="002E08AA" w:rsidRDefault="002E08AA"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66A3DC4E" w14:textId="77777777" w:rsidTr="000F29BB">
        <w:trPr>
          <w:jc w:val="center"/>
        </w:trPr>
        <w:tc>
          <w:tcPr>
            <w:tcW w:w="1985" w:type="dxa"/>
            <w:vMerge/>
            <w:tcBorders>
              <w:left w:val="single" w:sz="4" w:space="0" w:color="auto"/>
              <w:right w:val="single" w:sz="4" w:space="0" w:color="auto"/>
            </w:tcBorders>
            <w:vAlign w:val="center"/>
            <w:hideMark/>
          </w:tcPr>
          <w:p w14:paraId="3E96600D"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21A1C85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7477859"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56904A23" w14:textId="77777777" w:rsidR="002E08AA" w:rsidRDefault="002E08AA" w:rsidP="002E08AA"/>
    <w:p w14:paraId="7878FCF3" w14:textId="77777777" w:rsidR="002E08AA" w:rsidRDefault="002E08AA" w:rsidP="002E08AA">
      <w:pPr>
        <w:pStyle w:val="TH"/>
      </w:pPr>
      <w:r>
        <w:t xml:space="preserve">Table 5.2.7.3-2: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414FBE38"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Default="002E08AA"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E08AA" w14:paraId="14AC61B9" w14:textId="77777777" w:rsidTr="000F29BB">
        <w:trPr>
          <w:jc w:val="center"/>
        </w:trPr>
        <w:tc>
          <w:tcPr>
            <w:tcW w:w="1985" w:type="dxa"/>
            <w:vMerge/>
            <w:tcBorders>
              <w:left w:val="single" w:sz="4" w:space="0" w:color="auto"/>
              <w:right w:val="single" w:sz="4" w:space="0" w:color="auto"/>
            </w:tcBorders>
            <w:vAlign w:val="center"/>
          </w:tcPr>
          <w:p w14:paraId="2B412FE1"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Default="002E08AA" w:rsidP="000F29BB">
            <w:pPr>
              <w:keepNext/>
              <w:keepLines/>
              <w:spacing w:after="0"/>
              <w:jc w:val="center"/>
              <w:rPr>
                <w:rFonts w:ascii="Arial" w:hAnsi="Arial" w:cs="Arial"/>
                <w:sz w:val="18"/>
              </w:rPr>
            </w:pPr>
            <w:r>
              <w:rPr>
                <w:rFonts w:ascii="Arial" w:hAnsi="Arial" w:cs="Arial"/>
                <w:sz w:val="18"/>
              </w:rPr>
              <w:t>0.2</w:t>
            </w:r>
          </w:p>
        </w:tc>
      </w:tr>
      <w:tr w:rsidR="002E08AA" w14:paraId="407EE6D7" w14:textId="77777777" w:rsidTr="000F29BB">
        <w:trPr>
          <w:jc w:val="center"/>
        </w:trPr>
        <w:tc>
          <w:tcPr>
            <w:tcW w:w="1985" w:type="dxa"/>
            <w:vMerge/>
            <w:tcBorders>
              <w:left w:val="single" w:sz="4" w:space="0" w:color="auto"/>
              <w:right w:val="single" w:sz="4" w:space="0" w:color="auto"/>
            </w:tcBorders>
            <w:vAlign w:val="center"/>
            <w:hideMark/>
          </w:tcPr>
          <w:p w14:paraId="342DA4D0"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Default="002E08AA" w:rsidP="000F29BB">
            <w:pPr>
              <w:keepNext/>
              <w:keepLines/>
              <w:spacing w:after="0"/>
              <w:jc w:val="center"/>
              <w:rPr>
                <w:rFonts w:ascii="Arial" w:hAnsi="Arial" w:cs="Arial"/>
                <w:sz w:val="18"/>
              </w:rPr>
            </w:pPr>
            <w:r>
              <w:rPr>
                <w:rFonts w:ascii="Arial" w:hAnsi="Arial" w:cs="Arial"/>
                <w:sz w:val="18"/>
              </w:rPr>
              <w:t>0.1</w:t>
            </w:r>
          </w:p>
        </w:tc>
      </w:tr>
      <w:tr w:rsidR="002E08AA" w14:paraId="089131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F6A9095"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452ECAA0" w14:textId="77777777" w:rsidR="002E08AA" w:rsidRDefault="002E08AA" w:rsidP="002E08AA">
      <w:pPr>
        <w:jc w:val="both"/>
        <w:rPr>
          <w:lang w:eastAsia="ja-JP"/>
        </w:rPr>
      </w:pPr>
    </w:p>
    <w:p w14:paraId="2F202C3A" w14:textId="77777777" w:rsidR="002E08AA" w:rsidRPr="00E824C3" w:rsidRDefault="002E08AA" w:rsidP="002E08AA">
      <w:pPr>
        <w:pStyle w:val="Heading4"/>
        <w:rPr>
          <w:rFonts w:ascii="Calibri" w:hAnsi="Calibri"/>
          <w:szCs w:val="22"/>
          <w:lang w:eastAsia="zh-CN"/>
        </w:rPr>
      </w:pPr>
      <w:r>
        <w:t>5.2.7.</w:t>
      </w:r>
      <w:r>
        <w:rPr>
          <w:lang w:eastAsia="zh-CN"/>
        </w:rPr>
        <w:t>4</w:t>
      </w:r>
      <w:r w:rsidRPr="00F00C5E">
        <w:rPr>
          <w:rFonts w:ascii="Calibri" w:hAnsi="Calibri"/>
          <w:sz w:val="22"/>
          <w:szCs w:val="22"/>
          <w:lang w:eastAsia="sv-SE"/>
        </w:rPr>
        <w:tab/>
      </w:r>
      <w:r>
        <w:rPr>
          <w:rFonts w:hint="eastAsia"/>
          <w:lang w:eastAsia="zh-CN"/>
        </w:rPr>
        <w:t>REFSENS requirements</w:t>
      </w:r>
    </w:p>
    <w:p w14:paraId="004D6738" w14:textId="77777777" w:rsidR="002E08AA" w:rsidRPr="006B33C4" w:rsidRDefault="002E08AA" w:rsidP="002E08AA">
      <w:r>
        <w:t>Not applicable for this CA configuration.</w:t>
      </w:r>
    </w:p>
    <w:p w14:paraId="22FAC247" w14:textId="77777777" w:rsidR="00290DEB" w:rsidRPr="00616096" w:rsidRDefault="00290DEB" w:rsidP="00290DEB">
      <w:pPr>
        <w:pStyle w:val="Heading3"/>
        <w:rPr>
          <w:rFonts w:ascii="Calibri" w:hAnsi="Calibri"/>
          <w:sz w:val="22"/>
          <w:szCs w:val="22"/>
          <w:lang w:val="en-US" w:eastAsia="zh-CN"/>
        </w:rPr>
      </w:pPr>
      <w:r>
        <w:rPr>
          <w:lang w:val="en-US"/>
        </w:rPr>
        <w:lastRenderedPageBreak/>
        <w:t>5.2.8</w:t>
      </w:r>
      <w:r w:rsidRPr="00616096">
        <w:rPr>
          <w:rFonts w:ascii="Calibri" w:hAnsi="Calibri"/>
          <w:sz w:val="22"/>
          <w:szCs w:val="22"/>
          <w:lang w:val="en-US" w:eastAsia="sv-SE"/>
        </w:rPr>
        <w:tab/>
      </w:r>
      <w:r w:rsidRPr="00616096">
        <w:rPr>
          <w:lang w:val="en-US"/>
        </w:rPr>
        <w:t>CA_</w:t>
      </w:r>
      <w:r w:rsidRPr="008F2BF9">
        <w:rPr>
          <w:lang w:val="en-US"/>
        </w:rPr>
        <w:t>3-</w:t>
      </w:r>
      <w:r>
        <w:rPr>
          <w:lang w:val="en-US"/>
        </w:rPr>
        <w:t>20</w:t>
      </w:r>
      <w:r w:rsidRPr="008F2BF9">
        <w:rPr>
          <w:lang w:val="en-US"/>
        </w:rPr>
        <w:t>-28-</w:t>
      </w:r>
      <w:r>
        <w:rPr>
          <w:lang w:val="en-US"/>
        </w:rPr>
        <w:t>40</w:t>
      </w:r>
    </w:p>
    <w:p w14:paraId="08FBF2D7" w14:textId="77777777" w:rsidR="00290DEB" w:rsidRDefault="00290DEB" w:rsidP="00290DEB">
      <w:pPr>
        <w:pStyle w:val="Heading4"/>
      </w:pPr>
      <w:r>
        <w:t>5.2.8.1</w:t>
      </w:r>
      <w:r w:rsidRPr="00F00C5E">
        <w:rPr>
          <w:rFonts w:ascii="Calibri" w:hAnsi="Calibri"/>
          <w:sz w:val="22"/>
          <w:szCs w:val="22"/>
          <w:lang w:eastAsia="sv-SE"/>
        </w:rPr>
        <w:tab/>
      </w:r>
      <w:r w:rsidRPr="00725D82">
        <w:t>Channel bandwidths per operating band for CA</w:t>
      </w:r>
    </w:p>
    <w:p w14:paraId="449FDBCD" w14:textId="77777777" w:rsidR="00290DEB" w:rsidRPr="008B3FEA" w:rsidRDefault="00290DEB" w:rsidP="00290DEB">
      <w:pPr>
        <w:pStyle w:val="TH"/>
        <w:rPr>
          <w:lang w:val="en-US"/>
        </w:rPr>
      </w:pPr>
      <w:r w:rsidRPr="008B3FEA">
        <w:rPr>
          <w:lang w:val="en-US"/>
        </w:rPr>
        <w:t xml:space="preserve">Table </w:t>
      </w:r>
      <w:r>
        <w:rPr>
          <w:lang w:val="en-US" w:eastAsia="zh-CN"/>
        </w:rPr>
        <w:t>5.2.8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90DEB" w:rsidRPr="00E26D10" w14:paraId="3F9BCD2E"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6B33C4" w:rsidRDefault="00290DEB"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0867A6" w:rsidRDefault="00290DEB"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950EF5" w:rsidRDefault="00290DEB"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10673F9" w14:textId="77777777" w:rsidR="00290DEB" w:rsidRPr="00783239" w:rsidRDefault="00290DEB" w:rsidP="000F29BB">
            <w:pPr>
              <w:pStyle w:val="TAH"/>
              <w:rPr>
                <w:rFonts w:cs="Arial"/>
              </w:rPr>
            </w:pPr>
            <w:r w:rsidRPr="00783239">
              <w:rPr>
                <w:rFonts w:cs="Arial"/>
              </w:rPr>
              <w:t>Duplex Mode</w:t>
            </w:r>
          </w:p>
        </w:tc>
      </w:tr>
      <w:tr w:rsidR="00290DEB" w:rsidRPr="00E26D10" w14:paraId="430C2F7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E26D10" w:rsidRDefault="00290DEB"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E26D10" w:rsidRDefault="00290DEB"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E26D10" w:rsidRDefault="00290DEB"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6461E4" w14:textId="77777777" w:rsidR="00290DEB" w:rsidRPr="00E26D10" w:rsidRDefault="00290DEB" w:rsidP="000F29BB">
            <w:pPr>
              <w:pStyle w:val="TAC"/>
              <w:rPr>
                <w:rFonts w:cs="Arial"/>
              </w:rPr>
            </w:pPr>
          </w:p>
        </w:tc>
      </w:tr>
      <w:tr w:rsidR="00290DEB" w:rsidRPr="00E26D10" w14:paraId="4E0DD5A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Default="00290DEB"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FADD7B5" w14:textId="77777777" w:rsidR="00290DEB" w:rsidRDefault="00290DEB" w:rsidP="000F29BB">
            <w:pPr>
              <w:pStyle w:val="TAR"/>
            </w:pPr>
            <w:r>
              <w:t>1710</w:t>
            </w:r>
            <w:r w:rsidRPr="00E26D10">
              <w:t xml:space="preserve"> MHz</w:t>
            </w:r>
          </w:p>
        </w:tc>
        <w:tc>
          <w:tcPr>
            <w:tcW w:w="576" w:type="dxa"/>
            <w:tcBorders>
              <w:top w:val="single" w:sz="4" w:space="0" w:color="auto"/>
              <w:bottom w:val="single" w:sz="4" w:space="0" w:color="auto"/>
            </w:tcBorders>
          </w:tcPr>
          <w:p w14:paraId="3B38FAAB" w14:textId="77777777" w:rsidR="00290DEB" w:rsidRPr="00E26D10" w:rsidRDefault="00290DEB" w:rsidP="000F29BB">
            <w:pPr>
              <w:pStyle w:val="TAC"/>
            </w:pPr>
            <w:r w:rsidRPr="00E26D10">
              <w:t>–</w:t>
            </w:r>
          </w:p>
        </w:tc>
        <w:tc>
          <w:tcPr>
            <w:tcW w:w="1310" w:type="dxa"/>
            <w:tcBorders>
              <w:top w:val="single" w:sz="4" w:space="0" w:color="auto"/>
              <w:bottom w:val="single" w:sz="4" w:space="0" w:color="auto"/>
              <w:right w:val="single" w:sz="4" w:space="0" w:color="auto"/>
            </w:tcBorders>
          </w:tcPr>
          <w:p w14:paraId="13F549A4" w14:textId="77777777" w:rsidR="00290DEB" w:rsidRDefault="00290DEB" w:rsidP="000F29BB">
            <w:pPr>
              <w:pStyle w:val="TAL"/>
            </w:pPr>
            <w:r>
              <w:t>1785</w:t>
            </w:r>
            <w:r w:rsidRPr="00E26D10">
              <w:t xml:space="preserve"> MHz</w:t>
            </w:r>
          </w:p>
        </w:tc>
        <w:tc>
          <w:tcPr>
            <w:tcW w:w="1385" w:type="dxa"/>
            <w:tcBorders>
              <w:top w:val="single" w:sz="4" w:space="0" w:color="auto"/>
              <w:bottom w:val="single" w:sz="4" w:space="0" w:color="auto"/>
            </w:tcBorders>
          </w:tcPr>
          <w:p w14:paraId="4416D20C" w14:textId="77777777" w:rsidR="00290DEB" w:rsidRDefault="00290DEB" w:rsidP="000F29BB">
            <w:pPr>
              <w:pStyle w:val="TAR"/>
            </w:pPr>
            <w:r>
              <w:t>1805</w:t>
            </w:r>
            <w:r w:rsidRPr="00E26D10">
              <w:t xml:space="preserve"> MHz</w:t>
            </w:r>
          </w:p>
        </w:tc>
        <w:tc>
          <w:tcPr>
            <w:tcW w:w="353" w:type="dxa"/>
            <w:tcBorders>
              <w:top w:val="single" w:sz="4" w:space="0" w:color="auto"/>
              <w:bottom w:val="single" w:sz="4" w:space="0" w:color="auto"/>
            </w:tcBorders>
          </w:tcPr>
          <w:p w14:paraId="3A84FC6A" w14:textId="77777777" w:rsidR="00290DEB" w:rsidRPr="00E26D10" w:rsidRDefault="00290DEB" w:rsidP="000F29BB">
            <w:pPr>
              <w:pStyle w:val="TAC"/>
            </w:pPr>
            <w:r w:rsidRPr="00E26D10">
              <w:t>–</w:t>
            </w:r>
          </w:p>
        </w:tc>
        <w:tc>
          <w:tcPr>
            <w:tcW w:w="1339" w:type="dxa"/>
            <w:tcBorders>
              <w:top w:val="single" w:sz="4" w:space="0" w:color="auto"/>
              <w:bottom w:val="single" w:sz="4" w:space="0" w:color="auto"/>
              <w:right w:val="single" w:sz="4" w:space="0" w:color="auto"/>
            </w:tcBorders>
          </w:tcPr>
          <w:p w14:paraId="1AD4311F" w14:textId="77777777" w:rsidR="00290DEB" w:rsidRDefault="00290DEB"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E26D10" w:rsidRDefault="00290DEB" w:rsidP="000F29BB">
            <w:pPr>
              <w:pStyle w:val="TAC"/>
              <w:rPr>
                <w:rFonts w:cs="Arial"/>
              </w:rPr>
            </w:pPr>
            <w:r w:rsidRPr="00E26D10">
              <w:rPr>
                <w:rFonts w:cs="Arial"/>
              </w:rPr>
              <w:t>FDD</w:t>
            </w:r>
          </w:p>
        </w:tc>
      </w:tr>
      <w:tr w:rsidR="00290DEB" w:rsidRPr="00E26D10" w14:paraId="2C965AD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E26D10" w:rsidRDefault="00290DEB"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99A61F7" w14:textId="77777777" w:rsidR="00290DEB" w:rsidRPr="00E26D10" w:rsidRDefault="00290DEB"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32AD4667" w14:textId="77777777" w:rsidR="00290DEB" w:rsidRPr="00E26D10" w:rsidRDefault="00290DEB"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72B90E" w14:textId="77777777" w:rsidR="00290DEB" w:rsidRPr="00E26D10" w:rsidRDefault="00290DEB"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18322D8C" w14:textId="77777777" w:rsidR="00290DEB" w:rsidRPr="00E26D10" w:rsidRDefault="00290DEB"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80A1712" w14:textId="77777777" w:rsidR="00290DEB" w:rsidRPr="00E26D10" w:rsidRDefault="00290DEB"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23E4C2" w14:textId="77777777" w:rsidR="00290DEB" w:rsidRPr="00E26D10" w:rsidRDefault="00290DEB"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E26D10" w:rsidRDefault="00290DEB" w:rsidP="000F29BB">
            <w:pPr>
              <w:pStyle w:val="TAC"/>
              <w:rPr>
                <w:rFonts w:cs="Arial"/>
              </w:rPr>
            </w:pPr>
            <w:r w:rsidRPr="00E26D10">
              <w:rPr>
                <w:rFonts w:cs="Arial"/>
              </w:rPr>
              <w:t>FDD</w:t>
            </w:r>
          </w:p>
        </w:tc>
      </w:tr>
      <w:tr w:rsidR="00290DEB" w:rsidRPr="00E26D10" w14:paraId="6CAE57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E26D10" w:rsidRDefault="00290DEB"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26489B7" w14:textId="77777777" w:rsidR="00290DEB" w:rsidRPr="00E26D10" w:rsidRDefault="00290DEB"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160413D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7ACBCB" w14:textId="77777777" w:rsidR="00290DEB" w:rsidRPr="00E26D10" w:rsidRDefault="00290DEB"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2E901AA" w14:textId="77777777" w:rsidR="00290DEB" w:rsidRPr="00E26D10" w:rsidRDefault="00290DEB"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7FF1A534"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45BC2E9" w14:textId="77777777" w:rsidR="00290DEB" w:rsidRPr="00E26D10" w:rsidRDefault="00290DEB"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E26D10" w:rsidRDefault="00290DEB" w:rsidP="000F29BB">
            <w:pPr>
              <w:pStyle w:val="TAC"/>
              <w:rPr>
                <w:rFonts w:cs="Arial"/>
              </w:rPr>
            </w:pPr>
            <w:r w:rsidRPr="00E26D10">
              <w:rPr>
                <w:rFonts w:cs="Arial"/>
              </w:rPr>
              <w:t>FDD</w:t>
            </w:r>
          </w:p>
        </w:tc>
      </w:tr>
      <w:tr w:rsidR="00290DEB" w:rsidRPr="00E26D10" w14:paraId="1027C43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E26D10" w:rsidRDefault="00290DEB"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26F4FF1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FEBC87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3772BCB" w14:textId="77777777" w:rsidR="00290DEB"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7DD7D00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5B558399"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AA66E9A" w14:textId="77777777" w:rsidR="00290DEB" w:rsidRPr="00E26D10"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E26D10" w:rsidRDefault="00290DEB" w:rsidP="000F29BB">
            <w:pPr>
              <w:pStyle w:val="TAC"/>
              <w:rPr>
                <w:rFonts w:cs="Arial"/>
              </w:rPr>
            </w:pPr>
            <w:r>
              <w:rPr>
                <w:rFonts w:cs="Arial"/>
              </w:rPr>
              <w:t>TDD</w:t>
            </w:r>
          </w:p>
        </w:tc>
      </w:tr>
    </w:tbl>
    <w:p w14:paraId="609EDF3F" w14:textId="77777777" w:rsidR="00290DEB" w:rsidRDefault="00290DEB" w:rsidP="00290DEB"/>
    <w:p w14:paraId="49E7645B" w14:textId="77777777" w:rsidR="00290DEB" w:rsidRPr="00E26D10" w:rsidRDefault="00290DEB" w:rsidP="00290DEB">
      <w:pPr>
        <w:pStyle w:val="TH"/>
        <w:rPr>
          <w:lang w:val="en-US" w:eastAsia="zh-CN"/>
        </w:rPr>
      </w:pPr>
      <w:r w:rsidRPr="00E26D10">
        <w:rPr>
          <w:lang w:val="en-US" w:eastAsia="zh-CN"/>
        </w:rPr>
        <w:t xml:space="preserve">Table </w:t>
      </w:r>
      <w:r>
        <w:rPr>
          <w:lang w:val="en-US" w:eastAsia="zh-CN"/>
        </w:rPr>
        <w:t>5.2.8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90DEB" w:rsidRPr="00E26D10" w14:paraId="57A9D0E4" w14:textId="77777777" w:rsidTr="000F29BB">
        <w:trPr>
          <w:trHeight w:val="109"/>
          <w:jc w:val="center"/>
        </w:trPr>
        <w:tc>
          <w:tcPr>
            <w:tcW w:w="9620" w:type="dxa"/>
            <w:gridSpan w:val="11"/>
            <w:shd w:val="clear" w:color="auto" w:fill="auto"/>
            <w:hideMark/>
          </w:tcPr>
          <w:p w14:paraId="4D01C32F" w14:textId="77777777" w:rsidR="00290DEB" w:rsidRPr="00E26D10" w:rsidRDefault="00290DEB" w:rsidP="000F29BB">
            <w:pPr>
              <w:pStyle w:val="TAH"/>
              <w:rPr>
                <w:sz w:val="20"/>
              </w:rPr>
            </w:pPr>
            <w:r w:rsidRPr="00E26D10">
              <w:t>E-UTRA CA configuration / Bandwidth combination set</w:t>
            </w:r>
          </w:p>
        </w:tc>
      </w:tr>
      <w:tr w:rsidR="00290DEB" w:rsidRPr="00E26D10" w14:paraId="75F7F9F3" w14:textId="77777777" w:rsidTr="000F29BB">
        <w:trPr>
          <w:trHeight w:val="441"/>
          <w:jc w:val="center"/>
        </w:trPr>
        <w:tc>
          <w:tcPr>
            <w:tcW w:w="1396" w:type="dxa"/>
            <w:shd w:val="clear" w:color="auto" w:fill="auto"/>
            <w:hideMark/>
          </w:tcPr>
          <w:p w14:paraId="28BFAD78" w14:textId="77777777" w:rsidR="00290DEB" w:rsidRPr="00E26D10" w:rsidRDefault="00290DEB" w:rsidP="000F29BB">
            <w:pPr>
              <w:pStyle w:val="TAH"/>
            </w:pPr>
            <w:r w:rsidRPr="00E26D10">
              <w:t>E-UTRA CA Configuration</w:t>
            </w:r>
          </w:p>
        </w:tc>
        <w:tc>
          <w:tcPr>
            <w:tcW w:w="1467" w:type="dxa"/>
            <w:shd w:val="clear" w:color="auto" w:fill="auto"/>
            <w:hideMark/>
          </w:tcPr>
          <w:p w14:paraId="5C6EAAFC" w14:textId="77777777" w:rsidR="00290DEB" w:rsidRPr="00E26D10" w:rsidRDefault="00290DEB" w:rsidP="000F29BB">
            <w:pPr>
              <w:pStyle w:val="TAH"/>
            </w:pPr>
            <w:r w:rsidRPr="00E26D10">
              <w:rPr>
                <w:lang w:eastAsia="ja-JP"/>
              </w:rPr>
              <w:t xml:space="preserve">Uplink CA configurations </w:t>
            </w:r>
          </w:p>
        </w:tc>
        <w:tc>
          <w:tcPr>
            <w:tcW w:w="767" w:type="dxa"/>
            <w:shd w:val="clear" w:color="auto" w:fill="auto"/>
            <w:hideMark/>
          </w:tcPr>
          <w:p w14:paraId="1CA26FF3" w14:textId="77777777" w:rsidR="00290DEB" w:rsidRPr="00E26D10" w:rsidRDefault="00290DEB" w:rsidP="000F29BB">
            <w:pPr>
              <w:pStyle w:val="TAH"/>
            </w:pPr>
            <w:r w:rsidRPr="00E26D10">
              <w:t>E-UTRA Bands</w:t>
            </w:r>
          </w:p>
        </w:tc>
        <w:tc>
          <w:tcPr>
            <w:tcW w:w="586" w:type="dxa"/>
            <w:shd w:val="clear" w:color="auto" w:fill="auto"/>
            <w:hideMark/>
          </w:tcPr>
          <w:p w14:paraId="1EAD6E0F" w14:textId="77777777" w:rsidR="00290DEB" w:rsidRPr="00E26D10" w:rsidRDefault="00290DEB" w:rsidP="000F29BB">
            <w:pPr>
              <w:pStyle w:val="TAH"/>
            </w:pPr>
            <w:r w:rsidRPr="00E26D10">
              <w:t>1.4</w:t>
            </w:r>
            <w:r w:rsidRPr="00E26D10">
              <w:br/>
              <w:t>MHz</w:t>
            </w:r>
          </w:p>
        </w:tc>
        <w:tc>
          <w:tcPr>
            <w:tcW w:w="586" w:type="dxa"/>
            <w:shd w:val="clear" w:color="auto" w:fill="auto"/>
            <w:hideMark/>
          </w:tcPr>
          <w:p w14:paraId="7E63F270" w14:textId="77777777" w:rsidR="00290DEB" w:rsidRPr="00E26D10" w:rsidRDefault="00290DEB" w:rsidP="000F29BB">
            <w:pPr>
              <w:pStyle w:val="TAH"/>
            </w:pPr>
            <w:r w:rsidRPr="00E26D10">
              <w:t>3</w:t>
            </w:r>
            <w:r w:rsidRPr="00E26D10">
              <w:br/>
              <w:t>MHz</w:t>
            </w:r>
          </w:p>
        </w:tc>
        <w:tc>
          <w:tcPr>
            <w:tcW w:w="586" w:type="dxa"/>
            <w:shd w:val="clear" w:color="auto" w:fill="auto"/>
            <w:hideMark/>
          </w:tcPr>
          <w:p w14:paraId="5B58AD58" w14:textId="77777777" w:rsidR="00290DEB" w:rsidRPr="00E26D10" w:rsidRDefault="00290DEB" w:rsidP="000F29BB">
            <w:pPr>
              <w:pStyle w:val="TAH"/>
            </w:pPr>
            <w:r w:rsidRPr="00E26D10">
              <w:t>5</w:t>
            </w:r>
            <w:r w:rsidRPr="00E26D10">
              <w:br/>
              <w:t>MHz</w:t>
            </w:r>
          </w:p>
        </w:tc>
        <w:tc>
          <w:tcPr>
            <w:tcW w:w="586" w:type="dxa"/>
            <w:shd w:val="clear" w:color="auto" w:fill="auto"/>
            <w:hideMark/>
          </w:tcPr>
          <w:p w14:paraId="73FEF024" w14:textId="77777777" w:rsidR="00290DEB" w:rsidRPr="00E26D10" w:rsidRDefault="00290DEB" w:rsidP="000F29BB">
            <w:pPr>
              <w:pStyle w:val="TAH"/>
            </w:pPr>
            <w:r w:rsidRPr="00E26D10">
              <w:t>10</w:t>
            </w:r>
            <w:r w:rsidRPr="00E26D10">
              <w:br/>
              <w:t>MHz</w:t>
            </w:r>
          </w:p>
        </w:tc>
        <w:tc>
          <w:tcPr>
            <w:tcW w:w="586" w:type="dxa"/>
            <w:shd w:val="clear" w:color="auto" w:fill="auto"/>
            <w:hideMark/>
          </w:tcPr>
          <w:p w14:paraId="164F99DB" w14:textId="77777777" w:rsidR="00290DEB" w:rsidRPr="00E26D10" w:rsidRDefault="00290DEB" w:rsidP="000F29BB">
            <w:pPr>
              <w:pStyle w:val="TAH"/>
            </w:pPr>
            <w:r w:rsidRPr="00E26D10">
              <w:t>15</w:t>
            </w:r>
            <w:r w:rsidRPr="00E26D10">
              <w:br/>
              <w:t>MHz</w:t>
            </w:r>
          </w:p>
        </w:tc>
        <w:tc>
          <w:tcPr>
            <w:tcW w:w="586" w:type="dxa"/>
            <w:shd w:val="clear" w:color="auto" w:fill="auto"/>
            <w:hideMark/>
          </w:tcPr>
          <w:p w14:paraId="06CE14F1" w14:textId="77777777" w:rsidR="00290DEB" w:rsidRPr="00E26D10" w:rsidRDefault="00290DEB" w:rsidP="000F29BB">
            <w:pPr>
              <w:pStyle w:val="TAH"/>
            </w:pPr>
            <w:r w:rsidRPr="00E26D10">
              <w:t>20</w:t>
            </w:r>
            <w:r w:rsidRPr="00E26D10">
              <w:br/>
              <w:t>MHz</w:t>
            </w:r>
          </w:p>
        </w:tc>
        <w:tc>
          <w:tcPr>
            <w:tcW w:w="1187" w:type="dxa"/>
            <w:shd w:val="clear" w:color="auto" w:fill="auto"/>
            <w:hideMark/>
          </w:tcPr>
          <w:p w14:paraId="2B0625BD" w14:textId="77777777" w:rsidR="00290DEB" w:rsidRPr="00E26D10" w:rsidRDefault="00290DEB" w:rsidP="000F29BB">
            <w:pPr>
              <w:pStyle w:val="TAH"/>
            </w:pPr>
            <w:r w:rsidRPr="00E26D10">
              <w:t>Maximum aggregated bandwidth</w:t>
            </w:r>
          </w:p>
          <w:p w14:paraId="25E28261" w14:textId="77777777" w:rsidR="00290DEB" w:rsidRPr="00E26D10" w:rsidRDefault="00290DEB" w:rsidP="000F29BB">
            <w:pPr>
              <w:pStyle w:val="TAH"/>
            </w:pPr>
            <w:r w:rsidRPr="00E26D10">
              <w:t>[MHz]</w:t>
            </w:r>
          </w:p>
        </w:tc>
        <w:tc>
          <w:tcPr>
            <w:tcW w:w="1287" w:type="dxa"/>
            <w:shd w:val="clear" w:color="auto" w:fill="auto"/>
            <w:hideMark/>
          </w:tcPr>
          <w:p w14:paraId="7DB077FC" w14:textId="77777777" w:rsidR="00290DEB" w:rsidRPr="00E26D10" w:rsidRDefault="00290DEB" w:rsidP="000F29BB">
            <w:pPr>
              <w:pStyle w:val="TAH"/>
            </w:pPr>
            <w:r w:rsidRPr="00E26D10">
              <w:t>Bandwidth combination set</w:t>
            </w:r>
          </w:p>
        </w:tc>
      </w:tr>
      <w:tr w:rsidR="00290DEB" w:rsidRPr="00E26D10" w14:paraId="086245B6" w14:textId="77777777" w:rsidTr="000F29BB">
        <w:trPr>
          <w:trHeight w:val="103"/>
          <w:jc w:val="center"/>
        </w:trPr>
        <w:tc>
          <w:tcPr>
            <w:tcW w:w="1396" w:type="dxa"/>
            <w:vMerge w:val="restart"/>
            <w:shd w:val="clear" w:color="auto" w:fill="auto"/>
            <w:vAlign w:val="center"/>
          </w:tcPr>
          <w:p w14:paraId="453CE5C6" w14:textId="77777777" w:rsidR="00290DEB" w:rsidRPr="00E26D10" w:rsidRDefault="00290DEB" w:rsidP="000F29BB">
            <w:pPr>
              <w:pStyle w:val="TAH"/>
              <w:rPr>
                <w:rFonts w:cs="Arial"/>
                <w:szCs w:val="18"/>
              </w:rPr>
            </w:pPr>
            <w:r w:rsidRPr="00E26D10">
              <w:rPr>
                <w:rFonts w:cs="Arial"/>
                <w:b w:val="0"/>
                <w:szCs w:val="18"/>
              </w:rPr>
              <w:t>CA_</w:t>
            </w:r>
            <w:r>
              <w:rPr>
                <w:rFonts w:cs="Arial"/>
                <w:b w:val="0"/>
                <w:szCs w:val="18"/>
              </w:rPr>
              <w:t>3A-20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47B891" w14:textId="77777777" w:rsidR="00290DEB" w:rsidRPr="00E26D10" w:rsidRDefault="00290DEB"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6807222" w14:textId="77777777" w:rsidR="00290DEB" w:rsidRPr="00E26D10" w:rsidRDefault="00290DEB"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38A76BED" w14:textId="77777777" w:rsidR="00290DEB" w:rsidRPr="003F537D" w:rsidRDefault="00290DEB"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09E43A65"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13A0D942"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BB8508"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0EB4564"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3CD20417" w14:textId="77777777" w:rsidR="00290DEB" w:rsidRPr="00E26D10" w:rsidRDefault="00290DEB"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5FF3BC5F" w14:textId="77777777" w:rsidR="00290DEB" w:rsidRPr="00E26D10" w:rsidRDefault="00290DEB" w:rsidP="000F29BB">
            <w:pPr>
              <w:pStyle w:val="TAH"/>
              <w:rPr>
                <w:b w:val="0"/>
                <w:lang w:val="en-US"/>
              </w:rPr>
            </w:pPr>
            <w:r>
              <w:rPr>
                <w:b w:val="0"/>
                <w:lang w:val="en-US"/>
              </w:rPr>
              <w:t>80</w:t>
            </w:r>
          </w:p>
        </w:tc>
        <w:tc>
          <w:tcPr>
            <w:tcW w:w="1287" w:type="dxa"/>
            <w:vMerge w:val="restart"/>
            <w:shd w:val="clear" w:color="auto" w:fill="auto"/>
            <w:vAlign w:val="center"/>
          </w:tcPr>
          <w:p w14:paraId="248E766F" w14:textId="77777777" w:rsidR="00290DEB" w:rsidRPr="00E26D10" w:rsidRDefault="00290DEB" w:rsidP="000F29BB">
            <w:pPr>
              <w:pStyle w:val="TAH"/>
              <w:rPr>
                <w:b w:val="0"/>
                <w:lang w:val="en-US"/>
              </w:rPr>
            </w:pPr>
            <w:r w:rsidRPr="00E26D10">
              <w:rPr>
                <w:b w:val="0"/>
                <w:lang w:val="en-US"/>
              </w:rPr>
              <w:t>0</w:t>
            </w:r>
          </w:p>
        </w:tc>
      </w:tr>
      <w:tr w:rsidR="00290DEB" w:rsidRPr="00E26D10" w14:paraId="13D1E10E" w14:textId="77777777" w:rsidTr="000F29BB">
        <w:trPr>
          <w:trHeight w:val="103"/>
          <w:jc w:val="center"/>
        </w:trPr>
        <w:tc>
          <w:tcPr>
            <w:tcW w:w="1396" w:type="dxa"/>
            <w:vMerge/>
            <w:shd w:val="clear" w:color="auto" w:fill="auto"/>
            <w:vAlign w:val="center"/>
          </w:tcPr>
          <w:p w14:paraId="3D19123C"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5DD6DB4"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1AC64711" w14:textId="77777777" w:rsidR="00290DEB" w:rsidRDefault="00290DEB"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3A12540" w14:textId="77777777" w:rsidR="00290DEB" w:rsidRPr="00E26D10" w:rsidRDefault="00290DEB" w:rsidP="000F29BB">
            <w:pPr>
              <w:pStyle w:val="TAH"/>
              <w:rPr>
                <w:rFonts w:cs="Arial"/>
                <w:szCs w:val="18"/>
              </w:rPr>
            </w:pPr>
          </w:p>
        </w:tc>
        <w:tc>
          <w:tcPr>
            <w:tcW w:w="586" w:type="dxa"/>
            <w:shd w:val="clear" w:color="auto" w:fill="auto"/>
            <w:vAlign w:val="center"/>
          </w:tcPr>
          <w:p w14:paraId="181EEC6F" w14:textId="77777777" w:rsidR="00290DEB" w:rsidRDefault="00290DEB" w:rsidP="000F29BB">
            <w:pPr>
              <w:pStyle w:val="TAH"/>
              <w:rPr>
                <w:rFonts w:cs="Arial"/>
                <w:b w:val="0"/>
                <w:szCs w:val="18"/>
              </w:rPr>
            </w:pPr>
          </w:p>
        </w:tc>
        <w:tc>
          <w:tcPr>
            <w:tcW w:w="586" w:type="dxa"/>
            <w:shd w:val="clear" w:color="auto" w:fill="auto"/>
            <w:vAlign w:val="center"/>
          </w:tcPr>
          <w:p w14:paraId="75610C2D"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D20D9"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381DA1C"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7991D44"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5804A347" w14:textId="77777777" w:rsidR="00290DEB" w:rsidRPr="00E26D10" w:rsidRDefault="00290DEB" w:rsidP="000F29BB">
            <w:pPr>
              <w:pStyle w:val="TAH"/>
              <w:rPr>
                <w:b w:val="0"/>
                <w:lang w:val="en-US"/>
              </w:rPr>
            </w:pPr>
          </w:p>
        </w:tc>
        <w:tc>
          <w:tcPr>
            <w:tcW w:w="1287" w:type="dxa"/>
            <w:vMerge/>
            <w:shd w:val="clear" w:color="auto" w:fill="auto"/>
            <w:vAlign w:val="center"/>
          </w:tcPr>
          <w:p w14:paraId="44F8B202" w14:textId="77777777" w:rsidR="00290DEB" w:rsidRPr="00E26D10" w:rsidRDefault="00290DEB" w:rsidP="000F29BB">
            <w:pPr>
              <w:pStyle w:val="TAH"/>
              <w:rPr>
                <w:b w:val="0"/>
                <w:lang w:val="en-US"/>
              </w:rPr>
            </w:pPr>
          </w:p>
        </w:tc>
      </w:tr>
      <w:tr w:rsidR="00290DEB" w:rsidRPr="00E26D10" w14:paraId="1E664542" w14:textId="77777777" w:rsidTr="000F29BB">
        <w:trPr>
          <w:trHeight w:val="103"/>
          <w:jc w:val="center"/>
        </w:trPr>
        <w:tc>
          <w:tcPr>
            <w:tcW w:w="1396" w:type="dxa"/>
            <w:vMerge/>
            <w:shd w:val="clear" w:color="auto" w:fill="auto"/>
            <w:vAlign w:val="center"/>
          </w:tcPr>
          <w:p w14:paraId="75B37FE5"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23E5BAC"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2D4F831E" w14:textId="77777777" w:rsidR="00290DEB" w:rsidRPr="00E26D10" w:rsidRDefault="00290DEB"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5E65E121" w14:textId="77777777" w:rsidR="00290DEB" w:rsidRPr="00E26D10" w:rsidRDefault="00290DEB" w:rsidP="000F29BB">
            <w:pPr>
              <w:pStyle w:val="TAH"/>
              <w:rPr>
                <w:rFonts w:cs="Arial"/>
                <w:szCs w:val="18"/>
              </w:rPr>
            </w:pPr>
          </w:p>
        </w:tc>
        <w:tc>
          <w:tcPr>
            <w:tcW w:w="586" w:type="dxa"/>
            <w:shd w:val="clear" w:color="auto" w:fill="auto"/>
            <w:vAlign w:val="center"/>
          </w:tcPr>
          <w:p w14:paraId="057A878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8AF20E3"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8D7731"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22344C"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3D0281" w14:textId="77777777" w:rsidR="00290DEB" w:rsidRPr="00E26D10" w:rsidRDefault="00290DEB"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195EB5C" w14:textId="77777777" w:rsidR="00290DEB" w:rsidRPr="00E26D10" w:rsidRDefault="00290DEB" w:rsidP="000F29BB">
            <w:pPr>
              <w:pStyle w:val="TAH"/>
              <w:rPr>
                <w:b w:val="0"/>
                <w:lang w:val="en-US"/>
              </w:rPr>
            </w:pPr>
          </w:p>
        </w:tc>
        <w:tc>
          <w:tcPr>
            <w:tcW w:w="1287" w:type="dxa"/>
            <w:vMerge/>
            <w:shd w:val="clear" w:color="auto" w:fill="auto"/>
            <w:vAlign w:val="center"/>
          </w:tcPr>
          <w:p w14:paraId="1F731E83" w14:textId="77777777" w:rsidR="00290DEB" w:rsidRPr="00E26D10" w:rsidRDefault="00290DEB" w:rsidP="000F29BB">
            <w:pPr>
              <w:pStyle w:val="TAH"/>
              <w:rPr>
                <w:b w:val="0"/>
                <w:lang w:val="en-US"/>
              </w:rPr>
            </w:pPr>
          </w:p>
        </w:tc>
      </w:tr>
      <w:tr w:rsidR="00290DEB" w:rsidRPr="00E26D10" w14:paraId="011B4909" w14:textId="77777777" w:rsidTr="000F29BB">
        <w:trPr>
          <w:trHeight w:val="103"/>
          <w:jc w:val="center"/>
        </w:trPr>
        <w:tc>
          <w:tcPr>
            <w:tcW w:w="1396" w:type="dxa"/>
            <w:vMerge/>
            <w:shd w:val="clear" w:color="auto" w:fill="auto"/>
            <w:vAlign w:val="center"/>
          </w:tcPr>
          <w:p w14:paraId="547BBB42"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29CBBB5A"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07DF4683" w14:textId="77777777" w:rsidR="00290DEB" w:rsidRPr="00E26D10" w:rsidRDefault="00290DEB"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A0C8C3" w14:textId="77777777" w:rsidR="00290DEB" w:rsidRPr="00E26D10" w:rsidRDefault="00290DEB" w:rsidP="000F29BB">
            <w:pPr>
              <w:pStyle w:val="TAH"/>
              <w:rPr>
                <w:rFonts w:cs="Arial"/>
                <w:szCs w:val="18"/>
              </w:rPr>
            </w:pPr>
          </w:p>
        </w:tc>
        <w:tc>
          <w:tcPr>
            <w:tcW w:w="586" w:type="dxa"/>
            <w:shd w:val="clear" w:color="auto" w:fill="auto"/>
            <w:vAlign w:val="center"/>
          </w:tcPr>
          <w:p w14:paraId="0242AB06" w14:textId="77777777" w:rsidR="00290DEB" w:rsidRPr="00E26D10" w:rsidRDefault="00290DEB" w:rsidP="000F29BB">
            <w:pPr>
              <w:pStyle w:val="TAH"/>
              <w:rPr>
                <w:rFonts w:cs="Arial"/>
                <w:b w:val="0"/>
                <w:szCs w:val="18"/>
              </w:rPr>
            </w:pPr>
          </w:p>
        </w:tc>
        <w:tc>
          <w:tcPr>
            <w:tcW w:w="586" w:type="dxa"/>
            <w:shd w:val="clear" w:color="auto" w:fill="auto"/>
            <w:vAlign w:val="center"/>
          </w:tcPr>
          <w:p w14:paraId="52A7B1E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0661225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576F6D9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68CD5CED"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2972ED14" w14:textId="77777777" w:rsidR="00290DEB" w:rsidRPr="00E26D10" w:rsidRDefault="00290DEB" w:rsidP="000F29BB">
            <w:pPr>
              <w:pStyle w:val="TAH"/>
              <w:rPr>
                <w:b w:val="0"/>
                <w:lang w:val="en-US"/>
              </w:rPr>
            </w:pPr>
          </w:p>
        </w:tc>
        <w:tc>
          <w:tcPr>
            <w:tcW w:w="1287" w:type="dxa"/>
            <w:vMerge/>
            <w:shd w:val="clear" w:color="auto" w:fill="auto"/>
            <w:vAlign w:val="center"/>
          </w:tcPr>
          <w:p w14:paraId="38FDF135" w14:textId="77777777" w:rsidR="00290DEB" w:rsidRPr="00E26D10" w:rsidRDefault="00290DEB" w:rsidP="000F29BB">
            <w:pPr>
              <w:pStyle w:val="TAH"/>
              <w:rPr>
                <w:b w:val="0"/>
                <w:lang w:val="en-US"/>
              </w:rPr>
            </w:pPr>
          </w:p>
        </w:tc>
      </w:tr>
    </w:tbl>
    <w:p w14:paraId="0ECD9C63" w14:textId="77777777" w:rsidR="00290DEB" w:rsidRDefault="00290DEB" w:rsidP="00290DEB">
      <w:pPr>
        <w:pStyle w:val="Guidance"/>
      </w:pPr>
    </w:p>
    <w:p w14:paraId="00F54BB3" w14:textId="77777777" w:rsidR="00290DEB" w:rsidRPr="00E824C3" w:rsidRDefault="00290DEB" w:rsidP="00290DEB">
      <w:pPr>
        <w:pStyle w:val="Heading4"/>
        <w:rPr>
          <w:rFonts w:ascii="Calibri" w:hAnsi="Calibri"/>
          <w:szCs w:val="22"/>
          <w:lang w:eastAsia="zh-CN"/>
        </w:rPr>
      </w:pPr>
      <w:r>
        <w:t>5.2.8.2</w:t>
      </w:r>
      <w:r w:rsidRPr="00F00C5E">
        <w:rPr>
          <w:rFonts w:ascii="Calibri" w:hAnsi="Calibri"/>
          <w:sz w:val="22"/>
          <w:szCs w:val="22"/>
          <w:lang w:eastAsia="sv-SE"/>
        </w:rPr>
        <w:tab/>
      </w:r>
      <w:r w:rsidRPr="00052FB3">
        <w:rPr>
          <w:rFonts w:eastAsia="MS Mincho"/>
          <w:lang w:val="en-US"/>
        </w:rPr>
        <w:t>Co-existence studies</w:t>
      </w:r>
    </w:p>
    <w:p w14:paraId="5D65C6D0" w14:textId="77777777" w:rsidR="00290DEB" w:rsidRPr="006B33C4" w:rsidRDefault="00290DEB" w:rsidP="00290DEB">
      <w:r>
        <w:t>Not applicable for this CA configuration.</w:t>
      </w:r>
    </w:p>
    <w:p w14:paraId="24890546" w14:textId="77777777" w:rsidR="00290DEB" w:rsidRPr="00FD767C" w:rsidRDefault="00290DEB" w:rsidP="00290DEB"/>
    <w:p w14:paraId="379C24BF" w14:textId="77777777" w:rsidR="00290DEB" w:rsidRDefault="00290DEB" w:rsidP="00290DEB">
      <w:pPr>
        <w:pStyle w:val="Heading4"/>
      </w:pPr>
      <w:r>
        <w:t>5.2.8.3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C3A96D0" w14:textId="77777777" w:rsidR="00290DEB" w:rsidRPr="00A12737" w:rsidRDefault="00290DEB" w:rsidP="00290DEB">
      <w:proofErr w:type="gramStart"/>
      <w:r w:rsidRPr="00A12737">
        <w:t>Since,</w:t>
      </w:r>
      <w:proofErr w:type="gramEnd"/>
      <w:r w:rsidRPr="00A12737">
        <w:t xml:space="preserve"> there is only single band UL, ∆T</w:t>
      </w:r>
      <w:r w:rsidRPr="00A12737">
        <w:rPr>
          <w:vertAlign w:val="subscript"/>
        </w:rPr>
        <w:t>IB,c</w:t>
      </w:r>
      <w:r w:rsidRPr="00A12737">
        <w:t xml:space="preserve"> is set to zero.</w:t>
      </w:r>
    </w:p>
    <w:p w14:paraId="6EB8AB30" w14:textId="77777777" w:rsidR="00290DEB" w:rsidRDefault="00290DEB" w:rsidP="00290DEB">
      <w:pPr>
        <w:pStyle w:val="TH"/>
      </w:pPr>
      <w:r>
        <w:t xml:space="preserve">Table 5.2.8.3-1: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3EB3CA05"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03F4610E" w14:textId="77777777" w:rsidTr="000F29BB">
        <w:trPr>
          <w:jc w:val="center"/>
        </w:trPr>
        <w:tc>
          <w:tcPr>
            <w:tcW w:w="1985" w:type="dxa"/>
            <w:vMerge/>
            <w:tcBorders>
              <w:left w:val="single" w:sz="4" w:space="0" w:color="auto"/>
              <w:right w:val="single" w:sz="4" w:space="0" w:color="auto"/>
            </w:tcBorders>
            <w:vAlign w:val="center"/>
            <w:hideMark/>
          </w:tcPr>
          <w:p w14:paraId="125A05B3" w14:textId="77777777" w:rsidR="00290DEB" w:rsidRDefault="00290DEB"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2CC7CE4A" w14:textId="77777777" w:rsidTr="000F29BB">
        <w:trPr>
          <w:jc w:val="center"/>
        </w:trPr>
        <w:tc>
          <w:tcPr>
            <w:tcW w:w="1985" w:type="dxa"/>
            <w:vMerge/>
            <w:tcBorders>
              <w:left w:val="single" w:sz="4" w:space="0" w:color="auto"/>
              <w:right w:val="single" w:sz="4" w:space="0" w:color="auto"/>
            </w:tcBorders>
            <w:vAlign w:val="center"/>
            <w:hideMark/>
          </w:tcPr>
          <w:p w14:paraId="513C1673"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515894F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0841C0B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E58AD36" w14:textId="77777777" w:rsidR="00290DEB" w:rsidRDefault="00290DEB" w:rsidP="00290DEB"/>
    <w:p w14:paraId="3AF9E1C2" w14:textId="77777777" w:rsidR="00290DEB" w:rsidRDefault="00290DEB" w:rsidP="00290DEB">
      <w:pPr>
        <w:pStyle w:val="TH"/>
      </w:pPr>
      <w:r>
        <w:t xml:space="preserve">Table 5.2.8.3-2: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553D4EF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Default="00290DEB"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90DEB" w14:paraId="75169B89" w14:textId="77777777" w:rsidTr="000F29BB">
        <w:trPr>
          <w:jc w:val="center"/>
        </w:trPr>
        <w:tc>
          <w:tcPr>
            <w:tcW w:w="1985" w:type="dxa"/>
            <w:vMerge/>
            <w:tcBorders>
              <w:left w:val="single" w:sz="4" w:space="0" w:color="auto"/>
              <w:right w:val="single" w:sz="4" w:space="0" w:color="auto"/>
            </w:tcBorders>
            <w:vAlign w:val="center"/>
          </w:tcPr>
          <w:p w14:paraId="2C0B9760"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129E7DB8" w14:textId="77777777" w:rsidTr="000F29BB">
        <w:trPr>
          <w:jc w:val="center"/>
        </w:trPr>
        <w:tc>
          <w:tcPr>
            <w:tcW w:w="1985" w:type="dxa"/>
            <w:vMerge/>
            <w:tcBorders>
              <w:left w:val="single" w:sz="4" w:space="0" w:color="auto"/>
              <w:right w:val="single" w:sz="4" w:space="0" w:color="auto"/>
            </w:tcBorders>
            <w:vAlign w:val="center"/>
            <w:hideMark/>
          </w:tcPr>
          <w:p w14:paraId="7F59BE64"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7A8B1B1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549C80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59C0E69" w14:textId="77777777" w:rsidR="00290DEB" w:rsidRDefault="00290DEB" w:rsidP="00290DEB">
      <w:pPr>
        <w:jc w:val="both"/>
        <w:rPr>
          <w:lang w:eastAsia="ja-JP"/>
        </w:rPr>
      </w:pPr>
    </w:p>
    <w:p w14:paraId="0EE1BB1F" w14:textId="77777777" w:rsidR="00290DEB" w:rsidRPr="00E824C3" w:rsidRDefault="00290DEB" w:rsidP="00290DEB">
      <w:pPr>
        <w:pStyle w:val="Heading4"/>
        <w:rPr>
          <w:rFonts w:ascii="Calibri" w:hAnsi="Calibri"/>
          <w:szCs w:val="22"/>
          <w:lang w:eastAsia="zh-CN"/>
        </w:rPr>
      </w:pPr>
      <w:r>
        <w:t>5.2.8.</w:t>
      </w:r>
      <w:r>
        <w:rPr>
          <w:lang w:eastAsia="zh-CN"/>
        </w:rPr>
        <w:t>4</w:t>
      </w:r>
      <w:r w:rsidRPr="00F00C5E">
        <w:rPr>
          <w:rFonts w:ascii="Calibri" w:hAnsi="Calibri"/>
          <w:sz w:val="22"/>
          <w:szCs w:val="22"/>
          <w:lang w:eastAsia="sv-SE"/>
        </w:rPr>
        <w:tab/>
      </w:r>
      <w:r>
        <w:rPr>
          <w:rFonts w:hint="eastAsia"/>
          <w:lang w:eastAsia="zh-CN"/>
        </w:rPr>
        <w:t>REFSENS requirements</w:t>
      </w:r>
    </w:p>
    <w:p w14:paraId="04D45A19" w14:textId="77777777" w:rsidR="00290DEB" w:rsidRPr="006B33C4" w:rsidRDefault="00290DEB" w:rsidP="00290DEB">
      <w:r>
        <w:t>Not applicable for this CA configuration.</w:t>
      </w:r>
    </w:p>
    <w:p w14:paraId="3BE0BD45" w14:textId="77777777" w:rsidR="001A5AE7" w:rsidRPr="00616096" w:rsidRDefault="001A5AE7" w:rsidP="001A5AE7">
      <w:pPr>
        <w:pStyle w:val="Heading3"/>
        <w:rPr>
          <w:rFonts w:ascii="Calibri" w:hAnsi="Calibri"/>
          <w:sz w:val="22"/>
          <w:szCs w:val="22"/>
          <w:lang w:val="en-US" w:eastAsia="zh-CN"/>
        </w:rPr>
      </w:pPr>
      <w:r>
        <w:rPr>
          <w:lang w:val="en-US"/>
        </w:rPr>
        <w:lastRenderedPageBreak/>
        <w:t>5.2.9</w:t>
      </w:r>
      <w:r w:rsidRPr="00616096">
        <w:rPr>
          <w:rFonts w:ascii="Calibri" w:hAnsi="Calibri"/>
          <w:sz w:val="22"/>
          <w:szCs w:val="22"/>
          <w:lang w:val="en-US" w:eastAsia="sv-SE"/>
        </w:rPr>
        <w:tab/>
      </w:r>
      <w:r w:rsidRPr="00616096">
        <w:rPr>
          <w:lang w:val="en-US"/>
        </w:rPr>
        <w:t>CA_</w:t>
      </w:r>
      <w:r w:rsidRPr="008F2BF9">
        <w:rPr>
          <w:lang w:val="en-US"/>
        </w:rPr>
        <w:t>8-</w:t>
      </w:r>
      <w:r>
        <w:rPr>
          <w:lang w:val="en-US"/>
        </w:rPr>
        <w:t>20-</w:t>
      </w:r>
      <w:r w:rsidRPr="008F2BF9">
        <w:rPr>
          <w:lang w:val="en-US"/>
        </w:rPr>
        <w:t>28-38</w:t>
      </w:r>
    </w:p>
    <w:p w14:paraId="37C9C11B" w14:textId="77777777" w:rsidR="001A5AE7" w:rsidRDefault="001A5AE7" w:rsidP="001A5AE7">
      <w:pPr>
        <w:pStyle w:val="Heading4"/>
      </w:pPr>
      <w:r>
        <w:t>5.2.9.1</w:t>
      </w:r>
      <w:r w:rsidRPr="00F00C5E">
        <w:rPr>
          <w:rFonts w:ascii="Calibri" w:hAnsi="Calibri"/>
          <w:sz w:val="22"/>
          <w:szCs w:val="22"/>
          <w:lang w:eastAsia="sv-SE"/>
        </w:rPr>
        <w:tab/>
      </w:r>
      <w:r w:rsidRPr="00725D82">
        <w:t>Channel bandwidths per operating band for CA</w:t>
      </w:r>
    </w:p>
    <w:p w14:paraId="5201F5C2" w14:textId="77777777" w:rsidR="001A5AE7" w:rsidRPr="008B3FEA" w:rsidRDefault="001A5AE7" w:rsidP="001A5AE7">
      <w:pPr>
        <w:pStyle w:val="TH"/>
        <w:rPr>
          <w:lang w:val="en-US"/>
        </w:rPr>
      </w:pPr>
      <w:r w:rsidRPr="008B3FEA">
        <w:rPr>
          <w:lang w:val="en-US"/>
        </w:rPr>
        <w:t xml:space="preserve">Table </w:t>
      </w:r>
      <w:r>
        <w:rPr>
          <w:lang w:val="en-US" w:eastAsia="zh-CN"/>
        </w:rPr>
        <w:t>5.2.9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5AE7" w:rsidRPr="00E26D10" w14:paraId="11495C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6B33C4" w:rsidRDefault="001A5AE7"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0867A6" w:rsidRDefault="001A5AE7"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950EF5" w:rsidRDefault="001A5AE7"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6B88EC2" w14:textId="77777777" w:rsidR="001A5AE7" w:rsidRPr="00783239" w:rsidRDefault="001A5AE7" w:rsidP="000F29BB">
            <w:pPr>
              <w:pStyle w:val="TAH"/>
              <w:rPr>
                <w:rFonts w:cs="Arial"/>
              </w:rPr>
            </w:pPr>
            <w:r w:rsidRPr="00783239">
              <w:rPr>
                <w:rFonts w:cs="Arial"/>
              </w:rPr>
              <w:t>Duplex Mode</w:t>
            </w:r>
          </w:p>
        </w:tc>
      </w:tr>
      <w:tr w:rsidR="001A5AE7" w:rsidRPr="00E26D10" w14:paraId="4E0A25D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E26D10" w:rsidRDefault="001A5AE7"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E26D10" w:rsidRDefault="001A5AE7"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E26D10" w:rsidRDefault="001A5AE7"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2A0CDF5" w14:textId="77777777" w:rsidR="001A5AE7" w:rsidRPr="00E26D10" w:rsidRDefault="001A5AE7" w:rsidP="000F29BB">
            <w:pPr>
              <w:pStyle w:val="TAC"/>
              <w:rPr>
                <w:rFonts w:cs="Arial"/>
              </w:rPr>
            </w:pPr>
          </w:p>
        </w:tc>
      </w:tr>
      <w:tr w:rsidR="001A5AE7" w:rsidRPr="00E26D10" w14:paraId="06A32D4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Default="001A5AE7"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0017294" w14:textId="77777777" w:rsidR="001A5AE7" w:rsidRDefault="001A5AE7" w:rsidP="000F29BB">
            <w:pPr>
              <w:pStyle w:val="TAR"/>
            </w:pPr>
            <w:r>
              <w:t>880</w:t>
            </w:r>
            <w:r w:rsidRPr="00E26D10">
              <w:t xml:space="preserve"> MHz</w:t>
            </w:r>
          </w:p>
        </w:tc>
        <w:tc>
          <w:tcPr>
            <w:tcW w:w="576" w:type="dxa"/>
            <w:tcBorders>
              <w:top w:val="single" w:sz="4" w:space="0" w:color="auto"/>
              <w:bottom w:val="single" w:sz="4" w:space="0" w:color="auto"/>
            </w:tcBorders>
          </w:tcPr>
          <w:p w14:paraId="429558BB" w14:textId="77777777" w:rsidR="001A5AE7" w:rsidRPr="00E26D10" w:rsidRDefault="001A5AE7" w:rsidP="000F29BB">
            <w:pPr>
              <w:pStyle w:val="TAC"/>
            </w:pPr>
            <w:r w:rsidRPr="00E26D10">
              <w:t>–</w:t>
            </w:r>
          </w:p>
        </w:tc>
        <w:tc>
          <w:tcPr>
            <w:tcW w:w="1310" w:type="dxa"/>
            <w:tcBorders>
              <w:top w:val="single" w:sz="4" w:space="0" w:color="auto"/>
              <w:bottom w:val="single" w:sz="4" w:space="0" w:color="auto"/>
              <w:right w:val="single" w:sz="4" w:space="0" w:color="auto"/>
            </w:tcBorders>
          </w:tcPr>
          <w:p w14:paraId="7679C3EA" w14:textId="77777777" w:rsidR="001A5AE7" w:rsidRDefault="001A5AE7" w:rsidP="000F29BB">
            <w:pPr>
              <w:pStyle w:val="TAL"/>
            </w:pPr>
            <w:r>
              <w:t>915</w:t>
            </w:r>
            <w:r w:rsidRPr="00E26D10">
              <w:t xml:space="preserve"> MHz</w:t>
            </w:r>
          </w:p>
        </w:tc>
        <w:tc>
          <w:tcPr>
            <w:tcW w:w="1385" w:type="dxa"/>
            <w:tcBorders>
              <w:top w:val="single" w:sz="4" w:space="0" w:color="auto"/>
              <w:bottom w:val="single" w:sz="4" w:space="0" w:color="auto"/>
            </w:tcBorders>
          </w:tcPr>
          <w:p w14:paraId="385DDAE0" w14:textId="77777777" w:rsidR="001A5AE7" w:rsidRDefault="001A5AE7" w:rsidP="000F29BB">
            <w:pPr>
              <w:pStyle w:val="TAR"/>
            </w:pPr>
            <w:r>
              <w:t>925</w:t>
            </w:r>
            <w:r w:rsidRPr="00E26D10">
              <w:t xml:space="preserve"> MHz</w:t>
            </w:r>
          </w:p>
        </w:tc>
        <w:tc>
          <w:tcPr>
            <w:tcW w:w="353" w:type="dxa"/>
            <w:tcBorders>
              <w:top w:val="single" w:sz="4" w:space="0" w:color="auto"/>
              <w:bottom w:val="single" w:sz="4" w:space="0" w:color="auto"/>
            </w:tcBorders>
          </w:tcPr>
          <w:p w14:paraId="03A28863" w14:textId="77777777" w:rsidR="001A5AE7" w:rsidRPr="00E26D10" w:rsidRDefault="001A5AE7" w:rsidP="000F29BB">
            <w:pPr>
              <w:pStyle w:val="TAC"/>
            </w:pPr>
            <w:r w:rsidRPr="00E26D10">
              <w:t>–</w:t>
            </w:r>
          </w:p>
        </w:tc>
        <w:tc>
          <w:tcPr>
            <w:tcW w:w="1339" w:type="dxa"/>
            <w:tcBorders>
              <w:top w:val="single" w:sz="4" w:space="0" w:color="auto"/>
              <w:bottom w:val="single" w:sz="4" w:space="0" w:color="auto"/>
              <w:right w:val="single" w:sz="4" w:space="0" w:color="auto"/>
            </w:tcBorders>
          </w:tcPr>
          <w:p w14:paraId="0D56FC9C" w14:textId="77777777" w:rsidR="001A5AE7" w:rsidRDefault="001A5AE7"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E26D10" w:rsidRDefault="001A5AE7" w:rsidP="000F29BB">
            <w:pPr>
              <w:pStyle w:val="TAC"/>
              <w:rPr>
                <w:rFonts w:cs="Arial"/>
              </w:rPr>
            </w:pPr>
            <w:r w:rsidRPr="00E26D10">
              <w:rPr>
                <w:rFonts w:cs="Arial"/>
              </w:rPr>
              <w:t>FDD</w:t>
            </w:r>
          </w:p>
        </w:tc>
      </w:tr>
      <w:tr w:rsidR="001A5AE7" w:rsidRPr="00E26D10" w14:paraId="72AC2E9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E26D10" w:rsidRDefault="001A5AE7"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59B13CEE" w14:textId="77777777" w:rsidR="001A5AE7" w:rsidRPr="00E26D10" w:rsidRDefault="001A5AE7"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7F7B67AD" w14:textId="77777777" w:rsidR="001A5AE7" w:rsidRPr="00E26D10" w:rsidRDefault="001A5AE7"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45434C" w14:textId="77777777" w:rsidR="001A5AE7" w:rsidRPr="00E26D10" w:rsidRDefault="001A5AE7"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833805E" w14:textId="77777777" w:rsidR="001A5AE7" w:rsidRPr="00E26D10" w:rsidRDefault="001A5AE7"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7AD0741B" w14:textId="77777777" w:rsidR="001A5AE7" w:rsidRPr="00E26D10" w:rsidRDefault="001A5AE7"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A032779" w14:textId="77777777" w:rsidR="001A5AE7" w:rsidRPr="00E26D10" w:rsidRDefault="001A5AE7"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E26D10" w:rsidRDefault="001A5AE7" w:rsidP="000F29BB">
            <w:pPr>
              <w:pStyle w:val="TAC"/>
              <w:rPr>
                <w:rFonts w:cs="Arial"/>
              </w:rPr>
            </w:pPr>
            <w:r w:rsidRPr="00E26D10">
              <w:rPr>
                <w:rFonts w:cs="Arial"/>
              </w:rPr>
              <w:t>FDD</w:t>
            </w:r>
          </w:p>
        </w:tc>
      </w:tr>
      <w:tr w:rsidR="001A5AE7" w:rsidRPr="00E26D10" w14:paraId="472F1C8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E26D10" w:rsidRDefault="001A5AE7"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ECC1E5D" w14:textId="77777777" w:rsidR="001A5AE7" w:rsidRPr="00E26D10" w:rsidRDefault="001A5AE7"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47B587B0"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A2343BB" w14:textId="77777777" w:rsidR="001A5AE7" w:rsidRPr="00E26D10" w:rsidRDefault="001A5AE7"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55EA19C6" w14:textId="77777777" w:rsidR="001A5AE7" w:rsidRPr="00E26D10" w:rsidRDefault="001A5AE7"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10EBADA7"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71A8A6" w14:textId="77777777" w:rsidR="001A5AE7" w:rsidRPr="00E26D10" w:rsidRDefault="001A5AE7"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E26D10" w:rsidRDefault="001A5AE7" w:rsidP="000F29BB">
            <w:pPr>
              <w:pStyle w:val="TAC"/>
              <w:rPr>
                <w:rFonts w:cs="Arial"/>
              </w:rPr>
            </w:pPr>
            <w:r w:rsidRPr="00E26D10">
              <w:rPr>
                <w:rFonts w:cs="Arial"/>
              </w:rPr>
              <w:t>FDD</w:t>
            </w:r>
          </w:p>
        </w:tc>
      </w:tr>
      <w:tr w:rsidR="001A5AE7" w:rsidRPr="00E26D10" w14:paraId="30E7F11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E26D10" w:rsidRDefault="001A5AE7"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08B2C5CF"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4D5B5C8E"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FAA2EE" w14:textId="77777777" w:rsidR="001A5AE7"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E495B27"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F3AC714"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CF410EC" w14:textId="77777777" w:rsidR="001A5AE7" w:rsidRPr="00E26D10"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E26D10" w:rsidRDefault="001A5AE7" w:rsidP="000F29BB">
            <w:pPr>
              <w:pStyle w:val="TAC"/>
              <w:rPr>
                <w:rFonts w:cs="Arial"/>
              </w:rPr>
            </w:pPr>
            <w:r>
              <w:rPr>
                <w:rFonts w:cs="Arial"/>
              </w:rPr>
              <w:t>TDD</w:t>
            </w:r>
          </w:p>
        </w:tc>
      </w:tr>
    </w:tbl>
    <w:p w14:paraId="4D17D438" w14:textId="77777777" w:rsidR="001A5AE7" w:rsidRDefault="001A5AE7" w:rsidP="001A5AE7"/>
    <w:p w14:paraId="26354748" w14:textId="77777777" w:rsidR="001A5AE7" w:rsidRPr="00E26D10" w:rsidRDefault="001A5AE7" w:rsidP="001A5AE7">
      <w:pPr>
        <w:pStyle w:val="TH"/>
        <w:rPr>
          <w:lang w:val="en-US" w:eastAsia="zh-CN"/>
        </w:rPr>
      </w:pPr>
      <w:r w:rsidRPr="00E26D10">
        <w:rPr>
          <w:lang w:val="en-US" w:eastAsia="zh-CN"/>
        </w:rPr>
        <w:t xml:space="preserve">Table </w:t>
      </w:r>
      <w:r>
        <w:rPr>
          <w:lang w:val="en-US" w:eastAsia="zh-CN"/>
        </w:rPr>
        <w:t>5.2.9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5AE7" w:rsidRPr="00E26D10" w14:paraId="3E475757" w14:textId="77777777" w:rsidTr="000F29BB">
        <w:trPr>
          <w:trHeight w:val="109"/>
          <w:jc w:val="center"/>
        </w:trPr>
        <w:tc>
          <w:tcPr>
            <w:tcW w:w="9620" w:type="dxa"/>
            <w:gridSpan w:val="11"/>
            <w:shd w:val="clear" w:color="auto" w:fill="auto"/>
            <w:hideMark/>
          </w:tcPr>
          <w:p w14:paraId="64FC4DF3" w14:textId="77777777" w:rsidR="001A5AE7" w:rsidRPr="00E26D10" w:rsidRDefault="001A5AE7" w:rsidP="000F29BB">
            <w:pPr>
              <w:pStyle w:val="TAH"/>
              <w:rPr>
                <w:sz w:val="20"/>
              </w:rPr>
            </w:pPr>
            <w:r w:rsidRPr="00E26D10">
              <w:t>E-UTRA CA configuration / Bandwidth combination set</w:t>
            </w:r>
          </w:p>
        </w:tc>
      </w:tr>
      <w:tr w:rsidR="001A5AE7" w:rsidRPr="00E26D10" w14:paraId="11498C1C" w14:textId="77777777" w:rsidTr="000F29BB">
        <w:trPr>
          <w:trHeight w:val="441"/>
          <w:jc w:val="center"/>
        </w:trPr>
        <w:tc>
          <w:tcPr>
            <w:tcW w:w="1396" w:type="dxa"/>
            <w:shd w:val="clear" w:color="auto" w:fill="auto"/>
            <w:hideMark/>
          </w:tcPr>
          <w:p w14:paraId="51EE8C4E" w14:textId="77777777" w:rsidR="001A5AE7" w:rsidRPr="00E26D10" w:rsidRDefault="001A5AE7" w:rsidP="000F29BB">
            <w:pPr>
              <w:pStyle w:val="TAH"/>
            </w:pPr>
            <w:r w:rsidRPr="00E26D10">
              <w:t>E-UTRA CA Configuration</w:t>
            </w:r>
          </w:p>
        </w:tc>
        <w:tc>
          <w:tcPr>
            <w:tcW w:w="1467" w:type="dxa"/>
            <w:shd w:val="clear" w:color="auto" w:fill="auto"/>
            <w:hideMark/>
          </w:tcPr>
          <w:p w14:paraId="47897529" w14:textId="77777777" w:rsidR="001A5AE7" w:rsidRPr="00E26D10" w:rsidRDefault="001A5AE7" w:rsidP="000F29BB">
            <w:pPr>
              <w:pStyle w:val="TAH"/>
            </w:pPr>
            <w:r w:rsidRPr="00E26D10">
              <w:rPr>
                <w:lang w:eastAsia="ja-JP"/>
              </w:rPr>
              <w:t xml:space="preserve">Uplink CA configurations </w:t>
            </w:r>
          </w:p>
        </w:tc>
        <w:tc>
          <w:tcPr>
            <w:tcW w:w="767" w:type="dxa"/>
            <w:shd w:val="clear" w:color="auto" w:fill="auto"/>
            <w:hideMark/>
          </w:tcPr>
          <w:p w14:paraId="7F608427" w14:textId="77777777" w:rsidR="001A5AE7" w:rsidRPr="00E26D10" w:rsidRDefault="001A5AE7" w:rsidP="000F29BB">
            <w:pPr>
              <w:pStyle w:val="TAH"/>
            </w:pPr>
            <w:r w:rsidRPr="00E26D10">
              <w:t>E-UTRA Bands</w:t>
            </w:r>
          </w:p>
        </w:tc>
        <w:tc>
          <w:tcPr>
            <w:tcW w:w="586" w:type="dxa"/>
            <w:shd w:val="clear" w:color="auto" w:fill="auto"/>
            <w:hideMark/>
          </w:tcPr>
          <w:p w14:paraId="34BAB957" w14:textId="77777777" w:rsidR="001A5AE7" w:rsidRPr="00E26D10" w:rsidRDefault="001A5AE7" w:rsidP="000F29BB">
            <w:pPr>
              <w:pStyle w:val="TAH"/>
            </w:pPr>
            <w:r w:rsidRPr="00E26D10">
              <w:t>1.4</w:t>
            </w:r>
            <w:r w:rsidRPr="00E26D10">
              <w:br/>
              <w:t>MHz</w:t>
            </w:r>
          </w:p>
        </w:tc>
        <w:tc>
          <w:tcPr>
            <w:tcW w:w="586" w:type="dxa"/>
            <w:shd w:val="clear" w:color="auto" w:fill="auto"/>
            <w:hideMark/>
          </w:tcPr>
          <w:p w14:paraId="7A650B1B" w14:textId="77777777" w:rsidR="001A5AE7" w:rsidRPr="00E26D10" w:rsidRDefault="001A5AE7" w:rsidP="000F29BB">
            <w:pPr>
              <w:pStyle w:val="TAH"/>
            </w:pPr>
            <w:r w:rsidRPr="00E26D10">
              <w:t>3</w:t>
            </w:r>
            <w:r w:rsidRPr="00E26D10">
              <w:br/>
              <w:t>MHz</w:t>
            </w:r>
          </w:p>
        </w:tc>
        <w:tc>
          <w:tcPr>
            <w:tcW w:w="586" w:type="dxa"/>
            <w:shd w:val="clear" w:color="auto" w:fill="auto"/>
            <w:hideMark/>
          </w:tcPr>
          <w:p w14:paraId="1167F61C" w14:textId="77777777" w:rsidR="001A5AE7" w:rsidRPr="00E26D10" w:rsidRDefault="001A5AE7" w:rsidP="000F29BB">
            <w:pPr>
              <w:pStyle w:val="TAH"/>
            </w:pPr>
            <w:r w:rsidRPr="00E26D10">
              <w:t>5</w:t>
            </w:r>
            <w:r w:rsidRPr="00E26D10">
              <w:br/>
              <w:t>MHz</w:t>
            </w:r>
          </w:p>
        </w:tc>
        <w:tc>
          <w:tcPr>
            <w:tcW w:w="586" w:type="dxa"/>
            <w:shd w:val="clear" w:color="auto" w:fill="auto"/>
            <w:hideMark/>
          </w:tcPr>
          <w:p w14:paraId="5C5947D8" w14:textId="77777777" w:rsidR="001A5AE7" w:rsidRPr="00E26D10" w:rsidRDefault="001A5AE7" w:rsidP="000F29BB">
            <w:pPr>
              <w:pStyle w:val="TAH"/>
            </w:pPr>
            <w:r w:rsidRPr="00E26D10">
              <w:t>10</w:t>
            </w:r>
            <w:r w:rsidRPr="00E26D10">
              <w:br/>
              <w:t>MHz</w:t>
            </w:r>
          </w:p>
        </w:tc>
        <w:tc>
          <w:tcPr>
            <w:tcW w:w="586" w:type="dxa"/>
            <w:shd w:val="clear" w:color="auto" w:fill="auto"/>
            <w:hideMark/>
          </w:tcPr>
          <w:p w14:paraId="682601BB" w14:textId="77777777" w:rsidR="001A5AE7" w:rsidRPr="00E26D10" w:rsidRDefault="001A5AE7" w:rsidP="000F29BB">
            <w:pPr>
              <w:pStyle w:val="TAH"/>
            </w:pPr>
            <w:r w:rsidRPr="00E26D10">
              <w:t>15</w:t>
            </w:r>
            <w:r w:rsidRPr="00E26D10">
              <w:br/>
              <w:t>MHz</w:t>
            </w:r>
          </w:p>
        </w:tc>
        <w:tc>
          <w:tcPr>
            <w:tcW w:w="586" w:type="dxa"/>
            <w:shd w:val="clear" w:color="auto" w:fill="auto"/>
            <w:hideMark/>
          </w:tcPr>
          <w:p w14:paraId="151D6217" w14:textId="77777777" w:rsidR="001A5AE7" w:rsidRPr="00E26D10" w:rsidRDefault="001A5AE7" w:rsidP="000F29BB">
            <w:pPr>
              <w:pStyle w:val="TAH"/>
            </w:pPr>
            <w:r w:rsidRPr="00E26D10">
              <w:t>20</w:t>
            </w:r>
            <w:r w:rsidRPr="00E26D10">
              <w:br/>
              <w:t>MHz</w:t>
            </w:r>
          </w:p>
        </w:tc>
        <w:tc>
          <w:tcPr>
            <w:tcW w:w="1187" w:type="dxa"/>
            <w:shd w:val="clear" w:color="auto" w:fill="auto"/>
            <w:hideMark/>
          </w:tcPr>
          <w:p w14:paraId="2348C933" w14:textId="77777777" w:rsidR="001A5AE7" w:rsidRPr="00E26D10" w:rsidRDefault="001A5AE7" w:rsidP="000F29BB">
            <w:pPr>
              <w:pStyle w:val="TAH"/>
            </w:pPr>
            <w:r w:rsidRPr="00E26D10">
              <w:t>Maximum aggregated bandwidth</w:t>
            </w:r>
          </w:p>
          <w:p w14:paraId="3A5B6FE3" w14:textId="77777777" w:rsidR="001A5AE7" w:rsidRPr="00E26D10" w:rsidRDefault="001A5AE7" w:rsidP="000F29BB">
            <w:pPr>
              <w:pStyle w:val="TAH"/>
            </w:pPr>
            <w:r w:rsidRPr="00E26D10">
              <w:t>[MHz]</w:t>
            </w:r>
          </w:p>
        </w:tc>
        <w:tc>
          <w:tcPr>
            <w:tcW w:w="1287" w:type="dxa"/>
            <w:shd w:val="clear" w:color="auto" w:fill="auto"/>
            <w:hideMark/>
          </w:tcPr>
          <w:p w14:paraId="60E02071" w14:textId="77777777" w:rsidR="001A5AE7" w:rsidRPr="00E26D10" w:rsidRDefault="001A5AE7" w:rsidP="000F29BB">
            <w:pPr>
              <w:pStyle w:val="TAH"/>
            </w:pPr>
            <w:r w:rsidRPr="00E26D10">
              <w:t>Bandwidth combination set</w:t>
            </w:r>
          </w:p>
        </w:tc>
      </w:tr>
      <w:tr w:rsidR="001A5AE7" w:rsidRPr="00E26D10" w14:paraId="13359CEA" w14:textId="77777777" w:rsidTr="000F29BB">
        <w:trPr>
          <w:trHeight w:val="103"/>
          <w:jc w:val="center"/>
        </w:trPr>
        <w:tc>
          <w:tcPr>
            <w:tcW w:w="1396" w:type="dxa"/>
            <w:vMerge w:val="restart"/>
            <w:shd w:val="clear" w:color="auto" w:fill="auto"/>
            <w:vAlign w:val="center"/>
          </w:tcPr>
          <w:p w14:paraId="4D90C7B7" w14:textId="77777777" w:rsidR="001A5AE7" w:rsidRPr="00E26D10" w:rsidRDefault="001A5AE7"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64AA480" w14:textId="77777777" w:rsidR="001A5AE7" w:rsidRPr="00E26D10" w:rsidRDefault="001A5AE7"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895A75B" w14:textId="77777777" w:rsidR="001A5AE7" w:rsidRPr="00E26D10" w:rsidRDefault="001A5AE7"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60421444" w14:textId="77777777" w:rsidR="001A5AE7" w:rsidRPr="003F537D" w:rsidRDefault="001A5AE7"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210561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27C44F1C"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1B9DF8"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B8800CC" w14:textId="77777777" w:rsidR="001A5AE7" w:rsidRPr="00E26D10" w:rsidRDefault="001A5AE7" w:rsidP="000F29BB">
            <w:pPr>
              <w:pStyle w:val="TAH"/>
              <w:rPr>
                <w:rFonts w:cs="Arial"/>
                <w:b w:val="0"/>
                <w:szCs w:val="18"/>
              </w:rPr>
            </w:pPr>
          </w:p>
        </w:tc>
        <w:tc>
          <w:tcPr>
            <w:tcW w:w="586" w:type="dxa"/>
            <w:shd w:val="clear" w:color="auto" w:fill="auto"/>
            <w:vAlign w:val="center"/>
          </w:tcPr>
          <w:p w14:paraId="7B935372" w14:textId="77777777" w:rsidR="001A5AE7" w:rsidRPr="00E26D10" w:rsidRDefault="001A5AE7" w:rsidP="000F29BB">
            <w:pPr>
              <w:pStyle w:val="TAH"/>
              <w:rPr>
                <w:rFonts w:cs="Arial"/>
                <w:b w:val="0"/>
                <w:szCs w:val="18"/>
              </w:rPr>
            </w:pPr>
          </w:p>
        </w:tc>
        <w:tc>
          <w:tcPr>
            <w:tcW w:w="1187" w:type="dxa"/>
            <w:vMerge w:val="restart"/>
            <w:shd w:val="clear" w:color="auto" w:fill="auto"/>
            <w:vAlign w:val="center"/>
          </w:tcPr>
          <w:p w14:paraId="5DF5253D" w14:textId="77777777" w:rsidR="001A5AE7" w:rsidRPr="00E26D10" w:rsidRDefault="001A5AE7" w:rsidP="000F29BB">
            <w:pPr>
              <w:pStyle w:val="TAH"/>
              <w:rPr>
                <w:b w:val="0"/>
                <w:lang w:val="en-US"/>
              </w:rPr>
            </w:pPr>
            <w:r>
              <w:rPr>
                <w:b w:val="0"/>
                <w:lang w:val="en-US"/>
              </w:rPr>
              <w:t>70</w:t>
            </w:r>
          </w:p>
        </w:tc>
        <w:tc>
          <w:tcPr>
            <w:tcW w:w="1287" w:type="dxa"/>
            <w:vMerge w:val="restart"/>
            <w:shd w:val="clear" w:color="auto" w:fill="auto"/>
            <w:vAlign w:val="center"/>
          </w:tcPr>
          <w:p w14:paraId="20A2737F" w14:textId="77777777" w:rsidR="001A5AE7" w:rsidRPr="00E26D10" w:rsidRDefault="001A5AE7" w:rsidP="000F29BB">
            <w:pPr>
              <w:pStyle w:val="TAH"/>
              <w:rPr>
                <w:b w:val="0"/>
                <w:lang w:val="en-US"/>
              </w:rPr>
            </w:pPr>
            <w:r w:rsidRPr="00E26D10">
              <w:rPr>
                <w:b w:val="0"/>
                <w:lang w:val="en-US"/>
              </w:rPr>
              <w:t>0</w:t>
            </w:r>
          </w:p>
        </w:tc>
      </w:tr>
      <w:tr w:rsidR="001A5AE7" w:rsidRPr="00E26D10" w14:paraId="692BC15D" w14:textId="77777777" w:rsidTr="000F29BB">
        <w:trPr>
          <w:trHeight w:val="103"/>
          <w:jc w:val="center"/>
        </w:trPr>
        <w:tc>
          <w:tcPr>
            <w:tcW w:w="1396" w:type="dxa"/>
            <w:vMerge/>
            <w:shd w:val="clear" w:color="auto" w:fill="auto"/>
            <w:vAlign w:val="center"/>
          </w:tcPr>
          <w:p w14:paraId="0AD1855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22F432C5"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0D4C67D7" w14:textId="77777777" w:rsidR="001A5AE7" w:rsidRDefault="001A5AE7"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7386664" w14:textId="77777777" w:rsidR="001A5AE7" w:rsidRPr="00E26D10" w:rsidRDefault="001A5AE7" w:rsidP="000F29BB">
            <w:pPr>
              <w:pStyle w:val="TAH"/>
              <w:rPr>
                <w:rFonts w:cs="Arial"/>
                <w:szCs w:val="18"/>
              </w:rPr>
            </w:pPr>
          </w:p>
        </w:tc>
        <w:tc>
          <w:tcPr>
            <w:tcW w:w="586" w:type="dxa"/>
            <w:shd w:val="clear" w:color="auto" w:fill="auto"/>
            <w:vAlign w:val="center"/>
          </w:tcPr>
          <w:p w14:paraId="59BCE883" w14:textId="77777777" w:rsidR="001A5AE7" w:rsidRDefault="001A5AE7" w:rsidP="000F29BB">
            <w:pPr>
              <w:pStyle w:val="TAH"/>
              <w:rPr>
                <w:rFonts w:cs="Arial"/>
                <w:b w:val="0"/>
                <w:szCs w:val="18"/>
              </w:rPr>
            </w:pPr>
          </w:p>
        </w:tc>
        <w:tc>
          <w:tcPr>
            <w:tcW w:w="586" w:type="dxa"/>
            <w:shd w:val="clear" w:color="auto" w:fill="auto"/>
            <w:vAlign w:val="center"/>
          </w:tcPr>
          <w:p w14:paraId="3F30CFC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EA06F4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DA743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06A8AE35"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102FED77" w14:textId="77777777" w:rsidR="001A5AE7" w:rsidRPr="00E26D10" w:rsidRDefault="001A5AE7" w:rsidP="000F29BB">
            <w:pPr>
              <w:pStyle w:val="TAH"/>
              <w:rPr>
                <w:b w:val="0"/>
                <w:lang w:val="en-US"/>
              </w:rPr>
            </w:pPr>
          </w:p>
        </w:tc>
        <w:tc>
          <w:tcPr>
            <w:tcW w:w="1287" w:type="dxa"/>
            <w:vMerge/>
            <w:shd w:val="clear" w:color="auto" w:fill="auto"/>
            <w:vAlign w:val="center"/>
          </w:tcPr>
          <w:p w14:paraId="19B5A947" w14:textId="77777777" w:rsidR="001A5AE7" w:rsidRPr="00E26D10" w:rsidRDefault="001A5AE7" w:rsidP="000F29BB">
            <w:pPr>
              <w:pStyle w:val="TAH"/>
              <w:rPr>
                <w:b w:val="0"/>
                <w:lang w:val="en-US"/>
              </w:rPr>
            </w:pPr>
          </w:p>
        </w:tc>
      </w:tr>
      <w:tr w:rsidR="001A5AE7" w:rsidRPr="00E26D10" w14:paraId="2F47850D" w14:textId="77777777" w:rsidTr="000F29BB">
        <w:trPr>
          <w:trHeight w:val="103"/>
          <w:jc w:val="center"/>
        </w:trPr>
        <w:tc>
          <w:tcPr>
            <w:tcW w:w="1396" w:type="dxa"/>
            <w:vMerge/>
            <w:shd w:val="clear" w:color="auto" w:fill="auto"/>
            <w:vAlign w:val="center"/>
          </w:tcPr>
          <w:p w14:paraId="4EA5EBF2"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E59709D"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8421EBC" w14:textId="77777777" w:rsidR="001A5AE7" w:rsidRPr="00E26D10" w:rsidRDefault="001A5AE7"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7BA1FB1E" w14:textId="77777777" w:rsidR="001A5AE7" w:rsidRPr="00E26D10" w:rsidRDefault="001A5AE7" w:rsidP="000F29BB">
            <w:pPr>
              <w:pStyle w:val="TAH"/>
              <w:rPr>
                <w:rFonts w:cs="Arial"/>
                <w:szCs w:val="18"/>
              </w:rPr>
            </w:pPr>
          </w:p>
        </w:tc>
        <w:tc>
          <w:tcPr>
            <w:tcW w:w="586" w:type="dxa"/>
            <w:shd w:val="clear" w:color="auto" w:fill="auto"/>
            <w:vAlign w:val="center"/>
          </w:tcPr>
          <w:p w14:paraId="102BB286"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776C85A2"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94F9895"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D9D4201"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4F9EAD8" w14:textId="77777777" w:rsidR="001A5AE7" w:rsidRPr="00E26D10" w:rsidRDefault="001A5AE7"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2B32912" w14:textId="77777777" w:rsidR="001A5AE7" w:rsidRPr="00E26D10" w:rsidRDefault="001A5AE7" w:rsidP="000F29BB">
            <w:pPr>
              <w:pStyle w:val="TAH"/>
              <w:rPr>
                <w:b w:val="0"/>
                <w:lang w:val="en-US"/>
              </w:rPr>
            </w:pPr>
          </w:p>
        </w:tc>
        <w:tc>
          <w:tcPr>
            <w:tcW w:w="1287" w:type="dxa"/>
            <w:vMerge/>
            <w:shd w:val="clear" w:color="auto" w:fill="auto"/>
            <w:vAlign w:val="center"/>
          </w:tcPr>
          <w:p w14:paraId="5E3B981D" w14:textId="77777777" w:rsidR="001A5AE7" w:rsidRPr="00E26D10" w:rsidRDefault="001A5AE7" w:rsidP="000F29BB">
            <w:pPr>
              <w:pStyle w:val="TAH"/>
              <w:rPr>
                <w:b w:val="0"/>
                <w:lang w:val="en-US"/>
              </w:rPr>
            </w:pPr>
          </w:p>
        </w:tc>
      </w:tr>
      <w:tr w:rsidR="001A5AE7" w:rsidRPr="00E26D10" w14:paraId="551189EB" w14:textId="77777777" w:rsidTr="000F29BB">
        <w:trPr>
          <w:trHeight w:val="103"/>
          <w:jc w:val="center"/>
        </w:trPr>
        <w:tc>
          <w:tcPr>
            <w:tcW w:w="1396" w:type="dxa"/>
            <w:vMerge/>
            <w:shd w:val="clear" w:color="auto" w:fill="auto"/>
            <w:vAlign w:val="center"/>
          </w:tcPr>
          <w:p w14:paraId="65C8088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5FB3353"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0ECD7A9" w14:textId="77777777" w:rsidR="001A5AE7" w:rsidRPr="00E26D10" w:rsidRDefault="001A5AE7"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291A4670" w14:textId="77777777" w:rsidR="001A5AE7" w:rsidRPr="00E26D10" w:rsidRDefault="001A5AE7" w:rsidP="000F29BB">
            <w:pPr>
              <w:pStyle w:val="TAH"/>
              <w:rPr>
                <w:rFonts w:cs="Arial"/>
                <w:szCs w:val="18"/>
              </w:rPr>
            </w:pPr>
          </w:p>
        </w:tc>
        <w:tc>
          <w:tcPr>
            <w:tcW w:w="586" w:type="dxa"/>
            <w:shd w:val="clear" w:color="auto" w:fill="auto"/>
            <w:vAlign w:val="center"/>
          </w:tcPr>
          <w:p w14:paraId="700CFA92" w14:textId="77777777" w:rsidR="001A5AE7" w:rsidRPr="00E26D10" w:rsidRDefault="001A5AE7" w:rsidP="000F29BB">
            <w:pPr>
              <w:pStyle w:val="TAH"/>
              <w:rPr>
                <w:rFonts w:cs="Arial"/>
                <w:b w:val="0"/>
                <w:szCs w:val="18"/>
              </w:rPr>
            </w:pPr>
          </w:p>
        </w:tc>
        <w:tc>
          <w:tcPr>
            <w:tcW w:w="586" w:type="dxa"/>
            <w:shd w:val="clear" w:color="auto" w:fill="auto"/>
            <w:vAlign w:val="center"/>
          </w:tcPr>
          <w:p w14:paraId="3CF5A29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66BFFFB"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68481AB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13508B0"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5A9B2299" w14:textId="77777777" w:rsidR="001A5AE7" w:rsidRPr="00E26D10" w:rsidRDefault="001A5AE7" w:rsidP="000F29BB">
            <w:pPr>
              <w:pStyle w:val="TAH"/>
              <w:rPr>
                <w:b w:val="0"/>
                <w:lang w:val="en-US"/>
              </w:rPr>
            </w:pPr>
          </w:p>
        </w:tc>
        <w:tc>
          <w:tcPr>
            <w:tcW w:w="1287" w:type="dxa"/>
            <w:vMerge/>
            <w:shd w:val="clear" w:color="auto" w:fill="auto"/>
            <w:vAlign w:val="center"/>
          </w:tcPr>
          <w:p w14:paraId="0C8B3F8C" w14:textId="77777777" w:rsidR="001A5AE7" w:rsidRPr="00E26D10" w:rsidRDefault="001A5AE7" w:rsidP="000F29BB">
            <w:pPr>
              <w:pStyle w:val="TAH"/>
              <w:rPr>
                <w:b w:val="0"/>
                <w:lang w:val="en-US"/>
              </w:rPr>
            </w:pPr>
          </w:p>
        </w:tc>
      </w:tr>
    </w:tbl>
    <w:p w14:paraId="1CE4CEB8" w14:textId="77777777" w:rsidR="001A5AE7" w:rsidRDefault="001A5AE7" w:rsidP="001A5AE7">
      <w:pPr>
        <w:pStyle w:val="Guidance"/>
      </w:pPr>
    </w:p>
    <w:p w14:paraId="10DB343A" w14:textId="77777777" w:rsidR="001A5AE7" w:rsidRPr="00E824C3" w:rsidRDefault="001A5AE7" w:rsidP="001A5AE7">
      <w:pPr>
        <w:pStyle w:val="Heading4"/>
        <w:rPr>
          <w:rFonts w:ascii="Calibri" w:hAnsi="Calibri"/>
          <w:szCs w:val="22"/>
          <w:lang w:eastAsia="zh-CN"/>
        </w:rPr>
      </w:pPr>
      <w:r>
        <w:t>5.2.9.2</w:t>
      </w:r>
      <w:r w:rsidRPr="00F00C5E">
        <w:rPr>
          <w:rFonts w:ascii="Calibri" w:hAnsi="Calibri"/>
          <w:sz w:val="22"/>
          <w:szCs w:val="22"/>
          <w:lang w:eastAsia="sv-SE"/>
        </w:rPr>
        <w:tab/>
      </w:r>
      <w:r w:rsidRPr="00052FB3">
        <w:rPr>
          <w:rFonts w:eastAsia="MS Mincho"/>
          <w:lang w:val="en-US"/>
        </w:rPr>
        <w:t>Co-existence studies</w:t>
      </w:r>
    </w:p>
    <w:p w14:paraId="446F3E35" w14:textId="77777777" w:rsidR="001A5AE7" w:rsidRPr="006B33C4" w:rsidRDefault="001A5AE7" w:rsidP="001A5AE7">
      <w:r>
        <w:t>Not applicable for this CA configuration.</w:t>
      </w:r>
    </w:p>
    <w:p w14:paraId="7AB24660" w14:textId="77777777" w:rsidR="001A5AE7" w:rsidRPr="00FD767C" w:rsidRDefault="001A5AE7" w:rsidP="001A5AE7"/>
    <w:p w14:paraId="2442C9E3" w14:textId="77777777" w:rsidR="001A5AE7" w:rsidRDefault="001A5AE7" w:rsidP="001A5AE7">
      <w:pPr>
        <w:pStyle w:val="Heading4"/>
      </w:pPr>
      <w:r>
        <w:t>5.2.9.3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47CA6E" w14:textId="77777777" w:rsidR="001A5AE7" w:rsidRPr="00AC6DD8" w:rsidRDefault="001A5AE7" w:rsidP="001A5AE7">
      <w:proofErr w:type="gramStart"/>
      <w:r w:rsidRPr="00AC6DD8">
        <w:t>Since,</w:t>
      </w:r>
      <w:proofErr w:type="gramEnd"/>
      <w:r w:rsidRPr="00AC6DD8">
        <w:t xml:space="preserve"> there is only single band UL, ∆T</w:t>
      </w:r>
      <w:r w:rsidRPr="00AC6DD8">
        <w:rPr>
          <w:vertAlign w:val="subscript"/>
        </w:rPr>
        <w:t>IB,c</w:t>
      </w:r>
      <w:r w:rsidRPr="00AC6DD8">
        <w:t xml:space="preserve"> is set to zero.</w:t>
      </w:r>
    </w:p>
    <w:p w14:paraId="2A2DA3F2" w14:textId="77777777" w:rsidR="001A5AE7" w:rsidRDefault="001A5AE7" w:rsidP="001A5AE7">
      <w:pPr>
        <w:pStyle w:val="TH"/>
      </w:pPr>
      <w:r>
        <w:t xml:space="preserve">Table 5.2.9.3-1: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303BE74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08FB73EE" w14:textId="77777777" w:rsidTr="000F29BB">
        <w:trPr>
          <w:jc w:val="center"/>
        </w:trPr>
        <w:tc>
          <w:tcPr>
            <w:tcW w:w="1985" w:type="dxa"/>
            <w:vMerge/>
            <w:tcBorders>
              <w:left w:val="single" w:sz="4" w:space="0" w:color="auto"/>
              <w:right w:val="single" w:sz="4" w:space="0" w:color="auto"/>
            </w:tcBorders>
            <w:vAlign w:val="center"/>
            <w:hideMark/>
          </w:tcPr>
          <w:p w14:paraId="05246796" w14:textId="77777777" w:rsidR="001A5AE7" w:rsidRDefault="001A5AE7"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30F3EC2E" w14:textId="77777777" w:rsidTr="000F29BB">
        <w:trPr>
          <w:jc w:val="center"/>
        </w:trPr>
        <w:tc>
          <w:tcPr>
            <w:tcW w:w="1985" w:type="dxa"/>
            <w:vMerge/>
            <w:tcBorders>
              <w:left w:val="single" w:sz="4" w:space="0" w:color="auto"/>
              <w:right w:val="single" w:sz="4" w:space="0" w:color="auto"/>
            </w:tcBorders>
            <w:vAlign w:val="center"/>
            <w:hideMark/>
          </w:tcPr>
          <w:p w14:paraId="319B21F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799D403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8B85FE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0B67752" w14:textId="77777777" w:rsidR="001A5AE7" w:rsidRDefault="001A5AE7" w:rsidP="001A5AE7"/>
    <w:p w14:paraId="130C54BE" w14:textId="77777777" w:rsidR="001A5AE7" w:rsidRDefault="001A5AE7" w:rsidP="001A5AE7">
      <w:pPr>
        <w:pStyle w:val="TH"/>
      </w:pPr>
      <w:r>
        <w:t xml:space="preserve">Table 5.2.9.3-2: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79314A6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Default="001A5AE7"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1A5AE7" w14:paraId="0A4C5605" w14:textId="77777777" w:rsidTr="000F29BB">
        <w:trPr>
          <w:jc w:val="center"/>
        </w:trPr>
        <w:tc>
          <w:tcPr>
            <w:tcW w:w="1985" w:type="dxa"/>
            <w:vMerge/>
            <w:tcBorders>
              <w:left w:val="single" w:sz="4" w:space="0" w:color="auto"/>
              <w:right w:val="single" w:sz="4" w:space="0" w:color="auto"/>
            </w:tcBorders>
            <w:vAlign w:val="center"/>
          </w:tcPr>
          <w:p w14:paraId="73014C67"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4528894B" w14:textId="77777777" w:rsidTr="000F29BB">
        <w:trPr>
          <w:jc w:val="center"/>
        </w:trPr>
        <w:tc>
          <w:tcPr>
            <w:tcW w:w="1985" w:type="dxa"/>
            <w:vMerge/>
            <w:tcBorders>
              <w:left w:val="single" w:sz="4" w:space="0" w:color="auto"/>
              <w:right w:val="single" w:sz="4" w:space="0" w:color="auto"/>
            </w:tcBorders>
            <w:vAlign w:val="center"/>
            <w:hideMark/>
          </w:tcPr>
          <w:p w14:paraId="2D8CBCD5"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Default="001A5AE7" w:rsidP="000F29BB">
            <w:pPr>
              <w:keepNext/>
              <w:keepLines/>
              <w:spacing w:after="0"/>
              <w:jc w:val="center"/>
              <w:rPr>
                <w:rFonts w:ascii="Arial" w:hAnsi="Arial" w:cs="Arial"/>
                <w:sz w:val="18"/>
              </w:rPr>
            </w:pPr>
            <w:r>
              <w:rPr>
                <w:rFonts w:ascii="Arial" w:hAnsi="Arial" w:cs="Arial"/>
                <w:sz w:val="18"/>
              </w:rPr>
              <w:t>0.1</w:t>
            </w:r>
          </w:p>
        </w:tc>
      </w:tr>
      <w:tr w:rsidR="001A5AE7" w14:paraId="511EE3C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F27C8C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915A955" w14:textId="77777777" w:rsidR="001A5AE7" w:rsidRDefault="001A5AE7" w:rsidP="001A5AE7">
      <w:pPr>
        <w:jc w:val="both"/>
        <w:rPr>
          <w:lang w:eastAsia="ja-JP"/>
        </w:rPr>
      </w:pPr>
    </w:p>
    <w:p w14:paraId="3F0DD967" w14:textId="77777777" w:rsidR="001A5AE7" w:rsidRPr="00E824C3" w:rsidRDefault="001A5AE7" w:rsidP="001A5AE7">
      <w:pPr>
        <w:pStyle w:val="Heading4"/>
        <w:rPr>
          <w:rFonts w:ascii="Calibri" w:hAnsi="Calibri"/>
          <w:szCs w:val="22"/>
          <w:lang w:eastAsia="zh-CN"/>
        </w:rPr>
      </w:pPr>
      <w:r>
        <w:t>5.2.9.</w:t>
      </w:r>
      <w:r>
        <w:rPr>
          <w:lang w:eastAsia="zh-CN"/>
        </w:rPr>
        <w:t>4</w:t>
      </w:r>
      <w:r w:rsidRPr="00F00C5E">
        <w:rPr>
          <w:rFonts w:ascii="Calibri" w:hAnsi="Calibri"/>
          <w:sz w:val="22"/>
          <w:szCs w:val="22"/>
          <w:lang w:eastAsia="sv-SE"/>
        </w:rPr>
        <w:tab/>
      </w:r>
      <w:r>
        <w:rPr>
          <w:rFonts w:hint="eastAsia"/>
          <w:lang w:eastAsia="zh-CN"/>
        </w:rPr>
        <w:t>REFSENS requirements</w:t>
      </w:r>
    </w:p>
    <w:p w14:paraId="115A0EC0" w14:textId="77777777" w:rsidR="001A5AE7" w:rsidRPr="006B33C4" w:rsidRDefault="001A5AE7" w:rsidP="001A5AE7">
      <w:r>
        <w:t>Not applicable for this CA configuration.</w:t>
      </w:r>
    </w:p>
    <w:p w14:paraId="6B2E0BF8" w14:textId="77777777" w:rsidR="00290DEB" w:rsidRDefault="00290DEB" w:rsidP="00290DEB"/>
    <w:p w14:paraId="58C9DF08" w14:textId="77777777" w:rsidR="00AA6AC3" w:rsidRPr="00616096" w:rsidRDefault="00AA6AC3" w:rsidP="00AA6AC3">
      <w:pPr>
        <w:pStyle w:val="Heading3"/>
        <w:rPr>
          <w:rFonts w:ascii="Calibri" w:hAnsi="Calibri"/>
          <w:sz w:val="22"/>
          <w:szCs w:val="22"/>
          <w:lang w:val="en-US" w:eastAsia="zh-CN"/>
        </w:rPr>
      </w:pPr>
      <w:r>
        <w:rPr>
          <w:lang w:val="en-US"/>
        </w:rPr>
        <w:lastRenderedPageBreak/>
        <w:t>5.2.10</w:t>
      </w:r>
      <w:r w:rsidRPr="00616096">
        <w:rPr>
          <w:rFonts w:ascii="Calibri" w:hAnsi="Calibri"/>
          <w:sz w:val="22"/>
          <w:szCs w:val="22"/>
          <w:lang w:val="en-US" w:eastAsia="sv-SE"/>
        </w:rPr>
        <w:tab/>
      </w:r>
      <w:r w:rsidRPr="00616096">
        <w:rPr>
          <w:lang w:val="en-US"/>
        </w:rPr>
        <w:t>CA_</w:t>
      </w:r>
      <w:r>
        <w:rPr>
          <w:lang w:val="en-US"/>
        </w:rPr>
        <w:t>8</w:t>
      </w:r>
      <w:r w:rsidRPr="008F2BF9">
        <w:rPr>
          <w:lang w:val="en-US"/>
        </w:rPr>
        <w:t>-</w:t>
      </w:r>
      <w:r>
        <w:rPr>
          <w:lang w:val="en-US"/>
        </w:rPr>
        <w:t>20</w:t>
      </w:r>
      <w:r w:rsidRPr="008F2BF9">
        <w:rPr>
          <w:lang w:val="en-US"/>
        </w:rPr>
        <w:t>-28-</w:t>
      </w:r>
      <w:r>
        <w:rPr>
          <w:lang w:val="en-US"/>
        </w:rPr>
        <w:t>40</w:t>
      </w:r>
    </w:p>
    <w:p w14:paraId="537E1AD5" w14:textId="77777777" w:rsidR="00AA6AC3" w:rsidRDefault="00AA6AC3" w:rsidP="00AA6AC3">
      <w:pPr>
        <w:pStyle w:val="Heading4"/>
      </w:pPr>
      <w:r>
        <w:t>5.2.10.1</w:t>
      </w:r>
      <w:r w:rsidRPr="00F00C5E">
        <w:rPr>
          <w:rFonts w:ascii="Calibri" w:hAnsi="Calibri"/>
          <w:sz w:val="22"/>
          <w:szCs w:val="22"/>
          <w:lang w:eastAsia="sv-SE"/>
        </w:rPr>
        <w:tab/>
      </w:r>
      <w:r w:rsidRPr="00725D82">
        <w:t>Channel bandwidths per operating band for CA</w:t>
      </w:r>
    </w:p>
    <w:p w14:paraId="27D850EC" w14:textId="77777777" w:rsidR="00AA6AC3" w:rsidRPr="008B3FEA" w:rsidRDefault="00AA6AC3" w:rsidP="00AA6AC3">
      <w:pPr>
        <w:pStyle w:val="TH"/>
        <w:rPr>
          <w:lang w:val="en-US"/>
        </w:rPr>
      </w:pPr>
      <w:r w:rsidRPr="008B3FEA">
        <w:rPr>
          <w:lang w:val="en-US"/>
        </w:rPr>
        <w:t xml:space="preserve">Table </w:t>
      </w:r>
      <w:r>
        <w:rPr>
          <w:lang w:val="en-US" w:eastAsia="zh-CN"/>
        </w:rPr>
        <w:t>5.2.10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A6AC3" w:rsidRPr="00E26D10" w14:paraId="4A27D8C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6B33C4" w:rsidRDefault="00AA6AC3"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0867A6" w:rsidRDefault="00AA6AC3"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950EF5" w:rsidRDefault="00AA6AC3"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A917AFB" w14:textId="77777777" w:rsidR="00AA6AC3" w:rsidRPr="00783239" w:rsidRDefault="00AA6AC3" w:rsidP="000F29BB">
            <w:pPr>
              <w:pStyle w:val="TAH"/>
              <w:rPr>
                <w:rFonts w:cs="Arial"/>
              </w:rPr>
            </w:pPr>
            <w:r w:rsidRPr="00783239">
              <w:rPr>
                <w:rFonts w:cs="Arial"/>
              </w:rPr>
              <w:t>Duplex Mode</w:t>
            </w:r>
          </w:p>
        </w:tc>
      </w:tr>
      <w:tr w:rsidR="00AA6AC3" w:rsidRPr="00E26D10" w14:paraId="3611A3AD"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E26D10" w:rsidRDefault="00AA6AC3"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E26D10" w:rsidRDefault="00AA6AC3"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E26D10" w:rsidRDefault="00AA6AC3"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0646208" w14:textId="77777777" w:rsidR="00AA6AC3" w:rsidRPr="00E26D10" w:rsidRDefault="00AA6AC3" w:rsidP="000F29BB">
            <w:pPr>
              <w:pStyle w:val="TAC"/>
              <w:rPr>
                <w:rFonts w:cs="Arial"/>
              </w:rPr>
            </w:pPr>
          </w:p>
        </w:tc>
      </w:tr>
      <w:tr w:rsidR="00AA6AC3" w:rsidRPr="00E26D10" w14:paraId="154BB8A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Default="00AA6AC3"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C058652" w14:textId="77777777" w:rsidR="00AA6AC3" w:rsidRDefault="00AA6AC3" w:rsidP="000F29BB">
            <w:pPr>
              <w:pStyle w:val="TAR"/>
            </w:pPr>
            <w:r>
              <w:t>880</w:t>
            </w:r>
            <w:r w:rsidRPr="00E26D10">
              <w:t xml:space="preserve"> MHz</w:t>
            </w:r>
          </w:p>
        </w:tc>
        <w:tc>
          <w:tcPr>
            <w:tcW w:w="576" w:type="dxa"/>
            <w:tcBorders>
              <w:top w:val="single" w:sz="4" w:space="0" w:color="auto"/>
              <w:bottom w:val="single" w:sz="4" w:space="0" w:color="auto"/>
            </w:tcBorders>
          </w:tcPr>
          <w:p w14:paraId="0AFEDD05" w14:textId="77777777" w:rsidR="00AA6AC3" w:rsidRPr="00E26D10" w:rsidRDefault="00AA6AC3" w:rsidP="000F29BB">
            <w:pPr>
              <w:pStyle w:val="TAC"/>
            </w:pPr>
            <w:r w:rsidRPr="00E26D10">
              <w:t>–</w:t>
            </w:r>
          </w:p>
        </w:tc>
        <w:tc>
          <w:tcPr>
            <w:tcW w:w="1310" w:type="dxa"/>
            <w:tcBorders>
              <w:top w:val="single" w:sz="4" w:space="0" w:color="auto"/>
              <w:bottom w:val="single" w:sz="4" w:space="0" w:color="auto"/>
              <w:right w:val="single" w:sz="4" w:space="0" w:color="auto"/>
            </w:tcBorders>
          </w:tcPr>
          <w:p w14:paraId="6E71CB80" w14:textId="77777777" w:rsidR="00AA6AC3" w:rsidRDefault="00AA6AC3" w:rsidP="000F29BB">
            <w:pPr>
              <w:pStyle w:val="TAL"/>
            </w:pPr>
            <w:r>
              <w:t>915</w:t>
            </w:r>
            <w:r w:rsidRPr="00E26D10">
              <w:t xml:space="preserve"> MHz</w:t>
            </w:r>
          </w:p>
        </w:tc>
        <w:tc>
          <w:tcPr>
            <w:tcW w:w="1385" w:type="dxa"/>
            <w:tcBorders>
              <w:top w:val="single" w:sz="4" w:space="0" w:color="auto"/>
              <w:bottom w:val="single" w:sz="4" w:space="0" w:color="auto"/>
            </w:tcBorders>
          </w:tcPr>
          <w:p w14:paraId="1E98E0AB" w14:textId="77777777" w:rsidR="00AA6AC3" w:rsidRDefault="00AA6AC3" w:rsidP="000F29BB">
            <w:pPr>
              <w:pStyle w:val="TAR"/>
            </w:pPr>
            <w:r>
              <w:t>925</w:t>
            </w:r>
            <w:r w:rsidRPr="00E26D10">
              <w:t xml:space="preserve"> MHz</w:t>
            </w:r>
          </w:p>
        </w:tc>
        <w:tc>
          <w:tcPr>
            <w:tcW w:w="353" w:type="dxa"/>
            <w:tcBorders>
              <w:top w:val="single" w:sz="4" w:space="0" w:color="auto"/>
              <w:bottom w:val="single" w:sz="4" w:space="0" w:color="auto"/>
            </w:tcBorders>
          </w:tcPr>
          <w:p w14:paraId="69EFBAA3" w14:textId="77777777" w:rsidR="00AA6AC3" w:rsidRPr="00E26D10" w:rsidRDefault="00AA6AC3" w:rsidP="000F29BB">
            <w:pPr>
              <w:pStyle w:val="TAC"/>
            </w:pPr>
            <w:r w:rsidRPr="00E26D10">
              <w:t>–</w:t>
            </w:r>
          </w:p>
        </w:tc>
        <w:tc>
          <w:tcPr>
            <w:tcW w:w="1339" w:type="dxa"/>
            <w:tcBorders>
              <w:top w:val="single" w:sz="4" w:space="0" w:color="auto"/>
              <w:bottom w:val="single" w:sz="4" w:space="0" w:color="auto"/>
              <w:right w:val="single" w:sz="4" w:space="0" w:color="auto"/>
            </w:tcBorders>
          </w:tcPr>
          <w:p w14:paraId="2CD7FA19" w14:textId="77777777" w:rsidR="00AA6AC3" w:rsidRDefault="00AA6AC3"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E26D10" w:rsidRDefault="00AA6AC3" w:rsidP="000F29BB">
            <w:pPr>
              <w:pStyle w:val="TAC"/>
              <w:rPr>
                <w:rFonts w:cs="Arial"/>
              </w:rPr>
            </w:pPr>
            <w:r w:rsidRPr="00E26D10">
              <w:rPr>
                <w:rFonts w:cs="Arial"/>
              </w:rPr>
              <w:t>FDD</w:t>
            </w:r>
          </w:p>
        </w:tc>
      </w:tr>
      <w:tr w:rsidR="00AA6AC3" w:rsidRPr="00E26D10" w14:paraId="74C3BFC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E26D10" w:rsidRDefault="00AA6AC3"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8B9E698" w14:textId="77777777" w:rsidR="00AA6AC3" w:rsidRPr="00E26D10" w:rsidRDefault="00AA6AC3"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0ED0447E" w14:textId="77777777" w:rsidR="00AA6AC3" w:rsidRPr="00E26D10" w:rsidRDefault="00AA6AC3"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6E03F35" w14:textId="77777777" w:rsidR="00AA6AC3" w:rsidRPr="00E26D10" w:rsidRDefault="00AA6AC3"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3E5BF40" w14:textId="77777777" w:rsidR="00AA6AC3" w:rsidRPr="00E26D10" w:rsidRDefault="00AA6AC3"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FE6E2C6" w14:textId="77777777" w:rsidR="00AA6AC3" w:rsidRPr="00E26D10" w:rsidRDefault="00AA6AC3"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796AEAE" w14:textId="77777777" w:rsidR="00AA6AC3" w:rsidRPr="00E26D10" w:rsidRDefault="00AA6AC3"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E26D10" w:rsidRDefault="00AA6AC3" w:rsidP="000F29BB">
            <w:pPr>
              <w:pStyle w:val="TAC"/>
              <w:rPr>
                <w:rFonts w:cs="Arial"/>
              </w:rPr>
            </w:pPr>
            <w:r w:rsidRPr="00E26D10">
              <w:rPr>
                <w:rFonts w:cs="Arial"/>
              </w:rPr>
              <w:t>FDD</w:t>
            </w:r>
          </w:p>
        </w:tc>
      </w:tr>
      <w:tr w:rsidR="00AA6AC3" w:rsidRPr="00E26D10" w14:paraId="5C64DCF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E26D10" w:rsidRDefault="00AA6AC3"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6BC6C0A" w14:textId="77777777" w:rsidR="00AA6AC3" w:rsidRPr="00E26D10" w:rsidRDefault="00AA6AC3"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5896CA3"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4197B1D" w14:textId="77777777" w:rsidR="00AA6AC3" w:rsidRPr="00E26D10" w:rsidRDefault="00AA6AC3"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094CF78" w14:textId="77777777" w:rsidR="00AA6AC3" w:rsidRPr="00E26D10" w:rsidRDefault="00AA6AC3"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7E7F074"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008561" w14:textId="77777777" w:rsidR="00AA6AC3" w:rsidRPr="00E26D10" w:rsidRDefault="00AA6AC3"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E26D10" w:rsidRDefault="00AA6AC3" w:rsidP="000F29BB">
            <w:pPr>
              <w:pStyle w:val="TAC"/>
              <w:rPr>
                <w:rFonts w:cs="Arial"/>
              </w:rPr>
            </w:pPr>
            <w:r w:rsidRPr="00E26D10">
              <w:rPr>
                <w:rFonts w:cs="Arial"/>
              </w:rPr>
              <w:t>FDD</w:t>
            </w:r>
          </w:p>
        </w:tc>
      </w:tr>
      <w:tr w:rsidR="00AA6AC3" w:rsidRPr="00E26D10" w14:paraId="1D6420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E26D10" w:rsidRDefault="00AA6AC3"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E420F98"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475D29DD"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C1BCFA3" w14:textId="77777777" w:rsidR="00AA6AC3"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1F97D94"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4B5356AE"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73128BA" w14:textId="77777777" w:rsidR="00AA6AC3" w:rsidRPr="00E26D10"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E26D10" w:rsidRDefault="00AA6AC3" w:rsidP="000F29BB">
            <w:pPr>
              <w:pStyle w:val="TAC"/>
              <w:rPr>
                <w:rFonts w:cs="Arial"/>
              </w:rPr>
            </w:pPr>
            <w:r>
              <w:rPr>
                <w:rFonts w:cs="Arial"/>
              </w:rPr>
              <w:t>TDD</w:t>
            </w:r>
          </w:p>
        </w:tc>
      </w:tr>
    </w:tbl>
    <w:p w14:paraId="253E8492" w14:textId="77777777" w:rsidR="00AA6AC3" w:rsidRDefault="00AA6AC3" w:rsidP="00AA6AC3"/>
    <w:p w14:paraId="6A709ADF" w14:textId="77777777" w:rsidR="00AA6AC3" w:rsidRPr="00E26D10" w:rsidRDefault="00AA6AC3" w:rsidP="00AA6AC3">
      <w:pPr>
        <w:pStyle w:val="TH"/>
        <w:rPr>
          <w:lang w:val="en-US" w:eastAsia="zh-CN"/>
        </w:rPr>
      </w:pPr>
      <w:r w:rsidRPr="00E26D10">
        <w:rPr>
          <w:lang w:val="en-US" w:eastAsia="zh-CN"/>
        </w:rPr>
        <w:t xml:space="preserve">Table </w:t>
      </w:r>
      <w:r>
        <w:rPr>
          <w:lang w:val="en-US" w:eastAsia="zh-CN"/>
        </w:rPr>
        <w:t>5.2.10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6AC3" w:rsidRPr="00E26D10" w14:paraId="74D887B9" w14:textId="77777777" w:rsidTr="000F29BB">
        <w:trPr>
          <w:trHeight w:val="109"/>
          <w:jc w:val="center"/>
        </w:trPr>
        <w:tc>
          <w:tcPr>
            <w:tcW w:w="9620" w:type="dxa"/>
            <w:gridSpan w:val="11"/>
            <w:shd w:val="clear" w:color="auto" w:fill="auto"/>
            <w:hideMark/>
          </w:tcPr>
          <w:p w14:paraId="7CF241F0" w14:textId="77777777" w:rsidR="00AA6AC3" w:rsidRPr="00E26D10" w:rsidRDefault="00AA6AC3" w:rsidP="000F29BB">
            <w:pPr>
              <w:pStyle w:val="TAH"/>
              <w:rPr>
                <w:sz w:val="20"/>
              </w:rPr>
            </w:pPr>
            <w:r w:rsidRPr="00E26D10">
              <w:t>E-UTRA CA configuration / Bandwidth combination set</w:t>
            </w:r>
          </w:p>
        </w:tc>
      </w:tr>
      <w:tr w:rsidR="00AA6AC3" w:rsidRPr="00E26D10" w14:paraId="7B7C3B27" w14:textId="77777777" w:rsidTr="000F29BB">
        <w:trPr>
          <w:trHeight w:val="441"/>
          <w:jc w:val="center"/>
        </w:trPr>
        <w:tc>
          <w:tcPr>
            <w:tcW w:w="1396" w:type="dxa"/>
            <w:shd w:val="clear" w:color="auto" w:fill="auto"/>
            <w:hideMark/>
          </w:tcPr>
          <w:p w14:paraId="31DBC802" w14:textId="77777777" w:rsidR="00AA6AC3" w:rsidRPr="00E26D10" w:rsidRDefault="00AA6AC3" w:rsidP="000F29BB">
            <w:pPr>
              <w:pStyle w:val="TAH"/>
            </w:pPr>
            <w:r w:rsidRPr="00E26D10">
              <w:t>E-UTRA CA Configuration</w:t>
            </w:r>
          </w:p>
        </w:tc>
        <w:tc>
          <w:tcPr>
            <w:tcW w:w="1467" w:type="dxa"/>
            <w:shd w:val="clear" w:color="auto" w:fill="auto"/>
            <w:hideMark/>
          </w:tcPr>
          <w:p w14:paraId="5794BBAF" w14:textId="77777777" w:rsidR="00AA6AC3" w:rsidRPr="00E26D10" w:rsidRDefault="00AA6AC3" w:rsidP="000F29BB">
            <w:pPr>
              <w:pStyle w:val="TAH"/>
            </w:pPr>
            <w:r w:rsidRPr="00E26D10">
              <w:rPr>
                <w:lang w:eastAsia="ja-JP"/>
              </w:rPr>
              <w:t xml:space="preserve">Uplink CA configurations </w:t>
            </w:r>
          </w:p>
        </w:tc>
        <w:tc>
          <w:tcPr>
            <w:tcW w:w="767" w:type="dxa"/>
            <w:shd w:val="clear" w:color="auto" w:fill="auto"/>
            <w:hideMark/>
          </w:tcPr>
          <w:p w14:paraId="7FF102EF" w14:textId="77777777" w:rsidR="00AA6AC3" w:rsidRPr="00E26D10" w:rsidRDefault="00AA6AC3" w:rsidP="000F29BB">
            <w:pPr>
              <w:pStyle w:val="TAH"/>
            </w:pPr>
            <w:r w:rsidRPr="00E26D10">
              <w:t>E-UTRA Bands</w:t>
            </w:r>
          </w:p>
        </w:tc>
        <w:tc>
          <w:tcPr>
            <w:tcW w:w="586" w:type="dxa"/>
            <w:shd w:val="clear" w:color="auto" w:fill="auto"/>
            <w:hideMark/>
          </w:tcPr>
          <w:p w14:paraId="5C0A8D46" w14:textId="77777777" w:rsidR="00AA6AC3" w:rsidRPr="00E26D10" w:rsidRDefault="00AA6AC3" w:rsidP="000F29BB">
            <w:pPr>
              <w:pStyle w:val="TAH"/>
            </w:pPr>
            <w:r w:rsidRPr="00E26D10">
              <w:t>1.4</w:t>
            </w:r>
            <w:r w:rsidRPr="00E26D10">
              <w:br/>
              <w:t>MHz</w:t>
            </w:r>
          </w:p>
        </w:tc>
        <w:tc>
          <w:tcPr>
            <w:tcW w:w="586" w:type="dxa"/>
            <w:shd w:val="clear" w:color="auto" w:fill="auto"/>
            <w:hideMark/>
          </w:tcPr>
          <w:p w14:paraId="1BDA996A" w14:textId="77777777" w:rsidR="00AA6AC3" w:rsidRPr="00E26D10" w:rsidRDefault="00AA6AC3" w:rsidP="000F29BB">
            <w:pPr>
              <w:pStyle w:val="TAH"/>
            </w:pPr>
            <w:r w:rsidRPr="00E26D10">
              <w:t>3</w:t>
            </w:r>
            <w:r w:rsidRPr="00E26D10">
              <w:br/>
              <w:t>MHz</w:t>
            </w:r>
          </w:p>
        </w:tc>
        <w:tc>
          <w:tcPr>
            <w:tcW w:w="586" w:type="dxa"/>
            <w:shd w:val="clear" w:color="auto" w:fill="auto"/>
            <w:hideMark/>
          </w:tcPr>
          <w:p w14:paraId="2C3C28F6" w14:textId="77777777" w:rsidR="00AA6AC3" w:rsidRPr="00E26D10" w:rsidRDefault="00AA6AC3" w:rsidP="000F29BB">
            <w:pPr>
              <w:pStyle w:val="TAH"/>
            </w:pPr>
            <w:r w:rsidRPr="00E26D10">
              <w:t>5</w:t>
            </w:r>
            <w:r w:rsidRPr="00E26D10">
              <w:br/>
              <w:t>MHz</w:t>
            </w:r>
          </w:p>
        </w:tc>
        <w:tc>
          <w:tcPr>
            <w:tcW w:w="586" w:type="dxa"/>
            <w:shd w:val="clear" w:color="auto" w:fill="auto"/>
            <w:hideMark/>
          </w:tcPr>
          <w:p w14:paraId="1AFC3AB7" w14:textId="77777777" w:rsidR="00AA6AC3" w:rsidRPr="00E26D10" w:rsidRDefault="00AA6AC3" w:rsidP="000F29BB">
            <w:pPr>
              <w:pStyle w:val="TAH"/>
            </w:pPr>
            <w:r w:rsidRPr="00E26D10">
              <w:t>10</w:t>
            </w:r>
            <w:r w:rsidRPr="00E26D10">
              <w:br/>
              <w:t>MHz</w:t>
            </w:r>
          </w:p>
        </w:tc>
        <w:tc>
          <w:tcPr>
            <w:tcW w:w="586" w:type="dxa"/>
            <w:shd w:val="clear" w:color="auto" w:fill="auto"/>
            <w:hideMark/>
          </w:tcPr>
          <w:p w14:paraId="59652DAF" w14:textId="77777777" w:rsidR="00AA6AC3" w:rsidRPr="00E26D10" w:rsidRDefault="00AA6AC3" w:rsidP="000F29BB">
            <w:pPr>
              <w:pStyle w:val="TAH"/>
            </w:pPr>
            <w:r w:rsidRPr="00E26D10">
              <w:t>15</w:t>
            </w:r>
            <w:r w:rsidRPr="00E26D10">
              <w:br/>
              <w:t>MHz</w:t>
            </w:r>
          </w:p>
        </w:tc>
        <w:tc>
          <w:tcPr>
            <w:tcW w:w="586" w:type="dxa"/>
            <w:shd w:val="clear" w:color="auto" w:fill="auto"/>
            <w:hideMark/>
          </w:tcPr>
          <w:p w14:paraId="19967D0D" w14:textId="77777777" w:rsidR="00AA6AC3" w:rsidRPr="00E26D10" w:rsidRDefault="00AA6AC3" w:rsidP="000F29BB">
            <w:pPr>
              <w:pStyle w:val="TAH"/>
            </w:pPr>
            <w:r w:rsidRPr="00E26D10">
              <w:t>20</w:t>
            </w:r>
            <w:r w:rsidRPr="00E26D10">
              <w:br/>
              <w:t>MHz</w:t>
            </w:r>
          </w:p>
        </w:tc>
        <w:tc>
          <w:tcPr>
            <w:tcW w:w="1187" w:type="dxa"/>
            <w:shd w:val="clear" w:color="auto" w:fill="auto"/>
            <w:hideMark/>
          </w:tcPr>
          <w:p w14:paraId="3D481378" w14:textId="77777777" w:rsidR="00AA6AC3" w:rsidRPr="00E26D10" w:rsidRDefault="00AA6AC3" w:rsidP="000F29BB">
            <w:pPr>
              <w:pStyle w:val="TAH"/>
            </w:pPr>
            <w:r w:rsidRPr="00E26D10">
              <w:t>Maximum aggregated bandwidth</w:t>
            </w:r>
          </w:p>
          <w:p w14:paraId="111FC1D5" w14:textId="77777777" w:rsidR="00AA6AC3" w:rsidRPr="00E26D10" w:rsidRDefault="00AA6AC3" w:rsidP="000F29BB">
            <w:pPr>
              <w:pStyle w:val="TAH"/>
            </w:pPr>
            <w:r w:rsidRPr="00E26D10">
              <w:t>[MHz]</w:t>
            </w:r>
          </w:p>
        </w:tc>
        <w:tc>
          <w:tcPr>
            <w:tcW w:w="1287" w:type="dxa"/>
            <w:shd w:val="clear" w:color="auto" w:fill="auto"/>
            <w:hideMark/>
          </w:tcPr>
          <w:p w14:paraId="0A5BB6B0" w14:textId="77777777" w:rsidR="00AA6AC3" w:rsidRPr="00E26D10" w:rsidRDefault="00AA6AC3" w:rsidP="000F29BB">
            <w:pPr>
              <w:pStyle w:val="TAH"/>
            </w:pPr>
            <w:r w:rsidRPr="00E26D10">
              <w:t>Bandwidth combination set</w:t>
            </w:r>
          </w:p>
        </w:tc>
      </w:tr>
      <w:tr w:rsidR="00AA6AC3" w:rsidRPr="00E26D10" w14:paraId="0541FCAF" w14:textId="77777777" w:rsidTr="000F29BB">
        <w:trPr>
          <w:trHeight w:val="103"/>
          <w:jc w:val="center"/>
        </w:trPr>
        <w:tc>
          <w:tcPr>
            <w:tcW w:w="1396" w:type="dxa"/>
            <w:vMerge w:val="restart"/>
            <w:shd w:val="clear" w:color="auto" w:fill="auto"/>
            <w:vAlign w:val="center"/>
          </w:tcPr>
          <w:p w14:paraId="67F6305D" w14:textId="77777777" w:rsidR="00AA6AC3" w:rsidRPr="00E26D10" w:rsidRDefault="00AA6AC3" w:rsidP="000F29BB">
            <w:pPr>
              <w:pStyle w:val="TAH"/>
              <w:rPr>
                <w:rFonts w:cs="Arial"/>
                <w:szCs w:val="18"/>
              </w:rPr>
            </w:pPr>
            <w:r w:rsidRPr="00E26D10">
              <w:rPr>
                <w:rFonts w:cs="Arial"/>
                <w:b w:val="0"/>
                <w:szCs w:val="18"/>
              </w:rPr>
              <w:t>CA_</w:t>
            </w:r>
            <w:r>
              <w:rPr>
                <w:rFonts w:cs="Arial"/>
                <w:b w:val="0"/>
                <w:szCs w:val="18"/>
              </w:rPr>
              <w:t>8A-20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6AAA60E2" w14:textId="77777777" w:rsidR="00AA6AC3" w:rsidRPr="00E26D10" w:rsidRDefault="00AA6AC3"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553BD08" w14:textId="77777777" w:rsidR="00AA6AC3" w:rsidRPr="00E26D10" w:rsidRDefault="00AA6AC3"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887AA36" w14:textId="77777777" w:rsidR="00AA6AC3" w:rsidRPr="003F537D" w:rsidRDefault="00AA6AC3"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79985FA"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7B58FAD"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55C11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3DDF9CE" w14:textId="77777777" w:rsidR="00AA6AC3" w:rsidRPr="00E26D10" w:rsidRDefault="00AA6AC3" w:rsidP="000F29BB">
            <w:pPr>
              <w:pStyle w:val="TAH"/>
              <w:rPr>
                <w:rFonts w:cs="Arial"/>
                <w:b w:val="0"/>
                <w:szCs w:val="18"/>
              </w:rPr>
            </w:pPr>
          </w:p>
        </w:tc>
        <w:tc>
          <w:tcPr>
            <w:tcW w:w="586" w:type="dxa"/>
            <w:shd w:val="clear" w:color="auto" w:fill="auto"/>
            <w:vAlign w:val="center"/>
          </w:tcPr>
          <w:p w14:paraId="35C53B3D" w14:textId="77777777" w:rsidR="00AA6AC3" w:rsidRPr="00E26D10" w:rsidRDefault="00AA6AC3" w:rsidP="000F29BB">
            <w:pPr>
              <w:pStyle w:val="TAH"/>
              <w:rPr>
                <w:rFonts w:cs="Arial"/>
                <w:b w:val="0"/>
                <w:szCs w:val="18"/>
              </w:rPr>
            </w:pPr>
          </w:p>
        </w:tc>
        <w:tc>
          <w:tcPr>
            <w:tcW w:w="1187" w:type="dxa"/>
            <w:vMerge w:val="restart"/>
            <w:shd w:val="clear" w:color="auto" w:fill="auto"/>
            <w:vAlign w:val="center"/>
          </w:tcPr>
          <w:p w14:paraId="6A7E601C" w14:textId="77777777" w:rsidR="00AA6AC3" w:rsidRPr="00E26D10" w:rsidRDefault="00AA6AC3" w:rsidP="000F29BB">
            <w:pPr>
              <w:pStyle w:val="TAH"/>
              <w:rPr>
                <w:b w:val="0"/>
                <w:lang w:val="en-US"/>
              </w:rPr>
            </w:pPr>
            <w:r>
              <w:rPr>
                <w:b w:val="0"/>
                <w:lang w:val="en-US"/>
              </w:rPr>
              <w:t>70</w:t>
            </w:r>
          </w:p>
        </w:tc>
        <w:tc>
          <w:tcPr>
            <w:tcW w:w="1287" w:type="dxa"/>
            <w:vMerge w:val="restart"/>
            <w:shd w:val="clear" w:color="auto" w:fill="auto"/>
            <w:vAlign w:val="center"/>
          </w:tcPr>
          <w:p w14:paraId="0D3A00EB" w14:textId="77777777" w:rsidR="00AA6AC3" w:rsidRPr="00E26D10" w:rsidRDefault="00AA6AC3" w:rsidP="000F29BB">
            <w:pPr>
              <w:pStyle w:val="TAH"/>
              <w:rPr>
                <w:b w:val="0"/>
                <w:lang w:val="en-US"/>
              </w:rPr>
            </w:pPr>
            <w:r w:rsidRPr="00E26D10">
              <w:rPr>
                <w:b w:val="0"/>
                <w:lang w:val="en-US"/>
              </w:rPr>
              <w:t>0</w:t>
            </w:r>
          </w:p>
        </w:tc>
      </w:tr>
      <w:tr w:rsidR="00AA6AC3" w:rsidRPr="00E26D10" w14:paraId="314E9516" w14:textId="77777777" w:rsidTr="000F29BB">
        <w:trPr>
          <w:trHeight w:val="103"/>
          <w:jc w:val="center"/>
        </w:trPr>
        <w:tc>
          <w:tcPr>
            <w:tcW w:w="1396" w:type="dxa"/>
            <w:vMerge/>
            <w:shd w:val="clear" w:color="auto" w:fill="auto"/>
            <w:vAlign w:val="center"/>
          </w:tcPr>
          <w:p w14:paraId="4F8779B9"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1B55983C"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3DBDEA19" w14:textId="77777777" w:rsidR="00AA6AC3" w:rsidRDefault="00AA6AC3"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9CA92AE" w14:textId="77777777" w:rsidR="00AA6AC3" w:rsidRPr="00E26D10" w:rsidRDefault="00AA6AC3" w:rsidP="000F29BB">
            <w:pPr>
              <w:pStyle w:val="TAH"/>
              <w:rPr>
                <w:rFonts w:cs="Arial"/>
                <w:szCs w:val="18"/>
              </w:rPr>
            </w:pPr>
          </w:p>
        </w:tc>
        <w:tc>
          <w:tcPr>
            <w:tcW w:w="586" w:type="dxa"/>
            <w:shd w:val="clear" w:color="auto" w:fill="auto"/>
            <w:vAlign w:val="center"/>
          </w:tcPr>
          <w:p w14:paraId="2B69EFA2" w14:textId="77777777" w:rsidR="00AA6AC3" w:rsidRDefault="00AA6AC3" w:rsidP="000F29BB">
            <w:pPr>
              <w:pStyle w:val="TAH"/>
              <w:rPr>
                <w:rFonts w:cs="Arial"/>
                <w:b w:val="0"/>
                <w:szCs w:val="18"/>
              </w:rPr>
            </w:pPr>
          </w:p>
        </w:tc>
        <w:tc>
          <w:tcPr>
            <w:tcW w:w="586" w:type="dxa"/>
            <w:shd w:val="clear" w:color="auto" w:fill="auto"/>
            <w:vAlign w:val="center"/>
          </w:tcPr>
          <w:p w14:paraId="1A1AEC33"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5E42BE8"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D7532C7"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429F1C8"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182D584E" w14:textId="77777777" w:rsidR="00AA6AC3" w:rsidRPr="00E26D10" w:rsidRDefault="00AA6AC3" w:rsidP="000F29BB">
            <w:pPr>
              <w:pStyle w:val="TAH"/>
              <w:rPr>
                <w:b w:val="0"/>
                <w:lang w:val="en-US"/>
              </w:rPr>
            </w:pPr>
          </w:p>
        </w:tc>
        <w:tc>
          <w:tcPr>
            <w:tcW w:w="1287" w:type="dxa"/>
            <w:vMerge/>
            <w:shd w:val="clear" w:color="auto" w:fill="auto"/>
            <w:vAlign w:val="center"/>
          </w:tcPr>
          <w:p w14:paraId="1EA1693A" w14:textId="77777777" w:rsidR="00AA6AC3" w:rsidRPr="00E26D10" w:rsidRDefault="00AA6AC3" w:rsidP="000F29BB">
            <w:pPr>
              <w:pStyle w:val="TAH"/>
              <w:rPr>
                <w:b w:val="0"/>
                <w:lang w:val="en-US"/>
              </w:rPr>
            </w:pPr>
          </w:p>
        </w:tc>
      </w:tr>
      <w:tr w:rsidR="00AA6AC3" w:rsidRPr="00E26D10" w14:paraId="722D0D63" w14:textId="77777777" w:rsidTr="000F29BB">
        <w:trPr>
          <w:trHeight w:val="103"/>
          <w:jc w:val="center"/>
        </w:trPr>
        <w:tc>
          <w:tcPr>
            <w:tcW w:w="1396" w:type="dxa"/>
            <w:vMerge/>
            <w:shd w:val="clear" w:color="auto" w:fill="auto"/>
            <w:vAlign w:val="center"/>
          </w:tcPr>
          <w:p w14:paraId="2EBA3D9E"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39DA9AF5"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12778A90" w14:textId="77777777" w:rsidR="00AA6AC3" w:rsidRPr="00E26D10" w:rsidRDefault="00AA6AC3"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F0B7CD3" w14:textId="77777777" w:rsidR="00AA6AC3" w:rsidRPr="00E26D10" w:rsidRDefault="00AA6AC3" w:rsidP="000F29BB">
            <w:pPr>
              <w:pStyle w:val="TAH"/>
              <w:rPr>
                <w:rFonts w:cs="Arial"/>
                <w:szCs w:val="18"/>
              </w:rPr>
            </w:pPr>
          </w:p>
        </w:tc>
        <w:tc>
          <w:tcPr>
            <w:tcW w:w="586" w:type="dxa"/>
            <w:shd w:val="clear" w:color="auto" w:fill="auto"/>
            <w:vAlign w:val="center"/>
          </w:tcPr>
          <w:p w14:paraId="46C05B35"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5C77CEB4"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41B00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20BA257"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35F9F53" w14:textId="77777777" w:rsidR="00AA6AC3" w:rsidRPr="00E26D10" w:rsidRDefault="00AA6AC3"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6700412" w14:textId="77777777" w:rsidR="00AA6AC3" w:rsidRPr="00E26D10" w:rsidRDefault="00AA6AC3" w:rsidP="000F29BB">
            <w:pPr>
              <w:pStyle w:val="TAH"/>
              <w:rPr>
                <w:b w:val="0"/>
                <w:lang w:val="en-US"/>
              </w:rPr>
            </w:pPr>
          </w:p>
        </w:tc>
        <w:tc>
          <w:tcPr>
            <w:tcW w:w="1287" w:type="dxa"/>
            <w:vMerge/>
            <w:shd w:val="clear" w:color="auto" w:fill="auto"/>
            <w:vAlign w:val="center"/>
          </w:tcPr>
          <w:p w14:paraId="42592D56" w14:textId="77777777" w:rsidR="00AA6AC3" w:rsidRPr="00E26D10" w:rsidRDefault="00AA6AC3" w:rsidP="000F29BB">
            <w:pPr>
              <w:pStyle w:val="TAH"/>
              <w:rPr>
                <w:b w:val="0"/>
                <w:lang w:val="en-US"/>
              </w:rPr>
            </w:pPr>
          </w:p>
        </w:tc>
      </w:tr>
      <w:tr w:rsidR="00AA6AC3" w:rsidRPr="00E26D10" w14:paraId="4F2AC0A6" w14:textId="77777777" w:rsidTr="000F29BB">
        <w:trPr>
          <w:trHeight w:val="103"/>
          <w:jc w:val="center"/>
        </w:trPr>
        <w:tc>
          <w:tcPr>
            <w:tcW w:w="1396" w:type="dxa"/>
            <w:vMerge/>
            <w:shd w:val="clear" w:color="auto" w:fill="auto"/>
            <w:vAlign w:val="center"/>
          </w:tcPr>
          <w:p w14:paraId="4567844D"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2F4B6932"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7B0F7A3A" w14:textId="77777777" w:rsidR="00AA6AC3" w:rsidRPr="00E26D10" w:rsidRDefault="00AA6AC3"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D105D3" w14:textId="77777777" w:rsidR="00AA6AC3" w:rsidRPr="00E26D10" w:rsidRDefault="00AA6AC3" w:rsidP="000F29BB">
            <w:pPr>
              <w:pStyle w:val="TAH"/>
              <w:rPr>
                <w:rFonts w:cs="Arial"/>
                <w:szCs w:val="18"/>
              </w:rPr>
            </w:pPr>
          </w:p>
        </w:tc>
        <w:tc>
          <w:tcPr>
            <w:tcW w:w="586" w:type="dxa"/>
            <w:shd w:val="clear" w:color="auto" w:fill="auto"/>
            <w:vAlign w:val="center"/>
          </w:tcPr>
          <w:p w14:paraId="3CD921C8" w14:textId="77777777" w:rsidR="00AA6AC3" w:rsidRPr="00E26D10" w:rsidRDefault="00AA6AC3" w:rsidP="000F29BB">
            <w:pPr>
              <w:pStyle w:val="TAH"/>
              <w:rPr>
                <w:rFonts w:cs="Arial"/>
                <w:b w:val="0"/>
                <w:szCs w:val="18"/>
              </w:rPr>
            </w:pPr>
          </w:p>
        </w:tc>
        <w:tc>
          <w:tcPr>
            <w:tcW w:w="586" w:type="dxa"/>
            <w:shd w:val="clear" w:color="auto" w:fill="auto"/>
            <w:vAlign w:val="center"/>
          </w:tcPr>
          <w:p w14:paraId="70F1BCFC"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04EC0CC2"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6EB20FAB"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00FFEDE"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40B16C48" w14:textId="77777777" w:rsidR="00AA6AC3" w:rsidRPr="00E26D10" w:rsidRDefault="00AA6AC3" w:rsidP="000F29BB">
            <w:pPr>
              <w:pStyle w:val="TAH"/>
              <w:rPr>
                <w:b w:val="0"/>
                <w:lang w:val="en-US"/>
              </w:rPr>
            </w:pPr>
          </w:p>
        </w:tc>
        <w:tc>
          <w:tcPr>
            <w:tcW w:w="1287" w:type="dxa"/>
            <w:vMerge/>
            <w:shd w:val="clear" w:color="auto" w:fill="auto"/>
            <w:vAlign w:val="center"/>
          </w:tcPr>
          <w:p w14:paraId="7193D3A1" w14:textId="77777777" w:rsidR="00AA6AC3" w:rsidRPr="00E26D10" w:rsidRDefault="00AA6AC3" w:rsidP="000F29BB">
            <w:pPr>
              <w:pStyle w:val="TAH"/>
              <w:rPr>
                <w:b w:val="0"/>
                <w:lang w:val="en-US"/>
              </w:rPr>
            </w:pPr>
          </w:p>
        </w:tc>
      </w:tr>
    </w:tbl>
    <w:p w14:paraId="362D6F35" w14:textId="77777777" w:rsidR="00AA6AC3" w:rsidRDefault="00AA6AC3" w:rsidP="00AA6AC3">
      <w:pPr>
        <w:pStyle w:val="Guidance"/>
      </w:pPr>
    </w:p>
    <w:p w14:paraId="08100200" w14:textId="77777777" w:rsidR="00AA6AC3" w:rsidRPr="00E824C3" w:rsidRDefault="00AA6AC3" w:rsidP="00AA6AC3">
      <w:pPr>
        <w:pStyle w:val="Heading4"/>
        <w:rPr>
          <w:rFonts w:ascii="Calibri" w:hAnsi="Calibri"/>
          <w:szCs w:val="22"/>
          <w:lang w:eastAsia="zh-CN"/>
        </w:rPr>
      </w:pPr>
      <w:r>
        <w:t>5.2.10.2</w:t>
      </w:r>
      <w:r w:rsidRPr="00F00C5E">
        <w:rPr>
          <w:rFonts w:ascii="Calibri" w:hAnsi="Calibri"/>
          <w:sz w:val="22"/>
          <w:szCs w:val="22"/>
          <w:lang w:eastAsia="sv-SE"/>
        </w:rPr>
        <w:tab/>
      </w:r>
      <w:r w:rsidRPr="00052FB3">
        <w:rPr>
          <w:rFonts w:eastAsia="MS Mincho"/>
          <w:lang w:val="en-US"/>
        </w:rPr>
        <w:t>Co-existence studies</w:t>
      </w:r>
    </w:p>
    <w:p w14:paraId="692960E3" w14:textId="77777777" w:rsidR="00AA6AC3" w:rsidRPr="006B33C4" w:rsidRDefault="00AA6AC3" w:rsidP="00AA6AC3">
      <w:r>
        <w:t>Not applicable for this CA configuration.</w:t>
      </w:r>
    </w:p>
    <w:p w14:paraId="7376C8B7" w14:textId="77777777" w:rsidR="00AA6AC3" w:rsidRPr="00FD767C" w:rsidRDefault="00AA6AC3" w:rsidP="00AA6AC3"/>
    <w:p w14:paraId="2EFF1608" w14:textId="77777777" w:rsidR="00AA6AC3" w:rsidRDefault="00AA6AC3" w:rsidP="00AA6AC3">
      <w:pPr>
        <w:pStyle w:val="Heading4"/>
      </w:pPr>
      <w:r>
        <w:t>5.2.10.3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AFD0CFF" w14:textId="77777777" w:rsidR="00AA6AC3" w:rsidRPr="000E3112" w:rsidRDefault="00AA6AC3" w:rsidP="00AA6AC3">
      <w:proofErr w:type="gramStart"/>
      <w:r w:rsidRPr="000E3112">
        <w:t>Since,</w:t>
      </w:r>
      <w:proofErr w:type="gramEnd"/>
      <w:r w:rsidRPr="000E3112">
        <w:t xml:space="preserve"> there is only single band UL, </w:t>
      </w:r>
      <w:r w:rsidRPr="00725D82">
        <w:t>∆</w:t>
      </w:r>
      <w:r w:rsidRPr="000E3112">
        <w:t>T</w:t>
      </w:r>
      <w:r w:rsidRPr="000E3112">
        <w:rPr>
          <w:vertAlign w:val="subscript"/>
        </w:rPr>
        <w:t>IB,c</w:t>
      </w:r>
      <w:r w:rsidRPr="000E3112">
        <w:t xml:space="preserve"> is set to zero.</w:t>
      </w:r>
    </w:p>
    <w:p w14:paraId="28E84F2E" w14:textId="77777777" w:rsidR="00AA6AC3" w:rsidRDefault="00AA6AC3" w:rsidP="00AA6AC3">
      <w:pPr>
        <w:pStyle w:val="TH"/>
      </w:pPr>
      <w:r>
        <w:t xml:space="preserve">Table 5.2.10.3-1: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2656C2D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21B24F62" w14:textId="77777777" w:rsidTr="000F29BB">
        <w:trPr>
          <w:jc w:val="center"/>
        </w:trPr>
        <w:tc>
          <w:tcPr>
            <w:tcW w:w="1985" w:type="dxa"/>
            <w:vMerge/>
            <w:tcBorders>
              <w:left w:val="single" w:sz="4" w:space="0" w:color="auto"/>
              <w:right w:val="single" w:sz="4" w:space="0" w:color="auto"/>
            </w:tcBorders>
            <w:vAlign w:val="center"/>
            <w:hideMark/>
          </w:tcPr>
          <w:p w14:paraId="697D7D2E" w14:textId="77777777" w:rsidR="00AA6AC3" w:rsidRDefault="00AA6AC3"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75C4468" w14:textId="77777777" w:rsidTr="000F29BB">
        <w:trPr>
          <w:jc w:val="center"/>
        </w:trPr>
        <w:tc>
          <w:tcPr>
            <w:tcW w:w="1985" w:type="dxa"/>
            <w:vMerge/>
            <w:tcBorders>
              <w:left w:val="single" w:sz="4" w:space="0" w:color="auto"/>
              <w:right w:val="single" w:sz="4" w:space="0" w:color="auto"/>
            </w:tcBorders>
            <w:vAlign w:val="center"/>
            <w:hideMark/>
          </w:tcPr>
          <w:p w14:paraId="509C3193"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7B070FD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9B92172"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58F6F6CE" w14:textId="77777777" w:rsidR="00AA6AC3" w:rsidRDefault="00AA6AC3" w:rsidP="00AA6AC3"/>
    <w:p w14:paraId="15671F12" w14:textId="77777777" w:rsidR="00AA6AC3" w:rsidRDefault="00AA6AC3" w:rsidP="00AA6AC3">
      <w:pPr>
        <w:pStyle w:val="TH"/>
      </w:pPr>
      <w:r>
        <w:t xml:space="preserve">Table 5.2.10.3-2: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5E1BA6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Default="00AA6AC3"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AA6AC3" w14:paraId="5CCB8895" w14:textId="77777777" w:rsidTr="000F29BB">
        <w:trPr>
          <w:jc w:val="center"/>
        </w:trPr>
        <w:tc>
          <w:tcPr>
            <w:tcW w:w="1985" w:type="dxa"/>
            <w:vMerge/>
            <w:tcBorders>
              <w:left w:val="single" w:sz="4" w:space="0" w:color="auto"/>
              <w:right w:val="single" w:sz="4" w:space="0" w:color="auto"/>
            </w:tcBorders>
            <w:vAlign w:val="center"/>
          </w:tcPr>
          <w:p w14:paraId="65C644AF"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2528370" w14:textId="77777777" w:rsidTr="000F29BB">
        <w:trPr>
          <w:jc w:val="center"/>
        </w:trPr>
        <w:tc>
          <w:tcPr>
            <w:tcW w:w="1985" w:type="dxa"/>
            <w:vMerge/>
            <w:tcBorders>
              <w:left w:val="single" w:sz="4" w:space="0" w:color="auto"/>
              <w:right w:val="single" w:sz="4" w:space="0" w:color="auto"/>
            </w:tcBorders>
            <w:vAlign w:val="center"/>
            <w:hideMark/>
          </w:tcPr>
          <w:p w14:paraId="0743AB67"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Default="00AA6AC3" w:rsidP="000F29BB">
            <w:pPr>
              <w:keepNext/>
              <w:keepLines/>
              <w:spacing w:after="0"/>
              <w:jc w:val="center"/>
              <w:rPr>
                <w:rFonts w:ascii="Arial" w:hAnsi="Arial" w:cs="Arial"/>
                <w:sz w:val="18"/>
              </w:rPr>
            </w:pPr>
            <w:r>
              <w:rPr>
                <w:rFonts w:ascii="Arial" w:hAnsi="Arial" w:cs="Arial"/>
                <w:sz w:val="18"/>
              </w:rPr>
              <w:t>0.1</w:t>
            </w:r>
          </w:p>
        </w:tc>
      </w:tr>
      <w:tr w:rsidR="00AA6AC3" w14:paraId="5D4632C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28921B4"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69162693" w14:textId="77777777" w:rsidR="00AA6AC3" w:rsidRDefault="00AA6AC3" w:rsidP="00AA6AC3">
      <w:pPr>
        <w:jc w:val="both"/>
        <w:rPr>
          <w:lang w:eastAsia="ja-JP"/>
        </w:rPr>
      </w:pPr>
    </w:p>
    <w:p w14:paraId="11D2B709" w14:textId="77777777" w:rsidR="00AA6AC3" w:rsidRPr="00E824C3" w:rsidRDefault="00AA6AC3" w:rsidP="00AA6AC3">
      <w:pPr>
        <w:pStyle w:val="Heading4"/>
        <w:rPr>
          <w:rFonts w:ascii="Calibri" w:hAnsi="Calibri"/>
          <w:szCs w:val="22"/>
          <w:lang w:eastAsia="zh-CN"/>
        </w:rPr>
      </w:pPr>
      <w:r>
        <w:t>5.2.10.</w:t>
      </w:r>
      <w:r>
        <w:rPr>
          <w:lang w:eastAsia="zh-CN"/>
        </w:rPr>
        <w:t>4</w:t>
      </w:r>
      <w:r w:rsidRPr="00F00C5E">
        <w:rPr>
          <w:rFonts w:ascii="Calibri" w:hAnsi="Calibri"/>
          <w:sz w:val="22"/>
          <w:szCs w:val="22"/>
          <w:lang w:eastAsia="sv-SE"/>
        </w:rPr>
        <w:tab/>
      </w:r>
      <w:r>
        <w:rPr>
          <w:rFonts w:hint="eastAsia"/>
          <w:lang w:eastAsia="zh-CN"/>
        </w:rPr>
        <w:t>REFSENS requirements</w:t>
      </w:r>
    </w:p>
    <w:p w14:paraId="14096EC5" w14:textId="5BC4A1BE" w:rsidR="002E08AA" w:rsidRDefault="00AA6AC3" w:rsidP="00AA6AC3">
      <w:r>
        <w:t>Not applicable for this CA configuration.</w:t>
      </w:r>
    </w:p>
    <w:p w14:paraId="5781D4E8" w14:textId="55547313" w:rsidR="0062440F" w:rsidRPr="0062440F" w:rsidRDefault="0062440F" w:rsidP="0062440F"/>
    <w:p w14:paraId="2AD1B3CE" w14:textId="77777777" w:rsidR="0062440F" w:rsidRPr="00616096" w:rsidRDefault="0062440F" w:rsidP="0062440F">
      <w:pPr>
        <w:pStyle w:val="Heading3"/>
        <w:rPr>
          <w:rFonts w:ascii="Calibri" w:hAnsi="Calibri"/>
          <w:sz w:val="22"/>
          <w:szCs w:val="22"/>
          <w:lang w:val="en-US" w:eastAsia="zh-CN"/>
        </w:rPr>
      </w:pPr>
      <w:r>
        <w:rPr>
          <w:lang w:val="en-US"/>
        </w:rPr>
        <w:lastRenderedPageBreak/>
        <w:t>5.2.11</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28-38</w:t>
      </w:r>
    </w:p>
    <w:p w14:paraId="49EBB26A" w14:textId="77777777" w:rsidR="0062440F" w:rsidRDefault="0062440F" w:rsidP="0062440F">
      <w:pPr>
        <w:pStyle w:val="Heading4"/>
      </w:pPr>
      <w:r>
        <w:t>5.2.11.1</w:t>
      </w:r>
      <w:r w:rsidRPr="00F00C5E">
        <w:rPr>
          <w:rFonts w:ascii="Calibri" w:hAnsi="Calibri"/>
          <w:sz w:val="22"/>
          <w:szCs w:val="22"/>
          <w:lang w:eastAsia="sv-SE"/>
        </w:rPr>
        <w:tab/>
      </w:r>
      <w:r w:rsidRPr="00725D82">
        <w:t>Channel bandwidths per operating band for CA</w:t>
      </w:r>
    </w:p>
    <w:p w14:paraId="72285868" w14:textId="77777777" w:rsidR="0062440F" w:rsidRPr="008B3FEA" w:rsidRDefault="0062440F" w:rsidP="0062440F">
      <w:pPr>
        <w:pStyle w:val="TH"/>
        <w:rPr>
          <w:lang w:val="en-US"/>
        </w:rPr>
      </w:pPr>
      <w:r w:rsidRPr="008B3FEA">
        <w:rPr>
          <w:lang w:val="en-US"/>
        </w:rPr>
        <w:t xml:space="preserve">Table </w:t>
      </w:r>
      <w:r>
        <w:rPr>
          <w:lang w:val="en-US" w:eastAsia="zh-CN"/>
        </w:rPr>
        <w:t>5.2.11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2440F" w:rsidRPr="00E26D10" w14:paraId="471D74CD"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6B33C4" w:rsidRDefault="0062440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0867A6" w:rsidRDefault="0062440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950EF5" w:rsidRDefault="0062440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34131BA" w14:textId="77777777" w:rsidR="0062440F" w:rsidRPr="00783239" w:rsidRDefault="0062440F" w:rsidP="000F29BB">
            <w:pPr>
              <w:pStyle w:val="TAH"/>
              <w:rPr>
                <w:rFonts w:cs="Arial"/>
              </w:rPr>
            </w:pPr>
            <w:r w:rsidRPr="00783239">
              <w:rPr>
                <w:rFonts w:cs="Arial"/>
              </w:rPr>
              <w:t>Duplex Mode</w:t>
            </w:r>
          </w:p>
        </w:tc>
      </w:tr>
      <w:tr w:rsidR="0062440F" w:rsidRPr="00E26D10" w14:paraId="70E51532"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E26D10" w:rsidRDefault="0062440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E26D10" w:rsidRDefault="0062440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E26D10" w:rsidRDefault="0062440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47D95B5" w14:textId="77777777" w:rsidR="0062440F" w:rsidRPr="00E26D10" w:rsidRDefault="0062440F" w:rsidP="000F29BB">
            <w:pPr>
              <w:pStyle w:val="TAC"/>
              <w:rPr>
                <w:rFonts w:cs="Arial"/>
              </w:rPr>
            </w:pPr>
          </w:p>
        </w:tc>
      </w:tr>
      <w:tr w:rsidR="0062440F" w:rsidRPr="00E26D10" w14:paraId="32E2D26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Default="0062440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69F2DE3D" w14:textId="77777777" w:rsidR="0062440F" w:rsidRDefault="0062440F" w:rsidP="000F29BB">
            <w:pPr>
              <w:pStyle w:val="TAR"/>
            </w:pPr>
            <w:r>
              <w:t>1710</w:t>
            </w:r>
            <w:r w:rsidRPr="00E26D10">
              <w:t xml:space="preserve"> MHz</w:t>
            </w:r>
          </w:p>
        </w:tc>
        <w:tc>
          <w:tcPr>
            <w:tcW w:w="576" w:type="dxa"/>
            <w:tcBorders>
              <w:top w:val="single" w:sz="4" w:space="0" w:color="auto"/>
              <w:bottom w:val="single" w:sz="4" w:space="0" w:color="auto"/>
            </w:tcBorders>
          </w:tcPr>
          <w:p w14:paraId="2544B1B7"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57626E01" w14:textId="77777777" w:rsidR="0062440F" w:rsidRDefault="0062440F" w:rsidP="000F29BB">
            <w:pPr>
              <w:pStyle w:val="TAL"/>
            </w:pPr>
            <w:r>
              <w:t>1785</w:t>
            </w:r>
            <w:r w:rsidRPr="00E26D10">
              <w:t xml:space="preserve"> MHz</w:t>
            </w:r>
          </w:p>
        </w:tc>
        <w:tc>
          <w:tcPr>
            <w:tcW w:w="1385" w:type="dxa"/>
            <w:tcBorders>
              <w:top w:val="single" w:sz="4" w:space="0" w:color="auto"/>
              <w:bottom w:val="single" w:sz="4" w:space="0" w:color="auto"/>
            </w:tcBorders>
          </w:tcPr>
          <w:p w14:paraId="762302DD" w14:textId="77777777" w:rsidR="0062440F" w:rsidRDefault="0062440F" w:rsidP="000F29BB">
            <w:pPr>
              <w:pStyle w:val="TAR"/>
            </w:pPr>
            <w:r>
              <w:t>1805</w:t>
            </w:r>
            <w:r w:rsidRPr="00E26D10">
              <w:t xml:space="preserve"> MHz</w:t>
            </w:r>
          </w:p>
        </w:tc>
        <w:tc>
          <w:tcPr>
            <w:tcW w:w="353" w:type="dxa"/>
            <w:tcBorders>
              <w:top w:val="single" w:sz="4" w:space="0" w:color="auto"/>
              <w:bottom w:val="single" w:sz="4" w:space="0" w:color="auto"/>
            </w:tcBorders>
          </w:tcPr>
          <w:p w14:paraId="3831C4B5"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6854274C" w14:textId="77777777" w:rsidR="0062440F" w:rsidRDefault="0062440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E26D10" w:rsidRDefault="0062440F" w:rsidP="000F29BB">
            <w:pPr>
              <w:pStyle w:val="TAC"/>
              <w:rPr>
                <w:rFonts w:cs="Arial"/>
              </w:rPr>
            </w:pPr>
            <w:r w:rsidRPr="00E26D10">
              <w:rPr>
                <w:rFonts w:cs="Arial"/>
              </w:rPr>
              <w:t>FDD</w:t>
            </w:r>
          </w:p>
        </w:tc>
      </w:tr>
      <w:tr w:rsidR="0062440F" w:rsidRPr="00E26D10" w14:paraId="738769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Default="0062440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DA1E4AB" w14:textId="77777777" w:rsidR="0062440F" w:rsidRDefault="0062440F" w:rsidP="000F29BB">
            <w:pPr>
              <w:pStyle w:val="TAR"/>
            </w:pPr>
            <w:r>
              <w:t>880</w:t>
            </w:r>
            <w:r w:rsidRPr="00E26D10">
              <w:t xml:space="preserve"> MHz</w:t>
            </w:r>
          </w:p>
        </w:tc>
        <w:tc>
          <w:tcPr>
            <w:tcW w:w="576" w:type="dxa"/>
            <w:tcBorders>
              <w:top w:val="single" w:sz="4" w:space="0" w:color="auto"/>
              <w:bottom w:val="single" w:sz="4" w:space="0" w:color="auto"/>
            </w:tcBorders>
          </w:tcPr>
          <w:p w14:paraId="06CE407A"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318C3F52" w14:textId="77777777" w:rsidR="0062440F" w:rsidRDefault="0062440F" w:rsidP="000F29BB">
            <w:pPr>
              <w:pStyle w:val="TAL"/>
            </w:pPr>
            <w:r>
              <w:t>915</w:t>
            </w:r>
            <w:r w:rsidRPr="00E26D10">
              <w:t xml:space="preserve"> MHz</w:t>
            </w:r>
          </w:p>
        </w:tc>
        <w:tc>
          <w:tcPr>
            <w:tcW w:w="1385" w:type="dxa"/>
            <w:tcBorders>
              <w:top w:val="single" w:sz="4" w:space="0" w:color="auto"/>
              <w:bottom w:val="single" w:sz="4" w:space="0" w:color="auto"/>
            </w:tcBorders>
          </w:tcPr>
          <w:p w14:paraId="6C65ECB3" w14:textId="77777777" w:rsidR="0062440F" w:rsidRDefault="0062440F" w:rsidP="000F29BB">
            <w:pPr>
              <w:pStyle w:val="TAR"/>
            </w:pPr>
            <w:r>
              <w:t>925</w:t>
            </w:r>
            <w:r w:rsidRPr="00E26D10">
              <w:t xml:space="preserve"> MHz</w:t>
            </w:r>
          </w:p>
        </w:tc>
        <w:tc>
          <w:tcPr>
            <w:tcW w:w="353" w:type="dxa"/>
            <w:tcBorders>
              <w:top w:val="single" w:sz="4" w:space="0" w:color="auto"/>
              <w:bottom w:val="single" w:sz="4" w:space="0" w:color="auto"/>
            </w:tcBorders>
          </w:tcPr>
          <w:p w14:paraId="1D368CE9"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50C8801D" w14:textId="77777777" w:rsidR="0062440F" w:rsidRDefault="0062440F"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E26D10" w:rsidRDefault="0062440F" w:rsidP="000F29BB">
            <w:pPr>
              <w:pStyle w:val="TAC"/>
              <w:rPr>
                <w:rFonts w:cs="Arial"/>
              </w:rPr>
            </w:pPr>
            <w:r w:rsidRPr="00E26D10">
              <w:rPr>
                <w:rFonts w:cs="Arial"/>
              </w:rPr>
              <w:t>FDD</w:t>
            </w:r>
          </w:p>
        </w:tc>
      </w:tr>
      <w:tr w:rsidR="0062440F" w:rsidRPr="00E26D10" w14:paraId="4EAE40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E26D10" w:rsidRDefault="0062440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0AC5C888" w14:textId="77777777" w:rsidR="0062440F" w:rsidRPr="00E26D10" w:rsidRDefault="0062440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60AAB038" w14:textId="77777777" w:rsidR="0062440F" w:rsidRPr="00E26D10" w:rsidRDefault="0062440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3731A2" w14:textId="77777777" w:rsidR="0062440F" w:rsidRPr="00E26D10" w:rsidRDefault="0062440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5377CCCC" w14:textId="77777777" w:rsidR="0062440F" w:rsidRPr="00E26D10" w:rsidRDefault="0062440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35F889BF" w14:textId="77777777" w:rsidR="0062440F" w:rsidRPr="00E26D10" w:rsidRDefault="0062440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AC943D9" w14:textId="77777777" w:rsidR="0062440F" w:rsidRPr="00E26D10" w:rsidRDefault="0062440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E26D10" w:rsidRDefault="0062440F" w:rsidP="000F29BB">
            <w:pPr>
              <w:pStyle w:val="TAC"/>
              <w:rPr>
                <w:rFonts w:cs="Arial"/>
              </w:rPr>
            </w:pPr>
            <w:r w:rsidRPr="00E26D10">
              <w:rPr>
                <w:rFonts w:cs="Arial"/>
              </w:rPr>
              <w:t>FDD</w:t>
            </w:r>
          </w:p>
        </w:tc>
      </w:tr>
      <w:tr w:rsidR="0062440F" w:rsidRPr="00E26D10" w14:paraId="4F89128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E26D10" w:rsidRDefault="0062440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3C088ABA" w14:textId="77777777" w:rsidR="0062440F" w:rsidRPr="00E26D10" w:rsidRDefault="0062440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EBEC2A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73F877E" w14:textId="77777777" w:rsidR="0062440F" w:rsidRPr="00E26D10" w:rsidRDefault="0062440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B3DD766" w14:textId="77777777" w:rsidR="0062440F" w:rsidRPr="00E26D10" w:rsidRDefault="0062440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E7D29BD"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2B70EA8" w14:textId="77777777" w:rsidR="0062440F" w:rsidRPr="00E26D10" w:rsidRDefault="0062440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E26D10" w:rsidRDefault="0062440F" w:rsidP="000F29BB">
            <w:pPr>
              <w:pStyle w:val="TAC"/>
              <w:rPr>
                <w:rFonts w:cs="Arial"/>
              </w:rPr>
            </w:pPr>
            <w:r w:rsidRPr="00E26D10">
              <w:rPr>
                <w:rFonts w:cs="Arial"/>
              </w:rPr>
              <w:t>FDD</w:t>
            </w:r>
          </w:p>
        </w:tc>
      </w:tr>
      <w:tr w:rsidR="0062440F" w:rsidRPr="00E26D10" w14:paraId="71A7C00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E26D10" w:rsidRDefault="0062440F"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7669878"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5F4367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DB6633" w14:textId="77777777" w:rsidR="0062440F"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1FEC97FC"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528F4FEC"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EFA0579" w14:textId="77777777" w:rsidR="0062440F" w:rsidRPr="00E26D10"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E26D10" w:rsidRDefault="0062440F" w:rsidP="000F29BB">
            <w:pPr>
              <w:pStyle w:val="TAC"/>
              <w:rPr>
                <w:rFonts w:cs="Arial"/>
              </w:rPr>
            </w:pPr>
            <w:r>
              <w:rPr>
                <w:rFonts w:cs="Arial"/>
              </w:rPr>
              <w:t>TDD</w:t>
            </w:r>
          </w:p>
        </w:tc>
      </w:tr>
    </w:tbl>
    <w:p w14:paraId="4B7F2144" w14:textId="77777777" w:rsidR="0062440F" w:rsidRDefault="0062440F" w:rsidP="0062440F"/>
    <w:p w14:paraId="672BFB40" w14:textId="77777777" w:rsidR="0062440F" w:rsidRPr="00E26D10" w:rsidRDefault="0062440F" w:rsidP="0062440F">
      <w:pPr>
        <w:pStyle w:val="TH"/>
        <w:rPr>
          <w:lang w:val="en-US" w:eastAsia="zh-CN"/>
        </w:rPr>
      </w:pPr>
      <w:r w:rsidRPr="00E26D10">
        <w:rPr>
          <w:lang w:val="en-US" w:eastAsia="zh-CN"/>
        </w:rPr>
        <w:t xml:space="preserve">Table </w:t>
      </w:r>
      <w:r>
        <w:rPr>
          <w:lang w:val="en-US" w:eastAsia="zh-CN"/>
        </w:rPr>
        <w:t>5.2.11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440F" w:rsidRPr="00E26D10" w14:paraId="0B9141F2" w14:textId="77777777" w:rsidTr="000F29BB">
        <w:trPr>
          <w:trHeight w:val="109"/>
          <w:jc w:val="center"/>
        </w:trPr>
        <w:tc>
          <w:tcPr>
            <w:tcW w:w="9620" w:type="dxa"/>
            <w:gridSpan w:val="11"/>
            <w:shd w:val="clear" w:color="auto" w:fill="auto"/>
            <w:hideMark/>
          </w:tcPr>
          <w:p w14:paraId="1D52C661" w14:textId="77777777" w:rsidR="0062440F" w:rsidRPr="00E26D10" w:rsidRDefault="0062440F" w:rsidP="000F29BB">
            <w:pPr>
              <w:pStyle w:val="TAH"/>
              <w:rPr>
                <w:sz w:val="20"/>
              </w:rPr>
            </w:pPr>
            <w:r w:rsidRPr="00E26D10">
              <w:t>E-UTRA CA configuration / Bandwidth combination set</w:t>
            </w:r>
          </w:p>
        </w:tc>
      </w:tr>
      <w:tr w:rsidR="0062440F" w:rsidRPr="00E26D10" w14:paraId="40EF40CD" w14:textId="77777777" w:rsidTr="000F29BB">
        <w:trPr>
          <w:trHeight w:val="441"/>
          <w:jc w:val="center"/>
        </w:trPr>
        <w:tc>
          <w:tcPr>
            <w:tcW w:w="1396" w:type="dxa"/>
            <w:shd w:val="clear" w:color="auto" w:fill="auto"/>
            <w:hideMark/>
          </w:tcPr>
          <w:p w14:paraId="5E9B980F" w14:textId="77777777" w:rsidR="0062440F" w:rsidRPr="00E26D10" w:rsidRDefault="0062440F" w:rsidP="000F29BB">
            <w:pPr>
              <w:pStyle w:val="TAH"/>
            </w:pPr>
            <w:r w:rsidRPr="00E26D10">
              <w:t>E-UTRA CA Configuration</w:t>
            </w:r>
          </w:p>
        </w:tc>
        <w:tc>
          <w:tcPr>
            <w:tcW w:w="1467" w:type="dxa"/>
            <w:shd w:val="clear" w:color="auto" w:fill="auto"/>
            <w:hideMark/>
          </w:tcPr>
          <w:p w14:paraId="12256BAB" w14:textId="77777777" w:rsidR="0062440F" w:rsidRPr="00E26D10" w:rsidRDefault="0062440F" w:rsidP="000F29BB">
            <w:pPr>
              <w:pStyle w:val="TAH"/>
            </w:pPr>
            <w:r w:rsidRPr="00E26D10">
              <w:rPr>
                <w:lang w:eastAsia="ja-JP"/>
              </w:rPr>
              <w:t xml:space="preserve">Uplink CA configurations </w:t>
            </w:r>
          </w:p>
        </w:tc>
        <w:tc>
          <w:tcPr>
            <w:tcW w:w="767" w:type="dxa"/>
            <w:shd w:val="clear" w:color="auto" w:fill="auto"/>
            <w:hideMark/>
          </w:tcPr>
          <w:p w14:paraId="40A02808" w14:textId="77777777" w:rsidR="0062440F" w:rsidRPr="00E26D10" w:rsidRDefault="0062440F" w:rsidP="000F29BB">
            <w:pPr>
              <w:pStyle w:val="TAH"/>
            </w:pPr>
            <w:r w:rsidRPr="00E26D10">
              <w:t>E-UTRA Bands</w:t>
            </w:r>
          </w:p>
        </w:tc>
        <w:tc>
          <w:tcPr>
            <w:tcW w:w="586" w:type="dxa"/>
            <w:shd w:val="clear" w:color="auto" w:fill="auto"/>
            <w:hideMark/>
          </w:tcPr>
          <w:p w14:paraId="5B2C9B7D" w14:textId="77777777" w:rsidR="0062440F" w:rsidRPr="00E26D10" w:rsidRDefault="0062440F" w:rsidP="000F29BB">
            <w:pPr>
              <w:pStyle w:val="TAH"/>
            </w:pPr>
            <w:r w:rsidRPr="00E26D10">
              <w:t>1.4</w:t>
            </w:r>
            <w:r w:rsidRPr="00E26D10">
              <w:br/>
              <w:t>MHz</w:t>
            </w:r>
          </w:p>
        </w:tc>
        <w:tc>
          <w:tcPr>
            <w:tcW w:w="586" w:type="dxa"/>
            <w:shd w:val="clear" w:color="auto" w:fill="auto"/>
            <w:hideMark/>
          </w:tcPr>
          <w:p w14:paraId="5955E96B" w14:textId="77777777" w:rsidR="0062440F" w:rsidRPr="00E26D10" w:rsidRDefault="0062440F" w:rsidP="000F29BB">
            <w:pPr>
              <w:pStyle w:val="TAH"/>
            </w:pPr>
            <w:r w:rsidRPr="00E26D10">
              <w:t>3</w:t>
            </w:r>
            <w:r w:rsidRPr="00E26D10">
              <w:br/>
              <w:t>MHz</w:t>
            </w:r>
          </w:p>
        </w:tc>
        <w:tc>
          <w:tcPr>
            <w:tcW w:w="586" w:type="dxa"/>
            <w:shd w:val="clear" w:color="auto" w:fill="auto"/>
            <w:hideMark/>
          </w:tcPr>
          <w:p w14:paraId="4FE893FF" w14:textId="77777777" w:rsidR="0062440F" w:rsidRPr="00E26D10" w:rsidRDefault="0062440F" w:rsidP="000F29BB">
            <w:pPr>
              <w:pStyle w:val="TAH"/>
            </w:pPr>
            <w:r w:rsidRPr="00E26D10">
              <w:t>5</w:t>
            </w:r>
            <w:r w:rsidRPr="00E26D10">
              <w:br/>
              <w:t>MHz</w:t>
            </w:r>
          </w:p>
        </w:tc>
        <w:tc>
          <w:tcPr>
            <w:tcW w:w="586" w:type="dxa"/>
            <w:shd w:val="clear" w:color="auto" w:fill="auto"/>
            <w:hideMark/>
          </w:tcPr>
          <w:p w14:paraId="28828D95" w14:textId="77777777" w:rsidR="0062440F" w:rsidRPr="00E26D10" w:rsidRDefault="0062440F" w:rsidP="000F29BB">
            <w:pPr>
              <w:pStyle w:val="TAH"/>
            </w:pPr>
            <w:r w:rsidRPr="00E26D10">
              <w:t>10</w:t>
            </w:r>
            <w:r w:rsidRPr="00E26D10">
              <w:br/>
              <w:t>MHz</w:t>
            </w:r>
          </w:p>
        </w:tc>
        <w:tc>
          <w:tcPr>
            <w:tcW w:w="586" w:type="dxa"/>
            <w:shd w:val="clear" w:color="auto" w:fill="auto"/>
            <w:hideMark/>
          </w:tcPr>
          <w:p w14:paraId="337E4ED8" w14:textId="77777777" w:rsidR="0062440F" w:rsidRPr="00E26D10" w:rsidRDefault="0062440F" w:rsidP="000F29BB">
            <w:pPr>
              <w:pStyle w:val="TAH"/>
            </w:pPr>
            <w:r w:rsidRPr="00E26D10">
              <w:t>15</w:t>
            </w:r>
            <w:r w:rsidRPr="00E26D10">
              <w:br/>
              <w:t>MHz</w:t>
            </w:r>
          </w:p>
        </w:tc>
        <w:tc>
          <w:tcPr>
            <w:tcW w:w="586" w:type="dxa"/>
            <w:shd w:val="clear" w:color="auto" w:fill="auto"/>
            <w:hideMark/>
          </w:tcPr>
          <w:p w14:paraId="0FA37369" w14:textId="77777777" w:rsidR="0062440F" w:rsidRPr="00E26D10" w:rsidRDefault="0062440F" w:rsidP="000F29BB">
            <w:pPr>
              <w:pStyle w:val="TAH"/>
            </w:pPr>
            <w:r w:rsidRPr="00E26D10">
              <w:t>20</w:t>
            </w:r>
            <w:r w:rsidRPr="00E26D10">
              <w:br/>
              <w:t>MHz</w:t>
            </w:r>
          </w:p>
        </w:tc>
        <w:tc>
          <w:tcPr>
            <w:tcW w:w="1187" w:type="dxa"/>
            <w:shd w:val="clear" w:color="auto" w:fill="auto"/>
            <w:hideMark/>
          </w:tcPr>
          <w:p w14:paraId="0C8F4CCD" w14:textId="77777777" w:rsidR="0062440F" w:rsidRPr="00E26D10" w:rsidRDefault="0062440F" w:rsidP="000F29BB">
            <w:pPr>
              <w:pStyle w:val="TAH"/>
            </w:pPr>
            <w:r w:rsidRPr="00E26D10">
              <w:t>Maximum aggregated bandwidth</w:t>
            </w:r>
          </w:p>
          <w:p w14:paraId="70821D27" w14:textId="77777777" w:rsidR="0062440F" w:rsidRPr="00E26D10" w:rsidRDefault="0062440F" w:rsidP="000F29BB">
            <w:pPr>
              <w:pStyle w:val="TAH"/>
            </w:pPr>
            <w:r w:rsidRPr="00E26D10">
              <w:t>[MHz]</w:t>
            </w:r>
          </w:p>
        </w:tc>
        <w:tc>
          <w:tcPr>
            <w:tcW w:w="1287" w:type="dxa"/>
            <w:shd w:val="clear" w:color="auto" w:fill="auto"/>
            <w:hideMark/>
          </w:tcPr>
          <w:p w14:paraId="4AA5425A" w14:textId="77777777" w:rsidR="0062440F" w:rsidRPr="00E26D10" w:rsidRDefault="0062440F" w:rsidP="000F29BB">
            <w:pPr>
              <w:pStyle w:val="TAH"/>
            </w:pPr>
            <w:r w:rsidRPr="00E26D10">
              <w:t>Bandwidth combination set</w:t>
            </w:r>
          </w:p>
        </w:tc>
      </w:tr>
      <w:tr w:rsidR="0062440F" w:rsidRPr="00E26D10" w14:paraId="3BFAE9C6" w14:textId="77777777" w:rsidTr="000F29BB">
        <w:trPr>
          <w:trHeight w:val="103"/>
          <w:jc w:val="center"/>
        </w:trPr>
        <w:tc>
          <w:tcPr>
            <w:tcW w:w="1396" w:type="dxa"/>
            <w:vMerge w:val="restart"/>
            <w:shd w:val="clear" w:color="auto" w:fill="auto"/>
            <w:vAlign w:val="center"/>
          </w:tcPr>
          <w:p w14:paraId="3595C49A" w14:textId="77777777" w:rsidR="0062440F" w:rsidRPr="00E26D10" w:rsidRDefault="0062440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DA41067" w14:textId="77777777" w:rsidR="0062440F" w:rsidRPr="00E26D10" w:rsidRDefault="0062440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A160BB2" w14:textId="77777777" w:rsidR="0062440F" w:rsidRPr="00E26D10" w:rsidRDefault="0062440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CB820F"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C493D7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0C89531"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1035CB"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AEC810B"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E1F4F3C" w14:textId="77777777" w:rsidR="0062440F" w:rsidRPr="00E26D10" w:rsidRDefault="0062440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22F96D9" w14:textId="77777777" w:rsidR="0062440F" w:rsidRPr="00E26D10" w:rsidRDefault="0062440F" w:rsidP="000F29BB">
            <w:pPr>
              <w:pStyle w:val="TAH"/>
              <w:rPr>
                <w:b w:val="0"/>
                <w:lang w:val="en-US"/>
              </w:rPr>
            </w:pPr>
            <w:r>
              <w:rPr>
                <w:b w:val="0"/>
                <w:lang w:val="en-US"/>
              </w:rPr>
              <w:t>90</w:t>
            </w:r>
          </w:p>
        </w:tc>
        <w:tc>
          <w:tcPr>
            <w:tcW w:w="1287" w:type="dxa"/>
            <w:vMerge w:val="restart"/>
            <w:shd w:val="clear" w:color="auto" w:fill="auto"/>
            <w:vAlign w:val="center"/>
          </w:tcPr>
          <w:p w14:paraId="36BAEBF5" w14:textId="77777777" w:rsidR="0062440F" w:rsidRPr="00E26D10" w:rsidRDefault="0062440F" w:rsidP="000F29BB">
            <w:pPr>
              <w:pStyle w:val="TAH"/>
              <w:rPr>
                <w:b w:val="0"/>
                <w:lang w:val="en-US"/>
              </w:rPr>
            </w:pPr>
            <w:r w:rsidRPr="00E26D10">
              <w:rPr>
                <w:b w:val="0"/>
                <w:lang w:val="en-US"/>
              </w:rPr>
              <w:t>0</w:t>
            </w:r>
          </w:p>
        </w:tc>
      </w:tr>
      <w:tr w:rsidR="0062440F" w:rsidRPr="00E26D10" w14:paraId="04EB18E2" w14:textId="77777777" w:rsidTr="000F29BB">
        <w:trPr>
          <w:trHeight w:val="103"/>
          <w:jc w:val="center"/>
        </w:trPr>
        <w:tc>
          <w:tcPr>
            <w:tcW w:w="1396" w:type="dxa"/>
            <w:vMerge/>
            <w:shd w:val="clear" w:color="auto" w:fill="auto"/>
            <w:vAlign w:val="center"/>
          </w:tcPr>
          <w:p w14:paraId="23E72D9E"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76CDD452"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574A65" w14:textId="77777777" w:rsidR="0062440F" w:rsidRDefault="0062440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CCDE13B"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146546D" w14:textId="77777777" w:rsidR="0062440F"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22191B9"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CE01B8D"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C8DFD03" w14:textId="77777777" w:rsidR="0062440F" w:rsidRPr="00E26D10" w:rsidRDefault="0062440F" w:rsidP="000F29BB">
            <w:pPr>
              <w:pStyle w:val="TAH"/>
              <w:rPr>
                <w:rFonts w:cs="Arial"/>
                <w:b w:val="0"/>
                <w:szCs w:val="18"/>
              </w:rPr>
            </w:pPr>
          </w:p>
        </w:tc>
        <w:tc>
          <w:tcPr>
            <w:tcW w:w="586" w:type="dxa"/>
            <w:shd w:val="clear" w:color="auto" w:fill="auto"/>
            <w:vAlign w:val="center"/>
          </w:tcPr>
          <w:p w14:paraId="2E30419E" w14:textId="77777777" w:rsidR="0062440F" w:rsidRPr="00E26D10" w:rsidRDefault="0062440F" w:rsidP="000F29BB">
            <w:pPr>
              <w:pStyle w:val="TAH"/>
              <w:rPr>
                <w:rFonts w:cs="Arial"/>
                <w:b w:val="0"/>
                <w:szCs w:val="18"/>
              </w:rPr>
            </w:pPr>
          </w:p>
        </w:tc>
        <w:tc>
          <w:tcPr>
            <w:tcW w:w="1187" w:type="dxa"/>
            <w:vMerge/>
            <w:shd w:val="clear" w:color="auto" w:fill="auto"/>
            <w:vAlign w:val="center"/>
          </w:tcPr>
          <w:p w14:paraId="0C5228F6" w14:textId="77777777" w:rsidR="0062440F" w:rsidRDefault="0062440F" w:rsidP="000F29BB">
            <w:pPr>
              <w:pStyle w:val="TAH"/>
              <w:rPr>
                <w:b w:val="0"/>
                <w:lang w:val="en-US"/>
              </w:rPr>
            </w:pPr>
          </w:p>
        </w:tc>
        <w:tc>
          <w:tcPr>
            <w:tcW w:w="1287" w:type="dxa"/>
            <w:vMerge/>
            <w:shd w:val="clear" w:color="auto" w:fill="auto"/>
            <w:vAlign w:val="center"/>
          </w:tcPr>
          <w:p w14:paraId="46FA21AF" w14:textId="77777777" w:rsidR="0062440F" w:rsidRPr="00E26D10" w:rsidRDefault="0062440F" w:rsidP="000F29BB">
            <w:pPr>
              <w:pStyle w:val="TAH"/>
              <w:rPr>
                <w:b w:val="0"/>
                <w:lang w:val="en-US"/>
              </w:rPr>
            </w:pPr>
          </w:p>
        </w:tc>
      </w:tr>
      <w:tr w:rsidR="0062440F" w:rsidRPr="00E26D10" w14:paraId="5BE3DBDF" w14:textId="77777777" w:rsidTr="000F29BB">
        <w:trPr>
          <w:trHeight w:val="103"/>
          <w:jc w:val="center"/>
        </w:trPr>
        <w:tc>
          <w:tcPr>
            <w:tcW w:w="1396" w:type="dxa"/>
            <w:vMerge/>
            <w:shd w:val="clear" w:color="auto" w:fill="auto"/>
            <w:vAlign w:val="center"/>
          </w:tcPr>
          <w:p w14:paraId="4A265591"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3BAD6FBF"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07A4C496" w14:textId="77777777" w:rsidR="0062440F" w:rsidRDefault="0062440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57166BEF" w14:textId="77777777" w:rsidR="0062440F" w:rsidRPr="00E26D10" w:rsidRDefault="0062440F" w:rsidP="000F29BB">
            <w:pPr>
              <w:pStyle w:val="TAH"/>
              <w:rPr>
                <w:rFonts w:cs="Arial"/>
                <w:szCs w:val="18"/>
              </w:rPr>
            </w:pPr>
          </w:p>
        </w:tc>
        <w:tc>
          <w:tcPr>
            <w:tcW w:w="586" w:type="dxa"/>
            <w:shd w:val="clear" w:color="auto" w:fill="auto"/>
            <w:vAlign w:val="center"/>
          </w:tcPr>
          <w:p w14:paraId="12378792" w14:textId="77777777" w:rsidR="0062440F" w:rsidRDefault="0062440F" w:rsidP="000F29BB">
            <w:pPr>
              <w:pStyle w:val="TAH"/>
              <w:rPr>
                <w:rFonts w:cs="Arial"/>
                <w:b w:val="0"/>
                <w:szCs w:val="18"/>
              </w:rPr>
            </w:pPr>
          </w:p>
        </w:tc>
        <w:tc>
          <w:tcPr>
            <w:tcW w:w="586" w:type="dxa"/>
            <w:shd w:val="clear" w:color="auto" w:fill="auto"/>
            <w:vAlign w:val="center"/>
          </w:tcPr>
          <w:p w14:paraId="7758940C"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34906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94F65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18BA6A07"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428257E6" w14:textId="77777777" w:rsidR="0062440F" w:rsidRPr="00E26D10" w:rsidRDefault="0062440F" w:rsidP="000F29BB">
            <w:pPr>
              <w:pStyle w:val="TAH"/>
              <w:rPr>
                <w:b w:val="0"/>
                <w:lang w:val="en-US"/>
              </w:rPr>
            </w:pPr>
          </w:p>
        </w:tc>
        <w:tc>
          <w:tcPr>
            <w:tcW w:w="1287" w:type="dxa"/>
            <w:vMerge/>
            <w:shd w:val="clear" w:color="auto" w:fill="auto"/>
            <w:vAlign w:val="center"/>
          </w:tcPr>
          <w:p w14:paraId="1D72E5BA" w14:textId="77777777" w:rsidR="0062440F" w:rsidRPr="00E26D10" w:rsidRDefault="0062440F" w:rsidP="000F29BB">
            <w:pPr>
              <w:pStyle w:val="TAH"/>
              <w:rPr>
                <w:b w:val="0"/>
                <w:lang w:val="en-US"/>
              </w:rPr>
            </w:pPr>
          </w:p>
        </w:tc>
      </w:tr>
      <w:tr w:rsidR="0062440F" w:rsidRPr="00E26D10" w14:paraId="35D5F351" w14:textId="77777777" w:rsidTr="000F29BB">
        <w:trPr>
          <w:trHeight w:val="103"/>
          <w:jc w:val="center"/>
        </w:trPr>
        <w:tc>
          <w:tcPr>
            <w:tcW w:w="1396" w:type="dxa"/>
            <w:vMerge/>
            <w:shd w:val="clear" w:color="auto" w:fill="auto"/>
            <w:vAlign w:val="center"/>
          </w:tcPr>
          <w:p w14:paraId="4F76E8E8"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1FD1DF87"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791050" w14:textId="77777777" w:rsidR="0062440F" w:rsidRPr="00E26D10" w:rsidRDefault="0062440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C73B7D6" w14:textId="77777777" w:rsidR="0062440F" w:rsidRPr="00E26D10" w:rsidRDefault="0062440F" w:rsidP="000F29BB">
            <w:pPr>
              <w:pStyle w:val="TAH"/>
              <w:rPr>
                <w:rFonts w:cs="Arial"/>
                <w:szCs w:val="18"/>
              </w:rPr>
            </w:pPr>
          </w:p>
        </w:tc>
        <w:tc>
          <w:tcPr>
            <w:tcW w:w="586" w:type="dxa"/>
            <w:shd w:val="clear" w:color="auto" w:fill="auto"/>
            <w:vAlign w:val="center"/>
          </w:tcPr>
          <w:p w14:paraId="6E60605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25D9E8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97C403"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547838E"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8EAE9C" w14:textId="77777777" w:rsidR="0062440F" w:rsidRPr="00E26D10" w:rsidRDefault="0062440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3CD7035" w14:textId="77777777" w:rsidR="0062440F" w:rsidRPr="00E26D10" w:rsidRDefault="0062440F" w:rsidP="000F29BB">
            <w:pPr>
              <w:pStyle w:val="TAH"/>
              <w:rPr>
                <w:b w:val="0"/>
                <w:lang w:val="en-US"/>
              </w:rPr>
            </w:pPr>
          </w:p>
        </w:tc>
        <w:tc>
          <w:tcPr>
            <w:tcW w:w="1287" w:type="dxa"/>
            <w:vMerge/>
            <w:shd w:val="clear" w:color="auto" w:fill="auto"/>
            <w:vAlign w:val="center"/>
          </w:tcPr>
          <w:p w14:paraId="2B56A3C8" w14:textId="77777777" w:rsidR="0062440F" w:rsidRPr="00E26D10" w:rsidRDefault="0062440F" w:rsidP="000F29BB">
            <w:pPr>
              <w:pStyle w:val="TAH"/>
              <w:rPr>
                <w:b w:val="0"/>
                <w:lang w:val="en-US"/>
              </w:rPr>
            </w:pPr>
          </w:p>
        </w:tc>
      </w:tr>
      <w:tr w:rsidR="0062440F" w:rsidRPr="00E26D10" w14:paraId="74EE8824" w14:textId="77777777" w:rsidTr="000F29BB">
        <w:trPr>
          <w:trHeight w:val="103"/>
          <w:jc w:val="center"/>
        </w:trPr>
        <w:tc>
          <w:tcPr>
            <w:tcW w:w="1396" w:type="dxa"/>
            <w:vMerge/>
            <w:shd w:val="clear" w:color="auto" w:fill="auto"/>
            <w:vAlign w:val="center"/>
          </w:tcPr>
          <w:p w14:paraId="6BE44516"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2F3B54F4"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1236E724" w14:textId="77777777" w:rsidR="0062440F" w:rsidRPr="00E26D10" w:rsidRDefault="0062440F"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5F4E0307" w14:textId="77777777" w:rsidR="0062440F" w:rsidRPr="00E26D10" w:rsidRDefault="0062440F" w:rsidP="000F29BB">
            <w:pPr>
              <w:pStyle w:val="TAH"/>
              <w:rPr>
                <w:rFonts w:cs="Arial"/>
                <w:szCs w:val="18"/>
              </w:rPr>
            </w:pPr>
          </w:p>
        </w:tc>
        <w:tc>
          <w:tcPr>
            <w:tcW w:w="586" w:type="dxa"/>
            <w:shd w:val="clear" w:color="auto" w:fill="auto"/>
            <w:vAlign w:val="center"/>
          </w:tcPr>
          <w:p w14:paraId="4ED7112A" w14:textId="77777777" w:rsidR="0062440F" w:rsidRPr="00E26D10" w:rsidRDefault="0062440F" w:rsidP="000F29BB">
            <w:pPr>
              <w:pStyle w:val="TAH"/>
              <w:rPr>
                <w:rFonts w:cs="Arial"/>
                <w:b w:val="0"/>
                <w:szCs w:val="18"/>
              </w:rPr>
            </w:pPr>
          </w:p>
        </w:tc>
        <w:tc>
          <w:tcPr>
            <w:tcW w:w="586" w:type="dxa"/>
            <w:shd w:val="clear" w:color="auto" w:fill="auto"/>
            <w:vAlign w:val="center"/>
          </w:tcPr>
          <w:p w14:paraId="2BBA482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46E0BF5"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CCD740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0E9B31E"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00898009" w14:textId="77777777" w:rsidR="0062440F" w:rsidRPr="00E26D10" w:rsidRDefault="0062440F" w:rsidP="000F29BB">
            <w:pPr>
              <w:pStyle w:val="TAH"/>
              <w:rPr>
                <w:b w:val="0"/>
                <w:lang w:val="en-US"/>
              </w:rPr>
            </w:pPr>
          </w:p>
        </w:tc>
        <w:tc>
          <w:tcPr>
            <w:tcW w:w="1287" w:type="dxa"/>
            <w:vMerge/>
            <w:shd w:val="clear" w:color="auto" w:fill="auto"/>
            <w:vAlign w:val="center"/>
          </w:tcPr>
          <w:p w14:paraId="36018F98" w14:textId="77777777" w:rsidR="0062440F" w:rsidRPr="00E26D10" w:rsidRDefault="0062440F" w:rsidP="000F29BB">
            <w:pPr>
              <w:pStyle w:val="TAH"/>
              <w:rPr>
                <w:b w:val="0"/>
                <w:lang w:val="en-US"/>
              </w:rPr>
            </w:pPr>
          </w:p>
        </w:tc>
      </w:tr>
    </w:tbl>
    <w:p w14:paraId="7DE9D525" w14:textId="77777777" w:rsidR="0062440F" w:rsidRDefault="0062440F" w:rsidP="0062440F">
      <w:pPr>
        <w:pStyle w:val="Guidance"/>
      </w:pPr>
    </w:p>
    <w:p w14:paraId="0EA2E741" w14:textId="77777777" w:rsidR="0062440F" w:rsidRPr="00E824C3" w:rsidRDefault="0062440F" w:rsidP="0062440F">
      <w:pPr>
        <w:pStyle w:val="Heading4"/>
        <w:rPr>
          <w:rFonts w:ascii="Calibri" w:hAnsi="Calibri"/>
          <w:szCs w:val="22"/>
          <w:lang w:eastAsia="zh-CN"/>
        </w:rPr>
      </w:pPr>
      <w:r>
        <w:t>5.2.11.2</w:t>
      </w:r>
      <w:r w:rsidRPr="00F00C5E">
        <w:rPr>
          <w:rFonts w:ascii="Calibri" w:hAnsi="Calibri"/>
          <w:sz w:val="22"/>
          <w:szCs w:val="22"/>
          <w:lang w:eastAsia="sv-SE"/>
        </w:rPr>
        <w:tab/>
      </w:r>
      <w:r w:rsidRPr="00052FB3">
        <w:rPr>
          <w:rFonts w:eastAsia="MS Mincho"/>
          <w:lang w:val="en-US"/>
        </w:rPr>
        <w:t>Co-existence studies</w:t>
      </w:r>
    </w:p>
    <w:p w14:paraId="1A8E5101" w14:textId="77777777" w:rsidR="0062440F" w:rsidRPr="006B33C4" w:rsidRDefault="0062440F" w:rsidP="0062440F">
      <w:r>
        <w:t>Not applicable for this CA configuration.</w:t>
      </w:r>
    </w:p>
    <w:p w14:paraId="60C6432A" w14:textId="77777777" w:rsidR="0062440F" w:rsidRPr="00FD767C" w:rsidRDefault="0062440F" w:rsidP="0062440F"/>
    <w:p w14:paraId="310B9E1E" w14:textId="77777777" w:rsidR="0062440F" w:rsidRDefault="0062440F" w:rsidP="0062440F">
      <w:pPr>
        <w:pStyle w:val="Heading4"/>
      </w:pPr>
      <w:r>
        <w:t>5.2.11.3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5BDA20B" w14:textId="77777777" w:rsidR="0062440F" w:rsidRPr="008B1851" w:rsidRDefault="0062440F" w:rsidP="0062440F">
      <w:proofErr w:type="gramStart"/>
      <w:r w:rsidRPr="008B1851">
        <w:t>Since,</w:t>
      </w:r>
      <w:proofErr w:type="gramEnd"/>
      <w:r w:rsidRPr="008B1851">
        <w:t xml:space="preserve"> there is only single band UL, </w:t>
      </w:r>
      <w:r>
        <w:rPr>
          <w:rFonts w:ascii="Symbol" w:hAnsi="Symbol"/>
        </w:rPr>
        <w:t></w:t>
      </w:r>
      <w:r w:rsidRPr="008B1851">
        <w:t>T</w:t>
      </w:r>
      <w:r w:rsidRPr="008B1851">
        <w:rPr>
          <w:vertAlign w:val="subscript"/>
        </w:rPr>
        <w:t>IB,c</w:t>
      </w:r>
      <w:r w:rsidRPr="008B1851">
        <w:t xml:space="preserve"> is set to zero.</w:t>
      </w:r>
    </w:p>
    <w:p w14:paraId="76FE3BDC" w14:textId="77777777" w:rsidR="0062440F" w:rsidRDefault="0062440F" w:rsidP="0062440F">
      <w:pPr>
        <w:pStyle w:val="TH"/>
      </w:pPr>
      <w:r>
        <w:t xml:space="preserve">Table 5.2.11.3-1: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531D10BE"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7777F3EC"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1D181DB2"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248074A0" w14:textId="77777777" w:rsidTr="000F29BB">
        <w:trPr>
          <w:jc w:val="center"/>
        </w:trPr>
        <w:tc>
          <w:tcPr>
            <w:tcW w:w="1985" w:type="dxa"/>
            <w:vMerge/>
            <w:tcBorders>
              <w:left w:val="single" w:sz="4" w:space="0" w:color="auto"/>
              <w:right w:val="single" w:sz="4" w:space="0" w:color="auto"/>
            </w:tcBorders>
            <w:vAlign w:val="center"/>
            <w:hideMark/>
          </w:tcPr>
          <w:p w14:paraId="4FD5A3AA"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367EA9A8" w14:textId="77777777" w:rsidTr="000F29BB">
        <w:trPr>
          <w:jc w:val="center"/>
        </w:trPr>
        <w:tc>
          <w:tcPr>
            <w:tcW w:w="1985" w:type="dxa"/>
            <w:vMerge/>
            <w:tcBorders>
              <w:left w:val="single" w:sz="4" w:space="0" w:color="auto"/>
              <w:right w:val="single" w:sz="4" w:space="0" w:color="auto"/>
            </w:tcBorders>
            <w:vAlign w:val="center"/>
            <w:hideMark/>
          </w:tcPr>
          <w:p w14:paraId="6F06D9C4"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4BE19FE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43F6068"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bl>
    <w:p w14:paraId="29C1614D" w14:textId="77777777" w:rsidR="0062440F" w:rsidRDefault="0062440F" w:rsidP="0062440F"/>
    <w:p w14:paraId="7ABE99C4" w14:textId="77777777" w:rsidR="0062440F" w:rsidRDefault="0062440F" w:rsidP="0062440F">
      <w:pPr>
        <w:pStyle w:val="TH"/>
      </w:pPr>
      <w:r>
        <w:t xml:space="preserve">Table 5.2.11.3-2: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1B9D13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Default="0062440F" w:rsidP="000F29BB">
            <w:pPr>
              <w:keepNext/>
              <w:keepLines/>
              <w:tabs>
                <w:tab w:val="center" w:pos="1168"/>
                <w:tab w:val="right" w:pos="2336"/>
              </w:tabs>
              <w:spacing w:after="0"/>
              <w:jc w:val="center"/>
              <w:rPr>
                <w:rFonts w:ascii="Arial" w:hAnsi="Arial" w:cs="Arial"/>
                <w:sz w:val="18"/>
              </w:rPr>
            </w:pPr>
            <w:r>
              <w:rPr>
                <w:rFonts w:ascii="Arial" w:hAnsi="Arial" w:cs="Arial"/>
                <w:sz w:val="18"/>
              </w:rPr>
              <w:t>0.2</w:t>
            </w:r>
          </w:p>
        </w:tc>
      </w:tr>
      <w:tr w:rsidR="0062440F" w14:paraId="6CDB0062"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740C4E1F"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Default="0062440F"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62440F" w14:paraId="6EA74BD0" w14:textId="77777777" w:rsidTr="000F29BB">
        <w:trPr>
          <w:jc w:val="center"/>
        </w:trPr>
        <w:tc>
          <w:tcPr>
            <w:tcW w:w="1985" w:type="dxa"/>
            <w:vMerge/>
            <w:tcBorders>
              <w:left w:val="single" w:sz="4" w:space="0" w:color="auto"/>
              <w:right w:val="single" w:sz="4" w:space="0" w:color="auto"/>
            </w:tcBorders>
            <w:vAlign w:val="center"/>
          </w:tcPr>
          <w:p w14:paraId="28AAB28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Default="0062440F" w:rsidP="000F29BB">
            <w:pPr>
              <w:keepNext/>
              <w:keepLines/>
              <w:spacing w:after="0"/>
              <w:jc w:val="center"/>
              <w:rPr>
                <w:rFonts w:ascii="Arial" w:hAnsi="Arial" w:cs="Arial"/>
                <w:sz w:val="18"/>
              </w:rPr>
            </w:pPr>
            <w:r>
              <w:rPr>
                <w:rFonts w:ascii="Arial" w:hAnsi="Arial" w:cs="Arial"/>
                <w:sz w:val="18"/>
              </w:rPr>
              <w:t>0.1</w:t>
            </w:r>
          </w:p>
        </w:tc>
      </w:tr>
      <w:tr w:rsidR="0062440F" w14:paraId="3C0CF6C9" w14:textId="77777777" w:rsidTr="000F29BB">
        <w:trPr>
          <w:jc w:val="center"/>
        </w:trPr>
        <w:tc>
          <w:tcPr>
            <w:tcW w:w="1985" w:type="dxa"/>
            <w:vMerge/>
            <w:tcBorders>
              <w:left w:val="single" w:sz="4" w:space="0" w:color="auto"/>
              <w:right w:val="single" w:sz="4" w:space="0" w:color="auto"/>
            </w:tcBorders>
            <w:vAlign w:val="center"/>
            <w:hideMark/>
          </w:tcPr>
          <w:p w14:paraId="2314517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r w:rsidR="0062440F" w14:paraId="2DF1DBA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8644A32"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bl>
    <w:p w14:paraId="32838EF3" w14:textId="77777777" w:rsidR="0062440F" w:rsidRDefault="0062440F" w:rsidP="0062440F">
      <w:pPr>
        <w:jc w:val="both"/>
        <w:rPr>
          <w:lang w:eastAsia="ja-JP"/>
        </w:rPr>
      </w:pPr>
    </w:p>
    <w:p w14:paraId="7C0FC37C" w14:textId="77777777" w:rsidR="0062440F" w:rsidRPr="00E824C3" w:rsidRDefault="0062440F" w:rsidP="0062440F">
      <w:pPr>
        <w:pStyle w:val="Heading4"/>
        <w:rPr>
          <w:rFonts w:ascii="Calibri" w:hAnsi="Calibri"/>
          <w:szCs w:val="22"/>
          <w:lang w:eastAsia="zh-CN"/>
        </w:rPr>
      </w:pPr>
      <w:r>
        <w:lastRenderedPageBreak/>
        <w:t>5.2.11.</w:t>
      </w:r>
      <w:r>
        <w:rPr>
          <w:lang w:eastAsia="zh-CN"/>
        </w:rPr>
        <w:t>4</w:t>
      </w:r>
      <w:r w:rsidRPr="00F00C5E">
        <w:rPr>
          <w:rFonts w:ascii="Calibri" w:hAnsi="Calibri"/>
          <w:sz w:val="22"/>
          <w:szCs w:val="22"/>
          <w:lang w:eastAsia="sv-SE"/>
        </w:rPr>
        <w:tab/>
      </w:r>
      <w:r>
        <w:rPr>
          <w:rFonts w:hint="eastAsia"/>
          <w:lang w:eastAsia="zh-CN"/>
        </w:rPr>
        <w:t>REFSENS requirements</w:t>
      </w:r>
    </w:p>
    <w:p w14:paraId="03CB69A1" w14:textId="77777777" w:rsidR="0062440F" w:rsidRPr="006B33C4" w:rsidRDefault="0062440F" w:rsidP="0062440F">
      <w:r>
        <w:t>Not applicable for this CA configuration.</w:t>
      </w:r>
    </w:p>
    <w:p w14:paraId="13324CCB" w14:textId="77777777" w:rsidR="009E04EC" w:rsidRPr="00616096" w:rsidRDefault="009E04EC" w:rsidP="009E04EC">
      <w:pPr>
        <w:pStyle w:val="Heading3"/>
        <w:rPr>
          <w:rFonts w:ascii="Calibri" w:hAnsi="Calibri"/>
          <w:sz w:val="22"/>
          <w:szCs w:val="22"/>
          <w:lang w:val="en-US" w:eastAsia="zh-CN"/>
        </w:rPr>
      </w:pPr>
      <w:r>
        <w:rPr>
          <w:lang w:val="en-US"/>
        </w:rPr>
        <w:t>5.2.12</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w:t>
      </w:r>
      <w:r>
        <w:rPr>
          <w:lang w:val="en-US"/>
        </w:rPr>
        <w:t>40</w:t>
      </w:r>
    </w:p>
    <w:p w14:paraId="0BB8CA5C" w14:textId="77777777" w:rsidR="009E04EC" w:rsidRDefault="009E04EC" w:rsidP="009E04EC">
      <w:pPr>
        <w:pStyle w:val="Heading4"/>
      </w:pPr>
      <w:r>
        <w:t>5.2.12.1</w:t>
      </w:r>
      <w:r w:rsidRPr="00F00C5E">
        <w:rPr>
          <w:rFonts w:ascii="Calibri" w:hAnsi="Calibri"/>
          <w:sz w:val="22"/>
          <w:szCs w:val="22"/>
          <w:lang w:eastAsia="sv-SE"/>
        </w:rPr>
        <w:tab/>
      </w:r>
      <w:r w:rsidRPr="00725D82">
        <w:t>Channel bandwidths per operating band for CA</w:t>
      </w:r>
    </w:p>
    <w:p w14:paraId="4B37F141" w14:textId="77777777" w:rsidR="009E04EC" w:rsidRPr="008B3FEA" w:rsidRDefault="009E04EC" w:rsidP="009E04EC">
      <w:pPr>
        <w:pStyle w:val="TH"/>
        <w:rPr>
          <w:lang w:val="en-US"/>
        </w:rPr>
      </w:pPr>
      <w:r w:rsidRPr="008B3FEA">
        <w:rPr>
          <w:lang w:val="en-US"/>
        </w:rPr>
        <w:t xml:space="preserve">Table </w:t>
      </w:r>
      <w:r>
        <w:rPr>
          <w:lang w:val="en-US" w:eastAsia="zh-CN"/>
        </w:rPr>
        <w:t>5.2.12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04EC" w:rsidRPr="00E26D10" w14:paraId="37FB1FE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6B33C4" w:rsidRDefault="009E04E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0867A6" w:rsidRDefault="009E04E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950EF5" w:rsidRDefault="009E04E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B4DEFF3" w14:textId="77777777" w:rsidR="009E04EC" w:rsidRPr="00783239" w:rsidRDefault="009E04EC" w:rsidP="000F29BB">
            <w:pPr>
              <w:pStyle w:val="TAH"/>
              <w:rPr>
                <w:rFonts w:cs="Arial"/>
              </w:rPr>
            </w:pPr>
            <w:r w:rsidRPr="00783239">
              <w:rPr>
                <w:rFonts w:cs="Arial"/>
              </w:rPr>
              <w:t>Duplex Mode</w:t>
            </w:r>
          </w:p>
        </w:tc>
      </w:tr>
      <w:tr w:rsidR="009E04EC" w:rsidRPr="00E26D10" w14:paraId="00EAF7D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E26D10" w:rsidRDefault="009E04E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E26D10" w:rsidRDefault="009E04E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E26D10" w:rsidRDefault="009E04E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4E1AE5D" w14:textId="77777777" w:rsidR="009E04EC" w:rsidRPr="00E26D10" w:rsidRDefault="009E04EC" w:rsidP="000F29BB">
            <w:pPr>
              <w:pStyle w:val="TAC"/>
              <w:rPr>
                <w:rFonts w:cs="Arial"/>
              </w:rPr>
            </w:pPr>
          </w:p>
        </w:tc>
      </w:tr>
      <w:tr w:rsidR="009E04EC" w:rsidRPr="00E26D10" w14:paraId="19DCBA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Default="009E04E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18D55CE0" w14:textId="77777777" w:rsidR="009E04EC" w:rsidRDefault="009E04EC" w:rsidP="000F29BB">
            <w:pPr>
              <w:pStyle w:val="TAR"/>
            </w:pPr>
            <w:r>
              <w:t>1710</w:t>
            </w:r>
            <w:r w:rsidRPr="00E26D10">
              <w:t xml:space="preserve"> MHz</w:t>
            </w:r>
          </w:p>
        </w:tc>
        <w:tc>
          <w:tcPr>
            <w:tcW w:w="576" w:type="dxa"/>
            <w:tcBorders>
              <w:top w:val="single" w:sz="4" w:space="0" w:color="auto"/>
              <w:bottom w:val="single" w:sz="4" w:space="0" w:color="auto"/>
            </w:tcBorders>
          </w:tcPr>
          <w:p w14:paraId="4C58B01A"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0168AE2A" w14:textId="77777777" w:rsidR="009E04EC" w:rsidRDefault="009E04EC" w:rsidP="000F29BB">
            <w:pPr>
              <w:pStyle w:val="TAL"/>
            </w:pPr>
            <w:r>
              <w:t>1785</w:t>
            </w:r>
            <w:r w:rsidRPr="00E26D10">
              <w:t xml:space="preserve"> MHz</w:t>
            </w:r>
          </w:p>
        </w:tc>
        <w:tc>
          <w:tcPr>
            <w:tcW w:w="1385" w:type="dxa"/>
            <w:tcBorders>
              <w:top w:val="single" w:sz="4" w:space="0" w:color="auto"/>
              <w:bottom w:val="single" w:sz="4" w:space="0" w:color="auto"/>
            </w:tcBorders>
          </w:tcPr>
          <w:p w14:paraId="27EE3722" w14:textId="77777777" w:rsidR="009E04EC" w:rsidRDefault="009E04EC" w:rsidP="000F29BB">
            <w:pPr>
              <w:pStyle w:val="TAR"/>
            </w:pPr>
            <w:r>
              <w:t>1805</w:t>
            </w:r>
            <w:r w:rsidRPr="00E26D10">
              <w:t xml:space="preserve"> MHz</w:t>
            </w:r>
          </w:p>
        </w:tc>
        <w:tc>
          <w:tcPr>
            <w:tcW w:w="353" w:type="dxa"/>
            <w:tcBorders>
              <w:top w:val="single" w:sz="4" w:space="0" w:color="auto"/>
              <w:bottom w:val="single" w:sz="4" w:space="0" w:color="auto"/>
            </w:tcBorders>
          </w:tcPr>
          <w:p w14:paraId="78C5DDD4"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59DC087C" w14:textId="77777777" w:rsidR="009E04EC" w:rsidRDefault="009E04E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E26D10" w:rsidRDefault="009E04EC" w:rsidP="000F29BB">
            <w:pPr>
              <w:pStyle w:val="TAC"/>
              <w:rPr>
                <w:rFonts w:cs="Arial"/>
              </w:rPr>
            </w:pPr>
            <w:r w:rsidRPr="00E26D10">
              <w:rPr>
                <w:rFonts w:cs="Arial"/>
              </w:rPr>
              <w:t>FDD</w:t>
            </w:r>
          </w:p>
        </w:tc>
      </w:tr>
      <w:tr w:rsidR="009E04EC" w:rsidRPr="00E26D10" w14:paraId="4D01BC7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Default="009E04E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73968EFD" w14:textId="77777777" w:rsidR="009E04EC" w:rsidRDefault="009E04EC" w:rsidP="000F29BB">
            <w:pPr>
              <w:pStyle w:val="TAR"/>
            </w:pPr>
            <w:r>
              <w:t>880</w:t>
            </w:r>
            <w:r w:rsidRPr="00E26D10">
              <w:t xml:space="preserve"> MHz</w:t>
            </w:r>
          </w:p>
        </w:tc>
        <w:tc>
          <w:tcPr>
            <w:tcW w:w="576" w:type="dxa"/>
            <w:tcBorders>
              <w:top w:val="single" w:sz="4" w:space="0" w:color="auto"/>
              <w:bottom w:val="single" w:sz="4" w:space="0" w:color="auto"/>
            </w:tcBorders>
          </w:tcPr>
          <w:p w14:paraId="71F8838E"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65DBE455" w14:textId="77777777" w:rsidR="009E04EC" w:rsidRDefault="009E04EC" w:rsidP="000F29BB">
            <w:pPr>
              <w:pStyle w:val="TAL"/>
            </w:pPr>
            <w:r>
              <w:t>915</w:t>
            </w:r>
            <w:r w:rsidRPr="00E26D10">
              <w:t xml:space="preserve"> MHz</w:t>
            </w:r>
          </w:p>
        </w:tc>
        <w:tc>
          <w:tcPr>
            <w:tcW w:w="1385" w:type="dxa"/>
            <w:tcBorders>
              <w:top w:val="single" w:sz="4" w:space="0" w:color="auto"/>
              <w:bottom w:val="single" w:sz="4" w:space="0" w:color="auto"/>
            </w:tcBorders>
          </w:tcPr>
          <w:p w14:paraId="3FD3738F" w14:textId="77777777" w:rsidR="009E04EC" w:rsidRDefault="009E04EC" w:rsidP="000F29BB">
            <w:pPr>
              <w:pStyle w:val="TAR"/>
            </w:pPr>
            <w:r>
              <w:t>925</w:t>
            </w:r>
            <w:r w:rsidRPr="00E26D10">
              <w:t xml:space="preserve"> MHz</w:t>
            </w:r>
          </w:p>
        </w:tc>
        <w:tc>
          <w:tcPr>
            <w:tcW w:w="353" w:type="dxa"/>
            <w:tcBorders>
              <w:top w:val="single" w:sz="4" w:space="0" w:color="auto"/>
              <w:bottom w:val="single" w:sz="4" w:space="0" w:color="auto"/>
            </w:tcBorders>
          </w:tcPr>
          <w:p w14:paraId="2E051742"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1459FE72" w14:textId="77777777" w:rsidR="009E04EC" w:rsidRDefault="009E04EC"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E26D10" w:rsidRDefault="009E04EC" w:rsidP="000F29BB">
            <w:pPr>
              <w:pStyle w:val="TAC"/>
              <w:rPr>
                <w:rFonts w:cs="Arial"/>
              </w:rPr>
            </w:pPr>
            <w:r w:rsidRPr="00E26D10">
              <w:rPr>
                <w:rFonts w:cs="Arial"/>
              </w:rPr>
              <w:t>FDD</w:t>
            </w:r>
          </w:p>
        </w:tc>
      </w:tr>
      <w:tr w:rsidR="009E04EC" w:rsidRPr="00E26D10" w14:paraId="5487FC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E26D10" w:rsidRDefault="009E04EC"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B568670" w14:textId="77777777" w:rsidR="009E04EC" w:rsidRPr="00E26D10" w:rsidRDefault="009E04EC"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1706B6D" w14:textId="77777777" w:rsidR="009E04EC" w:rsidRPr="00E26D10" w:rsidRDefault="009E04E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0D60E71" w14:textId="77777777" w:rsidR="009E04EC" w:rsidRPr="00E26D10" w:rsidRDefault="009E04EC"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7EF4B05B" w14:textId="77777777" w:rsidR="009E04EC" w:rsidRPr="00E26D10" w:rsidRDefault="009E04EC"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0C1E92D1" w14:textId="77777777" w:rsidR="009E04EC" w:rsidRPr="00E26D10" w:rsidRDefault="009E04E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BF303DE" w14:textId="77777777" w:rsidR="009E04EC" w:rsidRPr="00E26D10" w:rsidRDefault="009E04EC"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E26D10" w:rsidRDefault="009E04EC" w:rsidP="000F29BB">
            <w:pPr>
              <w:pStyle w:val="TAC"/>
              <w:rPr>
                <w:rFonts w:cs="Arial"/>
              </w:rPr>
            </w:pPr>
            <w:r w:rsidRPr="00E26D10">
              <w:rPr>
                <w:rFonts w:cs="Arial"/>
              </w:rPr>
              <w:t>FDD</w:t>
            </w:r>
          </w:p>
        </w:tc>
      </w:tr>
      <w:tr w:rsidR="009E04EC" w:rsidRPr="00E26D10" w14:paraId="3F3AB1C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E26D10" w:rsidRDefault="009E04E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894C3F6" w14:textId="77777777" w:rsidR="009E04EC" w:rsidRPr="00E26D10" w:rsidRDefault="009E04E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E2E9BD7"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1D8176" w14:textId="77777777" w:rsidR="009E04EC" w:rsidRPr="00E26D10" w:rsidRDefault="009E04E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FFC7D88" w14:textId="77777777" w:rsidR="009E04EC" w:rsidRPr="00E26D10" w:rsidRDefault="009E04E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2468B94D"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0999237" w14:textId="77777777" w:rsidR="009E04EC" w:rsidRPr="00E26D10" w:rsidRDefault="009E04E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E26D10" w:rsidRDefault="009E04EC" w:rsidP="000F29BB">
            <w:pPr>
              <w:pStyle w:val="TAC"/>
              <w:rPr>
                <w:rFonts w:cs="Arial"/>
              </w:rPr>
            </w:pPr>
            <w:r w:rsidRPr="00E26D10">
              <w:rPr>
                <w:rFonts w:cs="Arial"/>
              </w:rPr>
              <w:t>FDD</w:t>
            </w:r>
          </w:p>
        </w:tc>
      </w:tr>
      <w:tr w:rsidR="009E04EC" w:rsidRPr="00E26D10" w14:paraId="0F4B59AE"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E26D10" w:rsidRDefault="009E04EC"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4EE97EA"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04697B1"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F36372B" w14:textId="77777777" w:rsidR="009E04EC" w:rsidRDefault="009E04EC" w:rsidP="000F29BB">
            <w:pPr>
              <w:pStyle w:val="TAL"/>
              <w:rPr>
                <w:rFonts w:cs="Arial"/>
                <w:lang w:eastAsia="zh-CN"/>
              </w:rPr>
            </w:pPr>
            <w:r>
              <w:rPr>
                <w:rFonts w:cs="Arial"/>
                <w:lang w:eastAsia="zh-CN"/>
              </w:rPr>
              <w:t xml:space="preserve">2400 </w:t>
            </w:r>
            <w:r w:rsidRPr="00E26D10">
              <w:rPr>
                <w:rFonts w:cs="Arial"/>
                <w:lang w:eastAsia="zh-CN"/>
              </w:rPr>
              <w:t>MHz</w:t>
            </w:r>
          </w:p>
        </w:tc>
        <w:tc>
          <w:tcPr>
            <w:tcW w:w="1385" w:type="dxa"/>
            <w:tcBorders>
              <w:top w:val="single" w:sz="4" w:space="0" w:color="auto"/>
              <w:bottom w:val="single" w:sz="4" w:space="0" w:color="auto"/>
            </w:tcBorders>
          </w:tcPr>
          <w:p w14:paraId="1DEF4C9B"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05AA3F0"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04FE88F" w14:textId="77777777" w:rsidR="009E04EC" w:rsidRPr="00E26D10" w:rsidRDefault="009E04EC"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E26D10" w:rsidRDefault="009E04EC" w:rsidP="000F29BB">
            <w:pPr>
              <w:pStyle w:val="TAC"/>
              <w:rPr>
                <w:rFonts w:cs="Arial"/>
              </w:rPr>
            </w:pPr>
            <w:r>
              <w:rPr>
                <w:rFonts w:cs="Arial"/>
              </w:rPr>
              <w:t>TDD</w:t>
            </w:r>
          </w:p>
        </w:tc>
      </w:tr>
    </w:tbl>
    <w:p w14:paraId="58BC2DBE" w14:textId="77777777" w:rsidR="009E04EC" w:rsidRDefault="009E04EC" w:rsidP="009E04EC"/>
    <w:p w14:paraId="4633C171" w14:textId="77777777" w:rsidR="009E04EC" w:rsidRPr="00E26D10" w:rsidRDefault="009E04EC" w:rsidP="009E04EC">
      <w:pPr>
        <w:pStyle w:val="TH"/>
        <w:rPr>
          <w:lang w:val="en-US" w:eastAsia="zh-CN"/>
        </w:rPr>
      </w:pPr>
      <w:r w:rsidRPr="00E26D10">
        <w:rPr>
          <w:lang w:val="en-US" w:eastAsia="zh-CN"/>
        </w:rPr>
        <w:t xml:space="preserve">Table </w:t>
      </w:r>
      <w:r>
        <w:rPr>
          <w:lang w:val="en-US" w:eastAsia="zh-CN"/>
        </w:rPr>
        <w:t>5.2.12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04EC" w:rsidRPr="00E26D10" w14:paraId="3462C6E8" w14:textId="77777777" w:rsidTr="000F29BB">
        <w:trPr>
          <w:trHeight w:val="109"/>
          <w:jc w:val="center"/>
        </w:trPr>
        <w:tc>
          <w:tcPr>
            <w:tcW w:w="9620" w:type="dxa"/>
            <w:gridSpan w:val="11"/>
            <w:shd w:val="clear" w:color="auto" w:fill="auto"/>
            <w:hideMark/>
          </w:tcPr>
          <w:p w14:paraId="4A90E9B6" w14:textId="77777777" w:rsidR="009E04EC" w:rsidRPr="00E26D10" w:rsidRDefault="009E04EC" w:rsidP="000F29BB">
            <w:pPr>
              <w:pStyle w:val="TAH"/>
              <w:rPr>
                <w:sz w:val="20"/>
              </w:rPr>
            </w:pPr>
            <w:r w:rsidRPr="00E26D10">
              <w:t>E-UTRA CA configuration / Bandwidth combination set</w:t>
            </w:r>
          </w:p>
        </w:tc>
      </w:tr>
      <w:tr w:rsidR="009E04EC" w:rsidRPr="00E26D10" w14:paraId="20CE9BD6" w14:textId="77777777" w:rsidTr="000F29BB">
        <w:trPr>
          <w:trHeight w:val="441"/>
          <w:jc w:val="center"/>
        </w:trPr>
        <w:tc>
          <w:tcPr>
            <w:tcW w:w="1396" w:type="dxa"/>
            <w:shd w:val="clear" w:color="auto" w:fill="auto"/>
            <w:hideMark/>
          </w:tcPr>
          <w:p w14:paraId="4C757950" w14:textId="77777777" w:rsidR="009E04EC" w:rsidRPr="00E26D10" w:rsidRDefault="009E04EC" w:rsidP="000F29BB">
            <w:pPr>
              <w:pStyle w:val="TAH"/>
            </w:pPr>
            <w:r w:rsidRPr="00E26D10">
              <w:t>E-UTRA CA Configuration</w:t>
            </w:r>
          </w:p>
        </w:tc>
        <w:tc>
          <w:tcPr>
            <w:tcW w:w="1467" w:type="dxa"/>
            <w:shd w:val="clear" w:color="auto" w:fill="auto"/>
            <w:hideMark/>
          </w:tcPr>
          <w:p w14:paraId="51BBD365" w14:textId="77777777" w:rsidR="009E04EC" w:rsidRPr="00E26D10" w:rsidRDefault="009E04EC" w:rsidP="000F29BB">
            <w:pPr>
              <w:pStyle w:val="TAH"/>
            </w:pPr>
            <w:r w:rsidRPr="00E26D10">
              <w:rPr>
                <w:lang w:eastAsia="ja-JP"/>
              </w:rPr>
              <w:t xml:space="preserve">Uplink CA configurations </w:t>
            </w:r>
          </w:p>
        </w:tc>
        <w:tc>
          <w:tcPr>
            <w:tcW w:w="767" w:type="dxa"/>
            <w:shd w:val="clear" w:color="auto" w:fill="auto"/>
            <w:hideMark/>
          </w:tcPr>
          <w:p w14:paraId="2DA9A1A9" w14:textId="77777777" w:rsidR="009E04EC" w:rsidRPr="00E26D10" w:rsidRDefault="009E04EC" w:rsidP="000F29BB">
            <w:pPr>
              <w:pStyle w:val="TAH"/>
            </w:pPr>
            <w:r w:rsidRPr="00E26D10">
              <w:t>E-UTRA Bands</w:t>
            </w:r>
          </w:p>
        </w:tc>
        <w:tc>
          <w:tcPr>
            <w:tcW w:w="586" w:type="dxa"/>
            <w:shd w:val="clear" w:color="auto" w:fill="auto"/>
            <w:hideMark/>
          </w:tcPr>
          <w:p w14:paraId="5FAB8D4F" w14:textId="77777777" w:rsidR="009E04EC" w:rsidRPr="00E26D10" w:rsidRDefault="009E04EC" w:rsidP="000F29BB">
            <w:pPr>
              <w:pStyle w:val="TAH"/>
            </w:pPr>
            <w:r w:rsidRPr="00E26D10">
              <w:t>1.4</w:t>
            </w:r>
            <w:r w:rsidRPr="00E26D10">
              <w:br/>
              <w:t>MHz</w:t>
            </w:r>
          </w:p>
        </w:tc>
        <w:tc>
          <w:tcPr>
            <w:tcW w:w="586" w:type="dxa"/>
            <w:shd w:val="clear" w:color="auto" w:fill="auto"/>
            <w:hideMark/>
          </w:tcPr>
          <w:p w14:paraId="53590363" w14:textId="77777777" w:rsidR="009E04EC" w:rsidRPr="00E26D10" w:rsidRDefault="009E04EC" w:rsidP="000F29BB">
            <w:pPr>
              <w:pStyle w:val="TAH"/>
            </w:pPr>
            <w:r w:rsidRPr="00E26D10">
              <w:t>3</w:t>
            </w:r>
            <w:r w:rsidRPr="00E26D10">
              <w:br/>
              <w:t>MHz</w:t>
            </w:r>
          </w:p>
        </w:tc>
        <w:tc>
          <w:tcPr>
            <w:tcW w:w="586" w:type="dxa"/>
            <w:shd w:val="clear" w:color="auto" w:fill="auto"/>
            <w:hideMark/>
          </w:tcPr>
          <w:p w14:paraId="18E3D831" w14:textId="77777777" w:rsidR="009E04EC" w:rsidRPr="00E26D10" w:rsidRDefault="009E04EC" w:rsidP="000F29BB">
            <w:pPr>
              <w:pStyle w:val="TAH"/>
            </w:pPr>
            <w:r w:rsidRPr="00E26D10">
              <w:t>5</w:t>
            </w:r>
            <w:r w:rsidRPr="00E26D10">
              <w:br/>
              <w:t>MHz</w:t>
            </w:r>
          </w:p>
        </w:tc>
        <w:tc>
          <w:tcPr>
            <w:tcW w:w="586" w:type="dxa"/>
            <w:shd w:val="clear" w:color="auto" w:fill="auto"/>
            <w:hideMark/>
          </w:tcPr>
          <w:p w14:paraId="77E98080" w14:textId="77777777" w:rsidR="009E04EC" w:rsidRPr="00E26D10" w:rsidRDefault="009E04EC" w:rsidP="000F29BB">
            <w:pPr>
              <w:pStyle w:val="TAH"/>
            </w:pPr>
            <w:r w:rsidRPr="00E26D10">
              <w:t>10</w:t>
            </w:r>
            <w:r w:rsidRPr="00E26D10">
              <w:br/>
              <w:t>MHz</w:t>
            </w:r>
          </w:p>
        </w:tc>
        <w:tc>
          <w:tcPr>
            <w:tcW w:w="586" w:type="dxa"/>
            <w:shd w:val="clear" w:color="auto" w:fill="auto"/>
            <w:hideMark/>
          </w:tcPr>
          <w:p w14:paraId="53F3B140" w14:textId="77777777" w:rsidR="009E04EC" w:rsidRPr="00E26D10" w:rsidRDefault="009E04EC" w:rsidP="000F29BB">
            <w:pPr>
              <w:pStyle w:val="TAH"/>
            </w:pPr>
            <w:r w:rsidRPr="00E26D10">
              <w:t>15</w:t>
            </w:r>
            <w:r w:rsidRPr="00E26D10">
              <w:br/>
              <w:t>MHz</w:t>
            </w:r>
          </w:p>
        </w:tc>
        <w:tc>
          <w:tcPr>
            <w:tcW w:w="586" w:type="dxa"/>
            <w:shd w:val="clear" w:color="auto" w:fill="auto"/>
            <w:hideMark/>
          </w:tcPr>
          <w:p w14:paraId="46E3BCBD" w14:textId="77777777" w:rsidR="009E04EC" w:rsidRPr="00E26D10" w:rsidRDefault="009E04EC" w:rsidP="000F29BB">
            <w:pPr>
              <w:pStyle w:val="TAH"/>
            </w:pPr>
            <w:r w:rsidRPr="00E26D10">
              <w:t>20</w:t>
            </w:r>
            <w:r w:rsidRPr="00E26D10">
              <w:br/>
              <w:t>MHz</w:t>
            </w:r>
          </w:p>
        </w:tc>
        <w:tc>
          <w:tcPr>
            <w:tcW w:w="1187" w:type="dxa"/>
            <w:shd w:val="clear" w:color="auto" w:fill="auto"/>
            <w:hideMark/>
          </w:tcPr>
          <w:p w14:paraId="29CC8C5B" w14:textId="77777777" w:rsidR="009E04EC" w:rsidRPr="00E26D10" w:rsidRDefault="009E04EC" w:rsidP="000F29BB">
            <w:pPr>
              <w:pStyle w:val="TAH"/>
            </w:pPr>
            <w:r w:rsidRPr="00E26D10">
              <w:t>Maximum aggregated bandwidth</w:t>
            </w:r>
          </w:p>
          <w:p w14:paraId="273155E7" w14:textId="77777777" w:rsidR="009E04EC" w:rsidRPr="00E26D10" w:rsidRDefault="009E04EC" w:rsidP="000F29BB">
            <w:pPr>
              <w:pStyle w:val="TAH"/>
            </w:pPr>
            <w:r w:rsidRPr="00E26D10">
              <w:t>[MHz]</w:t>
            </w:r>
          </w:p>
        </w:tc>
        <w:tc>
          <w:tcPr>
            <w:tcW w:w="1287" w:type="dxa"/>
            <w:shd w:val="clear" w:color="auto" w:fill="auto"/>
            <w:hideMark/>
          </w:tcPr>
          <w:p w14:paraId="2AB94667" w14:textId="77777777" w:rsidR="009E04EC" w:rsidRPr="00E26D10" w:rsidRDefault="009E04EC" w:rsidP="000F29BB">
            <w:pPr>
              <w:pStyle w:val="TAH"/>
            </w:pPr>
            <w:r w:rsidRPr="00E26D10">
              <w:t>Bandwidth combination set</w:t>
            </w:r>
          </w:p>
        </w:tc>
      </w:tr>
      <w:tr w:rsidR="009E04EC" w:rsidRPr="00E26D10" w14:paraId="275D8668" w14:textId="77777777" w:rsidTr="000F29BB">
        <w:trPr>
          <w:trHeight w:val="103"/>
          <w:jc w:val="center"/>
        </w:trPr>
        <w:tc>
          <w:tcPr>
            <w:tcW w:w="1396" w:type="dxa"/>
            <w:vMerge w:val="restart"/>
            <w:shd w:val="clear" w:color="auto" w:fill="auto"/>
            <w:vAlign w:val="center"/>
          </w:tcPr>
          <w:p w14:paraId="313D1FFC" w14:textId="77777777" w:rsidR="009E04EC" w:rsidRPr="00E26D10" w:rsidRDefault="009E04E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100C5B7" w14:textId="77777777" w:rsidR="009E04EC" w:rsidRPr="00E26D10" w:rsidRDefault="009E04E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5ADB5AD" w14:textId="77777777" w:rsidR="009E04EC" w:rsidRPr="00E26D10" w:rsidRDefault="009E04E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41F9087"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9F86D5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A87D529"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80959F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9CD2AE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EF4A9E7" w14:textId="77777777" w:rsidR="009E04EC" w:rsidRPr="00E26D10" w:rsidRDefault="009E04E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7B26DAA8" w14:textId="77777777" w:rsidR="009E04EC" w:rsidRPr="00E26D10" w:rsidRDefault="009E04EC" w:rsidP="000F29BB">
            <w:pPr>
              <w:pStyle w:val="TAH"/>
              <w:rPr>
                <w:b w:val="0"/>
                <w:lang w:val="en-US"/>
              </w:rPr>
            </w:pPr>
            <w:r>
              <w:rPr>
                <w:b w:val="0"/>
                <w:lang w:val="en-US"/>
              </w:rPr>
              <w:t>90</w:t>
            </w:r>
          </w:p>
        </w:tc>
        <w:tc>
          <w:tcPr>
            <w:tcW w:w="1287" w:type="dxa"/>
            <w:vMerge w:val="restart"/>
            <w:shd w:val="clear" w:color="auto" w:fill="auto"/>
            <w:vAlign w:val="center"/>
          </w:tcPr>
          <w:p w14:paraId="1C9F53C6" w14:textId="77777777" w:rsidR="009E04EC" w:rsidRPr="00E26D10" w:rsidRDefault="009E04EC" w:rsidP="000F29BB">
            <w:pPr>
              <w:pStyle w:val="TAH"/>
              <w:rPr>
                <w:b w:val="0"/>
                <w:lang w:val="en-US"/>
              </w:rPr>
            </w:pPr>
            <w:r w:rsidRPr="00E26D10">
              <w:rPr>
                <w:b w:val="0"/>
                <w:lang w:val="en-US"/>
              </w:rPr>
              <w:t>0</w:t>
            </w:r>
          </w:p>
        </w:tc>
      </w:tr>
      <w:tr w:rsidR="009E04EC" w:rsidRPr="00E26D10" w14:paraId="63BDECAE" w14:textId="77777777" w:rsidTr="000F29BB">
        <w:trPr>
          <w:trHeight w:val="103"/>
          <w:jc w:val="center"/>
        </w:trPr>
        <w:tc>
          <w:tcPr>
            <w:tcW w:w="1396" w:type="dxa"/>
            <w:vMerge/>
            <w:shd w:val="clear" w:color="auto" w:fill="auto"/>
            <w:vAlign w:val="center"/>
          </w:tcPr>
          <w:p w14:paraId="49FA1574"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1A15DC88"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3BA1BA1" w14:textId="77777777" w:rsidR="009E04EC" w:rsidRDefault="009E04E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25C2E19B"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055C349" w14:textId="77777777" w:rsidR="009E04EC"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531A86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D164BF0"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B6C0BD4" w14:textId="77777777" w:rsidR="009E04EC" w:rsidRPr="00E26D10" w:rsidRDefault="009E04EC" w:rsidP="000F29BB">
            <w:pPr>
              <w:pStyle w:val="TAH"/>
              <w:rPr>
                <w:rFonts w:cs="Arial"/>
                <w:b w:val="0"/>
                <w:szCs w:val="18"/>
              </w:rPr>
            </w:pPr>
          </w:p>
        </w:tc>
        <w:tc>
          <w:tcPr>
            <w:tcW w:w="586" w:type="dxa"/>
            <w:shd w:val="clear" w:color="auto" w:fill="auto"/>
            <w:vAlign w:val="center"/>
          </w:tcPr>
          <w:p w14:paraId="2B0EB575" w14:textId="77777777" w:rsidR="009E04EC" w:rsidRPr="00E26D10" w:rsidRDefault="009E04EC" w:rsidP="000F29BB">
            <w:pPr>
              <w:pStyle w:val="TAH"/>
              <w:rPr>
                <w:rFonts w:cs="Arial"/>
                <w:b w:val="0"/>
                <w:szCs w:val="18"/>
              </w:rPr>
            </w:pPr>
          </w:p>
        </w:tc>
        <w:tc>
          <w:tcPr>
            <w:tcW w:w="1187" w:type="dxa"/>
            <w:vMerge/>
            <w:shd w:val="clear" w:color="auto" w:fill="auto"/>
            <w:vAlign w:val="center"/>
          </w:tcPr>
          <w:p w14:paraId="6E5423A4" w14:textId="77777777" w:rsidR="009E04EC" w:rsidRDefault="009E04EC" w:rsidP="000F29BB">
            <w:pPr>
              <w:pStyle w:val="TAH"/>
              <w:rPr>
                <w:b w:val="0"/>
                <w:lang w:val="en-US"/>
              </w:rPr>
            </w:pPr>
          </w:p>
        </w:tc>
        <w:tc>
          <w:tcPr>
            <w:tcW w:w="1287" w:type="dxa"/>
            <w:vMerge/>
            <w:shd w:val="clear" w:color="auto" w:fill="auto"/>
            <w:vAlign w:val="center"/>
          </w:tcPr>
          <w:p w14:paraId="2CE83820" w14:textId="77777777" w:rsidR="009E04EC" w:rsidRPr="00E26D10" w:rsidRDefault="009E04EC" w:rsidP="000F29BB">
            <w:pPr>
              <w:pStyle w:val="TAH"/>
              <w:rPr>
                <w:b w:val="0"/>
                <w:lang w:val="en-US"/>
              </w:rPr>
            </w:pPr>
          </w:p>
        </w:tc>
      </w:tr>
      <w:tr w:rsidR="009E04EC" w:rsidRPr="00E26D10" w14:paraId="703D5C68" w14:textId="77777777" w:rsidTr="000F29BB">
        <w:trPr>
          <w:trHeight w:val="103"/>
          <w:jc w:val="center"/>
        </w:trPr>
        <w:tc>
          <w:tcPr>
            <w:tcW w:w="1396" w:type="dxa"/>
            <w:vMerge/>
            <w:shd w:val="clear" w:color="auto" w:fill="auto"/>
            <w:vAlign w:val="center"/>
          </w:tcPr>
          <w:p w14:paraId="082DACE0"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5B4DC2CC"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136F981" w14:textId="77777777" w:rsidR="009E04EC" w:rsidRDefault="009E04EC"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50EAB32" w14:textId="77777777" w:rsidR="009E04EC" w:rsidRPr="00E26D10" w:rsidRDefault="009E04EC" w:rsidP="000F29BB">
            <w:pPr>
              <w:pStyle w:val="TAH"/>
              <w:rPr>
                <w:rFonts w:cs="Arial"/>
                <w:szCs w:val="18"/>
              </w:rPr>
            </w:pPr>
          </w:p>
        </w:tc>
        <w:tc>
          <w:tcPr>
            <w:tcW w:w="586" w:type="dxa"/>
            <w:shd w:val="clear" w:color="auto" w:fill="auto"/>
            <w:vAlign w:val="center"/>
          </w:tcPr>
          <w:p w14:paraId="5ECA7521" w14:textId="77777777" w:rsidR="009E04EC" w:rsidRDefault="009E04EC" w:rsidP="000F29BB">
            <w:pPr>
              <w:pStyle w:val="TAH"/>
              <w:rPr>
                <w:rFonts w:cs="Arial"/>
                <w:b w:val="0"/>
                <w:szCs w:val="18"/>
              </w:rPr>
            </w:pPr>
          </w:p>
        </w:tc>
        <w:tc>
          <w:tcPr>
            <w:tcW w:w="586" w:type="dxa"/>
            <w:shd w:val="clear" w:color="auto" w:fill="auto"/>
            <w:vAlign w:val="center"/>
          </w:tcPr>
          <w:p w14:paraId="17FC564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866264"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C79818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C6BD54A"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5FE25445" w14:textId="77777777" w:rsidR="009E04EC" w:rsidRPr="00E26D10" w:rsidRDefault="009E04EC" w:rsidP="000F29BB">
            <w:pPr>
              <w:pStyle w:val="TAH"/>
              <w:rPr>
                <w:b w:val="0"/>
                <w:lang w:val="en-US"/>
              </w:rPr>
            </w:pPr>
          </w:p>
        </w:tc>
        <w:tc>
          <w:tcPr>
            <w:tcW w:w="1287" w:type="dxa"/>
            <w:vMerge/>
            <w:shd w:val="clear" w:color="auto" w:fill="auto"/>
            <w:vAlign w:val="center"/>
          </w:tcPr>
          <w:p w14:paraId="08C7B37C" w14:textId="77777777" w:rsidR="009E04EC" w:rsidRPr="00E26D10" w:rsidRDefault="009E04EC" w:rsidP="000F29BB">
            <w:pPr>
              <w:pStyle w:val="TAH"/>
              <w:rPr>
                <w:b w:val="0"/>
                <w:lang w:val="en-US"/>
              </w:rPr>
            </w:pPr>
          </w:p>
        </w:tc>
      </w:tr>
      <w:tr w:rsidR="009E04EC" w:rsidRPr="00E26D10" w14:paraId="1D49EC20" w14:textId="77777777" w:rsidTr="000F29BB">
        <w:trPr>
          <w:trHeight w:val="103"/>
          <w:jc w:val="center"/>
        </w:trPr>
        <w:tc>
          <w:tcPr>
            <w:tcW w:w="1396" w:type="dxa"/>
            <w:vMerge/>
            <w:shd w:val="clear" w:color="auto" w:fill="auto"/>
            <w:vAlign w:val="center"/>
          </w:tcPr>
          <w:p w14:paraId="7D0F031B"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43F7106E"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783E1BE8" w14:textId="77777777" w:rsidR="009E04EC" w:rsidRPr="00E26D10" w:rsidRDefault="009E04E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1C18C38" w14:textId="77777777" w:rsidR="009E04EC" w:rsidRPr="00E26D10" w:rsidRDefault="009E04EC" w:rsidP="000F29BB">
            <w:pPr>
              <w:pStyle w:val="TAH"/>
              <w:rPr>
                <w:rFonts w:cs="Arial"/>
                <w:szCs w:val="18"/>
              </w:rPr>
            </w:pPr>
          </w:p>
        </w:tc>
        <w:tc>
          <w:tcPr>
            <w:tcW w:w="586" w:type="dxa"/>
            <w:shd w:val="clear" w:color="auto" w:fill="auto"/>
            <w:vAlign w:val="center"/>
          </w:tcPr>
          <w:p w14:paraId="792CFA6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D8F859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604843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50F8B6"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6249F1" w14:textId="77777777" w:rsidR="009E04EC" w:rsidRPr="00E26D10" w:rsidRDefault="009E04E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4BB64A2" w14:textId="77777777" w:rsidR="009E04EC" w:rsidRPr="00E26D10" w:rsidRDefault="009E04EC" w:rsidP="000F29BB">
            <w:pPr>
              <w:pStyle w:val="TAH"/>
              <w:rPr>
                <w:b w:val="0"/>
                <w:lang w:val="en-US"/>
              </w:rPr>
            </w:pPr>
          </w:p>
        </w:tc>
        <w:tc>
          <w:tcPr>
            <w:tcW w:w="1287" w:type="dxa"/>
            <w:vMerge/>
            <w:shd w:val="clear" w:color="auto" w:fill="auto"/>
            <w:vAlign w:val="center"/>
          </w:tcPr>
          <w:p w14:paraId="5410A2FF" w14:textId="77777777" w:rsidR="009E04EC" w:rsidRPr="00E26D10" w:rsidRDefault="009E04EC" w:rsidP="000F29BB">
            <w:pPr>
              <w:pStyle w:val="TAH"/>
              <w:rPr>
                <w:b w:val="0"/>
                <w:lang w:val="en-US"/>
              </w:rPr>
            </w:pPr>
          </w:p>
        </w:tc>
      </w:tr>
      <w:tr w:rsidR="009E04EC" w:rsidRPr="00E26D10" w14:paraId="28ACF942" w14:textId="77777777" w:rsidTr="000F29BB">
        <w:trPr>
          <w:trHeight w:val="103"/>
          <w:jc w:val="center"/>
        </w:trPr>
        <w:tc>
          <w:tcPr>
            <w:tcW w:w="1396" w:type="dxa"/>
            <w:vMerge/>
            <w:shd w:val="clear" w:color="auto" w:fill="auto"/>
            <w:vAlign w:val="center"/>
          </w:tcPr>
          <w:p w14:paraId="37F45926"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340CD242"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6AEB0471" w14:textId="77777777" w:rsidR="009E04EC" w:rsidRPr="00E26D10" w:rsidRDefault="009E04EC"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516546B" w14:textId="77777777" w:rsidR="009E04EC" w:rsidRPr="00E26D10" w:rsidRDefault="009E04EC" w:rsidP="000F29BB">
            <w:pPr>
              <w:pStyle w:val="TAH"/>
              <w:rPr>
                <w:rFonts w:cs="Arial"/>
                <w:szCs w:val="18"/>
              </w:rPr>
            </w:pPr>
          </w:p>
        </w:tc>
        <w:tc>
          <w:tcPr>
            <w:tcW w:w="586" w:type="dxa"/>
            <w:shd w:val="clear" w:color="auto" w:fill="auto"/>
            <w:vAlign w:val="center"/>
          </w:tcPr>
          <w:p w14:paraId="54B15FF7" w14:textId="77777777" w:rsidR="009E04EC" w:rsidRPr="00E26D10" w:rsidRDefault="009E04EC" w:rsidP="000F29BB">
            <w:pPr>
              <w:pStyle w:val="TAH"/>
              <w:rPr>
                <w:rFonts w:cs="Arial"/>
                <w:b w:val="0"/>
                <w:szCs w:val="18"/>
              </w:rPr>
            </w:pPr>
          </w:p>
        </w:tc>
        <w:tc>
          <w:tcPr>
            <w:tcW w:w="586" w:type="dxa"/>
            <w:shd w:val="clear" w:color="auto" w:fill="auto"/>
            <w:vAlign w:val="center"/>
          </w:tcPr>
          <w:p w14:paraId="33BB716E"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8FB559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D103AE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2B0AC14"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1EC62DEB" w14:textId="77777777" w:rsidR="009E04EC" w:rsidRPr="00E26D10" w:rsidRDefault="009E04EC" w:rsidP="000F29BB">
            <w:pPr>
              <w:pStyle w:val="TAH"/>
              <w:rPr>
                <w:b w:val="0"/>
                <w:lang w:val="en-US"/>
              </w:rPr>
            </w:pPr>
          </w:p>
        </w:tc>
        <w:tc>
          <w:tcPr>
            <w:tcW w:w="1287" w:type="dxa"/>
            <w:vMerge/>
            <w:shd w:val="clear" w:color="auto" w:fill="auto"/>
            <w:vAlign w:val="center"/>
          </w:tcPr>
          <w:p w14:paraId="33DC621E" w14:textId="77777777" w:rsidR="009E04EC" w:rsidRPr="00E26D10" w:rsidRDefault="009E04EC" w:rsidP="000F29BB">
            <w:pPr>
              <w:pStyle w:val="TAH"/>
              <w:rPr>
                <w:b w:val="0"/>
                <w:lang w:val="en-US"/>
              </w:rPr>
            </w:pPr>
          </w:p>
        </w:tc>
      </w:tr>
    </w:tbl>
    <w:p w14:paraId="0EE32315" w14:textId="77777777" w:rsidR="009E04EC" w:rsidRDefault="009E04EC" w:rsidP="009E04EC">
      <w:pPr>
        <w:pStyle w:val="Guidance"/>
      </w:pPr>
    </w:p>
    <w:p w14:paraId="3AC5A8C2" w14:textId="77777777" w:rsidR="009E04EC" w:rsidRPr="00E824C3" w:rsidRDefault="009E04EC" w:rsidP="009E04EC">
      <w:pPr>
        <w:pStyle w:val="Heading4"/>
        <w:rPr>
          <w:rFonts w:ascii="Calibri" w:hAnsi="Calibri"/>
          <w:szCs w:val="22"/>
          <w:lang w:eastAsia="zh-CN"/>
        </w:rPr>
      </w:pPr>
      <w:r>
        <w:t>5.2.12.2</w:t>
      </w:r>
      <w:r w:rsidRPr="00F00C5E">
        <w:rPr>
          <w:rFonts w:ascii="Calibri" w:hAnsi="Calibri"/>
          <w:sz w:val="22"/>
          <w:szCs w:val="22"/>
          <w:lang w:eastAsia="sv-SE"/>
        </w:rPr>
        <w:tab/>
      </w:r>
      <w:r w:rsidRPr="00052FB3">
        <w:rPr>
          <w:rFonts w:eastAsia="MS Mincho"/>
          <w:lang w:val="en-US"/>
        </w:rPr>
        <w:t>Co-existence studies</w:t>
      </w:r>
    </w:p>
    <w:p w14:paraId="4BE7E2EF" w14:textId="77777777" w:rsidR="009E04EC" w:rsidRPr="006B33C4" w:rsidRDefault="009E04EC" w:rsidP="009E04EC">
      <w:r>
        <w:t>Not applicable for this CA configuration.</w:t>
      </w:r>
    </w:p>
    <w:p w14:paraId="19F9B71B" w14:textId="77777777" w:rsidR="009E04EC" w:rsidRPr="00FD767C" w:rsidRDefault="009E04EC" w:rsidP="009E04EC"/>
    <w:p w14:paraId="1BF236D7" w14:textId="77777777" w:rsidR="009E04EC" w:rsidRDefault="009E04EC" w:rsidP="009E04EC">
      <w:pPr>
        <w:pStyle w:val="Heading4"/>
      </w:pPr>
      <w:r>
        <w:t>5.2.12.3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62E9A24" w14:textId="77777777" w:rsidR="009E04EC" w:rsidRPr="0081398B" w:rsidRDefault="009E04EC" w:rsidP="009E04EC">
      <w:proofErr w:type="gramStart"/>
      <w:r w:rsidRPr="0081398B">
        <w:t>Since,</w:t>
      </w:r>
      <w:proofErr w:type="gramEnd"/>
      <w:r w:rsidRPr="0081398B">
        <w:t xml:space="preserve"> there is only single band UL, </w:t>
      </w:r>
      <w:r>
        <w:rPr>
          <w:rFonts w:ascii="Symbol" w:hAnsi="Symbol"/>
        </w:rPr>
        <w:t></w:t>
      </w:r>
      <w:r w:rsidRPr="0081398B">
        <w:t>T</w:t>
      </w:r>
      <w:r w:rsidRPr="0081398B">
        <w:rPr>
          <w:vertAlign w:val="subscript"/>
        </w:rPr>
        <w:t>IB,c</w:t>
      </w:r>
      <w:r w:rsidRPr="0081398B">
        <w:t xml:space="preserve"> is set to zero.</w:t>
      </w:r>
    </w:p>
    <w:p w14:paraId="34DC2E39" w14:textId="77777777" w:rsidR="009E04EC" w:rsidRPr="0081398B" w:rsidRDefault="009E04EC" w:rsidP="009E04EC"/>
    <w:p w14:paraId="7DE5FDB2" w14:textId="77777777" w:rsidR="009E04EC" w:rsidRDefault="009E04EC" w:rsidP="009E04EC">
      <w:pPr>
        <w:pStyle w:val="TH"/>
      </w:pPr>
      <w:r>
        <w:t xml:space="preserve">Table 5.2.12.3-1: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2BC3B3B2"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1099015F"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0DD173BB"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333B3A71" w14:textId="77777777" w:rsidTr="000F29BB">
        <w:trPr>
          <w:jc w:val="center"/>
        </w:trPr>
        <w:tc>
          <w:tcPr>
            <w:tcW w:w="1985" w:type="dxa"/>
            <w:vMerge/>
            <w:tcBorders>
              <w:left w:val="single" w:sz="4" w:space="0" w:color="auto"/>
              <w:right w:val="single" w:sz="4" w:space="0" w:color="auto"/>
            </w:tcBorders>
            <w:vAlign w:val="center"/>
            <w:hideMark/>
          </w:tcPr>
          <w:p w14:paraId="58D65514"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73639BDB" w14:textId="77777777" w:rsidTr="000F29BB">
        <w:trPr>
          <w:jc w:val="center"/>
        </w:trPr>
        <w:tc>
          <w:tcPr>
            <w:tcW w:w="1985" w:type="dxa"/>
            <w:vMerge/>
            <w:tcBorders>
              <w:left w:val="single" w:sz="4" w:space="0" w:color="auto"/>
              <w:right w:val="single" w:sz="4" w:space="0" w:color="auto"/>
            </w:tcBorders>
            <w:vAlign w:val="center"/>
            <w:hideMark/>
          </w:tcPr>
          <w:p w14:paraId="023DD01B"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4133398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F5F1213"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6533EEC6" w14:textId="77777777" w:rsidR="009E04EC" w:rsidRDefault="009E04EC" w:rsidP="009E04EC"/>
    <w:p w14:paraId="145C1B3E" w14:textId="77777777" w:rsidR="009E04EC" w:rsidRDefault="009E04EC" w:rsidP="009E04EC">
      <w:pPr>
        <w:pStyle w:val="TH"/>
      </w:pPr>
      <w:r>
        <w:t xml:space="preserve">Table 5.2.12.3-2: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74BA7481"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Default="009E04EC" w:rsidP="000F29BB">
            <w:pPr>
              <w:keepNext/>
              <w:keepLines/>
              <w:tabs>
                <w:tab w:val="center" w:pos="1168"/>
                <w:tab w:val="right" w:pos="2336"/>
              </w:tabs>
              <w:spacing w:after="0"/>
              <w:jc w:val="center"/>
              <w:rPr>
                <w:rFonts w:ascii="Arial" w:hAnsi="Arial" w:cs="Arial"/>
                <w:sz w:val="18"/>
              </w:rPr>
            </w:pPr>
            <w:r>
              <w:rPr>
                <w:rFonts w:ascii="Arial" w:hAnsi="Arial" w:cs="Arial"/>
                <w:sz w:val="18"/>
              </w:rPr>
              <w:t>0</w:t>
            </w:r>
          </w:p>
        </w:tc>
      </w:tr>
      <w:tr w:rsidR="009E04EC" w14:paraId="0FC52A31"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30147B17"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Default="009E04EC"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9E04EC" w14:paraId="4297683C" w14:textId="77777777" w:rsidTr="000F29BB">
        <w:trPr>
          <w:jc w:val="center"/>
        </w:trPr>
        <w:tc>
          <w:tcPr>
            <w:tcW w:w="1985" w:type="dxa"/>
            <w:vMerge/>
            <w:tcBorders>
              <w:left w:val="single" w:sz="4" w:space="0" w:color="auto"/>
              <w:right w:val="single" w:sz="4" w:space="0" w:color="auto"/>
            </w:tcBorders>
            <w:vAlign w:val="center"/>
          </w:tcPr>
          <w:p w14:paraId="19F054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0F1AD8B8" w14:textId="77777777" w:rsidTr="000F29BB">
        <w:trPr>
          <w:jc w:val="center"/>
        </w:trPr>
        <w:tc>
          <w:tcPr>
            <w:tcW w:w="1985" w:type="dxa"/>
            <w:vMerge/>
            <w:tcBorders>
              <w:left w:val="single" w:sz="4" w:space="0" w:color="auto"/>
              <w:right w:val="single" w:sz="4" w:space="0" w:color="auto"/>
            </w:tcBorders>
            <w:vAlign w:val="center"/>
            <w:hideMark/>
          </w:tcPr>
          <w:p w14:paraId="4586AE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5180440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F8BE9F"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40BE0B1F" w14:textId="77777777" w:rsidR="009E04EC" w:rsidRDefault="009E04EC" w:rsidP="009E04EC">
      <w:pPr>
        <w:jc w:val="both"/>
        <w:rPr>
          <w:lang w:eastAsia="ja-JP"/>
        </w:rPr>
      </w:pPr>
    </w:p>
    <w:p w14:paraId="55BD6A8B" w14:textId="77777777" w:rsidR="009E04EC" w:rsidRPr="00E824C3" w:rsidRDefault="009E04EC" w:rsidP="009E04EC">
      <w:pPr>
        <w:pStyle w:val="Heading4"/>
        <w:rPr>
          <w:rFonts w:ascii="Calibri" w:hAnsi="Calibri"/>
          <w:szCs w:val="22"/>
          <w:lang w:eastAsia="zh-CN"/>
        </w:rPr>
      </w:pPr>
      <w:r>
        <w:t>5.2.12.</w:t>
      </w:r>
      <w:r>
        <w:rPr>
          <w:lang w:eastAsia="zh-CN"/>
        </w:rPr>
        <w:t>4</w:t>
      </w:r>
      <w:r w:rsidRPr="00F00C5E">
        <w:rPr>
          <w:rFonts w:ascii="Calibri" w:hAnsi="Calibri"/>
          <w:sz w:val="22"/>
          <w:szCs w:val="22"/>
          <w:lang w:eastAsia="sv-SE"/>
        </w:rPr>
        <w:tab/>
      </w:r>
      <w:r>
        <w:rPr>
          <w:rFonts w:hint="eastAsia"/>
          <w:lang w:eastAsia="zh-CN"/>
        </w:rPr>
        <w:t>REFSENS requirements</w:t>
      </w:r>
    </w:p>
    <w:p w14:paraId="5EAD3EDF" w14:textId="77777777" w:rsidR="009E04EC" w:rsidRPr="006B33C4" w:rsidRDefault="009E04EC" w:rsidP="009E04EC">
      <w:r>
        <w:t>Not applicable for this CA configuration.</w:t>
      </w:r>
    </w:p>
    <w:p w14:paraId="3671CA51" w14:textId="77777777" w:rsidR="00477DCE" w:rsidRDefault="00477DCE" w:rsidP="00477DCE"/>
    <w:p w14:paraId="4F354A6B" w14:textId="5B49304C" w:rsidR="007A7757" w:rsidRPr="007A7757" w:rsidRDefault="007A7757" w:rsidP="00260AEF">
      <w:pPr>
        <w:pStyle w:val="Heading2"/>
      </w:pPr>
      <w:bookmarkStart w:id="91" w:name="_Toc133338547"/>
      <w:bookmarkStart w:id="92" w:name="_Toc173248074"/>
      <w:bookmarkStart w:id="93" w:name="_Toc47511393"/>
      <w:bookmarkEnd w:id="86"/>
      <w:r>
        <w:t>5.3</w:t>
      </w:r>
      <w:r>
        <w:tab/>
      </w:r>
      <w:r w:rsidRPr="000E3518">
        <w:t>LTE-A inter-band CA for 2 bands DL with 2 bands UL</w:t>
      </w:r>
      <w:bookmarkEnd w:id="91"/>
      <w:bookmarkEnd w:id="92"/>
    </w:p>
    <w:p w14:paraId="5ACC0347" w14:textId="24C96ADD" w:rsidR="00692089" w:rsidRPr="00616096" w:rsidRDefault="00F444E3" w:rsidP="00493DAD">
      <w:pPr>
        <w:pStyle w:val="Heading3"/>
        <w:rPr>
          <w:rFonts w:ascii="Calibri" w:hAnsi="Calibri"/>
          <w:sz w:val="22"/>
          <w:szCs w:val="22"/>
          <w:lang w:val="en-US" w:eastAsia="zh-CN"/>
        </w:rPr>
      </w:pPr>
      <w:bookmarkStart w:id="94" w:name="_Toc133338548"/>
      <w:bookmarkStart w:id="95"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93"/>
      <w:bookmarkEnd w:id="94"/>
      <w:bookmarkEnd w:id="95"/>
    </w:p>
    <w:p w14:paraId="5FA6B41A" w14:textId="7D289613" w:rsidR="00692089" w:rsidRDefault="00F444E3" w:rsidP="00493DAD">
      <w:pPr>
        <w:pStyle w:val="Heading4"/>
      </w:pPr>
      <w:bookmarkStart w:id="96" w:name="_Toc47511394"/>
      <w:bookmarkStart w:id="97" w:name="_Toc133338549"/>
      <w:bookmarkStart w:id="98" w:name="_Toc173248076"/>
      <w:r w:rsidRPr="004C350D">
        <w:rPr>
          <w:szCs w:val="22"/>
          <w:lang w:val="en-US"/>
        </w:rPr>
        <w:t>5.</w:t>
      </w:r>
      <w:proofErr w:type="gramStart"/>
      <w:r w:rsidRPr="004C350D">
        <w:rPr>
          <w:szCs w:val="22"/>
          <w:lang w:val="en-US"/>
        </w:rPr>
        <w:t>3</w:t>
      </w:r>
      <w:r w:rsidR="00692089" w:rsidRPr="004C350D">
        <w:rPr>
          <w:szCs w:val="22"/>
        </w:rPr>
        <w:t>.x.</w:t>
      </w:r>
      <w:proofErr w:type="gramEnd"/>
      <w:r w:rsidR="00692089" w:rsidRPr="004C350D">
        <w:rPr>
          <w:szCs w:val="22"/>
        </w:rPr>
        <w:t>1</w:t>
      </w:r>
      <w:r w:rsidR="00692089" w:rsidRPr="00F00C5E">
        <w:rPr>
          <w:rFonts w:ascii="Calibri" w:hAnsi="Calibri"/>
          <w:szCs w:val="22"/>
          <w:lang w:eastAsia="sv-SE"/>
        </w:rPr>
        <w:tab/>
      </w:r>
      <w:r w:rsidR="00692089" w:rsidRPr="00725D82">
        <w:t>Channel bandwidths per operating band for CA</w:t>
      </w:r>
      <w:bookmarkEnd w:id="96"/>
      <w:bookmarkEnd w:id="97"/>
      <w:bookmarkEnd w:id="98"/>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9" w:name="_Toc133338550"/>
      <w:bookmarkStart w:id="100" w:name="_Toc173248077"/>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2</w:t>
      </w:r>
      <w:r w:rsidR="00692089" w:rsidRPr="00F00C5E">
        <w:rPr>
          <w:rFonts w:ascii="Calibri" w:hAnsi="Calibri"/>
          <w:szCs w:val="22"/>
          <w:lang w:eastAsia="sv-SE"/>
        </w:rPr>
        <w:tab/>
      </w:r>
      <w:r w:rsidR="00692089" w:rsidRPr="00F845D8">
        <w:t>Co-existence studies</w:t>
      </w:r>
      <w:bookmarkEnd w:id="99"/>
      <w:bookmarkEnd w:id="100"/>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w:t>
      </w:r>
      <w:proofErr w:type="gramStart"/>
      <w:r>
        <w:t>similar to</w:t>
      </w:r>
      <w:proofErr w:type="gramEnd"/>
      <w:r>
        <w:t xml:space="preserve">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101" w:name="_Toc47511395"/>
      <w:bookmarkStart w:id="102" w:name="_Toc133338551"/>
      <w:bookmarkStart w:id="103" w:name="_Toc173248078"/>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101"/>
      <w:bookmarkEnd w:id="102"/>
      <w:bookmarkEnd w:id="103"/>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04" w:name="_Toc47511396"/>
      <w:bookmarkStart w:id="105" w:name="_Toc133338552"/>
      <w:bookmarkStart w:id="106" w:name="_Toc173248079"/>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04"/>
      <w:bookmarkEnd w:id="105"/>
      <w:bookmarkEnd w:id="106"/>
    </w:p>
    <w:p w14:paraId="03301067" w14:textId="016EE710"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CD2799" w:rsidRDefault="002F7B82" w:rsidP="00692089">
      <w:pPr>
        <w:pStyle w:val="Guidance"/>
        <w:rPr>
          <w:i w:val="0"/>
          <w:iCs/>
        </w:rPr>
      </w:pP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07" w:name="_Toc133338627"/>
      <w:bookmarkStart w:id="108"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07"/>
      <w:bookmarkEnd w:id="108"/>
    </w:p>
    <w:p w14:paraId="44C8A366" w14:textId="51F89BBE" w:rsidR="003A7F3C" w:rsidRPr="00664E93" w:rsidRDefault="003A7F3C" w:rsidP="003A7F3C">
      <w:pPr>
        <w:rPr>
          <w:rFonts w:eastAsia="DengXian"/>
          <w:lang w:val="en-US"/>
        </w:rPr>
      </w:pPr>
      <w:bookmarkStart w:id="109" w:name="_Toc133338628"/>
      <w:bookmarkStart w:id="110"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lastRenderedPageBreak/>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09"/>
      <w:bookmarkEnd w:id="110"/>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lastRenderedPageBreak/>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11"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11"/>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5pt;height:16.65pt" o:ole="">
                  <v:imagedata r:id="rId18" o:title=""/>
                </v:shape>
                <o:OLEObject Type="Embed" ProgID="Equation.DSMT4" ShapeID="_x0000_i1025" DrawAspect="Content" ObjectID="_1802439525" r:id="rId19"/>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lastRenderedPageBreak/>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Pr="00CD2799" w:rsidRDefault="00F94175" w:rsidP="00CD2799"/>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rsidP="00CD2799">
      <w:pPr>
        <w:rPr>
          <w:rFonts w:ascii="Calibri" w:hAnsi="Calibri"/>
          <w:sz w:val="22"/>
          <w:szCs w:val="22"/>
          <w:lang w:val="en-US" w:eastAsia="zh-CN"/>
        </w:rPr>
      </w:pPr>
      <w:r w:rsidRPr="00443089">
        <w:t xml:space="preserve">Based on analysis of </w:t>
      </w:r>
      <w:r>
        <w:t>5.3.5</w:t>
      </w:r>
      <w:r w:rsidRPr="00443089">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Pr="00CD2799" w:rsidRDefault="00F94175" w:rsidP="00CD2799"/>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CD2799" w:rsidRDefault="006C5846" w:rsidP="006C5846">
      <w:pPr>
        <w:pStyle w:val="Heading3"/>
        <w:rPr>
          <w:rFonts w:ascii="Calibri" w:hAnsi="Calibri"/>
          <w:sz w:val="22"/>
          <w:szCs w:val="22"/>
          <w:lang w:val="en-US" w:eastAsia="zh-CN"/>
        </w:rPr>
      </w:pPr>
      <w:r w:rsidRPr="00CD2799">
        <w:rPr>
          <w:lang w:val="en-US"/>
        </w:rPr>
        <w:lastRenderedPageBreak/>
        <w:t>5.3.7</w:t>
      </w:r>
      <w:r w:rsidRPr="00CD2799">
        <w:rPr>
          <w:rFonts w:ascii="Calibri" w:hAnsi="Calibri"/>
          <w:sz w:val="22"/>
          <w:szCs w:val="22"/>
          <w:lang w:val="en-US" w:eastAsia="sv-SE"/>
        </w:rPr>
        <w:tab/>
      </w:r>
      <w:r w:rsidRPr="00CD2799">
        <w:rPr>
          <w:lang w:val="en-US"/>
        </w:rPr>
        <w:t>CA_</w:t>
      </w:r>
      <w:r w:rsidRPr="00CD2799">
        <w:rPr>
          <w:lang w:val="en-US" w:eastAsia="zh-CN"/>
        </w:rPr>
        <w:t>40</w:t>
      </w:r>
      <w:r w:rsidRPr="00CD2799">
        <w:rPr>
          <w:lang w:val="en-US"/>
        </w:rPr>
        <w:t>-</w:t>
      </w:r>
      <w:r w:rsidRPr="00CD2799">
        <w:rPr>
          <w:lang w:val="en-US" w:eastAsia="zh-CN"/>
        </w:rPr>
        <w:t>68</w:t>
      </w:r>
    </w:p>
    <w:p w14:paraId="6F85EC62" w14:textId="0FAAB61A" w:rsidR="006C5846" w:rsidRPr="00CD2799" w:rsidRDefault="006C5846" w:rsidP="006C5846">
      <w:pPr>
        <w:pStyle w:val="Heading4"/>
      </w:pPr>
      <w:r w:rsidRPr="00CD2799">
        <w:rPr>
          <w:szCs w:val="22"/>
          <w:lang w:val="en-US"/>
        </w:rPr>
        <w:t>5.3.7</w:t>
      </w:r>
      <w:r w:rsidRPr="00CD2799">
        <w:rPr>
          <w:szCs w:val="22"/>
        </w:rPr>
        <w:t>.1</w:t>
      </w:r>
      <w:r w:rsidRPr="00CD2799">
        <w:rPr>
          <w:rFonts w:ascii="Calibri" w:hAnsi="Calibri"/>
          <w:szCs w:val="22"/>
          <w:lang w:eastAsia="sv-SE"/>
        </w:rPr>
        <w:tab/>
      </w:r>
      <w:r w:rsidRPr="00CD2799">
        <w:t>Channel bandwidths per operating band for CA</w:t>
      </w:r>
    </w:p>
    <w:p w14:paraId="7FCA53D3" w14:textId="064DEBFD" w:rsidR="006C5846" w:rsidRPr="00CD2799" w:rsidRDefault="006C5846" w:rsidP="006C5846">
      <w:pPr>
        <w:pStyle w:val="TH"/>
        <w:rPr>
          <w:lang w:val="en-US"/>
        </w:rPr>
      </w:pPr>
      <w:r w:rsidRPr="00CD2799">
        <w:rPr>
          <w:lang w:val="en-US"/>
        </w:rPr>
        <w:t xml:space="preserve">Table </w:t>
      </w:r>
      <w:r w:rsidRPr="00CD2799">
        <w:rPr>
          <w:lang w:val="en-US" w:eastAsia="zh-CN"/>
        </w:rPr>
        <w:t>5.3.7.1</w:t>
      </w:r>
      <w:r w:rsidRPr="00CD2799">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2653FA"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CD2799" w:rsidRDefault="006C5846" w:rsidP="00C16095">
            <w:pPr>
              <w:pStyle w:val="TAH"/>
              <w:rPr>
                <w:rFonts w:cs="Arial"/>
              </w:rPr>
            </w:pPr>
            <w:r w:rsidRPr="00CD2799">
              <w:rPr>
                <w:rFonts w:cs="Arial"/>
              </w:rPr>
              <w:t>E</w:t>
            </w:r>
            <w:r w:rsidRPr="00CD2799">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CD2799" w:rsidRDefault="006C5846" w:rsidP="00C16095">
            <w:pPr>
              <w:pStyle w:val="TAH"/>
              <w:rPr>
                <w:rFonts w:cs="Arial"/>
              </w:rPr>
            </w:pPr>
            <w:r w:rsidRPr="00CD2799">
              <w:rPr>
                <w:rFonts w:cs="Arial"/>
              </w:rPr>
              <w:t>Uplink (UL) operating band</w:t>
            </w:r>
            <w:r w:rsidRPr="00CD2799">
              <w:rPr>
                <w:rFonts w:cs="Arial"/>
              </w:rPr>
              <w:br/>
              <w:t>BS receive</w:t>
            </w:r>
            <w:r w:rsidRPr="00CD2799">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CD2799" w:rsidRDefault="006C5846" w:rsidP="00C16095">
            <w:pPr>
              <w:pStyle w:val="TAH"/>
              <w:rPr>
                <w:rFonts w:cs="Arial"/>
              </w:rPr>
            </w:pPr>
            <w:r w:rsidRPr="00CD2799">
              <w:rPr>
                <w:rFonts w:cs="Arial"/>
              </w:rPr>
              <w:t>Downlink (DL) operating band</w:t>
            </w:r>
            <w:r w:rsidRPr="00CD2799">
              <w:rPr>
                <w:rFonts w:cs="Arial"/>
              </w:rPr>
              <w:br/>
              <w:t xml:space="preserve">BS transmit </w:t>
            </w:r>
            <w:r w:rsidRPr="00CD2799">
              <w:rPr>
                <w:rFonts w:cs="Arial"/>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CD2799" w:rsidRDefault="006C5846" w:rsidP="00C16095">
            <w:pPr>
              <w:pStyle w:val="TAH"/>
              <w:rPr>
                <w:rFonts w:cs="Arial"/>
              </w:rPr>
            </w:pPr>
            <w:r w:rsidRPr="00CD2799">
              <w:rPr>
                <w:rFonts w:cs="Arial"/>
              </w:rPr>
              <w:t>Duplex Mode</w:t>
            </w:r>
          </w:p>
        </w:tc>
      </w:tr>
      <w:tr w:rsidR="002653FA" w:rsidRPr="002653FA"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CD2799" w:rsidRDefault="006C5846"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CD2799" w:rsidRDefault="006C5846" w:rsidP="00C16095">
            <w:pPr>
              <w:pStyle w:val="TAH"/>
              <w:rPr>
                <w:rFonts w:cs="Arial"/>
              </w:rPr>
            </w:pPr>
            <w:r w:rsidRPr="00CD2799">
              <w:rPr>
                <w:rFonts w:cs="Arial"/>
              </w:rPr>
              <w:t>F</w:t>
            </w:r>
            <w:r w:rsidRPr="00CD2799">
              <w:rPr>
                <w:rFonts w:cs="Arial"/>
                <w:vertAlign w:val="subscript"/>
              </w:rPr>
              <w:t>UL_low</w:t>
            </w:r>
            <w:r w:rsidRPr="00CD2799">
              <w:rPr>
                <w:rFonts w:cs="Arial"/>
              </w:rPr>
              <w:t xml:space="preserve">   –  F</w:t>
            </w:r>
            <w:r w:rsidRPr="00CD2799">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CD2799" w:rsidRDefault="006C5846" w:rsidP="00C16095">
            <w:pPr>
              <w:pStyle w:val="TAH"/>
              <w:rPr>
                <w:rFonts w:cs="Arial"/>
              </w:rPr>
            </w:pPr>
            <w:r w:rsidRPr="00CD2799">
              <w:rPr>
                <w:rFonts w:cs="Arial"/>
              </w:rPr>
              <w:t>F</w:t>
            </w:r>
            <w:r w:rsidRPr="00CD2799">
              <w:rPr>
                <w:rFonts w:cs="Arial"/>
                <w:vertAlign w:val="subscript"/>
              </w:rPr>
              <w:t>DL_low</w:t>
            </w:r>
            <w:r w:rsidRPr="00CD2799">
              <w:rPr>
                <w:rFonts w:cs="Arial"/>
              </w:rPr>
              <w:t xml:space="preserve">  –  F</w:t>
            </w:r>
            <w:r w:rsidRPr="00CD2799">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CD2799" w:rsidRDefault="006C5846" w:rsidP="00C16095">
            <w:pPr>
              <w:pStyle w:val="TAC"/>
              <w:rPr>
                <w:rFonts w:cs="Arial"/>
              </w:rPr>
            </w:pPr>
          </w:p>
        </w:tc>
      </w:tr>
      <w:tr w:rsidR="002653FA" w:rsidRPr="002653FA"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CD2799" w:rsidRDefault="006C5846" w:rsidP="00C16095">
            <w:pPr>
              <w:pStyle w:val="TAC"/>
              <w:rPr>
                <w:rFonts w:cs="Arial"/>
                <w:lang w:val="en-US"/>
              </w:rPr>
            </w:pPr>
            <w:r w:rsidRPr="00CD2799">
              <w:rPr>
                <w:rFonts w:cs="Arial"/>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CD2799" w:rsidRDefault="006C5846" w:rsidP="00C16095">
            <w:pPr>
              <w:pStyle w:val="TAR"/>
              <w:rPr>
                <w:rFonts w:cs="Arial"/>
              </w:rPr>
            </w:pPr>
            <w:r w:rsidRPr="00CD2799">
              <w:t>2300 MHz</w:t>
            </w:r>
          </w:p>
        </w:tc>
        <w:tc>
          <w:tcPr>
            <w:tcW w:w="576" w:type="dxa"/>
            <w:tcBorders>
              <w:top w:val="single" w:sz="4" w:space="0" w:color="auto"/>
              <w:bottom w:val="single" w:sz="4" w:space="0" w:color="auto"/>
            </w:tcBorders>
          </w:tcPr>
          <w:p w14:paraId="7C1A584F" w14:textId="77777777" w:rsidR="006C5846" w:rsidRPr="00CD2799" w:rsidRDefault="006C5846" w:rsidP="00C16095">
            <w:pPr>
              <w:pStyle w:val="TAC"/>
              <w:rPr>
                <w:rFonts w:cs="Arial"/>
              </w:rPr>
            </w:pPr>
            <w:r w:rsidRPr="00CD2799">
              <w:t>–</w:t>
            </w:r>
          </w:p>
        </w:tc>
        <w:tc>
          <w:tcPr>
            <w:tcW w:w="1310" w:type="dxa"/>
            <w:tcBorders>
              <w:top w:val="single" w:sz="4" w:space="0" w:color="auto"/>
              <w:bottom w:val="single" w:sz="4" w:space="0" w:color="auto"/>
              <w:right w:val="single" w:sz="4" w:space="0" w:color="auto"/>
            </w:tcBorders>
          </w:tcPr>
          <w:p w14:paraId="19BACF0E" w14:textId="77777777" w:rsidR="006C5846" w:rsidRPr="00CD2799" w:rsidRDefault="006C5846" w:rsidP="00C16095">
            <w:pPr>
              <w:pStyle w:val="TAL"/>
              <w:rPr>
                <w:rFonts w:cs="Arial"/>
              </w:rPr>
            </w:pPr>
            <w:r w:rsidRPr="00CD2799">
              <w:t>2400 MHz</w:t>
            </w:r>
          </w:p>
        </w:tc>
        <w:tc>
          <w:tcPr>
            <w:tcW w:w="1385" w:type="dxa"/>
            <w:tcBorders>
              <w:top w:val="single" w:sz="4" w:space="0" w:color="auto"/>
              <w:bottom w:val="single" w:sz="4" w:space="0" w:color="auto"/>
            </w:tcBorders>
          </w:tcPr>
          <w:p w14:paraId="2EA60568" w14:textId="77777777" w:rsidR="006C5846" w:rsidRPr="00CD2799" w:rsidRDefault="006C5846" w:rsidP="00C16095">
            <w:pPr>
              <w:pStyle w:val="TAR"/>
              <w:rPr>
                <w:rFonts w:cs="Arial"/>
              </w:rPr>
            </w:pPr>
            <w:r w:rsidRPr="00CD2799">
              <w:t>2300 MHz</w:t>
            </w:r>
          </w:p>
        </w:tc>
        <w:tc>
          <w:tcPr>
            <w:tcW w:w="353" w:type="dxa"/>
            <w:tcBorders>
              <w:top w:val="single" w:sz="4" w:space="0" w:color="auto"/>
              <w:bottom w:val="single" w:sz="4" w:space="0" w:color="auto"/>
            </w:tcBorders>
          </w:tcPr>
          <w:p w14:paraId="322A3EE6" w14:textId="77777777" w:rsidR="006C5846" w:rsidRPr="00CD2799" w:rsidRDefault="006C5846" w:rsidP="00C16095">
            <w:pPr>
              <w:pStyle w:val="TAC"/>
              <w:rPr>
                <w:rFonts w:cs="Arial"/>
              </w:rPr>
            </w:pPr>
            <w:r w:rsidRPr="00CD2799">
              <w:t>–</w:t>
            </w:r>
          </w:p>
        </w:tc>
        <w:tc>
          <w:tcPr>
            <w:tcW w:w="1339" w:type="dxa"/>
            <w:tcBorders>
              <w:top w:val="single" w:sz="4" w:space="0" w:color="auto"/>
              <w:bottom w:val="single" w:sz="4" w:space="0" w:color="auto"/>
              <w:right w:val="single" w:sz="4" w:space="0" w:color="auto"/>
            </w:tcBorders>
          </w:tcPr>
          <w:p w14:paraId="19BBC869" w14:textId="77777777" w:rsidR="006C5846" w:rsidRPr="00CD2799" w:rsidRDefault="006C5846" w:rsidP="00C16095">
            <w:pPr>
              <w:pStyle w:val="TAL"/>
              <w:rPr>
                <w:rFonts w:cs="Arial"/>
              </w:rPr>
            </w:pPr>
            <w:r w:rsidRPr="00CD2799">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CD2799" w:rsidRDefault="006C5846" w:rsidP="00C16095">
            <w:pPr>
              <w:pStyle w:val="TAC"/>
              <w:rPr>
                <w:rFonts w:cs="Arial"/>
              </w:rPr>
            </w:pPr>
            <w:r w:rsidRPr="00CD2799">
              <w:rPr>
                <w:rFonts w:cs="Arial"/>
              </w:rPr>
              <w:t>TDD</w:t>
            </w:r>
          </w:p>
        </w:tc>
      </w:tr>
      <w:tr w:rsidR="006C5846" w:rsidRPr="002653FA"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CD2799" w:rsidRDefault="006C5846" w:rsidP="00C16095">
            <w:pPr>
              <w:pStyle w:val="TAC"/>
              <w:rPr>
                <w:rFonts w:cs="Arial"/>
                <w:lang w:val="en-US"/>
              </w:rPr>
            </w:pPr>
            <w:r w:rsidRPr="00CD2799">
              <w:rPr>
                <w:rFonts w:cs="Arial"/>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CD2799" w:rsidRDefault="006C5846" w:rsidP="00C16095">
            <w:pPr>
              <w:pStyle w:val="TAR"/>
              <w:rPr>
                <w:rFonts w:cs="Arial"/>
                <w:lang w:eastAsia="zh-CN"/>
              </w:rPr>
            </w:pPr>
            <w:r w:rsidRPr="00CD2799">
              <w:rPr>
                <w:rFonts w:cs="Arial"/>
                <w:lang w:eastAsia="zh-CN"/>
              </w:rPr>
              <w:t>698 MHz</w:t>
            </w:r>
          </w:p>
        </w:tc>
        <w:tc>
          <w:tcPr>
            <w:tcW w:w="576" w:type="dxa"/>
            <w:tcBorders>
              <w:top w:val="single" w:sz="4" w:space="0" w:color="auto"/>
              <w:bottom w:val="single" w:sz="4" w:space="0" w:color="auto"/>
            </w:tcBorders>
          </w:tcPr>
          <w:p w14:paraId="1E324439" w14:textId="77777777" w:rsidR="006C5846" w:rsidRPr="00CD2799" w:rsidRDefault="006C5846" w:rsidP="00C16095">
            <w:pPr>
              <w:pStyle w:val="TAC"/>
              <w:rPr>
                <w:rFonts w:cs="Arial"/>
              </w:rPr>
            </w:pPr>
            <w:r w:rsidRPr="00CD2799">
              <w:rPr>
                <w:rFonts w:cs="Arial"/>
              </w:rPr>
              <w:t>–</w:t>
            </w:r>
          </w:p>
        </w:tc>
        <w:tc>
          <w:tcPr>
            <w:tcW w:w="1310" w:type="dxa"/>
            <w:tcBorders>
              <w:top w:val="single" w:sz="4" w:space="0" w:color="auto"/>
              <w:bottom w:val="single" w:sz="4" w:space="0" w:color="auto"/>
              <w:right w:val="single" w:sz="4" w:space="0" w:color="auto"/>
            </w:tcBorders>
          </w:tcPr>
          <w:p w14:paraId="09700239" w14:textId="77777777" w:rsidR="006C5846" w:rsidRPr="00CD2799" w:rsidRDefault="006C5846" w:rsidP="00C16095">
            <w:pPr>
              <w:pStyle w:val="TAL"/>
              <w:rPr>
                <w:rFonts w:cs="Arial"/>
                <w:lang w:eastAsia="zh-CN"/>
              </w:rPr>
            </w:pPr>
            <w:r w:rsidRPr="00CD2799">
              <w:rPr>
                <w:rFonts w:cs="Arial"/>
                <w:lang w:eastAsia="zh-CN"/>
              </w:rPr>
              <w:t>728 MHz</w:t>
            </w:r>
          </w:p>
        </w:tc>
        <w:tc>
          <w:tcPr>
            <w:tcW w:w="1385" w:type="dxa"/>
            <w:tcBorders>
              <w:top w:val="single" w:sz="4" w:space="0" w:color="auto"/>
              <w:bottom w:val="single" w:sz="4" w:space="0" w:color="auto"/>
            </w:tcBorders>
          </w:tcPr>
          <w:p w14:paraId="2911EB12" w14:textId="77777777" w:rsidR="006C5846" w:rsidRPr="00CD2799" w:rsidRDefault="006C5846" w:rsidP="00C16095">
            <w:pPr>
              <w:pStyle w:val="TAR"/>
              <w:rPr>
                <w:rFonts w:cs="Arial"/>
                <w:lang w:eastAsia="zh-CN"/>
              </w:rPr>
            </w:pPr>
            <w:r w:rsidRPr="00CD2799">
              <w:rPr>
                <w:rFonts w:cs="Arial"/>
                <w:lang w:eastAsia="zh-CN"/>
              </w:rPr>
              <w:t>753 MHz</w:t>
            </w:r>
          </w:p>
        </w:tc>
        <w:tc>
          <w:tcPr>
            <w:tcW w:w="353" w:type="dxa"/>
            <w:tcBorders>
              <w:top w:val="single" w:sz="4" w:space="0" w:color="auto"/>
              <w:bottom w:val="single" w:sz="4" w:space="0" w:color="auto"/>
            </w:tcBorders>
          </w:tcPr>
          <w:p w14:paraId="2F73EB61" w14:textId="77777777" w:rsidR="006C5846" w:rsidRPr="00CD2799" w:rsidRDefault="006C5846" w:rsidP="00C16095">
            <w:pPr>
              <w:pStyle w:val="TAC"/>
              <w:rPr>
                <w:rFonts w:cs="Arial"/>
              </w:rPr>
            </w:pPr>
            <w:r w:rsidRPr="00CD2799">
              <w:rPr>
                <w:rFonts w:cs="Arial"/>
              </w:rPr>
              <w:t>–</w:t>
            </w:r>
          </w:p>
        </w:tc>
        <w:tc>
          <w:tcPr>
            <w:tcW w:w="1339" w:type="dxa"/>
            <w:tcBorders>
              <w:top w:val="single" w:sz="4" w:space="0" w:color="auto"/>
              <w:bottom w:val="single" w:sz="4" w:space="0" w:color="auto"/>
              <w:right w:val="single" w:sz="4" w:space="0" w:color="auto"/>
            </w:tcBorders>
          </w:tcPr>
          <w:p w14:paraId="0D19B9EA" w14:textId="77777777" w:rsidR="006C5846" w:rsidRPr="00CD2799" w:rsidRDefault="006C5846" w:rsidP="00C16095">
            <w:pPr>
              <w:pStyle w:val="TAL"/>
              <w:rPr>
                <w:rFonts w:cs="Arial"/>
                <w:lang w:eastAsia="zh-CN"/>
              </w:rPr>
            </w:pPr>
            <w:r w:rsidRPr="00CD2799">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CD2799" w:rsidRDefault="006C5846" w:rsidP="00C16095">
            <w:pPr>
              <w:pStyle w:val="TAC"/>
              <w:rPr>
                <w:rFonts w:cs="Arial"/>
              </w:rPr>
            </w:pPr>
            <w:r w:rsidRPr="00CD2799">
              <w:rPr>
                <w:rFonts w:cs="Arial"/>
                <w:lang w:eastAsia="ja-JP"/>
              </w:rPr>
              <w:t>FDD</w:t>
            </w:r>
          </w:p>
        </w:tc>
      </w:tr>
    </w:tbl>
    <w:p w14:paraId="364B7FE4" w14:textId="77777777" w:rsidR="006C5846" w:rsidRPr="00CD2799" w:rsidRDefault="006C5846" w:rsidP="006C5846"/>
    <w:p w14:paraId="097619CF" w14:textId="77777777" w:rsidR="006C5846" w:rsidRPr="00CD2799" w:rsidRDefault="006C5846" w:rsidP="006C5846">
      <w:pPr>
        <w:pStyle w:val="TH"/>
      </w:pPr>
      <w:r w:rsidRPr="00CD2799">
        <w:t xml:space="preserve">Table </w:t>
      </w:r>
      <w:r w:rsidRPr="00CD2799">
        <w:rPr>
          <w:lang w:val="en-US" w:eastAsia="ja-JP"/>
        </w:rPr>
        <w:t>5.3.6</w:t>
      </w:r>
      <w:r w:rsidRPr="00CD2799">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2653FA" w:rsidRPr="002653FA"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CD2799" w:rsidRDefault="006C5846" w:rsidP="00C16095">
            <w:pPr>
              <w:spacing w:before="120" w:after="120"/>
              <w:jc w:val="center"/>
              <w:rPr>
                <w:rFonts w:ascii="Arial" w:hAnsi="Arial" w:cs="Arial"/>
                <w:b/>
              </w:rPr>
            </w:pPr>
            <w:r w:rsidRPr="00CD2799">
              <w:rPr>
                <w:rFonts w:ascii="Arial" w:hAnsi="Arial" w:cs="Arial"/>
                <w:b/>
              </w:rPr>
              <w:t>E-UTRA CA configuration / Bandwidth combination set</w:t>
            </w:r>
          </w:p>
        </w:tc>
      </w:tr>
      <w:tr w:rsidR="002653FA" w:rsidRPr="002653FA"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CD2799" w:rsidRDefault="006C5846" w:rsidP="00C16095">
            <w:pPr>
              <w:spacing w:before="120" w:after="120"/>
              <w:jc w:val="center"/>
              <w:rPr>
                <w:rFonts w:ascii="Arial" w:hAnsi="Arial" w:cs="Arial"/>
                <w:b/>
              </w:rPr>
            </w:pPr>
            <w:r w:rsidRPr="00CD2799">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rPr>
              <w:t>1.4</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3</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5</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10</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15</w:t>
            </w:r>
            <w:r w:rsidRPr="00CD2799">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20</w:t>
            </w:r>
            <w:r w:rsidRPr="00CD2799">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Maximum aggregated bandwidth</w:t>
            </w:r>
          </w:p>
          <w:p w14:paraId="3EC5493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Bandwidth combination set</w:t>
            </w:r>
          </w:p>
        </w:tc>
      </w:tr>
      <w:tr w:rsidR="002653FA" w:rsidRPr="002653FA" w14:paraId="2A34D0D6" w14:textId="77777777" w:rsidTr="00CD2799">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5A11FF4" w14:textId="77777777" w:rsidR="006C5846" w:rsidRPr="00CD2799" w:rsidRDefault="006C5846" w:rsidP="00C16095">
            <w:pPr>
              <w:spacing w:before="120" w:after="120"/>
              <w:jc w:val="center"/>
              <w:rPr>
                <w:rFonts w:ascii="Arial" w:hAnsi="Arial" w:cs="Arial"/>
                <w:bCs/>
                <w:sz w:val="18"/>
              </w:rPr>
            </w:pPr>
            <w:r w:rsidRPr="00CD2799">
              <w:rPr>
                <w:rFonts w:ascii="Arial" w:hAnsi="Arial" w:cs="Arial"/>
                <w:bCs/>
                <w:sz w:val="18"/>
              </w:rPr>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5153C05C" w14:textId="77777777" w:rsidR="006C5846" w:rsidRPr="00CD2799" w:rsidRDefault="006C5846" w:rsidP="00C16095">
            <w:pPr>
              <w:keepNext/>
              <w:keepLines/>
              <w:spacing w:after="0"/>
              <w:jc w:val="center"/>
              <w:rPr>
                <w:rFonts w:ascii="Arial" w:eastAsia="DengXian" w:hAnsi="Arial" w:cs="Arial"/>
                <w:bCs/>
                <w:sz w:val="18"/>
                <w:lang w:eastAsia="ko-KR"/>
              </w:rPr>
            </w:pPr>
            <w:r w:rsidRPr="00CD2799">
              <w:rPr>
                <w:rFonts w:ascii="Arial" w:eastAsia="DengXian" w:hAnsi="Arial" w:cs="Arial"/>
                <w:bCs/>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778C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0CDE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7AA1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56E1B"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C04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7102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4961F"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E3FDBD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52E1598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0</w:t>
            </w:r>
          </w:p>
        </w:tc>
      </w:tr>
      <w:tr w:rsidR="002653FA" w:rsidRPr="002653FA" w14:paraId="5DFA9BBC" w14:textId="77777777" w:rsidTr="00CD2799">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473C6314" w14:textId="77777777" w:rsidR="006C5846" w:rsidRPr="00CD2799" w:rsidRDefault="006C5846"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2B1DF16" w14:textId="77777777" w:rsidR="006C5846" w:rsidRPr="00CD2799" w:rsidRDefault="006C5846"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539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C9B5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0CC6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2752"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457B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5188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A330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34957548" w14:textId="77777777" w:rsidR="006C5846" w:rsidRPr="00CD2799" w:rsidRDefault="006C5846"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CD2799" w:rsidRDefault="006C5846" w:rsidP="00C16095">
            <w:pPr>
              <w:keepNext/>
              <w:keepLines/>
              <w:spacing w:after="0"/>
              <w:jc w:val="center"/>
              <w:rPr>
                <w:rFonts w:ascii="Arial" w:eastAsia="DengXian" w:hAnsi="Arial" w:cs="Arial"/>
                <w:bCs/>
                <w:sz w:val="18"/>
              </w:rPr>
            </w:pPr>
          </w:p>
        </w:tc>
      </w:tr>
    </w:tbl>
    <w:p w14:paraId="723558A8" w14:textId="77777777" w:rsidR="006C5846" w:rsidRPr="00CD2799" w:rsidRDefault="006C5846" w:rsidP="006C5846">
      <w:pPr>
        <w:pStyle w:val="Heading4"/>
        <w:rPr>
          <w:szCs w:val="22"/>
          <w:lang w:val="en-US"/>
        </w:rPr>
      </w:pPr>
    </w:p>
    <w:p w14:paraId="03970B50" w14:textId="5E625D54" w:rsidR="006C5846" w:rsidRPr="00CD2799" w:rsidRDefault="006C5846" w:rsidP="006C5846">
      <w:pPr>
        <w:pStyle w:val="Heading4"/>
      </w:pPr>
      <w:r w:rsidRPr="00CD2799">
        <w:rPr>
          <w:szCs w:val="22"/>
          <w:lang w:val="en-US"/>
        </w:rPr>
        <w:t>5.3.7</w:t>
      </w:r>
      <w:r w:rsidRPr="00CD2799">
        <w:rPr>
          <w:szCs w:val="22"/>
        </w:rPr>
        <w:t>.2</w:t>
      </w:r>
      <w:r w:rsidRPr="00CD2799">
        <w:rPr>
          <w:rFonts w:ascii="Calibri" w:hAnsi="Calibri"/>
          <w:szCs w:val="22"/>
          <w:lang w:eastAsia="sv-SE"/>
        </w:rPr>
        <w:tab/>
      </w:r>
      <w:r w:rsidRPr="00CD2799">
        <w:t>Co-existence studies</w:t>
      </w:r>
    </w:p>
    <w:p w14:paraId="5499AD4A" w14:textId="762479EB" w:rsidR="006C5846" w:rsidRPr="00CD2799" w:rsidRDefault="006C5846" w:rsidP="006C5846">
      <w:pPr>
        <w:rPr>
          <w:lang w:val="en-US"/>
        </w:rPr>
      </w:pPr>
      <w:r w:rsidRPr="00CD2799">
        <w:rPr>
          <w:lang w:val="en-US"/>
        </w:rPr>
        <w:t xml:space="preserve">For 2UL / </w:t>
      </w:r>
      <w:r w:rsidRPr="00CD2799">
        <w:rPr>
          <w:lang w:val="en-US" w:eastAsia="ja-JP"/>
        </w:rPr>
        <w:t>2</w:t>
      </w:r>
      <w:r w:rsidRPr="00CD2799">
        <w:rPr>
          <w:lang w:val="en-US"/>
        </w:rPr>
        <w:t>DL own receiver desensitization study 2</w:t>
      </w:r>
      <w:r w:rsidRPr="00CD2799">
        <w:rPr>
          <w:vertAlign w:val="superscript"/>
          <w:lang w:val="en-US"/>
        </w:rPr>
        <w:t>nd</w:t>
      </w:r>
      <w:r w:rsidRPr="00CD2799">
        <w:rPr>
          <w:lang w:val="en-US"/>
        </w:rPr>
        <w:t xml:space="preserve"> and 3</w:t>
      </w:r>
      <w:r w:rsidRPr="00CD2799">
        <w:rPr>
          <w:vertAlign w:val="superscript"/>
          <w:lang w:val="en-US"/>
        </w:rPr>
        <w:t>rd</w:t>
      </w:r>
      <w:r w:rsidRPr="00CD2799">
        <w:rPr>
          <w:lang w:val="en-US"/>
        </w:rPr>
        <w:t xml:space="preserve"> order harmonics and 2</w:t>
      </w:r>
      <w:r w:rsidRPr="00CD2799">
        <w:rPr>
          <w:vertAlign w:val="superscript"/>
          <w:lang w:val="en-US"/>
        </w:rPr>
        <w:t>nd</w:t>
      </w:r>
      <w:r w:rsidRPr="00CD2799">
        <w:rPr>
          <w:lang w:val="en-US"/>
        </w:rPr>
        <w:t>, 3</w:t>
      </w:r>
      <w:r w:rsidRPr="00CD2799">
        <w:rPr>
          <w:vertAlign w:val="superscript"/>
          <w:lang w:val="en-US"/>
        </w:rPr>
        <w:t>rd</w:t>
      </w:r>
      <w:r w:rsidRPr="00CD2799">
        <w:rPr>
          <w:lang w:val="en-US"/>
        </w:rPr>
        <w:t>, 4</w:t>
      </w:r>
      <w:r w:rsidRPr="00CD2799">
        <w:rPr>
          <w:vertAlign w:val="superscript"/>
          <w:lang w:val="en-US"/>
        </w:rPr>
        <w:t>th</w:t>
      </w:r>
      <w:r w:rsidRPr="00CD2799">
        <w:rPr>
          <w:lang w:val="en-US"/>
        </w:rPr>
        <w:t xml:space="preserve"> and 5</w:t>
      </w:r>
      <w:r w:rsidRPr="00CD2799">
        <w:rPr>
          <w:vertAlign w:val="superscript"/>
          <w:lang w:val="en-US"/>
        </w:rPr>
        <w:t>th</w:t>
      </w:r>
      <w:r w:rsidRPr="00CD2799">
        <w:rPr>
          <w:lang w:val="en-US"/>
        </w:rPr>
        <w:t xml:space="preserve"> order intermodulation products were calculated and presented in Table </w:t>
      </w:r>
      <w:r w:rsidRPr="00CD2799">
        <w:rPr>
          <w:lang w:val="en-US" w:eastAsia="ja-JP"/>
        </w:rPr>
        <w:t>5.3.7.2</w:t>
      </w:r>
      <w:r w:rsidRPr="00CD2799">
        <w:rPr>
          <w:lang w:val="en-US"/>
        </w:rPr>
        <w:t>-1.</w:t>
      </w:r>
    </w:p>
    <w:p w14:paraId="2699D6B0" w14:textId="7449D8E8" w:rsidR="006C5846" w:rsidRPr="00CD2799" w:rsidRDefault="006C5846" w:rsidP="006C5846">
      <w:pPr>
        <w:pStyle w:val="TH"/>
      </w:pPr>
      <w:r w:rsidRPr="00CD2799">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2653FA"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fy_high</w:t>
            </w:r>
          </w:p>
        </w:tc>
      </w:tr>
      <w:tr w:rsidR="002653FA" w:rsidRPr="002653FA"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2400</w:t>
            </w:r>
          </w:p>
        </w:tc>
      </w:tr>
      <w:tr w:rsidR="002653FA" w:rsidRPr="002653FA"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w:t>
            </w:r>
            <w:r w:rsidRPr="00CD2799">
              <w:rPr>
                <w:rFonts w:asciiTheme="minorBidi" w:hAnsiTheme="minorBidi" w:cstheme="minorBidi"/>
                <w:sz w:val="16"/>
                <w:szCs w:val="16"/>
                <w:vertAlign w:val="superscript"/>
                <w:lang w:val="fi-FI" w:eastAsia="fi-FI"/>
              </w:rPr>
              <w:t>nd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fy_high</w:t>
            </w:r>
          </w:p>
        </w:tc>
      </w:tr>
      <w:tr w:rsidR="002653FA" w:rsidRPr="002653FA"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4800</w:t>
            </w:r>
          </w:p>
        </w:tc>
      </w:tr>
      <w:tr w:rsidR="002653FA" w:rsidRPr="002653FA"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w:t>
            </w:r>
            <w:r w:rsidRPr="00CD2799">
              <w:rPr>
                <w:rFonts w:asciiTheme="minorBidi" w:hAnsiTheme="minorBidi" w:cstheme="minorBidi"/>
                <w:sz w:val="16"/>
                <w:szCs w:val="16"/>
                <w:vertAlign w:val="superscript"/>
                <w:lang w:val="fi-FI" w:eastAsia="fi-FI"/>
              </w:rPr>
              <w:t>rd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fy_high</w:t>
            </w:r>
          </w:p>
        </w:tc>
      </w:tr>
      <w:tr w:rsidR="002653FA" w:rsidRPr="002653FA"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7200</w:t>
            </w:r>
          </w:p>
        </w:tc>
      </w:tr>
      <w:tr w:rsidR="002653FA" w:rsidRPr="002653FA"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 tone 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r>
      <w:tr w:rsidR="002653FA" w:rsidRPr="002653FA"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3128</w:t>
            </w:r>
          </w:p>
        </w:tc>
      </w:tr>
      <w:tr w:rsidR="002653FA" w:rsidRPr="002653FA"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fx_low|</w:t>
            </w:r>
          </w:p>
        </w:tc>
      </w:tr>
      <w:tr w:rsidR="002653FA" w:rsidRPr="002653FA"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4102</w:t>
            </w:r>
          </w:p>
        </w:tc>
      </w:tr>
      <w:tr w:rsidR="002653FA" w:rsidRPr="002653FA"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fx_high|</w:t>
            </w:r>
          </w:p>
        </w:tc>
      </w:tr>
      <w:tr w:rsidR="002653FA" w:rsidRPr="002653FA"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5528</w:t>
            </w:r>
          </w:p>
        </w:tc>
      </w:tr>
      <w:tr w:rsidR="002653FA" w:rsidRPr="002653FA"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+2* fy_high|</w:t>
            </w:r>
          </w:p>
        </w:tc>
      </w:tr>
      <w:tr w:rsidR="002653FA" w:rsidRPr="002653FA"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6256</w:t>
            </w:r>
          </w:p>
        </w:tc>
      </w:tr>
      <w:tr w:rsidR="002653FA" w:rsidRPr="002653FA"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|3*fy_high – 1*fx_low|</w:t>
            </w:r>
          </w:p>
        </w:tc>
      </w:tr>
      <w:tr w:rsidR="002653FA" w:rsidRPr="002653FA"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6502</w:t>
            </w:r>
          </w:p>
        </w:tc>
      </w:tr>
      <w:tr w:rsidR="002653FA" w:rsidRPr="002653FA"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|3*fy_high + 1*fx_high|</w:t>
            </w:r>
          </w:p>
        </w:tc>
      </w:tr>
      <w:tr w:rsidR="002653FA" w:rsidRPr="002653FA"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7928</w:t>
            </w:r>
          </w:p>
        </w:tc>
      </w:tr>
      <w:tr w:rsidR="002653FA" w:rsidRPr="002653FA"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4*fx_low|</w:t>
            </w:r>
          </w:p>
        </w:tc>
      </w:tr>
      <w:tr w:rsidR="002653FA" w:rsidRPr="002653FA"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392</w:t>
            </w:r>
          </w:p>
        </w:tc>
      </w:tr>
      <w:tr w:rsidR="002653FA" w:rsidRPr="002653FA"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+ 4*fx_high|</w:t>
            </w:r>
          </w:p>
        </w:tc>
      </w:tr>
      <w:tr w:rsidR="002653FA" w:rsidRPr="002653FA"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5312</w:t>
            </w:r>
          </w:p>
        </w:tc>
      </w:tr>
      <w:tr w:rsidR="002653FA" w:rsidRPr="002653FA"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3*fx_low|</w:t>
            </w:r>
          </w:p>
        </w:tc>
      </w:tr>
      <w:tr w:rsidR="002653FA" w:rsidRPr="002653FA"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2706</w:t>
            </w:r>
          </w:p>
        </w:tc>
      </w:tr>
      <w:tr w:rsidR="002653FA" w:rsidRPr="002653FA"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+ 3*fx_high|</w:t>
            </w:r>
          </w:p>
        </w:tc>
      </w:tr>
      <w:tr w:rsidR="006C5846" w:rsidRPr="002653FA"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6984</w:t>
            </w:r>
          </w:p>
        </w:tc>
      </w:tr>
    </w:tbl>
    <w:p w14:paraId="0B1526FD" w14:textId="77777777" w:rsidR="006C5846" w:rsidRPr="00CD2799" w:rsidRDefault="006C5846" w:rsidP="006C5846">
      <w:pPr>
        <w:rPr>
          <w:lang w:val="en-US" w:eastAsia="ja-JP"/>
        </w:rPr>
      </w:pPr>
    </w:p>
    <w:p w14:paraId="45855C40" w14:textId="5A2285C2" w:rsidR="006C5846" w:rsidRPr="00CD2799" w:rsidRDefault="006C5846" w:rsidP="006C5846">
      <w:pPr>
        <w:rPr>
          <w:lang w:val="en-US" w:eastAsia="ja-JP"/>
        </w:rPr>
      </w:pPr>
      <w:r w:rsidRPr="00CD2799">
        <w:rPr>
          <w:lang w:val="en-US"/>
        </w:rPr>
        <w:t xml:space="preserve">Based on Table </w:t>
      </w:r>
      <w:r w:rsidRPr="00CD2799">
        <w:rPr>
          <w:lang w:val="en-US" w:eastAsia="ja-JP"/>
        </w:rPr>
        <w:t>5.3.7.2</w:t>
      </w:r>
      <w:r w:rsidRPr="00CD2799">
        <w:rPr>
          <w:lang w:val="en-US"/>
        </w:rPr>
        <w:t>-1</w:t>
      </w:r>
      <w:r w:rsidRPr="00CD2799">
        <w:rPr>
          <w:lang w:eastAsia="ko-KR"/>
        </w:rPr>
        <w:t xml:space="preserve">, </w:t>
      </w:r>
      <w:r w:rsidRPr="00CD2799">
        <w:rPr>
          <w:lang w:val="en-US"/>
        </w:rPr>
        <w:t>there are no IMD issues.</w:t>
      </w:r>
      <w:r w:rsidRPr="00CD2799">
        <w:rPr>
          <w:lang w:val="en-US" w:eastAsia="ja-JP"/>
        </w:rPr>
        <w:t xml:space="preserve"> </w:t>
      </w:r>
    </w:p>
    <w:p w14:paraId="2830E0C3" w14:textId="61B0F073" w:rsidR="006C5846" w:rsidRPr="00CD2799" w:rsidRDefault="006C5846" w:rsidP="006C5846">
      <w:pPr>
        <w:pStyle w:val="TH"/>
        <w:rPr>
          <w:rFonts w:eastAsia="DengXian"/>
          <w:lang w:val="x-none"/>
        </w:rPr>
      </w:pPr>
      <w:r w:rsidRPr="00CD2799">
        <w:rPr>
          <w:rFonts w:eastAsia="DengXian"/>
        </w:rPr>
        <w:t>Table 5.3.7.2-2: Requirements for uplink inter-band carrier aggregation</w:t>
      </w:r>
      <w:r w:rsidRPr="00CD2799">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2653FA" w:rsidRPr="002653FA"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 xml:space="preserve">Spurious emission </w:t>
            </w:r>
          </w:p>
        </w:tc>
      </w:tr>
      <w:tr w:rsidR="002653FA" w:rsidRPr="002653FA"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CD2799" w:rsidRDefault="006C5846"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9BA095D"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NOTE</w:t>
            </w:r>
          </w:p>
        </w:tc>
      </w:tr>
      <w:tr w:rsidR="006C5846" w:rsidRPr="002653FA"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CD2799" w:rsidRDefault="006C5846" w:rsidP="00C16095">
            <w:pPr>
              <w:keepNext/>
              <w:keepLines/>
              <w:spacing w:after="0" w:line="256" w:lineRule="auto"/>
              <w:jc w:val="center"/>
              <w:rPr>
                <w:rFonts w:ascii="Arial" w:eastAsia="DengXian" w:hAnsi="Arial" w:cs="Arial"/>
                <w:sz w:val="16"/>
                <w:szCs w:val="16"/>
              </w:rPr>
            </w:pPr>
            <w:r w:rsidRPr="00CD2799">
              <w:rPr>
                <w:rFonts w:ascii="Arial" w:eastAsia="DengXian" w:hAnsi="Arial" w:cs="Arial"/>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CD2799" w:rsidRDefault="006C5846" w:rsidP="00C16095">
            <w:pPr>
              <w:pStyle w:val="TAL"/>
              <w:spacing w:line="256" w:lineRule="auto"/>
              <w:rPr>
                <w:sz w:val="16"/>
                <w:szCs w:val="16"/>
              </w:rPr>
            </w:pPr>
            <w:r w:rsidRPr="00CD2799">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CD2799" w:rsidRDefault="006C5846" w:rsidP="00C16095">
            <w:pPr>
              <w:pStyle w:val="TAC"/>
              <w:spacing w:line="256" w:lineRule="auto"/>
              <w:rPr>
                <w:sz w:val="16"/>
                <w:szCs w:val="16"/>
              </w:rPr>
            </w:pPr>
            <w:r w:rsidRPr="00CD2799">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CD2799" w:rsidRDefault="006C5846" w:rsidP="00C16095">
            <w:pPr>
              <w:pStyle w:val="TAC"/>
              <w:spacing w:line="256" w:lineRule="auto"/>
              <w:rPr>
                <w:sz w:val="16"/>
                <w:szCs w:val="16"/>
              </w:rPr>
            </w:pPr>
            <w:r w:rsidRPr="00CD2799">
              <w:rPr>
                <w:rFonts w:cs="Arial"/>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CD2799" w:rsidRDefault="006C5846" w:rsidP="00C16095">
            <w:pPr>
              <w:pStyle w:val="TAC"/>
              <w:spacing w:line="256" w:lineRule="auto"/>
              <w:rPr>
                <w:sz w:val="16"/>
                <w:szCs w:val="16"/>
              </w:rPr>
            </w:pPr>
            <w:r w:rsidRPr="00CD2799">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CD2799" w:rsidRDefault="006C5846" w:rsidP="00C16095">
            <w:pPr>
              <w:pStyle w:val="TAC"/>
              <w:spacing w:line="256" w:lineRule="auto"/>
              <w:rPr>
                <w:sz w:val="16"/>
                <w:szCs w:val="16"/>
              </w:rPr>
            </w:pPr>
            <w:r w:rsidRPr="00CD2799">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CD2799" w:rsidRDefault="006C5846" w:rsidP="00C16095">
            <w:pPr>
              <w:pStyle w:val="TAC"/>
              <w:spacing w:line="256" w:lineRule="auto"/>
              <w:rPr>
                <w:sz w:val="16"/>
                <w:szCs w:val="16"/>
              </w:rPr>
            </w:pPr>
            <w:r w:rsidRPr="00CD2799">
              <w:rPr>
                <w:rFonts w:cs="Arial"/>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CD2799" w:rsidRDefault="006C5846" w:rsidP="00C16095">
            <w:pPr>
              <w:pStyle w:val="TAC"/>
              <w:spacing w:line="256" w:lineRule="auto"/>
              <w:rPr>
                <w:sz w:val="16"/>
                <w:szCs w:val="16"/>
              </w:rPr>
            </w:pPr>
            <w:r w:rsidRPr="00CD2799">
              <w:rPr>
                <w:rFonts w:cs="Arial"/>
                <w:sz w:val="16"/>
                <w:szCs w:val="16"/>
              </w:rPr>
              <w:t>8</w:t>
            </w:r>
          </w:p>
        </w:tc>
      </w:tr>
    </w:tbl>
    <w:p w14:paraId="132DF644" w14:textId="77777777" w:rsidR="006C5846" w:rsidRPr="00CD2799" w:rsidRDefault="006C5846" w:rsidP="006C5846">
      <w:pPr>
        <w:pStyle w:val="Guidance"/>
        <w:rPr>
          <w:color w:val="auto"/>
          <w:lang w:eastAsia="zh-CN"/>
        </w:rPr>
      </w:pPr>
    </w:p>
    <w:p w14:paraId="654D4BD8" w14:textId="3E4668BA" w:rsidR="006C5846" w:rsidRPr="00CD2799" w:rsidRDefault="006C5846" w:rsidP="006C5846">
      <w:pPr>
        <w:pStyle w:val="Heading4"/>
      </w:pPr>
      <w:r w:rsidRPr="00CD2799">
        <w:rPr>
          <w:szCs w:val="22"/>
          <w:lang w:val="en-US"/>
        </w:rPr>
        <w:t>5.3.7</w:t>
      </w:r>
      <w:r w:rsidRPr="00CD2799">
        <w:rPr>
          <w:szCs w:val="22"/>
        </w:rPr>
        <w:t>.3</w:t>
      </w:r>
      <w:r w:rsidRPr="00CD2799">
        <w:rPr>
          <w:rFonts w:ascii="Calibri" w:hAnsi="Calibri"/>
          <w:szCs w:val="22"/>
          <w:lang w:eastAsia="sv-SE"/>
        </w:rPr>
        <w:tab/>
      </w:r>
      <w:r w:rsidRPr="00CD2799">
        <w:t>∆T</w:t>
      </w:r>
      <w:r w:rsidRPr="00CD2799">
        <w:rPr>
          <w:vertAlign w:val="subscript"/>
        </w:rPr>
        <w:t>IB</w:t>
      </w:r>
      <w:r w:rsidRPr="00CD2799">
        <w:t xml:space="preserve"> and ∆R</w:t>
      </w:r>
      <w:r w:rsidRPr="00CD2799">
        <w:rPr>
          <w:vertAlign w:val="subscript"/>
        </w:rPr>
        <w:t>IB</w:t>
      </w:r>
      <w:r w:rsidRPr="00CD2799">
        <w:t xml:space="preserve"> values</w:t>
      </w:r>
    </w:p>
    <w:p w14:paraId="61637FB3" w14:textId="77777777" w:rsidR="006C5846" w:rsidRPr="00CD2799" w:rsidRDefault="006C5846" w:rsidP="006C5846">
      <w:r w:rsidRPr="00CD2799">
        <w:t>∆T</w:t>
      </w:r>
      <w:r w:rsidRPr="00CD2799">
        <w:rPr>
          <w:vertAlign w:val="subscript"/>
        </w:rPr>
        <w:t>IB</w:t>
      </w:r>
      <w:r w:rsidRPr="00CD2799">
        <w:t xml:space="preserve"> and ∆R</w:t>
      </w:r>
      <w:r w:rsidRPr="00CD2799">
        <w:rPr>
          <w:vertAlign w:val="subscript"/>
        </w:rPr>
        <w:t>IB</w:t>
      </w:r>
      <w:r w:rsidRPr="00CD2799">
        <w:t xml:space="preserve"> values for CA_n28-n40 are reused.</w:t>
      </w:r>
    </w:p>
    <w:p w14:paraId="4126D4E3" w14:textId="4DE17673" w:rsidR="006C5846" w:rsidRPr="00CD2799" w:rsidRDefault="006C5846" w:rsidP="006C5846">
      <w:pPr>
        <w:pStyle w:val="TH"/>
      </w:pPr>
      <w:r w:rsidRPr="00CD2799">
        <w:t xml:space="preserve">Table 5.3.7.3-1: </w:t>
      </w:r>
      <w:r w:rsidRPr="00CD2799">
        <w:rPr>
          <w:rFonts w:ascii="Symbol" w:hAnsi="Symbol"/>
        </w:rPr>
        <w:t></w:t>
      </w:r>
      <w:r w:rsidRPr="00CD2799">
        <w:rPr>
          <w:rFonts w:ascii="Symbol" w:hAnsi="Symbol"/>
        </w:rPr>
        <w:t></w:t>
      </w:r>
      <w:r w:rsidRPr="00CD279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r w:rsidR="006C5846" w:rsidRPr="002653FA"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CD2799" w:rsidRDefault="006C5846"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bl>
    <w:p w14:paraId="77746AD5" w14:textId="77777777" w:rsidR="006C5846" w:rsidRPr="00CD2799" w:rsidRDefault="006C5846" w:rsidP="006C5846"/>
    <w:p w14:paraId="48335275" w14:textId="1CD3CD48" w:rsidR="006C5846" w:rsidRPr="00CD2799" w:rsidRDefault="006C5846" w:rsidP="006C5846">
      <w:pPr>
        <w:pStyle w:val="TH"/>
      </w:pPr>
      <w:r w:rsidRPr="00CD2799">
        <w:t xml:space="preserve">Table 5.3.7.3-2: </w:t>
      </w:r>
      <w:r w:rsidRPr="00CD2799">
        <w:rPr>
          <w:rFonts w:ascii="Symbol" w:hAnsi="Symbol"/>
        </w:rPr>
        <w:t></w:t>
      </w:r>
      <w:r w:rsidRPr="00CD2799">
        <w:rPr>
          <w:rFonts w:cs="Arial"/>
        </w:rPr>
        <w:t>R</w:t>
      </w:r>
      <w:r w:rsidRPr="00CD2799">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r w:rsidR="002653FA" w:rsidRPr="002653FA"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CD2799" w:rsidRDefault="006C5846" w:rsidP="00C16095">
            <w:pPr>
              <w:spacing w:after="0"/>
              <w:rPr>
                <w:rFonts w:ascii="Arial" w:hAnsi="Arial" w:cs="Arial"/>
                <w:sz w:val="18"/>
              </w:rPr>
            </w:pPr>
          </w:p>
        </w:tc>
        <w:tc>
          <w:tcPr>
            <w:tcW w:w="2552" w:type="dxa"/>
            <w:tcBorders>
              <w:left w:val="single" w:sz="4" w:space="0" w:color="auto"/>
              <w:right w:val="single" w:sz="4" w:space="0" w:color="auto"/>
            </w:tcBorders>
          </w:tcPr>
          <w:p w14:paraId="695F1687"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bl>
    <w:p w14:paraId="57CE92CC" w14:textId="6728B25D" w:rsidR="006C5846" w:rsidRPr="00CD2799" w:rsidRDefault="006C5846" w:rsidP="006C5846">
      <w:pPr>
        <w:pStyle w:val="Heading4"/>
        <w:rPr>
          <w:rFonts w:ascii="Calibri" w:hAnsi="Calibri"/>
          <w:szCs w:val="22"/>
          <w:lang w:eastAsia="zh-CN"/>
        </w:rPr>
      </w:pPr>
      <w:r w:rsidRPr="00CD2799">
        <w:rPr>
          <w:szCs w:val="22"/>
          <w:lang w:val="en-US"/>
        </w:rPr>
        <w:t>5.3.7</w:t>
      </w:r>
      <w:r w:rsidRPr="00CD2799">
        <w:rPr>
          <w:szCs w:val="22"/>
        </w:rPr>
        <w:t>.</w:t>
      </w:r>
      <w:r w:rsidRPr="00CD2799">
        <w:rPr>
          <w:szCs w:val="22"/>
          <w:lang w:eastAsia="zh-CN"/>
        </w:rPr>
        <w:t>4</w:t>
      </w:r>
      <w:r w:rsidRPr="00CD2799">
        <w:rPr>
          <w:rFonts w:ascii="Calibri" w:hAnsi="Calibri"/>
          <w:szCs w:val="22"/>
          <w:lang w:eastAsia="sv-SE"/>
        </w:rPr>
        <w:tab/>
      </w:r>
      <w:r w:rsidRPr="00CD2799">
        <w:rPr>
          <w:lang w:eastAsia="zh-CN"/>
        </w:rPr>
        <w:t>REFSENS requirements</w:t>
      </w:r>
    </w:p>
    <w:p w14:paraId="2AE2822A" w14:textId="57B27FDF" w:rsidR="006C5846" w:rsidRPr="00CD2799" w:rsidRDefault="006C5846" w:rsidP="006C5846">
      <w:pPr>
        <w:pStyle w:val="Heading4"/>
        <w:rPr>
          <w:iCs/>
        </w:rPr>
      </w:pPr>
      <w:r w:rsidRPr="00CD2799">
        <w:rPr>
          <w:rFonts w:ascii="Times New Roman" w:hAnsi="Times New Roman"/>
          <w:iCs/>
          <w:sz w:val="20"/>
        </w:rPr>
        <w:t>Based on analysis of 5.3.7.2, there are no additional MSD requirements for this combination.</w:t>
      </w:r>
    </w:p>
    <w:p w14:paraId="186DD529" w14:textId="77777777" w:rsidR="002653FA" w:rsidRPr="007362FE" w:rsidRDefault="002653FA" w:rsidP="002653FA">
      <w:pPr>
        <w:pStyle w:val="Heading3"/>
        <w:rPr>
          <w:sz w:val="24"/>
          <w:szCs w:val="18"/>
          <w:lang w:val="en-US"/>
        </w:rPr>
      </w:pPr>
      <w:r>
        <w:rPr>
          <w:sz w:val="24"/>
          <w:szCs w:val="18"/>
        </w:rPr>
        <w:t>5.3.8</w:t>
      </w:r>
      <w:r w:rsidRPr="00E64C87">
        <w:rPr>
          <w:sz w:val="24"/>
          <w:szCs w:val="18"/>
        </w:rPr>
        <w:tab/>
      </w:r>
      <w:r>
        <w:rPr>
          <w:rFonts w:hint="eastAsia"/>
          <w:sz w:val="24"/>
          <w:szCs w:val="18"/>
          <w:lang w:eastAsia="ja-JP"/>
        </w:rPr>
        <w:t>CA</w:t>
      </w:r>
      <w:r>
        <w:rPr>
          <w:sz w:val="24"/>
          <w:szCs w:val="18"/>
          <w:lang w:val="en-US" w:eastAsia="ja-JP"/>
        </w:rPr>
        <w:t>_41-106</w:t>
      </w:r>
    </w:p>
    <w:p w14:paraId="489751DF" w14:textId="77777777" w:rsidR="002653FA" w:rsidRDefault="002653FA" w:rsidP="002653FA">
      <w:pPr>
        <w:pStyle w:val="Heading4"/>
      </w:pPr>
      <w:r>
        <w:t>5.3.8.1</w:t>
      </w:r>
      <w:r w:rsidRPr="00F00C5E">
        <w:rPr>
          <w:rFonts w:ascii="Calibri" w:hAnsi="Calibri"/>
          <w:sz w:val="22"/>
          <w:szCs w:val="22"/>
          <w:lang w:eastAsia="sv-SE"/>
        </w:rPr>
        <w:tab/>
      </w:r>
      <w:r w:rsidRPr="00725D82">
        <w:t>Channel bandwidths per operating band for CA</w:t>
      </w:r>
    </w:p>
    <w:p w14:paraId="702CB8E4" w14:textId="77777777" w:rsidR="002653FA" w:rsidRPr="008B3FEA" w:rsidRDefault="002653FA" w:rsidP="002653FA">
      <w:pPr>
        <w:pStyle w:val="TH"/>
        <w:rPr>
          <w:lang w:val="en-US"/>
        </w:rPr>
      </w:pPr>
      <w:r w:rsidRPr="008B3FEA">
        <w:rPr>
          <w:lang w:val="en-US"/>
        </w:rPr>
        <w:t xml:space="preserve">Table </w:t>
      </w:r>
      <w:r>
        <w:rPr>
          <w:lang w:val="en-US" w:eastAsia="zh-CN"/>
        </w:rPr>
        <w:t>5.3.8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E26D10" w14:paraId="4957AF1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6B33C4" w:rsidRDefault="002653F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0867A6" w:rsidRDefault="002653F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950EF5" w:rsidRDefault="002653F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7B22C3B" w14:textId="77777777" w:rsidR="002653FA" w:rsidRPr="00783239" w:rsidRDefault="002653FA" w:rsidP="000F29BB">
            <w:pPr>
              <w:pStyle w:val="TAH"/>
              <w:rPr>
                <w:rFonts w:cs="Arial"/>
              </w:rPr>
            </w:pPr>
            <w:r w:rsidRPr="00783239">
              <w:rPr>
                <w:rFonts w:cs="Arial"/>
              </w:rPr>
              <w:t>Duplex Mode</w:t>
            </w:r>
          </w:p>
        </w:tc>
      </w:tr>
      <w:tr w:rsidR="002653FA" w:rsidRPr="00E26D10" w14:paraId="7BF10C90"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E26D10" w:rsidRDefault="002653F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E26D10" w:rsidRDefault="002653FA"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E26D10" w:rsidRDefault="002653FA"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2741FB4" w14:textId="77777777" w:rsidR="002653FA" w:rsidRPr="00E26D10" w:rsidRDefault="002653FA" w:rsidP="000F29BB">
            <w:pPr>
              <w:pStyle w:val="TAC"/>
              <w:rPr>
                <w:rFonts w:cs="Arial"/>
              </w:rPr>
            </w:pPr>
          </w:p>
        </w:tc>
      </w:tr>
      <w:tr w:rsidR="002653FA" w:rsidRPr="00E26D10" w14:paraId="551FDB2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E26D10" w:rsidRDefault="002653FA" w:rsidP="000F29BB">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4F123460" w14:textId="77777777" w:rsidR="002653FA" w:rsidRPr="00E26D10" w:rsidRDefault="002653FA" w:rsidP="000F29BB">
            <w:pPr>
              <w:pStyle w:val="TAR"/>
              <w:rPr>
                <w:rFonts w:cs="Arial"/>
                <w:lang w:eastAsia="zh-CN"/>
              </w:rPr>
            </w:pPr>
            <w:r w:rsidRPr="001D386E">
              <w:rPr>
                <w:rFonts w:cs="Arial"/>
                <w:lang w:eastAsia="zh-CN"/>
              </w:rPr>
              <w:t>2496 MHz</w:t>
            </w:r>
          </w:p>
        </w:tc>
        <w:tc>
          <w:tcPr>
            <w:tcW w:w="576" w:type="dxa"/>
            <w:tcBorders>
              <w:top w:val="single" w:sz="4" w:space="0" w:color="auto"/>
              <w:bottom w:val="single" w:sz="4" w:space="0" w:color="auto"/>
            </w:tcBorders>
          </w:tcPr>
          <w:p w14:paraId="08703878" w14:textId="77777777" w:rsidR="002653FA" w:rsidRPr="00E26D10" w:rsidRDefault="002653FA" w:rsidP="000F29BB">
            <w:pPr>
              <w:pStyle w:val="TAC"/>
              <w:rPr>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E26D10" w:rsidRDefault="002653FA" w:rsidP="000F29BB">
            <w:pPr>
              <w:pStyle w:val="TAL"/>
              <w:rPr>
                <w:rFonts w:cs="Arial"/>
                <w:lang w:eastAsia="zh-CN"/>
              </w:rPr>
            </w:pPr>
            <w:r w:rsidRPr="001D386E">
              <w:rPr>
                <w:rFonts w:cs="Arial"/>
                <w:lang w:eastAsia="zh-CN"/>
              </w:rPr>
              <w:t>2690 MHz</w:t>
            </w:r>
          </w:p>
        </w:tc>
        <w:tc>
          <w:tcPr>
            <w:tcW w:w="1385" w:type="dxa"/>
            <w:tcBorders>
              <w:top w:val="single" w:sz="4" w:space="0" w:color="auto"/>
              <w:bottom w:val="single" w:sz="4" w:space="0" w:color="auto"/>
            </w:tcBorders>
          </w:tcPr>
          <w:p w14:paraId="46BF76E6" w14:textId="77777777" w:rsidR="002653FA" w:rsidRPr="00E26D10" w:rsidRDefault="002653FA" w:rsidP="000F29BB">
            <w:pPr>
              <w:pStyle w:val="TAR"/>
              <w:rPr>
                <w:rFonts w:cs="Arial"/>
                <w:lang w:eastAsia="zh-CN"/>
              </w:rPr>
            </w:pPr>
            <w:r w:rsidRPr="001D386E">
              <w:rPr>
                <w:rFonts w:cs="Arial"/>
                <w:lang w:eastAsia="zh-CN"/>
              </w:rPr>
              <w:t>2496 MHz</w:t>
            </w:r>
          </w:p>
        </w:tc>
        <w:tc>
          <w:tcPr>
            <w:tcW w:w="353" w:type="dxa"/>
            <w:tcBorders>
              <w:top w:val="single" w:sz="4" w:space="0" w:color="auto"/>
              <w:bottom w:val="single" w:sz="4" w:space="0" w:color="auto"/>
            </w:tcBorders>
          </w:tcPr>
          <w:p w14:paraId="3A412774" w14:textId="77777777" w:rsidR="002653FA" w:rsidRPr="00E26D10" w:rsidRDefault="002653FA" w:rsidP="000F29BB">
            <w:pPr>
              <w:pStyle w:val="TAC"/>
              <w:rPr>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E26D10" w:rsidRDefault="002653FA" w:rsidP="000F29BB">
            <w:pPr>
              <w:pStyle w:val="TAL"/>
              <w:rPr>
                <w:rFonts w:cs="Arial"/>
                <w:lang w:eastAsia="zh-CN"/>
              </w:rPr>
            </w:pPr>
            <w:r w:rsidRPr="001D386E">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E26D10" w:rsidRDefault="002653FA" w:rsidP="000F29BB">
            <w:pPr>
              <w:pStyle w:val="TAC"/>
              <w:rPr>
                <w:rFonts w:cs="Arial"/>
              </w:rPr>
            </w:pPr>
            <w:r>
              <w:rPr>
                <w:rFonts w:cs="Arial"/>
              </w:rPr>
              <w:t>T</w:t>
            </w:r>
            <w:r w:rsidRPr="00E26D10">
              <w:rPr>
                <w:rFonts w:cs="Arial"/>
              </w:rPr>
              <w:t>DD</w:t>
            </w:r>
          </w:p>
        </w:tc>
      </w:tr>
      <w:tr w:rsidR="002653FA" w:rsidRPr="00E26D10" w14:paraId="6FB2739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E26D10" w:rsidRDefault="002653FA"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7A17B750" w14:textId="77777777" w:rsidR="002653FA" w:rsidRPr="00E26D10" w:rsidRDefault="002653FA"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7AE078F0" w14:textId="77777777" w:rsidR="002653FA" w:rsidRPr="00E26D10" w:rsidRDefault="002653FA"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108C7937" w14:textId="77777777" w:rsidR="002653FA" w:rsidRDefault="002653FA"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7812E75A" w14:textId="77777777" w:rsidR="002653FA" w:rsidRPr="00E26D10" w:rsidRDefault="002653FA"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084266A1" w14:textId="77777777" w:rsidR="002653FA" w:rsidRPr="00E26D10" w:rsidRDefault="002653FA"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7667D692" w14:textId="77777777" w:rsidR="002653FA" w:rsidRPr="00E26D10" w:rsidRDefault="002653FA"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E26D10" w:rsidRDefault="002653FA" w:rsidP="000F29BB">
            <w:pPr>
              <w:pStyle w:val="TAC"/>
              <w:rPr>
                <w:rFonts w:cs="Arial"/>
                <w:lang w:eastAsia="ja-JP"/>
              </w:rPr>
            </w:pPr>
            <w:r w:rsidRPr="00E26D10">
              <w:rPr>
                <w:rFonts w:cs="Arial"/>
              </w:rPr>
              <w:t>FDD</w:t>
            </w:r>
          </w:p>
        </w:tc>
      </w:tr>
    </w:tbl>
    <w:p w14:paraId="2C08BE59" w14:textId="77777777" w:rsidR="002653FA" w:rsidRPr="00E26D10" w:rsidRDefault="002653FA" w:rsidP="002653FA"/>
    <w:p w14:paraId="667B1E31" w14:textId="77777777" w:rsidR="002653FA" w:rsidRPr="00E26D10" w:rsidRDefault="002653FA" w:rsidP="002653FA">
      <w:pPr>
        <w:pStyle w:val="TH"/>
        <w:rPr>
          <w:lang w:val="en-US" w:eastAsia="zh-CN"/>
        </w:rPr>
      </w:pPr>
      <w:r w:rsidRPr="00E26D10">
        <w:rPr>
          <w:lang w:val="en-US" w:eastAsia="zh-CN"/>
        </w:rPr>
        <w:lastRenderedPageBreak/>
        <w:t xml:space="preserve">Table </w:t>
      </w:r>
      <w:r>
        <w:rPr>
          <w:lang w:val="en-US" w:eastAsia="zh-CN"/>
        </w:rPr>
        <w:t>5.3.8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653FA" w:rsidRPr="00E26D10" w14:paraId="32603469" w14:textId="77777777" w:rsidTr="000F29BB">
        <w:trPr>
          <w:trHeight w:val="109"/>
          <w:jc w:val="center"/>
        </w:trPr>
        <w:tc>
          <w:tcPr>
            <w:tcW w:w="9620" w:type="dxa"/>
            <w:gridSpan w:val="11"/>
            <w:shd w:val="clear" w:color="auto" w:fill="auto"/>
            <w:hideMark/>
          </w:tcPr>
          <w:p w14:paraId="1C42310B" w14:textId="77777777" w:rsidR="002653FA" w:rsidRPr="00E26D10" w:rsidRDefault="002653FA" w:rsidP="000F29BB">
            <w:pPr>
              <w:pStyle w:val="TAH"/>
              <w:rPr>
                <w:sz w:val="20"/>
              </w:rPr>
            </w:pPr>
            <w:r w:rsidRPr="00E26D10">
              <w:t>E-UTRA CA configuration / Bandwidth combination set</w:t>
            </w:r>
          </w:p>
        </w:tc>
      </w:tr>
      <w:tr w:rsidR="002653FA" w:rsidRPr="00E26D10" w14:paraId="5232B994" w14:textId="77777777" w:rsidTr="000F29BB">
        <w:trPr>
          <w:trHeight w:val="441"/>
          <w:jc w:val="center"/>
        </w:trPr>
        <w:tc>
          <w:tcPr>
            <w:tcW w:w="1396" w:type="dxa"/>
            <w:shd w:val="clear" w:color="auto" w:fill="auto"/>
            <w:hideMark/>
          </w:tcPr>
          <w:p w14:paraId="2FC76993" w14:textId="77777777" w:rsidR="002653FA" w:rsidRPr="00E26D10" w:rsidRDefault="002653FA" w:rsidP="000F29BB">
            <w:pPr>
              <w:pStyle w:val="TAH"/>
            </w:pPr>
            <w:r w:rsidRPr="00E26D10">
              <w:t>E-UTRA CA Configuration</w:t>
            </w:r>
          </w:p>
        </w:tc>
        <w:tc>
          <w:tcPr>
            <w:tcW w:w="1467" w:type="dxa"/>
            <w:shd w:val="clear" w:color="auto" w:fill="auto"/>
            <w:hideMark/>
          </w:tcPr>
          <w:p w14:paraId="102A068B" w14:textId="77777777" w:rsidR="002653FA" w:rsidRPr="00E26D10" w:rsidRDefault="002653FA" w:rsidP="000F29BB">
            <w:pPr>
              <w:pStyle w:val="TAH"/>
            </w:pPr>
            <w:r w:rsidRPr="00E26D10">
              <w:rPr>
                <w:lang w:eastAsia="ja-JP"/>
              </w:rPr>
              <w:t xml:space="preserve">Uplink CA configurations </w:t>
            </w:r>
          </w:p>
        </w:tc>
        <w:tc>
          <w:tcPr>
            <w:tcW w:w="767" w:type="dxa"/>
            <w:shd w:val="clear" w:color="auto" w:fill="auto"/>
            <w:hideMark/>
          </w:tcPr>
          <w:p w14:paraId="3749C9AE" w14:textId="77777777" w:rsidR="002653FA" w:rsidRPr="00E26D10" w:rsidRDefault="002653FA" w:rsidP="000F29BB">
            <w:pPr>
              <w:pStyle w:val="TAH"/>
            </w:pPr>
            <w:r w:rsidRPr="00E26D10">
              <w:t>E-UTRA Bands</w:t>
            </w:r>
          </w:p>
        </w:tc>
        <w:tc>
          <w:tcPr>
            <w:tcW w:w="586" w:type="dxa"/>
            <w:shd w:val="clear" w:color="auto" w:fill="auto"/>
            <w:hideMark/>
          </w:tcPr>
          <w:p w14:paraId="24CAE11E" w14:textId="77777777" w:rsidR="002653FA" w:rsidRPr="00E26D10" w:rsidRDefault="002653FA" w:rsidP="000F29BB">
            <w:pPr>
              <w:pStyle w:val="TAH"/>
            </w:pPr>
            <w:r w:rsidRPr="00E26D10">
              <w:t>1.4</w:t>
            </w:r>
            <w:r w:rsidRPr="00E26D10">
              <w:br/>
              <w:t>MHz</w:t>
            </w:r>
          </w:p>
        </w:tc>
        <w:tc>
          <w:tcPr>
            <w:tcW w:w="586" w:type="dxa"/>
            <w:shd w:val="clear" w:color="auto" w:fill="auto"/>
            <w:hideMark/>
          </w:tcPr>
          <w:p w14:paraId="162B0BA0" w14:textId="77777777" w:rsidR="002653FA" w:rsidRPr="00E26D10" w:rsidRDefault="002653FA" w:rsidP="000F29BB">
            <w:pPr>
              <w:pStyle w:val="TAH"/>
            </w:pPr>
            <w:r w:rsidRPr="00E26D10">
              <w:t>3</w:t>
            </w:r>
            <w:r w:rsidRPr="00E26D10">
              <w:br/>
              <w:t>MHz</w:t>
            </w:r>
          </w:p>
        </w:tc>
        <w:tc>
          <w:tcPr>
            <w:tcW w:w="586" w:type="dxa"/>
            <w:shd w:val="clear" w:color="auto" w:fill="auto"/>
            <w:hideMark/>
          </w:tcPr>
          <w:p w14:paraId="0C69B6CB" w14:textId="77777777" w:rsidR="002653FA" w:rsidRPr="00E26D10" w:rsidRDefault="002653FA" w:rsidP="000F29BB">
            <w:pPr>
              <w:pStyle w:val="TAH"/>
            </w:pPr>
            <w:r w:rsidRPr="00E26D10">
              <w:t>5</w:t>
            </w:r>
            <w:r w:rsidRPr="00E26D10">
              <w:br/>
              <w:t>MHz</w:t>
            </w:r>
          </w:p>
        </w:tc>
        <w:tc>
          <w:tcPr>
            <w:tcW w:w="586" w:type="dxa"/>
            <w:shd w:val="clear" w:color="auto" w:fill="auto"/>
            <w:hideMark/>
          </w:tcPr>
          <w:p w14:paraId="4E965007" w14:textId="77777777" w:rsidR="002653FA" w:rsidRPr="00E26D10" w:rsidRDefault="002653FA" w:rsidP="000F29BB">
            <w:pPr>
              <w:pStyle w:val="TAH"/>
            </w:pPr>
            <w:r w:rsidRPr="00E26D10">
              <w:t>10</w:t>
            </w:r>
            <w:r w:rsidRPr="00E26D10">
              <w:br/>
              <w:t>MHz</w:t>
            </w:r>
          </w:p>
        </w:tc>
        <w:tc>
          <w:tcPr>
            <w:tcW w:w="586" w:type="dxa"/>
            <w:shd w:val="clear" w:color="auto" w:fill="auto"/>
            <w:hideMark/>
          </w:tcPr>
          <w:p w14:paraId="778904EA" w14:textId="77777777" w:rsidR="002653FA" w:rsidRPr="00E26D10" w:rsidRDefault="002653FA" w:rsidP="000F29BB">
            <w:pPr>
              <w:pStyle w:val="TAH"/>
            </w:pPr>
            <w:r w:rsidRPr="00E26D10">
              <w:t>15</w:t>
            </w:r>
            <w:r w:rsidRPr="00E26D10">
              <w:br/>
              <w:t>MHz</w:t>
            </w:r>
          </w:p>
        </w:tc>
        <w:tc>
          <w:tcPr>
            <w:tcW w:w="586" w:type="dxa"/>
            <w:shd w:val="clear" w:color="auto" w:fill="auto"/>
            <w:hideMark/>
          </w:tcPr>
          <w:p w14:paraId="5E8E862F" w14:textId="77777777" w:rsidR="002653FA" w:rsidRPr="00E26D10" w:rsidRDefault="002653FA" w:rsidP="000F29BB">
            <w:pPr>
              <w:pStyle w:val="TAH"/>
            </w:pPr>
            <w:r w:rsidRPr="00E26D10">
              <w:t>20</w:t>
            </w:r>
            <w:r w:rsidRPr="00E26D10">
              <w:br/>
              <w:t>MHz</w:t>
            </w:r>
          </w:p>
        </w:tc>
        <w:tc>
          <w:tcPr>
            <w:tcW w:w="1187" w:type="dxa"/>
            <w:shd w:val="clear" w:color="auto" w:fill="auto"/>
            <w:hideMark/>
          </w:tcPr>
          <w:p w14:paraId="1CBE989C" w14:textId="77777777" w:rsidR="002653FA" w:rsidRPr="00E26D10" w:rsidRDefault="002653FA" w:rsidP="000F29BB">
            <w:pPr>
              <w:pStyle w:val="TAH"/>
            </w:pPr>
            <w:r w:rsidRPr="00E26D10">
              <w:t>Maximum aggregated bandwidth</w:t>
            </w:r>
          </w:p>
          <w:p w14:paraId="56F162DA" w14:textId="77777777" w:rsidR="002653FA" w:rsidRPr="00E26D10" w:rsidRDefault="002653FA" w:rsidP="000F29BB">
            <w:pPr>
              <w:pStyle w:val="TAH"/>
            </w:pPr>
            <w:r w:rsidRPr="00E26D10">
              <w:t>[MHz]</w:t>
            </w:r>
          </w:p>
        </w:tc>
        <w:tc>
          <w:tcPr>
            <w:tcW w:w="1287" w:type="dxa"/>
            <w:shd w:val="clear" w:color="auto" w:fill="auto"/>
            <w:hideMark/>
          </w:tcPr>
          <w:p w14:paraId="056A184B" w14:textId="77777777" w:rsidR="002653FA" w:rsidRPr="00E26D10" w:rsidRDefault="002653FA" w:rsidP="000F29BB">
            <w:pPr>
              <w:pStyle w:val="TAH"/>
            </w:pPr>
            <w:r w:rsidRPr="00E26D10">
              <w:t>Bandwidth combination set</w:t>
            </w:r>
          </w:p>
        </w:tc>
      </w:tr>
      <w:tr w:rsidR="002653FA" w:rsidRPr="00E26D10" w14:paraId="7E63BA4D" w14:textId="77777777" w:rsidTr="000F29BB">
        <w:trPr>
          <w:trHeight w:val="103"/>
          <w:jc w:val="center"/>
        </w:trPr>
        <w:tc>
          <w:tcPr>
            <w:tcW w:w="1396" w:type="dxa"/>
            <w:vMerge w:val="restart"/>
            <w:shd w:val="clear" w:color="auto" w:fill="auto"/>
            <w:vAlign w:val="center"/>
          </w:tcPr>
          <w:p w14:paraId="7F0655C7" w14:textId="77777777" w:rsidR="002653FA" w:rsidRPr="00A12FAE" w:rsidRDefault="002653FA" w:rsidP="000F29BB">
            <w:pPr>
              <w:pStyle w:val="TAH"/>
              <w:rPr>
                <w:rFonts w:cs="Arial"/>
                <w:b w:val="0"/>
                <w:szCs w:val="18"/>
              </w:rPr>
            </w:pPr>
            <w:r w:rsidRPr="00A12FAE">
              <w:rPr>
                <w:rFonts w:cs="Arial"/>
                <w:b w:val="0"/>
                <w:szCs w:val="18"/>
              </w:rPr>
              <w:t>CA_41A-106A</w:t>
            </w:r>
          </w:p>
        </w:tc>
        <w:tc>
          <w:tcPr>
            <w:tcW w:w="1467" w:type="dxa"/>
            <w:vMerge w:val="restart"/>
            <w:shd w:val="clear" w:color="auto" w:fill="auto"/>
            <w:vAlign w:val="center"/>
          </w:tcPr>
          <w:p w14:paraId="3115AC87"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27888CFD" w14:textId="77777777" w:rsidR="002653FA" w:rsidRPr="00E26D10" w:rsidRDefault="002653FA" w:rsidP="000F29BB">
            <w:pPr>
              <w:pStyle w:val="TAH"/>
              <w:rPr>
                <w:rFonts w:cs="Arial"/>
                <w:b w:val="0"/>
                <w:szCs w:val="18"/>
                <w:lang w:val="en-US"/>
              </w:rPr>
            </w:pPr>
            <w:r>
              <w:rPr>
                <w:rFonts w:cs="Arial"/>
                <w:b w:val="0"/>
                <w:szCs w:val="18"/>
                <w:lang w:val="en-US"/>
              </w:rPr>
              <w:t>41</w:t>
            </w:r>
          </w:p>
        </w:tc>
        <w:tc>
          <w:tcPr>
            <w:tcW w:w="586" w:type="dxa"/>
            <w:shd w:val="clear" w:color="auto" w:fill="auto"/>
            <w:vAlign w:val="center"/>
          </w:tcPr>
          <w:p w14:paraId="3C958680"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4F55A601"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23CE5579"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3DB1C605"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6806771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B13C64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20AAADF2" w14:textId="77777777" w:rsidR="002653FA" w:rsidRPr="00E26D10" w:rsidRDefault="002653FA" w:rsidP="000F29BB">
            <w:pPr>
              <w:pStyle w:val="TAH"/>
              <w:rPr>
                <w:b w:val="0"/>
                <w:lang w:val="en-US"/>
              </w:rPr>
            </w:pPr>
            <w:r>
              <w:rPr>
                <w:b w:val="0"/>
                <w:lang w:val="en-US"/>
              </w:rPr>
              <w:t>23</w:t>
            </w:r>
          </w:p>
        </w:tc>
        <w:tc>
          <w:tcPr>
            <w:tcW w:w="1287" w:type="dxa"/>
            <w:vMerge w:val="restart"/>
            <w:shd w:val="clear" w:color="auto" w:fill="auto"/>
            <w:vAlign w:val="center"/>
          </w:tcPr>
          <w:p w14:paraId="4EDFE512" w14:textId="77777777" w:rsidR="002653FA" w:rsidRPr="00E26D10" w:rsidRDefault="002653FA" w:rsidP="000F29BB">
            <w:pPr>
              <w:pStyle w:val="TAH"/>
              <w:rPr>
                <w:b w:val="0"/>
                <w:lang w:val="en-US"/>
              </w:rPr>
            </w:pPr>
            <w:r w:rsidRPr="00E26D10">
              <w:rPr>
                <w:b w:val="0"/>
                <w:lang w:val="en-US"/>
              </w:rPr>
              <w:t>0</w:t>
            </w:r>
          </w:p>
        </w:tc>
      </w:tr>
      <w:tr w:rsidR="002653FA" w:rsidRPr="00E26D10" w14:paraId="17C69B16" w14:textId="77777777" w:rsidTr="000F29BB">
        <w:trPr>
          <w:trHeight w:val="103"/>
          <w:jc w:val="center"/>
        </w:trPr>
        <w:tc>
          <w:tcPr>
            <w:tcW w:w="1396" w:type="dxa"/>
            <w:vMerge/>
            <w:shd w:val="clear" w:color="auto" w:fill="auto"/>
            <w:vAlign w:val="center"/>
          </w:tcPr>
          <w:p w14:paraId="52EF2936"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C0CE59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55D0BE0D"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417DDA7" w14:textId="77777777" w:rsidR="002653FA" w:rsidRPr="00744AFB" w:rsidRDefault="002653FA"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629F1CD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0D2267C2"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BF3366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C7BA8DF"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F0A528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7A0D8F09" w14:textId="77777777" w:rsidR="002653FA" w:rsidRPr="00E26D10" w:rsidRDefault="002653FA" w:rsidP="000F29BB">
            <w:pPr>
              <w:pStyle w:val="TAH"/>
              <w:rPr>
                <w:b w:val="0"/>
                <w:lang w:val="en-US"/>
              </w:rPr>
            </w:pPr>
          </w:p>
        </w:tc>
        <w:tc>
          <w:tcPr>
            <w:tcW w:w="1287" w:type="dxa"/>
            <w:vMerge/>
            <w:shd w:val="clear" w:color="auto" w:fill="auto"/>
            <w:vAlign w:val="center"/>
          </w:tcPr>
          <w:p w14:paraId="753545E0" w14:textId="77777777" w:rsidR="002653FA" w:rsidRPr="00E26D10" w:rsidRDefault="002653FA" w:rsidP="000F29BB">
            <w:pPr>
              <w:pStyle w:val="TAH"/>
              <w:rPr>
                <w:b w:val="0"/>
                <w:lang w:val="en-US"/>
              </w:rPr>
            </w:pPr>
          </w:p>
        </w:tc>
      </w:tr>
      <w:tr w:rsidR="002653FA" w:rsidRPr="00E26D10" w14:paraId="405C6364" w14:textId="77777777" w:rsidTr="000F29BB">
        <w:trPr>
          <w:trHeight w:val="103"/>
          <w:jc w:val="center"/>
        </w:trPr>
        <w:tc>
          <w:tcPr>
            <w:tcW w:w="1396" w:type="dxa"/>
            <w:vMerge w:val="restart"/>
            <w:shd w:val="clear" w:color="auto" w:fill="auto"/>
            <w:vAlign w:val="center"/>
          </w:tcPr>
          <w:p w14:paraId="39386672" w14:textId="77777777" w:rsidR="002653FA" w:rsidRPr="00E26D10" w:rsidRDefault="002653FA" w:rsidP="000F29BB">
            <w:pPr>
              <w:pStyle w:val="TAH"/>
              <w:rPr>
                <w:rFonts w:cs="Arial"/>
                <w:b w:val="0"/>
                <w:szCs w:val="18"/>
              </w:rPr>
            </w:pPr>
            <w:r w:rsidRPr="00A12FAE">
              <w:rPr>
                <w:rFonts w:cs="Arial"/>
                <w:b w:val="0"/>
                <w:szCs w:val="18"/>
                <w:lang w:val="en-US"/>
              </w:rPr>
              <w:t>CA_41C-106A</w:t>
            </w:r>
          </w:p>
        </w:tc>
        <w:tc>
          <w:tcPr>
            <w:tcW w:w="1467" w:type="dxa"/>
            <w:vMerge w:val="restart"/>
            <w:shd w:val="clear" w:color="auto" w:fill="auto"/>
            <w:vAlign w:val="center"/>
          </w:tcPr>
          <w:p w14:paraId="43BEF9E2"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10851E1C"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5DE0C4D4" w14:textId="77777777" w:rsidR="002653FA" w:rsidRPr="00E26D10" w:rsidRDefault="002653FA" w:rsidP="000F29BB">
            <w:pPr>
              <w:pStyle w:val="TAH"/>
              <w:rPr>
                <w:rFonts w:cs="Arial"/>
                <w:b w:val="0"/>
                <w:szCs w:val="18"/>
              </w:rPr>
            </w:pPr>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p>
        </w:tc>
        <w:tc>
          <w:tcPr>
            <w:tcW w:w="1187" w:type="dxa"/>
            <w:vMerge w:val="restart"/>
            <w:shd w:val="clear" w:color="auto" w:fill="auto"/>
            <w:vAlign w:val="center"/>
          </w:tcPr>
          <w:p w14:paraId="12EBDCC0"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D805C28" w14:textId="77777777" w:rsidR="002653FA" w:rsidRPr="00E26D10" w:rsidRDefault="002653FA" w:rsidP="000F29BB">
            <w:pPr>
              <w:pStyle w:val="TAH"/>
              <w:rPr>
                <w:b w:val="0"/>
                <w:lang w:val="en-US"/>
              </w:rPr>
            </w:pPr>
            <w:r w:rsidRPr="00E26D10">
              <w:rPr>
                <w:b w:val="0"/>
                <w:lang w:val="en-US"/>
              </w:rPr>
              <w:t>0</w:t>
            </w:r>
          </w:p>
        </w:tc>
      </w:tr>
      <w:tr w:rsidR="002653FA" w:rsidRPr="00E26D10" w14:paraId="28C66B08" w14:textId="77777777" w:rsidTr="000F29BB">
        <w:trPr>
          <w:trHeight w:val="103"/>
          <w:jc w:val="center"/>
        </w:trPr>
        <w:tc>
          <w:tcPr>
            <w:tcW w:w="1396" w:type="dxa"/>
            <w:vMerge/>
            <w:shd w:val="clear" w:color="auto" w:fill="auto"/>
            <w:vAlign w:val="center"/>
          </w:tcPr>
          <w:p w14:paraId="335DCCB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0837D12"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3F61E74B"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9F2F43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8900F96"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79B2E85F"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F898084"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39143978"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7ED91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FF5A9B6" w14:textId="77777777" w:rsidR="002653FA" w:rsidRPr="00E26D10" w:rsidRDefault="002653FA" w:rsidP="000F29BB">
            <w:pPr>
              <w:pStyle w:val="TAH"/>
              <w:rPr>
                <w:b w:val="0"/>
                <w:lang w:val="en-US"/>
              </w:rPr>
            </w:pPr>
          </w:p>
        </w:tc>
        <w:tc>
          <w:tcPr>
            <w:tcW w:w="1287" w:type="dxa"/>
            <w:vMerge/>
            <w:shd w:val="clear" w:color="auto" w:fill="auto"/>
            <w:vAlign w:val="center"/>
          </w:tcPr>
          <w:p w14:paraId="1E7C7CA4" w14:textId="77777777" w:rsidR="002653FA" w:rsidRPr="00E26D10" w:rsidRDefault="002653FA" w:rsidP="000F29BB">
            <w:pPr>
              <w:pStyle w:val="TAH"/>
              <w:rPr>
                <w:b w:val="0"/>
                <w:lang w:val="en-US"/>
              </w:rPr>
            </w:pPr>
          </w:p>
        </w:tc>
      </w:tr>
      <w:tr w:rsidR="002653FA" w:rsidRPr="00E26D10" w14:paraId="7E6E76F2" w14:textId="77777777" w:rsidTr="000F29BB">
        <w:trPr>
          <w:trHeight w:val="103"/>
          <w:jc w:val="center"/>
        </w:trPr>
        <w:tc>
          <w:tcPr>
            <w:tcW w:w="1396" w:type="dxa"/>
            <w:vMerge w:val="restart"/>
            <w:shd w:val="clear" w:color="auto" w:fill="auto"/>
            <w:vAlign w:val="center"/>
          </w:tcPr>
          <w:p w14:paraId="5F04E85F" w14:textId="77777777" w:rsidR="002653FA" w:rsidRPr="00E26D10" w:rsidRDefault="002653FA" w:rsidP="000F29BB">
            <w:pPr>
              <w:pStyle w:val="TAH"/>
              <w:rPr>
                <w:rFonts w:cs="Arial"/>
                <w:b w:val="0"/>
                <w:szCs w:val="18"/>
              </w:rPr>
            </w:pPr>
            <w:r w:rsidRPr="00A12FAE">
              <w:rPr>
                <w:rFonts w:cs="Arial"/>
                <w:b w:val="0"/>
                <w:szCs w:val="18"/>
              </w:rPr>
              <w:t>CA_41A-41A-106A</w:t>
            </w:r>
          </w:p>
        </w:tc>
        <w:tc>
          <w:tcPr>
            <w:tcW w:w="1467" w:type="dxa"/>
            <w:vMerge w:val="restart"/>
            <w:shd w:val="clear" w:color="auto" w:fill="auto"/>
            <w:vAlign w:val="center"/>
          </w:tcPr>
          <w:p w14:paraId="5A5375E0"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4EDE0BC2"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3775F535" w14:textId="77777777" w:rsidR="002653FA" w:rsidRPr="00E26D10" w:rsidRDefault="002653FA" w:rsidP="000F29BB">
            <w:pPr>
              <w:pStyle w:val="TAH"/>
              <w:rPr>
                <w:rFonts w:cs="Arial"/>
                <w:b w:val="0"/>
                <w:szCs w:val="18"/>
              </w:rPr>
            </w:pPr>
            <w:r w:rsidRPr="00A4155A">
              <w:rPr>
                <w:rFonts w:cs="Arial"/>
                <w:b w:val="0"/>
                <w:szCs w:val="18"/>
              </w:rPr>
              <w:t>See CA_41A-41A Bandwidth combination set 0 in Table 5.6A.1-3</w:t>
            </w:r>
          </w:p>
        </w:tc>
        <w:tc>
          <w:tcPr>
            <w:tcW w:w="1187" w:type="dxa"/>
            <w:vMerge w:val="restart"/>
            <w:shd w:val="clear" w:color="auto" w:fill="auto"/>
            <w:vAlign w:val="center"/>
          </w:tcPr>
          <w:p w14:paraId="434CC307"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2E2B609" w14:textId="77777777" w:rsidR="002653FA" w:rsidRPr="00E26D10" w:rsidRDefault="002653FA" w:rsidP="000F29BB">
            <w:pPr>
              <w:pStyle w:val="TAH"/>
              <w:rPr>
                <w:b w:val="0"/>
                <w:lang w:val="en-US"/>
              </w:rPr>
            </w:pPr>
            <w:r w:rsidRPr="00E26D10">
              <w:rPr>
                <w:b w:val="0"/>
                <w:lang w:val="en-US"/>
              </w:rPr>
              <w:t>0</w:t>
            </w:r>
          </w:p>
        </w:tc>
      </w:tr>
      <w:tr w:rsidR="002653FA" w:rsidRPr="00E26D10" w14:paraId="6B4B0581" w14:textId="77777777" w:rsidTr="000F29BB">
        <w:trPr>
          <w:trHeight w:val="103"/>
          <w:jc w:val="center"/>
        </w:trPr>
        <w:tc>
          <w:tcPr>
            <w:tcW w:w="1396" w:type="dxa"/>
            <w:vMerge/>
            <w:shd w:val="clear" w:color="auto" w:fill="auto"/>
            <w:vAlign w:val="center"/>
          </w:tcPr>
          <w:p w14:paraId="6ED60F8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251ECAB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2953C77E"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E18EDA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D6251C5"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FE7E9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EF7B126"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F53BA12"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A163860"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17DB42F" w14:textId="77777777" w:rsidR="002653FA" w:rsidRPr="00E26D10" w:rsidRDefault="002653FA" w:rsidP="000F29BB">
            <w:pPr>
              <w:pStyle w:val="TAH"/>
              <w:rPr>
                <w:b w:val="0"/>
                <w:lang w:val="en-US"/>
              </w:rPr>
            </w:pPr>
          </w:p>
        </w:tc>
        <w:tc>
          <w:tcPr>
            <w:tcW w:w="1287" w:type="dxa"/>
            <w:vMerge/>
            <w:shd w:val="clear" w:color="auto" w:fill="auto"/>
            <w:vAlign w:val="center"/>
          </w:tcPr>
          <w:p w14:paraId="0E764BEA" w14:textId="77777777" w:rsidR="002653FA" w:rsidRPr="00E26D10" w:rsidRDefault="002653FA" w:rsidP="000F29BB">
            <w:pPr>
              <w:pStyle w:val="TAH"/>
              <w:rPr>
                <w:b w:val="0"/>
                <w:lang w:val="en-US"/>
              </w:rPr>
            </w:pPr>
          </w:p>
        </w:tc>
      </w:tr>
    </w:tbl>
    <w:p w14:paraId="381F1A3A" w14:textId="77777777" w:rsidR="002653FA" w:rsidRDefault="002653FA" w:rsidP="002653FA"/>
    <w:p w14:paraId="1C3E005C" w14:textId="77777777" w:rsidR="002653FA" w:rsidRPr="00E824C3" w:rsidRDefault="002653FA" w:rsidP="002653FA">
      <w:pPr>
        <w:pStyle w:val="Heading4"/>
        <w:rPr>
          <w:rFonts w:ascii="Calibri" w:hAnsi="Calibri"/>
          <w:szCs w:val="22"/>
          <w:lang w:eastAsia="zh-CN"/>
        </w:rPr>
      </w:pPr>
      <w:r>
        <w:t>5.3.8.2</w:t>
      </w:r>
      <w:r w:rsidRPr="00F00C5E">
        <w:rPr>
          <w:rFonts w:ascii="Calibri" w:hAnsi="Calibri"/>
          <w:sz w:val="22"/>
          <w:szCs w:val="22"/>
          <w:lang w:eastAsia="sv-SE"/>
        </w:rPr>
        <w:tab/>
      </w:r>
      <w:r w:rsidRPr="00052FB3">
        <w:rPr>
          <w:lang w:val="en-US"/>
        </w:rPr>
        <w:t>Co-existence studies</w:t>
      </w:r>
    </w:p>
    <w:p w14:paraId="11A0825F" w14:textId="77777777" w:rsidR="002653FA" w:rsidRDefault="002653FA" w:rsidP="002653FA">
      <w:r>
        <w:rPr>
          <w:lang w:eastAsia="zh-CN"/>
        </w:rPr>
        <w:t>Table 5.3.8.2-1 summarizes harmonics and frequency ranges where IMD components due to  CA_41A</w:t>
      </w:r>
      <w:r w:rsidRPr="001E3F3E">
        <w:rPr>
          <w:lang w:eastAsia="zh-CN"/>
        </w:rPr>
        <w:t>-</w:t>
      </w:r>
      <w:r>
        <w:rPr>
          <w:lang w:eastAsia="zh-CN"/>
        </w:rPr>
        <w:t>106A could fall.</w:t>
      </w:r>
    </w:p>
    <w:p w14:paraId="55B62BC9" w14:textId="77777777" w:rsidR="002653FA" w:rsidRDefault="002653FA" w:rsidP="002653FA">
      <w:pPr>
        <w:pStyle w:val="TH"/>
        <w:rPr>
          <w:lang w:eastAsia="zh-CN"/>
        </w:rPr>
      </w:pPr>
      <w:r>
        <w:rPr>
          <w:lang w:eastAsia="zh-CN"/>
        </w:rPr>
        <w:t xml:space="preserve">Table 5.3.8.2-1: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6312BD" w14:paraId="031DB5D0" w14:textId="77777777" w:rsidTr="000F29BB">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2653FA" w:rsidRPr="006312BD" w14:paraId="10C99B9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2496</w:t>
            </w:r>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2690</w:t>
            </w:r>
          </w:p>
        </w:tc>
      </w:tr>
      <w:tr w:rsidR="002653FA" w:rsidRPr="006312BD" w14:paraId="0450C5D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fy_high</w:t>
            </w:r>
          </w:p>
        </w:tc>
      </w:tr>
      <w:tr w:rsidR="002653FA" w:rsidRPr="006312BD" w14:paraId="093F097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1792</w:t>
            </w:r>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1802</w:t>
            </w:r>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4992</w:t>
            </w:r>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5380</w:t>
            </w:r>
          </w:p>
        </w:tc>
      </w:tr>
      <w:tr w:rsidR="002653FA" w:rsidRPr="006312BD" w14:paraId="7A5A1E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fy_high</w:t>
            </w:r>
          </w:p>
        </w:tc>
      </w:tr>
      <w:tr w:rsidR="002653FA" w:rsidRPr="006312BD" w14:paraId="0C277CB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2688</w:t>
            </w:r>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2703</w:t>
            </w:r>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7488</w:t>
            </w:r>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8070</w:t>
            </w:r>
          </w:p>
        </w:tc>
      </w:tr>
      <w:tr w:rsidR="002653FA" w:rsidRPr="006312BD" w14:paraId="7A1F9F7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2272EA" w:rsidRDefault="002653FA"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p>
        </w:tc>
      </w:tr>
      <w:tr w:rsidR="002653FA" w:rsidRPr="006312BD" w14:paraId="06A2282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2272EA" w:rsidRDefault="002653FA"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3584</w:t>
            </w:r>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3604</w:t>
            </w:r>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9984</w:t>
            </w:r>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10760</w:t>
            </w:r>
          </w:p>
        </w:tc>
      </w:tr>
      <w:tr w:rsidR="002653FA" w:rsidRPr="006312BD" w14:paraId="38A70D4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fx_high|</w:t>
            </w:r>
          </w:p>
        </w:tc>
      </w:tr>
      <w:tr w:rsidR="002653FA" w:rsidRPr="006312BD" w14:paraId="11152E8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1794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1595</w:t>
            </w:r>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3392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3591</w:t>
            </w:r>
          </w:p>
        </w:tc>
      </w:tr>
      <w:tr w:rsidR="002653FA" w:rsidRPr="006312BD" w14:paraId="3294F54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fx_low|</w:t>
            </w:r>
          </w:p>
        </w:tc>
      </w:tr>
      <w:tr w:rsidR="002653FA" w:rsidRPr="006312BD" w14:paraId="15481C4B"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694</w:t>
            </w:r>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4091</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4484</w:t>
            </w:r>
          </w:p>
        </w:tc>
      </w:tr>
      <w:tr w:rsidR="002653FA" w:rsidRPr="006312BD" w14:paraId="34E17FC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fx_high|</w:t>
            </w:r>
          </w:p>
        </w:tc>
      </w:tr>
      <w:tr w:rsidR="002653FA" w:rsidRPr="006312BD" w14:paraId="46D4984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4288</w:t>
            </w:r>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4492</w:t>
            </w:r>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5888</w:t>
            </w:r>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6281</w:t>
            </w:r>
          </w:p>
        </w:tc>
      </w:tr>
      <w:tr w:rsidR="002653FA" w:rsidRPr="006312BD" w14:paraId="47B6A46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+2* fy_high|</w:t>
            </w:r>
          </w:p>
        </w:tc>
      </w:tr>
      <w:tr w:rsidR="002653FA" w:rsidRPr="006312BD" w14:paraId="1D1E36A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3588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3190</w:t>
            </w:r>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6784</w:t>
            </w:r>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7182</w:t>
            </w:r>
          </w:p>
        </w:tc>
      </w:tr>
      <w:tr w:rsidR="002653FA" w:rsidRPr="006312BD" w14:paraId="7C002FB6"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|3*fy_high – 1*fx_low|</w:t>
            </w:r>
          </w:p>
        </w:tc>
      </w:tr>
      <w:tr w:rsidR="002653FA" w:rsidRPr="006312BD" w14:paraId="6188F97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207</w:t>
            </w:r>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6587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7174</w:t>
            </w:r>
          </w:p>
        </w:tc>
      </w:tr>
      <w:tr w:rsidR="002653FA" w:rsidRPr="006312BD" w14:paraId="6D0EA5E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|3*fy_high + 1*fx_high|</w:t>
            </w:r>
          </w:p>
        </w:tc>
      </w:tr>
      <w:tr w:rsidR="002653FA" w:rsidRPr="006312BD" w14:paraId="0E6540B0"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5184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5393</w:t>
            </w:r>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8384</w:t>
            </w:r>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8971</w:t>
            </w:r>
          </w:p>
        </w:tc>
      </w:tr>
      <w:tr w:rsidR="002653FA" w:rsidRPr="006312BD" w14:paraId="0093E56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|fy_high – 4*fx_low|</w:t>
            </w:r>
          </w:p>
        </w:tc>
      </w:tr>
      <w:tr w:rsidR="002653FA" w:rsidRPr="006312BD" w14:paraId="44DF28F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9864</w:t>
            </w:r>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9083</w:t>
            </w:r>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1108</w:t>
            </w:r>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894</w:t>
            </w:r>
          </w:p>
        </w:tc>
      </w:tr>
      <w:tr w:rsidR="002653FA" w:rsidRPr="006312BD" w14:paraId="603032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|fy_high + 4*fx_high|</w:t>
            </w:r>
          </w:p>
        </w:tc>
      </w:tr>
      <w:tr w:rsidR="002653FA" w:rsidRPr="006312BD" w14:paraId="0FBF27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10880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11661</w:t>
            </w:r>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6080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6294</w:t>
            </w:r>
          </w:p>
        </w:tc>
      </w:tr>
      <w:tr w:rsidR="002653FA" w:rsidRPr="006312BD" w14:paraId="182C91C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|2*fy_high – 3*fx_low|</w:t>
            </w:r>
          </w:p>
        </w:tc>
      </w:tr>
      <w:tr w:rsidR="002653FA" w:rsidRPr="006312BD" w14:paraId="478AE2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5686</w:t>
            </w:r>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2289</w:t>
            </w:r>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2692</w:t>
            </w:r>
          </w:p>
        </w:tc>
      </w:tr>
      <w:tr w:rsidR="002653FA" w:rsidRPr="006312BD" w14:paraId="7EC245D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+ 3*fx_high|</w:t>
            </w:r>
          </w:p>
        </w:tc>
      </w:tr>
      <w:tr w:rsidR="002653FA" w:rsidRPr="006312BD" w14:paraId="0A6B2A52"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9280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9872</w:t>
            </w:r>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7680</w:t>
            </w:r>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8083</w:t>
            </w:r>
          </w:p>
        </w:tc>
      </w:tr>
    </w:tbl>
    <w:p w14:paraId="4C43537F" w14:textId="77777777" w:rsidR="002653FA" w:rsidRDefault="002653FA" w:rsidP="002653FA">
      <w:pPr>
        <w:pStyle w:val="TH"/>
        <w:rPr>
          <w:lang w:eastAsia="ja-JP"/>
        </w:rPr>
      </w:pPr>
    </w:p>
    <w:p w14:paraId="4DE70275" w14:textId="77777777" w:rsidR="002653FA" w:rsidRDefault="002653FA" w:rsidP="002653FA">
      <w:r>
        <w:t>Based on Table 5.3.8.2-1 3</w:t>
      </w:r>
      <w:r w:rsidRPr="00B32F8E">
        <w:rPr>
          <w:vertAlign w:val="superscript"/>
        </w:rPr>
        <w:t>rd</w:t>
      </w:r>
      <w:r>
        <w:t xml:space="preserve"> harmonic issues from UL band 106 into DL band 41 are found.</w:t>
      </w:r>
    </w:p>
    <w:p w14:paraId="32561BBF" w14:textId="77777777" w:rsidR="002653FA" w:rsidRDefault="002653FA" w:rsidP="002653FA">
      <w:r>
        <w:t>Based on Table 5.3.8.2-1 the following IMD issues are found:</w:t>
      </w:r>
    </w:p>
    <w:p w14:paraId="2C732EAD" w14:textId="77777777" w:rsidR="002653FA" w:rsidRDefault="002653FA" w:rsidP="002653FA">
      <w:r>
        <w:t>- 5</w:t>
      </w:r>
      <w:r w:rsidRPr="00E91522">
        <w:rPr>
          <w:vertAlign w:val="superscript"/>
        </w:rPr>
        <w:t>th</w:t>
      </w:r>
      <w:r>
        <w:t xml:space="preserve"> order IMD products generated by band 41 and band 106 uplink could have fallen into own Rx of band 41, but this will not happen since band 41 is a TDD band.</w:t>
      </w:r>
    </w:p>
    <w:p w14:paraId="59D276D7" w14:textId="77777777" w:rsidR="002653FA" w:rsidRDefault="002653FA" w:rsidP="002653FA">
      <w:r>
        <w:lastRenderedPageBreak/>
        <w:t>- 5</w:t>
      </w:r>
      <w:r w:rsidRPr="00E91522">
        <w:rPr>
          <w:vertAlign w:val="superscript"/>
        </w:rPr>
        <w:t>th</w:t>
      </w:r>
      <w:r>
        <w:t xml:space="preserve"> order IMD products generated by band 41 and band 106 uplink may fall into own Rx of band 106.</w:t>
      </w:r>
    </w:p>
    <w:p w14:paraId="7A2607B2" w14:textId="77777777" w:rsidR="002653FA" w:rsidRPr="00E824C3" w:rsidRDefault="002653FA" w:rsidP="002653FA">
      <w:pPr>
        <w:pStyle w:val="Heading4"/>
        <w:rPr>
          <w:rFonts w:ascii="Calibri" w:hAnsi="Calibri"/>
          <w:szCs w:val="22"/>
          <w:lang w:eastAsia="zh-CN"/>
        </w:rPr>
      </w:pPr>
      <w:r>
        <w:t>5.3.8.3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021F98" w14:textId="77777777" w:rsidR="002653FA" w:rsidRPr="008637AF" w:rsidRDefault="002653FA" w:rsidP="002653F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DC_5_n41 are reused.</w:t>
      </w:r>
    </w:p>
    <w:p w14:paraId="0C82BB4D" w14:textId="77777777" w:rsidR="002653FA" w:rsidRDefault="002653FA" w:rsidP="002653FA">
      <w:pPr>
        <w:pStyle w:val="TH"/>
      </w:pPr>
      <w:r>
        <w:t xml:space="preserve">Table 5.3.2.3-1: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5C88DF35"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r w:rsidR="002653FA" w14:paraId="79ACD11B" w14:textId="77777777" w:rsidTr="000F29BB">
        <w:trPr>
          <w:jc w:val="center"/>
        </w:trPr>
        <w:tc>
          <w:tcPr>
            <w:tcW w:w="1985" w:type="dxa"/>
            <w:vMerge/>
            <w:tcBorders>
              <w:left w:val="single" w:sz="4" w:space="0" w:color="auto"/>
              <w:right w:val="single" w:sz="4" w:space="0" w:color="auto"/>
            </w:tcBorders>
            <w:vAlign w:val="center"/>
            <w:hideMark/>
          </w:tcPr>
          <w:p w14:paraId="09E7EDCB" w14:textId="77777777" w:rsidR="002653FA" w:rsidRDefault="002653F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75DF0466" w14:textId="77777777" w:rsidR="002653FA" w:rsidRDefault="002653FA" w:rsidP="002653FA"/>
    <w:p w14:paraId="07B8A62F" w14:textId="77777777" w:rsidR="002653FA" w:rsidRDefault="002653FA" w:rsidP="002653FA">
      <w:pPr>
        <w:pStyle w:val="TH"/>
      </w:pPr>
      <w:r>
        <w:t xml:space="preserve">Table 5.3.2.3-2: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4555922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right w:val="single" w:sz="4" w:space="0" w:color="auto"/>
            </w:tcBorders>
          </w:tcPr>
          <w:p w14:paraId="1B24593E"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Default="002653FA" w:rsidP="000F29BB">
            <w:pPr>
              <w:keepNext/>
              <w:keepLines/>
              <w:spacing w:after="0"/>
              <w:jc w:val="center"/>
              <w:rPr>
                <w:rFonts w:ascii="Arial" w:hAnsi="Arial" w:cs="Arial"/>
                <w:sz w:val="18"/>
              </w:rPr>
            </w:pPr>
            <w:r>
              <w:rPr>
                <w:rFonts w:ascii="Arial" w:hAnsi="Arial" w:cs="Arial"/>
                <w:sz w:val="18"/>
              </w:rPr>
              <w:t>0.2</w:t>
            </w:r>
          </w:p>
        </w:tc>
      </w:tr>
      <w:tr w:rsidR="002653FA" w14:paraId="6E2C6DDD" w14:textId="77777777" w:rsidTr="000F29BB">
        <w:trPr>
          <w:jc w:val="center"/>
        </w:trPr>
        <w:tc>
          <w:tcPr>
            <w:tcW w:w="1985" w:type="dxa"/>
            <w:vMerge/>
            <w:tcBorders>
              <w:left w:val="single" w:sz="4" w:space="0" w:color="auto"/>
              <w:right w:val="single" w:sz="4" w:space="0" w:color="auto"/>
            </w:tcBorders>
            <w:vAlign w:val="center"/>
            <w:hideMark/>
          </w:tcPr>
          <w:p w14:paraId="7ED3FB4A" w14:textId="77777777" w:rsidR="002653FA" w:rsidRDefault="002653FA" w:rsidP="000F29BB">
            <w:pPr>
              <w:spacing w:after="0"/>
              <w:rPr>
                <w:rFonts w:ascii="Arial" w:hAnsi="Arial" w:cs="Arial"/>
                <w:sz w:val="18"/>
              </w:rPr>
            </w:pPr>
          </w:p>
        </w:tc>
        <w:tc>
          <w:tcPr>
            <w:tcW w:w="2552" w:type="dxa"/>
            <w:tcBorders>
              <w:left w:val="single" w:sz="4" w:space="0" w:color="auto"/>
              <w:right w:val="single" w:sz="4" w:space="0" w:color="auto"/>
            </w:tcBorders>
          </w:tcPr>
          <w:p w14:paraId="255C370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Default="002653FA" w:rsidP="000F29BB">
            <w:pPr>
              <w:keepNext/>
              <w:keepLines/>
              <w:spacing w:after="0"/>
              <w:jc w:val="center"/>
              <w:rPr>
                <w:rFonts w:ascii="Arial" w:hAnsi="Arial" w:cs="Arial"/>
                <w:sz w:val="18"/>
              </w:rPr>
            </w:pPr>
            <w:r>
              <w:rPr>
                <w:rFonts w:ascii="Arial" w:hAnsi="Arial" w:cs="Arial"/>
                <w:sz w:val="18"/>
              </w:rPr>
              <w:t>0</w:t>
            </w:r>
          </w:p>
        </w:tc>
      </w:tr>
    </w:tbl>
    <w:p w14:paraId="397FA50E" w14:textId="77777777" w:rsidR="002653FA" w:rsidRPr="00E26F1F" w:rsidRDefault="002653FA" w:rsidP="002653FA">
      <w:pPr>
        <w:jc w:val="both"/>
        <w:rPr>
          <w:lang w:val="en-US" w:eastAsia="ja-JP"/>
        </w:rPr>
      </w:pPr>
    </w:p>
    <w:p w14:paraId="70EBE7F8" w14:textId="77777777" w:rsidR="002653FA" w:rsidRPr="00E824C3" w:rsidRDefault="002653FA" w:rsidP="002653FA">
      <w:pPr>
        <w:pStyle w:val="Heading4"/>
        <w:rPr>
          <w:rFonts w:ascii="Calibri" w:hAnsi="Calibri"/>
          <w:szCs w:val="22"/>
          <w:lang w:eastAsia="zh-CN"/>
        </w:rPr>
      </w:pPr>
      <w:r>
        <w:t>5.3.8.</w:t>
      </w:r>
      <w:r>
        <w:rPr>
          <w:lang w:eastAsia="zh-CN"/>
        </w:rPr>
        <w:t>4</w:t>
      </w:r>
      <w:r w:rsidRPr="00F00C5E">
        <w:rPr>
          <w:rFonts w:ascii="Calibri" w:hAnsi="Calibri"/>
          <w:sz w:val="22"/>
          <w:szCs w:val="22"/>
          <w:lang w:eastAsia="sv-SE"/>
        </w:rPr>
        <w:tab/>
      </w:r>
      <w:r>
        <w:rPr>
          <w:rFonts w:hint="eastAsia"/>
          <w:lang w:eastAsia="zh-CN"/>
        </w:rPr>
        <w:t>REFSENS requirements</w:t>
      </w:r>
    </w:p>
    <w:p w14:paraId="252F05CA" w14:textId="77777777" w:rsidR="002653FA" w:rsidRPr="008637AF" w:rsidRDefault="002653FA" w:rsidP="002653FA">
      <w:r>
        <w:t xml:space="preserve">MSD values for UL3/DL1 harmonics are reused from </w:t>
      </w:r>
      <w:r w:rsidRPr="00552894">
        <w:rPr>
          <w:rFonts w:eastAsiaTheme="minorEastAsia"/>
          <w:lang w:eastAsia="zh-CN"/>
        </w:rPr>
        <w:t>CA_</w:t>
      </w:r>
      <w:r>
        <w:rPr>
          <w:rFonts w:eastAsiaTheme="minorEastAsia"/>
          <w:lang w:eastAsia="zh-CN"/>
        </w:rPr>
        <w:t>7</w:t>
      </w:r>
      <w:r w:rsidRPr="00552894">
        <w:rPr>
          <w:rFonts w:eastAsiaTheme="minorEastAsia"/>
          <w:lang w:eastAsia="zh-CN"/>
        </w:rPr>
        <w:t>-</w:t>
      </w:r>
      <w:r>
        <w:rPr>
          <w:rFonts w:eastAsiaTheme="minorEastAsia"/>
          <w:lang w:eastAsia="zh-CN"/>
        </w:rPr>
        <w:t>8.</w:t>
      </w:r>
    </w:p>
    <w:p w14:paraId="17FDD10E" w14:textId="77777777" w:rsidR="002653FA" w:rsidRPr="001D386E" w:rsidRDefault="002653FA" w:rsidP="002653FA">
      <w:pPr>
        <w:pStyle w:val="TH"/>
      </w:pPr>
      <w:r>
        <w:t xml:space="preserve">Table 5.3.8.4-1: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2653FA" w:rsidRPr="001D386E" w14:paraId="4BAB2C1D" w14:textId="77777777" w:rsidTr="000F29BB">
        <w:trPr>
          <w:trHeight w:val="255"/>
        </w:trPr>
        <w:tc>
          <w:tcPr>
            <w:tcW w:w="5000" w:type="pct"/>
            <w:gridSpan w:val="9"/>
            <w:shd w:val="clear" w:color="auto" w:fill="auto"/>
            <w:vAlign w:val="center"/>
          </w:tcPr>
          <w:p w14:paraId="7F49C22D" w14:textId="77777777" w:rsidR="002653FA" w:rsidRPr="001D386E" w:rsidRDefault="002653FA" w:rsidP="000F29BB">
            <w:pPr>
              <w:pStyle w:val="TAH"/>
              <w:rPr>
                <w:rFonts w:cs="Arial"/>
              </w:rPr>
            </w:pPr>
            <w:r w:rsidRPr="001D386E">
              <w:rPr>
                <w:rFonts w:cs="Arial"/>
              </w:rPr>
              <w:t>Channel bandwidth</w:t>
            </w:r>
          </w:p>
        </w:tc>
      </w:tr>
      <w:tr w:rsidR="002653FA" w:rsidRPr="001D386E" w14:paraId="15DD413C" w14:textId="77777777" w:rsidTr="000F29BB">
        <w:trPr>
          <w:trHeight w:val="255"/>
        </w:trPr>
        <w:tc>
          <w:tcPr>
            <w:tcW w:w="1078" w:type="pct"/>
            <w:shd w:val="clear" w:color="auto" w:fill="auto"/>
            <w:vAlign w:val="center"/>
          </w:tcPr>
          <w:p w14:paraId="00C82071" w14:textId="77777777" w:rsidR="002653FA" w:rsidRPr="001D386E" w:rsidRDefault="002653FA" w:rsidP="000F29BB">
            <w:pPr>
              <w:pStyle w:val="TAH"/>
              <w:rPr>
                <w:rFonts w:cs="Arial"/>
              </w:rPr>
            </w:pPr>
            <w:r w:rsidRPr="001D386E">
              <w:rPr>
                <w:rFonts w:cs="Arial"/>
              </w:rPr>
              <w:t>EUTRA CA Configuration</w:t>
            </w:r>
          </w:p>
        </w:tc>
        <w:tc>
          <w:tcPr>
            <w:tcW w:w="518" w:type="pct"/>
            <w:shd w:val="clear" w:color="auto" w:fill="auto"/>
            <w:vAlign w:val="center"/>
          </w:tcPr>
          <w:p w14:paraId="1891429B" w14:textId="77777777" w:rsidR="002653FA" w:rsidRPr="001D386E" w:rsidRDefault="002653FA" w:rsidP="000F29BB">
            <w:pPr>
              <w:pStyle w:val="TAH"/>
              <w:rPr>
                <w:rFonts w:cs="Arial"/>
              </w:rPr>
            </w:pPr>
            <w:r w:rsidRPr="001D386E">
              <w:rPr>
                <w:rFonts w:cs="Arial"/>
              </w:rPr>
              <w:t>EUTRA band</w:t>
            </w:r>
          </w:p>
        </w:tc>
        <w:tc>
          <w:tcPr>
            <w:tcW w:w="517" w:type="pct"/>
            <w:shd w:val="clear" w:color="auto" w:fill="auto"/>
            <w:vAlign w:val="center"/>
          </w:tcPr>
          <w:p w14:paraId="17B4E697" w14:textId="77777777" w:rsidR="002653FA" w:rsidRPr="001D386E" w:rsidRDefault="002653FA"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11FEE944" w14:textId="77777777" w:rsidR="002653FA" w:rsidRPr="001D386E" w:rsidRDefault="002653FA"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7B478C96" w14:textId="77777777" w:rsidR="002653FA" w:rsidRPr="001D386E" w:rsidRDefault="002653FA"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02E94581" w14:textId="77777777" w:rsidR="002653FA" w:rsidRPr="001D386E" w:rsidRDefault="002653FA"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4A1C0A0E" w14:textId="77777777" w:rsidR="002653FA" w:rsidRPr="001D386E" w:rsidRDefault="002653FA"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30BA8AAA" w14:textId="77777777" w:rsidR="002653FA" w:rsidRPr="001D386E" w:rsidRDefault="002653FA"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7F66627D" w14:textId="77777777" w:rsidR="002653FA" w:rsidRPr="001D386E" w:rsidRDefault="002653FA" w:rsidP="000F29BB">
            <w:pPr>
              <w:pStyle w:val="TAH"/>
              <w:rPr>
                <w:rFonts w:cs="Arial"/>
              </w:rPr>
            </w:pPr>
            <w:r w:rsidRPr="001D386E">
              <w:rPr>
                <w:rFonts w:cs="Arial"/>
              </w:rPr>
              <w:t>Duplex mode</w:t>
            </w:r>
          </w:p>
        </w:tc>
      </w:tr>
      <w:tr w:rsidR="002653FA" w:rsidRPr="001D386E" w14:paraId="36CC37BA" w14:textId="77777777" w:rsidTr="000F29BB">
        <w:trPr>
          <w:trHeight w:val="191"/>
        </w:trPr>
        <w:tc>
          <w:tcPr>
            <w:tcW w:w="1078" w:type="pct"/>
            <w:shd w:val="clear" w:color="auto" w:fill="auto"/>
            <w:vAlign w:val="center"/>
          </w:tcPr>
          <w:p w14:paraId="641C5CF5"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r w:rsidRPr="001D386E">
              <w:rPr>
                <w:rFonts w:cs="Arial"/>
                <w:vertAlign w:val="superscript"/>
                <w:lang w:eastAsia="ja-JP"/>
              </w:rPr>
              <w:t>5,6</w:t>
            </w:r>
          </w:p>
          <w:p w14:paraId="2F270BC1" w14:textId="77777777" w:rsidR="002653FA" w:rsidRDefault="002653FA" w:rsidP="000F29BB">
            <w:pPr>
              <w:pStyle w:val="TAC"/>
              <w:rPr>
                <w:rFonts w:cs="Arial"/>
                <w:vertAlign w:val="superscript"/>
                <w:lang w:eastAsia="ja-JP"/>
              </w:rPr>
            </w:pPr>
            <w:r w:rsidRPr="00A12FAE">
              <w:rPr>
                <w:rFonts w:cs="Arial"/>
                <w:szCs w:val="18"/>
                <w:lang w:val="en-US"/>
              </w:rPr>
              <w:t>CA_41C-106A</w:t>
            </w:r>
            <w:r w:rsidRPr="00822CA8">
              <w:rPr>
                <w:rFonts w:cs="Arial"/>
                <w:vertAlign w:val="superscript"/>
                <w:lang w:eastAsia="ja-JP"/>
              </w:rPr>
              <w:t>5,6</w:t>
            </w:r>
          </w:p>
          <w:p w14:paraId="07FAC26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p>
        </w:tc>
        <w:tc>
          <w:tcPr>
            <w:tcW w:w="518" w:type="pct"/>
            <w:shd w:val="clear" w:color="auto" w:fill="auto"/>
            <w:vAlign w:val="center"/>
          </w:tcPr>
          <w:p w14:paraId="3A00DAB6" w14:textId="77777777" w:rsidR="002653FA" w:rsidRPr="001D386E" w:rsidRDefault="002653FA" w:rsidP="000F29BB">
            <w:pPr>
              <w:pStyle w:val="TAC"/>
              <w:rPr>
                <w:rFonts w:cs="Arial"/>
                <w:lang w:eastAsia="ja-JP"/>
              </w:rPr>
            </w:pPr>
            <w:r>
              <w:rPr>
                <w:rFonts w:cs="Arial"/>
                <w:lang w:eastAsia="ja-JP"/>
              </w:rPr>
              <w:t>41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D3442B" w14:textId="77777777" w:rsidR="002653FA" w:rsidRPr="001D386E" w:rsidRDefault="002653FA" w:rsidP="000F29BB">
            <w:pPr>
              <w:pStyle w:val="TAC"/>
              <w:rPr>
                <w:rFonts w:cs="Arial"/>
              </w:rPr>
            </w:pPr>
          </w:p>
        </w:tc>
        <w:tc>
          <w:tcPr>
            <w:tcW w:w="445" w:type="pct"/>
            <w:shd w:val="clear" w:color="auto" w:fill="auto"/>
            <w:vAlign w:val="center"/>
          </w:tcPr>
          <w:p w14:paraId="3CEB0D79" w14:textId="77777777" w:rsidR="002653FA" w:rsidRPr="001D386E" w:rsidRDefault="002653FA" w:rsidP="000F29BB">
            <w:pPr>
              <w:pStyle w:val="TAC"/>
              <w:rPr>
                <w:rFonts w:cs="Arial"/>
              </w:rPr>
            </w:pPr>
          </w:p>
        </w:tc>
        <w:tc>
          <w:tcPr>
            <w:tcW w:w="467" w:type="pct"/>
            <w:shd w:val="clear" w:color="auto" w:fill="auto"/>
            <w:vAlign w:val="center"/>
          </w:tcPr>
          <w:p w14:paraId="2070AB5B" w14:textId="77777777" w:rsidR="002653FA" w:rsidRPr="001D386E" w:rsidRDefault="002653FA" w:rsidP="000F29BB">
            <w:pPr>
              <w:pStyle w:val="TAC"/>
              <w:rPr>
                <w:rFonts w:cs="Arial"/>
                <w:lang w:eastAsia="ja-JP"/>
              </w:rPr>
            </w:pPr>
            <w:r w:rsidRPr="001D386E">
              <w:rPr>
                <w:rFonts w:cs="Arial"/>
                <w:lang w:eastAsia="ja-JP"/>
              </w:rPr>
              <w:t>-88</w:t>
            </w:r>
          </w:p>
        </w:tc>
        <w:tc>
          <w:tcPr>
            <w:tcW w:w="495" w:type="pct"/>
            <w:shd w:val="clear" w:color="auto" w:fill="auto"/>
            <w:vAlign w:val="center"/>
          </w:tcPr>
          <w:p w14:paraId="1D6A9814" w14:textId="77777777" w:rsidR="002653FA" w:rsidRPr="001D386E" w:rsidRDefault="002653FA" w:rsidP="000F29BB">
            <w:pPr>
              <w:pStyle w:val="TAC"/>
              <w:rPr>
                <w:rFonts w:cs="Arial"/>
                <w:lang w:eastAsia="ja-JP"/>
              </w:rPr>
            </w:pPr>
            <w:r w:rsidRPr="001D386E">
              <w:rPr>
                <w:rFonts w:cs="Arial"/>
              </w:rPr>
              <w:t>-87.4</w:t>
            </w:r>
          </w:p>
        </w:tc>
        <w:tc>
          <w:tcPr>
            <w:tcW w:w="495" w:type="pct"/>
            <w:shd w:val="clear" w:color="auto" w:fill="auto"/>
            <w:vAlign w:val="center"/>
          </w:tcPr>
          <w:p w14:paraId="1D58FED3" w14:textId="77777777" w:rsidR="002653FA" w:rsidRPr="001D386E" w:rsidRDefault="002653FA" w:rsidP="000F29BB">
            <w:pPr>
              <w:pStyle w:val="TAC"/>
              <w:rPr>
                <w:rFonts w:cs="Arial"/>
              </w:rPr>
            </w:pPr>
            <w:r w:rsidRPr="001D386E">
              <w:rPr>
                <w:rFonts w:cs="Arial"/>
              </w:rPr>
              <w:t>-87</w:t>
            </w:r>
          </w:p>
        </w:tc>
        <w:tc>
          <w:tcPr>
            <w:tcW w:w="495" w:type="pct"/>
            <w:shd w:val="clear" w:color="auto" w:fill="auto"/>
            <w:vAlign w:val="center"/>
          </w:tcPr>
          <w:p w14:paraId="7A34AA08" w14:textId="77777777" w:rsidR="002653FA" w:rsidRPr="001D386E" w:rsidRDefault="002653FA" w:rsidP="000F29BB">
            <w:pPr>
              <w:pStyle w:val="TAC"/>
              <w:rPr>
                <w:rFonts w:cs="Arial"/>
              </w:rPr>
            </w:pPr>
            <w:r w:rsidRPr="001D386E">
              <w:rPr>
                <w:rFonts w:cs="Arial"/>
              </w:rPr>
              <w:t>-86.7</w:t>
            </w:r>
          </w:p>
        </w:tc>
        <w:tc>
          <w:tcPr>
            <w:tcW w:w="490" w:type="pct"/>
            <w:shd w:val="clear" w:color="auto" w:fill="auto"/>
            <w:vAlign w:val="center"/>
          </w:tcPr>
          <w:p w14:paraId="516BFCC0" w14:textId="77777777" w:rsidR="002653FA" w:rsidRPr="001D386E" w:rsidRDefault="002653FA" w:rsidP="000F29BB">
            <w:pPr>
              <w:pStyle w:val="TAC"/>
              <w:rPr>
                <w:rFonts w:cs="Arial"/>
              </w:rPr>
            </w:pPr>
            <w:r>
              <w:rPr>
                <w:rFonts w:cs="Arial"/>
              </w:rPr>
              <w:t>T</w:t>
            </w:r>
            <w:r w:rsidRPr="001D386E">
              <w:rPr>
                <w:rFonts w:cs="Arial"/>
              </w:rPr>
              <w:t>DD</w:t>
            </w:r>
          </w:p>
        </w:tc>
      </w:tr>
      <w:tr w:rsidR="002653FA" w:rsidRPr="001D386E" w14:paraId="1AB5EFC1" w14:textId="77777777" w:rsidTr="000F29BB">
        <w:trPr>
          <w:trHeight w:val="255"/>
        </w:trPr>
        <w:tc>
          <w:tcPr>
            <w:tcW w:w="5000" w:type="pct"/>
            <w:gridSpan w:val="9"/>
            <w:shd w:val="clear" w:color="auto" w:fill="auto"/>
            <w:vAlign w:val="center"/>
          </w:tcPr>
          <w:p w14:paraId="5382BC93" w14:textId="77777777" w:rsidR="002653FA" w:rsidRPr="001D386E" w:rsidRDefault="002653FA" w:rsidP="000F29BB">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8943B8" w14:textId="77777777" w:rsidR="002653FA" w:rsidRPr="001D386E" w:rsidRDefault="002653FA" w:rsidP="000F29BB">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3F64C888">
                <v:shape id="_x0000_i1026" type="#_x0000_t75" style="width:204pt;height:16.65pt" o:ole="">
                  <v:imagedata r:id="rId18" o:title=""/>
                </v:shape>
                <o:OLEObject Type="Embed" ProgID="Equation.DSMT4" ShapeID="_x0000_i1026" DrawAspect="Content" ObjectID="_1802439526" r:id="rId22"/>
              </w:object>
            </w:r>
            <w:r w:rsidRPr="001D386E">
              <w:rPr>
                <w:rFonts w:cs="Arial"/>
                <w:snapToGrid w:val="0"/>
                <w:lang w:eastAsia="ja-JP"/>
              </w:rPr>
              <w:t xml:space="preserve"> with</w:t>
            </w:r>
            <w:r>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F7CE67" w14:textId="77777777" w:rsidR="002653FA" w:rsidRPr="001D386E" w:rsidRDefault="002653FA"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0BB8AA5" w14:textId="77777777" w:rsidR="002653FA" w:rsidRPr="001D386E" w:rsidRDefault="002653FA" w:rsidP="002653FA"/>
    <w:p w14:paraId="45C2AA04" w14:textId="77777777" w:rsidR="002653FA" w:rsidRPr="001D386E" w:rsidRDefault="002653FA" w:rsidP="002653FA">
      <w:pPr>
        <w:pStyle w:val="TH"/>
      </w:pPr>
      <w:r>
        <w:t xml:space="preserve">Table 5.3.8.4-2: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2653FA" w:rsidRPr="001D386E" w14:paraId="42F2FE12" w14:textId="77777777" w:rsidTr="000F29BB">
        <w:trPr>
          <w:trHeight w:val="255"/>
        </w:trPr>
        <w:tc>
          <w:tcPr>
            <w:tcW w:w="8356" w:type="dxa"/>
            <w:gridSpan w:val="9"/>
            <w:shd w:val="clear" w:color="auto" w:fill="auto"/>
            <w:vAlign w:val="center"/>
          </w:tcPr>
          <w:p w14:paraId="58013FA2" w14:textId="77777777" w:rsidR="002653FA" w:rsidRPr="001D386E" w:rsidRDefault="002653FA"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2653FA" w:rsidRPr="001D386E" w14:paraId="50FD17D2" w14:textId="77777777" w:rsidTr="000F29BB">
        <w:trPr>
          <w:trHeight w:val="255"/>
        </w:trPr>
        <w:tc>
          <w:tcPr>
            <w:tcW w:w="2122" w:type="dxa"/>
            <w:shd w:val="clear" w:color="auto" w:fill="auto"/>
            <w:vAlign w:val="center"/>
          </w:tcPr>
          <w:p w14:paraId="7F09D8AB" w14:textId="77777777" w:rsidR="002653FA" w:rsidRPr="001D386E" w:rsidRDefault="002653FA" w:rsidP="000F29BB">
            <w:pPr>
              <w:pStyle w:val="TAH"/>
              <w:rPr>
                <w:rFonts w:cs="Arial"/>
              </w:rPr>
            </w:pPr>
            <w:r w:rsidRPr="001D386E">
              <w:rPr>
                <w:rFonts w:cs="Arial"/>
              </w:rPr>
              <w:t>EUTRA CA Configuration</w:t>
            </w:r>
          </w:p>
        </w:tc>
        <w:tc>
          <w:tcPr>
            <w:tcW w:w="785" w:type="dxa"/>
            <w:shd w:val="clear" w:color="auto" w:fill="auto"/>
            <w:vAlign w:val="center"/>
          </w:tcPr>
          <w:p w14:paraId="37CA1A0C" w14:textId="77777777" w:rsidR="002653FA" w:rsidRPr="001D386E" w:rsidRDefault="002653FA" w:rsidP="000F29BB">
            <w:pPr>
              <w:pStyle w:val="TAH"/>
              <w:rPr>
                <w:rFonts w:cs="Arial"/>
              </w:rPr>
            </w:pPr>
            <w:r w:rsidRPr="001D386E">
              <w:rPr>
                <w:rFonts w:cs="Arial"/>
              </w:rPr>
              <w:t>UL band</w:t>
            </w:r>
          </w:p>
        </w:tc>
        <w:tc>
          <w:tcPr>
            <w:tcW w:w="784" w:type="dxa"/>
            <w:shd w:val="clear" w:color="auto" w:fill="auto"/>
            <w:vAlign w:val="center"/>
          </w:tcPr>
          <w:p w14:paraId="5F5616FF" w14:textId="77777777" w:rsidR="002653FA" w:rsidRPr="001D386E" w:rsidRDefault="002653FA" w:rsidP="000F29BB">
            <w:pPr>
              <w:pStyle w:val="TAH"/>
              <w:rPr>
                <w:rFonts w:cs="Arial"/>
              </w:rPr>
            </w:pPr>
            <w:r w:rsidRPr="001D386E">
              <w:rPr>
                <w:rFonts w:cs="Arial"/>
              </w:rPr>
              <w:t>1.4 MHz</w:t>
            </w:r>
          </w:p>
        </w:tc>
        <w:tc>
          <w:tcPr>
            <w:tcW w:w="784" w:type="dxa"/>
            <w:shd w:val="clear" w:color="auto" w:fill="auto"/>
            <w:vAlign w:val="center"/>
          </w:tcPr>
          <w:p w14:paraId="04BD3046" w14:textId="77777777" w:rsidR="002653FA" w:rsidRPr="001D386E" w:rsidRDefault="002653FA" w:rsidP="000F29BB">
            <w:pPr>
              <w:pStyle w:val="TAH"/>
              <w:rPr>
                <w:rFonts w:cs="Arial"/>
              </w:rPr>
            </w:pPr>
            <w:r w:rsidRPr="001D386E">
              <w:rPr>
                <w:rFonts w:cs="Arial"/>
              </w:rPr>
              <w:t>3 MHz</w:t>
            </w:r>
          </w:p>
        </w:tc>
        <w:tc>
          <w:tcPr>
            <w:tcW w:w="784" w:type="dxa"/>
            <w:shd w:val="clear" w:color="auto" w:fill="auto"/>
            <w:vAlign w:val="center"/>
          </w:tcPr>
          <w:p w14:paraId="68F195AA" w14:textId="77777777" w:rsidR="002653FA" w:rsidRPr="001D386E" w:rsidRDefault="002653FA" w:rsidP="000F29BB">
            <w:pPr>
              <w:pStyle w:val="TAH"/>
              <w:rPr>
                <w:rFonts w:cs="Arial"/>
              </w:rPr>
            </w:pPr>
            <w:r w:rsidRPr="001D386E">
              <w:rPr>
                <w:rFonts w:cs="Arial"/>
              </w:rPr>
              <w:t>5 MHz</w:t>
            </w:r>
          </w:p>
        </w:tc>
        <w:tc>
          <w:tcPr>
            <w:tcW w:w="784" w:type="dxa"/>
            <w:shd w:val="clear" w:color="auto" w:fill="auto"/>
            <w:vAlign w:val="center"/>
          </w:tcPr>
          <w:p w14:paraId="1707895B" w14:textId="77777777" w:rsidR="002653FA" w:rsidRPr="001D386E" w:rsidRDefault="002653FA" w:rsidP="000F29BB">
            <w:pPr>
              <w:pStyle w:val="TAH"/>
              <w:rPr>
                <w:rFonts w:cs="Arial"/>
              </w:rPr>
            </w:pPr>
            <w:r w:rsidRPr="001D386E">
              <w:rPr>
                <w:rFonts w:cs="Arial"/>
              </w:rPr>
              <w:t>10 MHz</w:t>
            </w:r>
          </w:p>
        </w:tc>
        <w:tc>
          <w:tcPr>
            <w:tcW w:w="784" w:type="dxa"/>
            <w:shd w:val="clear" w:color="auto" w:fill="auto"/>
            <w:vAlign w:val="center"/>
          </w:tcPr>
          <w:p w14:paraId="172D1F6F" w14:textId="77777777" w:rsidR="002653FA" w:rsidRPr="001D386E" w:rsidRDefault="002653FA" w:rsidP="000F29BB">
            <w:pPr>
              <w:pStyle w:val="TAH"/>
              <w:rPr>
                <w:rFonts w:cs="Arial"/>
              </w:rPr>
            </w:pPr>
            <w:r w:rsidRPr="001D386E">
              <w:rPr>
                <w:rFonts w:cs="Arial"/>
              </w:rPr>
              <w:t>15 MHz</w:t>
            </w:r>
          </w:p>
        </w:tc>
        <w:tc>
          <w:tcPr>
            <w:tcW w:w="787" w:type="dxa"/>
            <w:shd w:val="clear" w:color="auto" w:fill="auto"/>
            <w:vAlign w:val="center"/>
          </w:tcPr>
          <w:p w14:paraId="391BA1B8" w14:textId="77777777" w:rsidR="002653FA" w:rsidRPr="001D386E" w:rsidRDefault="002653FA" w:rsidP="000F29BB">
            <w:pPr>
              <w:pStyle w:val="TAH"/>
              <w:rPr>
                <w:rFonts w:cs="Arial"/>
              </w:rPr>
            </w:pPr>
            <w:r w:rsidRPr="001D386E">
              <w:rPr>
                <w:rFonts w:cs="Arial"/>
              </w:rPr>
              <w:t>20 MHz</w:t>
            </w:r>
          </w:p>
        </w:tc>
        <w:tc>
          <w:tcPr>
            <w:tcW w:w="742" w:type="dxa"/>
            <w:shd w:val="clear" w:color="auto" w:fill="auto"/>
            <w:vAlign w:val="center"/>
          </w:tcPr>
          <w:p w14:paraId="7417D2C0" w14:textId="77777777" w:rsidR="002653FA" w:rsidRPr="001D386E" w:rsidRDefault="002653FA" w:rsidP="000F29BB">
            <w:pPr>
              <w:pStyle w:val="TAH"/>
              <w:rPr>
                <w:rFonts w:cs="Arial"/>
              </w:rPr>
            </w:pPr>
            <w:r w:rsidRPr="001D386E">
              <w:rPr>
                <w:rFonts w:cs="Arial"/>
              </w:rPr>
              <w:t>Duplex mode</w:t>
            </w:r>
          </w:p>
        </w:tc>
      </w:tr>
      <w:tr w:rsidR="002653FA" w:rsidRPr="001D386E" w14:paraId="7905C72A" w14:textId="77777777" w:rsidTr="000F29BB">
        <w:trPr>
          <w:trHeight w:val="255"/>
        </w:trPr>
        <w:tc>
          <w:tcPr>
            <w:tcW w:w="2122" w:type="dxa"/>
            <w:shd w:val="clear" w:color="auto" w:fill="auto"/>
            <w:vAlign w:val="center"/>
          </w:tcPr>
          <w:p w14:paraId="1887A7BC"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p>
          <w:p w14:paraId="273AA5F9" w14:textId="77777777" w:rsidR="002653FA" w:rsidRDefault="002653FA" w:rsidP="000F29BB">
            <w:pPr>
              <w:pStyle w:val="TAC"/>
              <w:rPr>
                <w:rFonts w:cs="Arial"/>
                <w:vertAlign w:val="superscript"/>
                <w:lang w:eastAsia="ja-JP"/>
              </w:rPr>
            </w:pPr>
            <w:r w:rsidRPr="00A12FAE">
              <w:rPr>
                <w:rFonts w:cs="Arial"/>
                <w:szCs w:val="18"/>
                <w:lang w:val="en-US"/>
              </w:rPr>
              <w:t>CA_41C-106A</w:t>
            </w:r>
          </w:p>
          <w:p w14:paraId="0FFE10A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p>
        </w:tc>
        <w:tc>
          <w:tcPr>
            <w:tcW w:w="785" w:type="dxa"/>
            <w:shd w:val="clear" w:color="auto" w:fill="auto"/>
            <w:vAlign w:val="center"/>
          </w:tcPr>
          <w:p w14:paraId="20D1D6A6" w14:textId="77777777" w:rsidR="002653FA" w:rsidRPr="001D386E" w:rsidRDefault="002653FA" w:rsidP="000F29BB">
            <w:pPr>
              <w:pStyle w:val="TAC"/>
              <w:rPr>
                <w:rFonts w:cs="Arial"/>
              </w:rPr>
            </w:pPr>
            <w:r>
              <w:rPr>
                <w:rFonts w:cs="Arial"/>
              </w:rPr>
              <w:t>106</w:t>
            </w:r>
          </w:p>
        </w:tc>
        <w:tc>
          <w:tcPr>
            <w:tcW w:w="784" w:type="dxa"/>
            <w:shd w:val="clear" w:color="auto" w:fill="auto"/>
            <w:vAlign w:val="center"/>
          </w:tcPr>
          <w:p w14:paraId="2D245B13" w14:textId="77777777" w:rsidR="002653FA" w:rsidRPr="001D386E" w:rsidRDefault="002653FA" w:rsidP="000F29BB">
            <w:pPr>
              <w:pStyle w:val="TAC"/>
              <w:rPr>
                <w:rFonts w:cs="Arial"/>
              </w:rPr>
            </w:pPr>
            <w:r>
              <w:rPr>
                <w:rFonts w:cs="Arial"/>
                <w:lang w:val="en-US"/>
              </w:rPr>
              <w:t>2</w:t>
            </w:r>
          </w:p>
        </w:tc>
        <w:tc>
          <w:tcPr>
            <w:tcW w:w="784" w:type="dxa"/>
            <w:shd w:val="clear" w:color="auto" w:fill="auto"/>
            <w:vAlign w:val="center"/>
          </w:tcPr>
          <w:p w14:paraId="66C6A74A" w14:textId="77777777" w:rsidR="002653FA" w:rsidRPr="001D386E" w:rsidRDefault="002653FA" w:rsidP="000F29BB">
            <w:pPr>
              <w:pStyle w:val="TAC"/>
              <w:rPr>
                <w:rFonts w:cs="Arial"/>
              </w:rPr>
            </w:pPr>
            <w:r>
              <w:rPr>
                <w:rFonts w:cs="Arial"/>
                <w:lang w:val="en-US"/>
              </w:rPr>
              <w:t>5</w:t>
            </w:r>
          </w:p>
        </w:tc>
        <w:tc>
          <w:tcPr>
            <w:tcW w:w="784" w:type="dxa"/>
            <w:shd w:val="clear" w:color="auto" w:fill="auto"/>
            <w:vAlign w:val="center"/>
          </w:tcPr>
          <w:p w14:paraId="6E0CB558" w14:textId="77777777" w:rsidR="002653FA" w:rsidRPr="001D386E" w:rsidRDefault="002653FA" w:rsidP="000F29BB">
            <w:pPr>
              <w:pStyle w:val="TAC"/>
              <w:rPr>
                <w:rFonts w:cs="Arial"/>
              </w:rPr>
            </w:pPr>
          </w:p>
        </w:tc>
        <w:tc>
          <w:tcPr>
            <w:tcW w:w="784" w:type="dxa"/>
            <w:shd w:val="clear" w:color="auto" w:fill="auto"/>
            <w:vAlign w:val="center"/>
          </w:tcPr>
          <w:p w14:paraId="7895EDA5" w14:textId="77777777" w:rsidR="002653FA" w:rsidRPr="001D386E" w:rsidRDefault="002653FA" w:rsidP="000F29BB">
            <w:pPr>
              <w:pStyle w:val="TAC"/>
              <w:rPr>
                <w:rFonts w:cs="Arial"/>
              </w:rPr>
            </w:pPr>
          </w:p>
        </w:tc>
        <w:tc>
          <w:tcPr>
            <w:tcW w:w="784" w:type="dxa"/>
            <w:shd w:val="clear" w:color="auto" w:fill="auto"/>
            <w:vAlign w:val="center"/>
          </w:tcPr>
          <w:p w14:paraId="2ACADCBC" w14:textId="77777777" w:rsidR="002653FA" w:rsidRPr="001D386E" w:rsidRDefault="002653FA" w:rsidP="000F29BB">
            <w:pPr>
              <w:pStyle w:val="TAC"/>
              <w:rPr>
                <w:rFonts w:cs="Arial"/>
              </w:rPr>
            </w:pPr>
          </w:p>
        </w:tc>
        <w:tc>
          <w:tcPr>
            <w:tcW w:w="787" w:type="dxa"/>
            <w:shd w:val="clear" w:color="auto" w:fill="auto"/>
            <w:vAlign w:val="center"/>
          </w:tcPr>
          <w:p w14:paraId="4382F3A2" w14:textId="77777777" w:rsidR="002653FA" w:rsidRPr="001D386E" w:rsidRDefault="002653FA" w:rsidP="000F29BB">
            <w:pPr>
              <w:pStyle w:val="TAC"/>
              <w:rPr>
                <w:rFonts w:cs="Arial"/>
              </w:rPr>
            </w:pPr>
          </w:p>
        </w:tc>
        <w:tc>
          <w:tcPr>
            <w:tcW w:w="742" w:type="dxa"/>
            <w:shd w:val="clear" w:color="auto" w:fill="auto"/>
            <w:vAlign w:val="center"/>
          </w:tcPr>
          <w:p w14:paraId="11C977CE" w14:textId="77777777" w:rsidR="002653FA" w:rsidRPr="001D386E" w:rsidRDefault="002653FA" w:rsidP="000F29BB">
            <w:pPr>
              <w:pStyle w:val="TAC"/>
              <w:rPr>
                <w:rFonts w:cs="Arial"/>
              </w:rPr>
            </w:pPr>
            <w:r w:rsidRPr="001D386E">
              <w:rPr>
                <w:rFonts w:cs="Arial"/>
              </w:rPr>
              <w:t>FDD</w:t>
            </w:r>
          </w:p>
        </w:tc>
      </w:tr>
    </w:tbl>
    <w:p w14:paraId="6DB69256" w14:textId="77777777" w:rsidR="002653FA" w:rsidRDefault="002653FA" w:rsidP="002653FA"/>
    <w:p w14:paraId="1018E5A8" w14:textId="77777777" w:rsidR="002653FA" w:rsidRPr="008637AF" w:rsidRDefault="002653FA" w:rsidP="002653FA">
      <w:r>
        <w:t xml:space="preserve">IMD5 MSD values for band 106 is reused from </w:t>
      </w:r>
      <w:r w:rsidRPr="00552894">
        <w:rPr>
          <w:rFonts w:eastAsiaTheme="minorEastAsia"/>
          <w:lang w:eastAsia="zh-CN"/>
        </w:rPr>
        <w:t>CA_n20-n41</w:t>
      </w:r>
      <w:r>
        <w:rPr>
          <w:rFonts w:eastAsiaTheme="minorEastAsia"/>
          <w:lang w:eastAsia="zh-CN"/>
        </w:rPr>
        <w:t>.</w:t>
      </w:r>
    </w:p>
    <w:p w14:paraId="262F0D9D" w14:textId="58F0E478" w:rsidR="002653FA" w:rsidRDefault="002653FA" w:rsidP="002653FA">
      <w:pPr>
        <w:pStyle w:val="TH"/>
      </w:pPr>
      <w:r>
        <w:lastRenderedPageBreak/>
        <w:t xml:space="preserve">Table 5.3.8.4-3: </w:t>
      </w:r>
      <w:r w:rsidR="00513744">
        <w:t>2</w:t>
      </w:r>
      <w:r>
        <w:t>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653FA" w14:paraId="356BD8AC"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Default="002653FA"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Default="002653FA" w:rsidP="000F29BB">
            <w:pPr>
              <w:pStyle w:val="TAH"/>
              <w:rPr>
                <w:rFonts w:cs="Arial"/>
              </w:rPr>
            </w:pPr>
            <w:r>
              <w:rPr>
                <w:rFonts w:cs="Arial"/>
              </w:rPr>
              <w:t>Source of IMD</w:t>
            </w:r>
          </w:p>
        </w:tc>
      </w:tr>
      <w:tr w:rsidR="002653FA" w14:paraId="64528A8D"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Default="002653FA" w:rsidP="000F29BB">
            <w:pPr>
              <w:pStyle w:val="TAH"/>
              <w:rPr>
                <w:rFonts w:cs="Arial"/>
              </w:rPr>
            </w:pPr>
            <w:r>
              <w:rPr>
                <w:rFonts w:cs="Arial"/>
              </w:rPr>
              <w:t>EUTRA CA</w:t>
            </w:r>
          </w:p>
          <w:p w14:paraId="69A7751C" w14:textId="77777777" w:rsidR="002653FA" w:rsidRDefault="002653FA"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Default="002653FA"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Default="002653FA"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Default="002653FA"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Default="002653FA"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Default="002653FA"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Default="002653FA"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Default="002653FA"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Default="002653FA"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Default="002653FA" w:rsidP="000F29BB">
            <w:pPr>
              <w:spacing w:after="0"/>
              <w:rPr>
                <w:rFonts w:ascii="Arial" w:eastAsiaTheme="minorHAnsi" w:hAnsi="Arial" w:cs="Arial"/>
                <w:b/>
                <w:sz w:val="18"/>
                <w:szCs w:val="22"/>
              </w:rPr>
            </w:pPr>
          </w:p>
        </w:tc>
      </w:tr>
      <w:tr w:rsidR="002653FA" w14:paraId="6D5420C1"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D97AB3" w:rsidRDefault="002653FA" w:rsidP="000F29BB">
            <w:pPr>
              <w:pStyle w:val="TAC"/>
              <w:rPr>
                <w:rFonts w:cs="Arial"/>
                <w:bCs/>
                <w:szCs w:val="18"/>
              </w:rPr>
            </w:pPr>
            <w:r w:rsidRPr="00D97AB3">
              <w:rPr>
                <w:rFonts w:cs="Arial"/>
                <w:bCs/>
                <w:szCs w:val="18"/>
              </w:rPr>
              <w:t>CA_41A-106A</w:t>
            </w:r>
          </w:p>
          <w:p w14:paraId="2F9E3ADA" w14:textId="77777777" w:rsidR="002653FA" w:rsidRPr="00D97AB3" w:rsidRDefault="002653FA" w:rsidP="000F29BB">
            <w:pPr>
              <w:pStyle w:val="TAC"/>
              <w:rPr>
                <w:rFonts w:cs="Arial"/>
                <w:bCs/>
                <w:szCs w:val="18"/>
              </w:rPr>
            </w:pPr>
            <w:r w:rsidRPr="00D97AB3">
              <w:rPr>
                <w:rFonts w:cs="Arial"/>
                <w:bCs/>
                <w:szCs w:val="18"/>
              </w:rPr>
              <w:t>CA_41C-106A</w:t>
            </w:r>
          </w:p>
          <w:p w14:paraId="64448C9E" w14:textId="77777777" w:rsidR="002653FA" w:rsidRPr="00D97AB3" w:rsidRDefault="002653FA" w:rsidP="000F29BB">
            <w:pPr>
              <w:pStyle w:val="TAC"/>
              <w:rPr>
                <w:rFonts w:cs="Arial"/>
                <w:bCs/>
              </w:rPr>
            </w:pPr>
            <w:r w:rsidRPr="00D97AB3">
              <w:rPr>
                <w:rFonts w:cs="Arial"/>
                <w:bCs/>
                <w:szCs w:val="18"/>
              </w:rPr>
              <w:t>CA_41A-41A-106A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D97AB3" w:rsidRDefault="002653FA" w:rsidP="000F29BB">
            <w:pPr>
              <w:pStyle w:val="TAC"/>
              <w:rPr>
                <w:rFonts w:cs="Arial"/>
                <w:bCs/>
                <w:szCs w:val="18"/>
              </w:rPr>
            </w:pPr>
            <w:r w:rsidRPr="00D97AB3">
              <w:rPr>
                <w:rFonts w:cs="Arial"/>
                <w:bCs/>
                <w:szCs w:val="18"/>
              </w:rPr>
              <w:t>CA_41A-106A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821FB4" w:rsidRDefault="002653FA" w:rsidP="000F29BB">
            <w:pPr>
              <w:pStyle w:val="TAC"/>
              <w:rPr>
                <w:rFonts w:cs="Arial"/>
                <w:bCs/>
              </w:rPr>
            </w:pPr>
            <w:r>
              <w:rPr>
                <w:rFonts w:cs="Arial"/>
                <w:bCs/>
              </w:rPr>
              <w:t>4</w:t>
            </w: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2656</w:t>
            </w:r>
            <w:r w:rsidRPr="00E75597">
              <w:rPr>
                <w:rFonts w:eastAsiaTheme="minorEastAsia" w:cs="Arial" w:hint="eastAsia"/>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r>
      <w:tr w:rsidR="002653FA" w14:paraId="170DA7BC"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821FB4" w:rsidRDefault="002653FA"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821FB4" w:rsidRDefault="002653FA"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821FB4" w:rsidRDefault="002653FA"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DA4E7E" w:rsidRDefault="002653FA"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EC59A2" w:rsidRDefault="002653FA"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EC59A2" w:rsidRDefault="002653FA" w:rsidP="000F29BB">
            <w:pPr>
              <w:pStyle w:val="TAC"/>
              <w:rPr>
                <w:rFonts w:eastAsiaTheme="minorEastAsia" w:cs="Arial"/>
                <w:lang w:eastAsia="zh-CN"/>
              </w:rPr>
            </w:pPr>
            <w:r>
              <w:rPr>
                <w:rFonts w:eastAsiaTheme="minorEastAsia" w:cs="Arial"/>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EC59A2" w:rsidRDefault="002653FA"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EC59A2" w:rsidRDefault="002653FA" w:rsidP="000F29BB">
            <w:pPr>
              <w:pStyle w:val="TAC"/>
              <w:rPr>
                <w:rFonts w:eastAsiaTheme="minorEastAsia" w:cs="Arial"/>
                <w:lang w:eastAsia="zh-CN"/>
              </w:rPr>
            </w:pPr>
            <w:r w:rsidRPr="00EC59A2">
              <w:rPr>
                <w:rFonts w:eastAsiaTheme="minorEastAsia" w:cs="Arial" w:hint="eastAsia"/>
                <w:lang w:eastAsia="zh-CN"/>
              </w:rPr>
              <w:t>IMD5</w:t>
            </w:r>
          </w:p>
        </w:tc>
      </w:tr>
    </w:tbl>
    <w:p w14:paraId="2ACB1F58" w14:textId="77777777" w:rsidR="000D387C" w:rsidRPr="007362FE" w:rsidRDefault="000D387C" w:rsidP="000D387C">
      <w:pPr>
        <w:pStyle w:val="Heading3"/>
        <w:rPr>
          <w:sz w:val="24"/>
          <w:szCs w:val="18"/>
          <w:lang w:val="en-US"/>
        </w:rPr>
      </w:pPr>
      <w:r>
        <w:rPr>
          <w:sz w:val="24"/>
          <w:szCs w:val="18"/>
        </w:rPr>
        <w:t>5.3.9</w:t>
      </w:r>
      <w:r w:rsidRPr="00E64C87">
        <w:rPr>
          <w:sz w:val="24"/>
          <w:szCs w:val="18"/>
        </w:rPr>
        <w:tab/>
      </w:r>
      <w:r>
        <w:rPr>
          <w:rFonts w:hint="eastAsia"/>
          <w:sz w:val="24"/>
          <w:szCs w:val="18"/>
          <w:lang w:eastAsia="ja-JP"/>
        </w:rPr>
        <w:t>CA</w:t>
      </w:r>
      <w:r>
        <w:rPr>
          <w:sz w:val="24"/>
          <w:szCs w:val="18"/>
          <w:lang w:val="en-US" w:eastAsia="ja-JP"/>
        </w:rPr>
        <w:t>_48-106</w:t>
      </w:r>
    </w:p>
    <w:p w14:paraId="4D7E2B64" w14:textId="77777777" w:rsidR="000D387C" w:rsidRDefault="000D387C" w:rsidP="000D387C">
      <w:pPr>
        <w:pStyle w:val="Heading4"/>
      </w:pPr>
      <w:r>
        <w:t>5.3.9.1</w:t>
      </w:r>
      <w:r w:rsidRPr="00F00C5E">
        <w:rPr>
          <w:rFonts w:ascii="Calibri" w:hAnsi="Calibri"/>
          <w:sz w:val="22"/>
          <w:szCs w:val="22"/>
          <w:lang w:eastAsia="sv-SE"/>
        </w:rPr>
        <w:tab/>
      </w:r>
      <w:r w:rsidRPr="00725D82">
        <w:t>Channel bandwidths per operating band for CA</w:t>
      </w:r>
    </w:p>
    <w:p w14:paraId="7C536C8C" w14:textId="77777777" w:rsidR="000D387C" w:rsidRPr="008B3FEA" w:rsidRDefault="000D387C" w:rsidP="000D387C">
      <w:pPr>
        <w:pStyle w:val="TH"/>
        <w:rPr>
          <w:lang w:val="en-US"/>
        </w:rPr>
      </w:pPr>
      <w:r w:rsidRPr="008B3FEA">
        <w:rPr>
          <w:lang w:val="en-US"/>
        </w:rPr>
        <w:t xml:space="preserve">Table </w:t>
      </w:r>
      <w:r>
        <w:rPr>
          <w:lang w:val="en-US" w:eastAsia="zh-CN"/>
        </w:rPr>
        <w:t>5.3.9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D387C" w:rsidRPr="00E26D10" w14:paraId="4C4143C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6B33C4" w:rsidRDefault="000D387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0867A6" w:rsidRDefault="000D387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950EF5" w:rsidRDefault="000D387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B80EE42" w14:textId="77777777" w:rsidR="000D387C" w:rsidRPr="00783239" w:rsidRDefault="000D387C" w:rsidP="000F29BB">
            <w:pPr>
              <w:pStyle w:val="TAH"/>
              <w:rPr>
                <w:rFonts w:cs="Arial"/>
              </w:rPr>
            </w:pPr>
            <w:r w:rsidRPr="00783239">
              <w:rPr>
                <w:rFonts w:cs="Arial"/>
              </w:rPr>
              <w:t>Duplex Mode</w:t>
            </w:r>
          </w:p>
        </w:tc>
      </w:tr>
      <w:tr w:rsidR="000D387C" w:rsidRPr="00E26D10" w14:paraId="3A76E859"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E26D10" w:rsidRDefault="000D387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E26D10" w:rsidRDefault="000D387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E26D10" w:rsidRDefault="000D387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BE1A4AB" w14:textId="77777777" w:rsidR="000D387C" w:rsidRPr="00E26D10" w:rsidRDefault="000D387C" w:rsidP="000F29BB">
            <w:pPr>
              <w:pStyle w:val="TAC"/>
              <w:rPr>
                <w:rFonts w:cs="Arial"/>
              </w:rPr>
            </w:pPr>
          </w:p>
        </w:tc>
      </w:tr>
      <w:tr w:rsidR="000D387C" w:rsidRPr="00E26D10" w14:paraId="6CADFF4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E26D10" w:rsidRDefault="000D387C" w:rsidP="000F29BB">
            <w:pPr>
              <w:pStyle w:val="TAC"/>
              <w:rPr>
                <w:rFonts w:cs="Arial"/>
              </w:rPr>
            </w:pPr>
            <w:r>
              <w:rPr>
                <w:rFonts w:cs="Arial"/>
              </w:rPr>
              <w:t>48</w:t>
            </w:r>
          </w:p>
        </w:tc>
        <w:tc>
          <w:tcPr>
            <w:tcW w:w="1368" w:type="dxa"/>
            <w:tcBorders>
              <w:top w:val="single" w:sz="4" w:space="0" w:color="auto"/>
              <w:left w:val="single" w:sz="4" w:space="0" w:color="auto"/>
              <w:bottom w:val="single" w:sz="4" w:space="0" w:color="auto"/>
            </w:tcBorders>
          </w:tcPr>
          <w:p w14:paraId="1D137BE9"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576" w:type="dxa"/>
            <w:tcBorders>
              <w:top w:val="single" w:sz="4" w:space="0" w:color="auto"/>
              <w:bottom w:val="single" w:sz="4" w:space="0" w:color="auto"/>
            </w:tcBorders>
          </w:tcPr>
          <w:p w14:paraId="0F856BB2"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0C813B2C"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385" w:type="dxa"/>
            <w:tcBorders>
              <w:top w:val="single" w:sz="4" w:space="0" w:color="auto"/>
              <w:bottom w:val="single" w:sz="4" w:space="0" w:color="auto"/>
            </w:tcBorders>
          </w:tcPr>
          <w:p w14:paraId="54C7C09A"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353" w:type="dxa"/>
            <w:tcBorders>
              <w:top w:val="single" w:sz="4" w:space="0" w:color="auto"/>
              <w:bottom w:val="single" w:sz="4" w:space="0" w:color="auto"/>
            </w:tcBorders>
          </w:tcPr>
          <w:p w14:paraId="0E34C7F0"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19E6FC8F"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E26D10" w:rsidRDefault="000D387C" w:rsidP="000F29BB">
            <w:pPr>
              <w:pStyle w:val="TAC"/>
              <w:rPr>
                <w:rFonts w:cs="Arial"/>
              </w:rPr>
            </w:pPr>
            <w:r>
              <w:rPr>
                <w:rFonts w:cs="Arial"/>
              </w:rPr>
              <w:t>T</w:t>
            </w:r>
            <w:r w:rsidRPr="00E26D10">
              <w:rPr>
                <w:rFonts w:cs="Arial"/>
              </w:rPr>
              <w:t>DD</w:t>
            </w:r>
          </w:p>
        </w:tc>
      </w:tr>
      <w:tr w:rsidR="000D387C" w:rsidRPr="00E26D10" w14:paraId="5E918C1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E26D10" w:rsidRDefault="000D387C"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0EC7AA70" w14:textId="77777777" w:rsidR="000D387C" w:rsidRPr="00E26D10" w:rsidRDefault="000D387C"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1CE246C8"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2FC2340F" w14:textId="77777777" w:rsidR="000D387C" w:rsidRDefault="000D387C"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4853EF47" w14:textId="77777777" w:rsidR="000D387C" w:rsidRPr="00E26D10" w:rsidRDefault="000D387C"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570F49BD"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008CB46D" w14:textId="77777777" w:rsidR="000D387C" w:rsidRPr="00E26D10" w:rsidRDefault="000D387C"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E26D10" w:rsidRDefault="000D387C" w:rsidP="000F29BB">
            <w:pPr>
              <w:pStyle w:val="TAC"/>
              <w:rPr>
                <w:rFonts w:cs="Arial"/>
                <w:lang w:eastAsia="ja-JP"/>
              </w:rPr>
            </w:pPr>
            <w:r w:rsidRPr="00E26D10">
              <w:rPr>
                <w:rFonts w:cs="Arial"/>
              </w:rPr>
              <w:t>FDD</w:t>
            </w:r>
          </w:p>
        </w:tc>
      </w:tr>
    </w:tbl>
    <w:p w14:paraId="10B8F683" w14:textId="77777777" w:rsidR="000D387C" w:rsidRPr="00E26D10" w:rsidRDefault="000D387C" w:rsidP="000D387C"/>
    <w:p w14:paraId="22D5C3C7" w14:textId="77777777" w:rsidR="000D387C" w:rsidRPr="00E26D10" w:rsidRDefault="000D387C" w:rsidP="000D387C">
      <w:pPr>
        <w:pStyle w:val="TH"/>
        <w:rPr>
          <w:lang w:val="en-US" w:eastAsia="zh-CN"/>
        </w:rPr>
      </w:pPr>
      <w:r w:rsidRPr="00E26D10">
        <w:rPr>
          <w:lang w:val="en-US" w:eastAsia="zh-CN"/>
        </w:rPr>
        <w:t xml:space="preserve">Table </w:t>
      </w:r>
      <w:r>
        <w:rPr>
          <w:lang w:val="en-US" w:eastAsia="zh-CN"/>
        </w:rPr>
        <w:t>5.3.9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D387C" w:rsidRPr="00E26D10" w14:paraId="72D6EFD6" w14:textId="77777777" w:rsidTr="000F29BB">
        <w:trPr>
          <w:trHeight w:val="109"/>
          <w:jc w:val="center"/>
        </w:trPr>
        <w:tc>
          <w:tcPr>
            <w:tcW w:w="9620" w:type="dxa"/>
            <w:gridSpan w:val="11"/>
            <w:shd w:val="clear" w:color="auto" w:fill="auto"/>
            <w:hideMark/>
          </w:tcPr>
          <w:p w14:paraId="7DC46801" w14:textId="77777777" w:rsidR="000D387C" w:rsidRPr="00E26D10" w:rsidRDefault="000D387C" w:rsidP="000F29BB">
            <w:pPr>
              <w:pStyle w:val="TAH"/>
              <w:rPr>
                <w:sz w:val="20"/>
              </w:rPr>
            </w:pPr>
            <w:r w:rsidRPr="00E26D10">
              <w:t>E-UTRA CA configuration / Bandwidth combination set</w:t>
            </w:r>
          </w:p>
        </w:tc>
      </w:tr>
      <w:tr w:rsidR="000D387C" w:rsidRPr="00E26D10" w14:paraId="02A22BF0" w14:textId="77777777" w:rsidTr="000F29BB">
        <w:trPr>
          <w:trHeight w:val="441"/>
          <w:jc w:val="center"/>
        </w:trPr>
        <w:tc>
          <w:tcPr>
            <w:tcW w:w="1396" w:type="dxa"/>
            <w:shd w:val="clear" w:color="auto" w:fill="auto"/>
            <w:hideMark/>
          </w:tcPr>
          <w:p w14:paraId="3ABBE026" w14:textId="77777777" w:rsidR="000D387C" w:rsidRPr="00E26D10" w:rsidRDefault="000D387C" w:rsidP="000F29BB">
            <w:pPr>
              <w:pStyle w:val="TAH"/>
            </w:pPr>
            <w:r w:rsidRPr="00E26D10">
              <w:t>E-UTRA CA Configuration</w:t>
            </w:r>
          </w:p>
        </w:tc>
        <w:tc>
          <w:tcPr>
            <w:tcW w:w="1467" w:type="dxa"/>
            <w:shd w:val="clear" w:color="auto" w:fill="auto"/>
            <w:hideMark/>
          </w:tcPr>
          <w:p w14:paraId="5492F1F0" w14:textId="77777777" w:rsidR="000D387C" w:rsidRPr="00E26D10" w:rsidRDefault="000D387C" w:rsidP="000F29BB">
            <w:pPr>
              <w:pStyle w:val="TAH"/>
            </w:pPr>
            <w:r w:rsidRPr="00E26D10">
              <w:rPr>
                <w:lang w:eastAsia="ja-JP"/>
              </w:rPr>
              <w:t xml:space="preserve">Uplink CA configurations </w:t>
            </w:r>
          </w:p>
        </w:tc>
        <w:tc>
          <w:tcPr>
            <w:tcW w:w="767" w:type="dxa"/>
            <w:shd w:val="clear" w:color="auto" w:fill="auto"/>
            <w:hideMark/>
          </w:tcPr>
          <w:p w14:paraId="24585FC0" w14:textId="77777777" w:rsidR="000D387C" w:rsidRPr="00E26D10" w:rsidRDefault="000D387C" w:rsidP="000F29BB">
            <w:pPr>
              <w:pStyle w:val="TAH"/>
            </w:pPr>
            <w:r w:rsidRPr="00E26D10">
              <w:t>E-UTRA Bands</w:t>
            </w:r>
          </w:p>
        </w:tc>
        <w:tc>
          <w:tcPr>
            <w:tcW w:w="586" w:type="dxa"/>
            <w:shd w:val="clear" w:color="auto" w:fill="auto"/>
            <w:hideMark/>
          </w:tcPr>
          <w:p w14:paraId="6D5E213D" w14:textId="77777777" w:rsidR="000D387C" w:rsidRPr="00E26D10" w:rsidRDefault="000D387C" w:rsidP="000F29BB">
            <w:pPr>
              <w:pStyle w:val="TAH"/>
            </w:pPr>
            <w:r w:rsidRPr="00E26D10">
              <w:t>1.4</w:t>
            </w:r>
            <w:r w:rsidRPr="00E26D10">
              <w:br/>
              <w:t>MHz</w:t>
            </w:r>
          </w:p>
        </w:tc>
        <w:tc>
          <w:tcPr>
            <w:tcW w:w="586" w:type="dxa"/>
            <w:shd w:val="clear" w:color="auto" w:fill="auto"/>
            <w:hideMark/>
          </w:tcPr>
          <w:p w14:paraId="4F2E0EDB" w14:textId="77777777" w:rsidR="000D387C" w:rsidRPr="00E26D10" w:rsidRDefault="000D387C" w:rsidP="000F29BB">
            <w:pPr>
              <w:pStyle w:val="TAH"/>
            </w:pPr>
            <w:r w:rsidRPr="00E26D10">
              <w:t>3</w:t>
            </w:r>
            <w:r w:rsidRPr="00E26D10">
              <w:br/>
              <w:t>MHz</w:t>
            </w:r>
          </w:p>
        </w:tc>
        <w:tc>
          <w:tcPr>
            <w:tcW w:w="586" w:type="dxa"/>
            <w:shd w:val="clear" w:color="auto" w:fill="auto"/>
            <w:hideMark/>
          </w:tcPr>
          <w:p w14:paraId="34FCBE67" w14:textId="77777777" w:rsidR="000D387C" w:rsidRPr="00E26D10" w:rsidRDefault="000D387C" w:rsidP="000F29BB">
            <w:pPr>
              <w:pStyle w:val="TAH"/>
            </w:pPr>
            <w:r w:rsidRPr="00E26D10">
              <w:t>5</w:t>
            </w:r>
            <w:r w:rsidRPr="00E26D10">
              <w:br/>
              <w:t>MHz</w:t>
            </w:r>
          </w:p>
        </w:tc>
        <w:tc>
          <w:tcPr>
            <w:tcW w:w="586" w:type="dxa"/>
            <w:shd w:val="clear" w:color="auto" w:fill="auto"/>
            <w:hideMark/>
          </w:tcPr>
          <w:p w14:paraId="5F213CE6" w14:textId="77777777" w:rsidR="000D387C" w:rsidRPr="00E26D10" w:rsidRDefault="000D387C" w:rsidP="000F29BB">
            <w:pPr>
              <w:pStyle w:val="TAH"/>
            </w:pPr>
            <w:r w:rsidRPr="00E26D10">
              <w:t>10</w:t>
            </w:r>
            <w:r w:rsidRPr="00E26D10">
              <w:br/>
              <w:t>MHz</w:t>
            </w:r>
          </w:p>
        </w:tc>
        <w:tc>
          <w:tcPr>
            <w:tcW w:w="586" w:type="dxa"/>
            <w:shd w:val="clear" w:color="auto" w:fill="auto"/>
            <w:hideMark/>
          </w:tcPr>
          <w:p w14:paraId="192A2856" w14:textId="77777777" w:rsidR="000D387C" w:rsidRPr="00E26D10" w:rsidRDefault="000D387C" w:rsidP="000F29BB">
            <w:pPr>
              <w:pStyle w:val="TAH"/>
            </w:pPr>
            <w:r w:rsidRPr="00E26D10">
              <w:t>15</w:t>
            </w:r>
            <w:r w:rsidRPr="00E26D10">
              <w:br/>
              <w:t>MHz</w:t>
            </w:r>
          </w:p>
        </w:tc>
        <w:tc>
          <w:tcPr>
            <w:tcW w:w="586" w:type="dxa"/>
            <w:shd w:val="clear" w:color="auto" w:fill="auto"/>
            <w:hideMark/>
          </w:tcPr>
          <w:p w14:paraId="015A2A7C" w14:textId="77777777" w:rsidR="000D387C" w:rsidRPr="00E26D10" w:rsidRDefault="000D387C" w:rsidP="000F29BB">
            <w:pPr>
              <w:pStyle w:val="TAH"/>
            </w:pPr>
            <w:r w:rsidRPr="00E26D10">
              <w:t>20</w:t>
            </w:r>
            <w:r w:rsidRPr="00E26D10">
              <w:br/>
              <w:t>MHz</w:t>
            </w:r>
          </w:p>
        </w:tc>
        <w:tc>
          <w:tcPr>
            <w:tcW w:w="1187" w:type="dxa"/>
            <w:shd w:val="clear" w:color="auto" w:fill="auto"/>
            <w:hideMark/>
          </w:tcPr>
          <w:p w14:paraId="7B1C9635" w14:textId="77777777" w:rsidR="000D387C" w:rsidRPr="00E26D10" w:rsidRDefault="000D387C" w:rsidP="000F29BB">
            <w:pPr>
              <w:pStyle w:val="TAH"/>
            </w:pPr>
            <w:r w:rsidRPr="00E26D10">
              <w:t>Maximum aggregated bandwidth</w:t>
            </w:r>
          </w:p>
          <w:p w14:paraId="12BB742E" w14:textId="77777777" w:rsidR="000D387C" w:rsidRPr="00E26D10" w:rsidRDefault="000D387C" w:rsidP="000F29BB">
            <w:pPr>
              <w:pStyle w:val="TAH"/>
            </w:pPr>
            <w:r w:rsidRPr="00E26D10">
              <w:t>[MHz]</w:t>
            </w:r>
          </w:p>
        </w:tc>
        <w:tc>
          <w:tcPr>
            <w:tcW w:w="1287" w:type="dxa"/>
            <w:shd w:val="clear" w:color="auto" w:fill="auto"/>
            <w:hideMark/>
          </w:tcPr>
          <w:p w14:paraId="3C64D091" w14:textId="77777777" w:rsidR="000D387C" w:rsidRPr="00E26D10" w:rsidRDefault="000D387C" w:rsidP="000F29BB">
            <w:pPr>
              <w:pStyle w:val="TAH"/>
            </w:pPr>
            <w:r w:rsidRPr="00E26D10">
              <w:t>Bandwidth combination set</w:t>
            </w:r>
          </w:p>
        </w:tc>
      </w:tr>
      <w:tr w:rsidR="000D387C" w:rsidRPr="00E26D10" w14:paraId="65FC547C" w14:textId="77777777" w:rsidTr="000F29BB">
        <w:trPr>
          <w:trHeight w:val="103"/>
          <w:jc w:val="center"/>
        </w:trPr>
        <w:tc>
          <w:tcPr>
            <w:tcW w:w="1396" w:type="dxa"/>
            <w:vMerge w:val="restart"/>
            <w:shd w:val="clear" w:color="auto" w:fill="auto"/>
            <w:vAlign w:val="center"/>
          </w:tcPr>
          <w:p w14:paraId="227C40D3" w14:textId="77777777" w:rsidR="000D387C" w:rsidRPr="00A12FAE"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13CF9FB2"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F2E2D42" w14:textId="77777777" w:rsidR="000D387C" w:rsidRPr="00E26D10" w:rsidRDefault="000D387C" w:rsidP="000F29BB">
            <w:pPr>
              <w:pStyle w:val="TAH"/>
              <w:rPr>
                <w:rFonts w:cs="Arial"/>
                <w:b w:val="0"/>
                <w:szCs w:val="18"/>
                <w:lang w:val="en-US"/>
              </w:rPr>
            </w:pPr>
            <w:r>
              <w:rPr>
                <w:rFonts w:cs="Arial"/>
                <w:b w:val="0"/>
                <w:szCs w:val="18"/>
                <w:lang w:val="en-US"/>
              </w:rPr>
              <w:t>48</w:t>
            </w:r>
          </w:p>
        </w:tc>
        <w:tc>
          <w:tcPr>
            <w:tcW w:w="586" w:type="dxa"/>
            <w:shd w:val="clear" w:color="auto" w:fill="auto"/>
            <w:vAlign w:val="center"/>
          </w:tcPr>
          <w:p w14:paraId="498AFC4A"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3FD8F60"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17256AD"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A740DF9"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1491592"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BCD75A6"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14276BED" w14:textId="77777777" w:rsidR="000D387C" w:rsidRPr="00E26D10" w:rsidRDefault="000D387C" w:rsidP="000F29BB">
            <w:pPr>
              <w:pStyle w:val="TAH"/>
              <w:rPr>
                <w:b w:val="0"/>
                <w:lang w:val="en-US"/>
              </w:rPr>
            </w:pPr>
            <w:r>
              <w:rPr>
                <w:b w:val="0"/>
                <w:lang w:val="en-US"/>
              </w:rPr>
              <w:t>23</w:t>
            </w:r>
          </w:p>
        </w:tc>
        <w:tc>
          <w:tcPr>
            <w:tcW w:w="1287" w:type="dxa"/>
            <w:vMerge w:val="restart"/>
            <w:shd w:val="clear" w:color="auto" w:fill="auto"/>
            <w:vAlign w:val="center"/>
          </w:tcPr>
          <w:p w14:paraId="47641812" w14:textId="77777777" w:rsidR="000D387C" w:rsidRPr="00E26D10" w:rsidRDefault="000D387C" w:rsidP="000F29BB">
            <w:pPr>
              <w:pStyle w:val="TAH"/>
              <w:rPr>
                <w:b w:val="0"/>
                <w:lang w:val="en-US"/>
              </w:rPr>
            </w:pPr>
            <w:r w:rsidRPr="00E26D10">
              <w:rPr>
                <w:b w:val="0"/>
                <w:lang w:val="en-US"/>
              </w:rPr>
              <w:t>0</w:t>
            </w:r>
          </w:p>
        </w:tc>
      </w:tr>
      <w:tr w:rsidR="000D387C" w:rsidRPr="00E26D10" w14:paraId="2ADBAD97" w14:textId="77777777" w:rsidTr="000F29BB">
        <w:trPr>
          <w:trHeight w:val="103"/>
          <w:jc w:val="center"/>
        </w:trPr>
        <w:tc>
          <w:tcPr>
            <w:tcW w:w="1396" w:type="dxa"/>
            <w:vMerge/>
            <w:shd w:val="clear" w:color="auto" w:fill="auto"/>
            <w:vAlign w:val="center"/>
          </w:tcPr>
          <w:p w14:paraId="1C42131C"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2DE3C887"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1690B518"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8800939" w14:textId="77777777" w:rsidR="000D387C" w:rsidRPr="00744AFB" w:rsidRDefault="000D387C"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72EEAFB0"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49D6E6ED"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5465F2D4"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6219BF6"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2690A41"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02BB29F2" w14:textId="77777777" w:rsidR="000D387C" w:rsidRPr="00E26D10" w:rsidRDefault="000D387C" w:rsidP="000F29BB">
            <w:pPr>
              <w:pStyle w:val="TAH"/>
              <w:rPr>
                <w:b w:val="0"/>
                <w:lang w:val="en-US"/>
              </w:rPr>
            </w:pPr>
          </w:p>
        </w:tc>
        <w:tc>
          <w:tcPr>
            <w:tcW w:w="1287" w:type="dxa"/>
            <w:vMerge/>
            <w:shd w:val="clear" w:color="auto" w:fill="auto"/>
            <w:vAlign w:val="center"/>
          </w:tcPr>
          <w:p w14:paraId="6144E395" w14:textId="77777777" w:rsidR="000D387C" w:rsidRPr="00E26D10" w:rsidRDefault="000D387C" w:rsidP="000F29BB">
            <w:pPr>
              <w:pStyle w:val="TAH"/>
              <w:rPr>
                <w:b w:val="0"/>
                <w:lang w:val="en-US"/>
              </w:rPr>
            </w:pPr>
          </w:p>
        </w:tc>
      </w:tr>
      <w:tr w:rsidR="000D387C" w:rsidRPr="00E26D10" w14:paraId="2BCA5B54" w14:textId="77777777" w:rsidTr="000F29BB">
        <w:trPr>
          <w:trHeight w:val="103"/>
          <w:jc w:val="center"/>
        </w:trPr>
        <w:tc>
          <w:tcPr>
            <w:tcW w:w="1396" w:type="dxa"/>
            <w:vMerge w:val="restart"/>
            <w:shd w:val="clear" w:color="auto" w:fill="auto"/>
            <w:vAlign w:val="center"/>
          </w:tcPr>
          <w:p w14:paraId="489F37E5" w14:textId="77777777" w:rsidR="000D387C" w:rsidRPr="00E26D10" w:rsidRDefault="000D387C" w:rsidP="000F29BB">
            <w:pPr>
              <w:pStyle w:val="TAH"/>
              <w:rPr>
                <w:rFonts w:cs="Arial"/>
                <w:b w:val="0"/>
                <w:szCs w:val="18"/>
              </w:rPr>
            </w:pPr>
            <w:r w:rsidRPr="00A12FAE">
              <w:rPr>
                <w:rFonts w:cs="Arial"/>
                <w:b w:val="0"/>
                <w:szCs w:val="18"/>
                <w:lang w:val="en-US"/>
              </w:rPr>
              <w:t>CA_4</w:t>
            </w:r>
            <w:r>
              <w:rPr>
                <w:rFonts w:cs="Arial"/>
                <w:b w:val="0"/>
                <w:szCs w:val="18"/>
                <w:lang w:val="en-US"/>
              </w:rPr>
              <w:t>8</w:t>
            </w:r>
            <w:r w:rsidRPr="00A12FAE">
              <w:rPr>
                <w:rFonts w:cs="Arial"/>
                <w:b w:val="0"/>
                <w:szCs w:val="18"/>
                <w:lang w:val="en-US"/>
              </w:rPr>
              <w:t>C-106A</w:t>
            </w:r>
          </w:p>
        </w:tc>
        <w:tc>
          <w:tcPr>
            <w:tcW w:w="1467" w:type="dxa"/>
            <w:vMerge w:val="restart"/>
            <w:shd w:val="clear" w:color="auto" w:fill="auto"/>
            <w:vAlign w:val="center"/>
          </w:tcPr>
          <w:p w14:paraId="1F303551"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77A3833"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46CAB2DA" w14:textId="77777777" w:rsidR="000D387C" w:rsidRPr="00E26D10" w:rsidRDefault="000D387C" w:rsidP="000F29BB">
            <w:pPr>
              <w:pStyle w:val="TAH"/>
              <w:rPr>
                <w:rFonts w:cs="Arial"/>
                <w:b w:val="0"/>
                <w:szCs w:val="18"/>
              </w:rPr>
            </w:pPr>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p>
        </w:tc>
        <w:tc>
          <w:tcPr>
            <w:tcW w:w="1187" w:type="dxa"/>
            <w:vMerge w:val="restart"/>
            <w:shd w:val="clear" w:color="auto" w:fill="auto"/>
            <w:vAlign w:val="center"/>
          </w:tcPr>
          <w:p w14:paraId="693C231E"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431C3281" w14:textId="77777777" w:rsidR="000D387C" w:rsidRPr="00E26D10" w:rsidRDefault="000D387C" w:rsidP="000F29BB">
            <w:pPr>
              <w:pStyle w:val="TAH"/>
              <w:rPr>
                <w:b w:val="0"/>
                <w:lang w:val="en-US"/>
              </w:rPr>
            </w:pPr>
            <w:r w:rsidRPr="00E26D10">
              <w:rPr>
                <w:b w:val="0"/>
                <w:lang w:val="en-US"/>
              </w:rPr>
              <w:t>0</w:t>
            </w:r>
          </w:p>
        </w:tc>
      </w:tr>
      <w:tr w:rsidR="000D387C" w:rsidRPr="00E26D10" w14:paraId="7F32E7D0" w14:textId="77777777" w:rsidTr="000F29BB">
        <w:trPr>
          <w:trHeight w:val="103"/>
          <w:jc w:val="center"/>
        </w:trPr>
        <w:tc>
          <w:tcPr>
            <w:tcW w:w="1396" w:type="dxa"/>
            <w:vMerge/>
            <w:shd w:val="clear" w:color="auto" w:fill="auto"/>
            <w:vAlign w:val="center"/>
          </w:tcPr>
          <w:p w14:paraId="0D1E5E8A"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11D9060"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46388E36"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2B49792"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527695E"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3402373C"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40DBB7B"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DDE50D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44D075A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0C3DE222" w14:textId="77777777" w:rsidR="000D387C" w:rsidRPr="00E26D10" w:rsidRDefault="000D387C" w:rsidP="000F29BB">
            <w:pPr>
              <w:pStyle w:val="TAH"/>
              <w:rPr>
                <w:b w:val="0"/>
                <w:lang w:val="en-US"/>
              </w:rPr>
            </w:pPr>
          </w:p>
        </w:tc>
        <w:tc>
          <w:tcPr>
            <w:tcW w:w="1287" w:type="dxa"/>
            <w:vMerge/>
            <w:shd w:val="clear" w:color="auto" w:fill="auto"/>
            <w:vAlign w:val="center"/>
          </w:tcPr>
          <w:p w14:paraId="3D18E5C1" w14:textId="77777777" w:rsidR="000D387C" w:rsidRPr="00E26D10" w:rsidRDefault="000D387C" w:rsidP="000F29BB">
            <w:pPr>
              <w:pStyle w:val="TAH"/>
              <w:rPr>
                <w:b w:val="0"/>
                <w:lang w:val="en-US"/>
              </w:rPr>
            </w:pPr>
          </w:p>
        </w:tc>
      </w:tr>
      <w:tr w:rsidR="000D387C" w:rsidRPr="00E26D10" w14:paraId="56F548F4" w14:textId="77777777" w:rsidTr="000F29BB">
        <w:trPr>
          <w:trHeight w:val="103"/>
          <w:jc w:val="center"/>
        </w:trPr>
        <w:tc>
          <w:tcPr>
            <w:tcW w:w="1396" w:type="dxa"/>
            <w:vMerge w:val="restart"/>
            <w:shd w:val="clear" w:color="auto" w:fill="auto"/>
            <w:vAlign w:val="center"/>
          </w:tcPr>
          <w:p w14:paraId="5EF41A6F" w14:textId="77777777" w:rsidR="000D387C" w:rsidRPr="00E26D10"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55A70889"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03FF6569"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77E2275C" w14:textId="77777777" w:rsidR="000D387C" w:rsidRPr="00E26D10" w:rsidRDefault="000D387C" w:rsidP="000F29BB">
            <w:pPr>
              <w:pStyle w:val="TAH"/>
              <w:rPr>
                <w:rFonts w:cs="Arial"/>
                <w:b w:val="0"/>
                <w:szCs w:val="18"/>
              </w:rPr>
            </w:pPr>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p>
        </w:tc>
        <w:tc>
          <w:tcPr>
            <w:tcW w:w="1187" w:type="dxa"/>
            <w:vMerge w:val="restart"/>
            <w:shd w:val="clear" w:color="auto" w:fill="auto"/>
            <w:vAlign w:val="center"/>
          </w:tcPr>
          <w:p w14:paraId="3A0CF9CB"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1ED7C6E0" w14:textId="77777777" w:rsidR="000D387C" w:rsidRPr="00E26D10" w:rsidRDefault="000D387C" w:rsidP="000F29BB">
            <w:pPr>
              <w:pStyle w:val="TAH"/>
              <w:rPr>
                <w:b w:val="0"/>
                <w:lang w:val="en-US"/>
              </w:rPr>
            </w:pPr>
            <w:r w:rsidRPr="00E26D10">
              <w:rPr>
                <w:b w:val="0"/>
                <w:lang w:val="en-US"/>
              </w:rPr>
              <w:t>0</w:t>
            </w:r>
          </w:p>
        </w:tc>
      </w:tr>
      <w:tr w:rsidR="000D387C" w:rsidRPr="00E26D10" w14:paraId="2A43EAE4" w14:textId="77777777" w:rsidTr="000F29BB">
        <w:trPr>
          <w:trHeight w:val="103"/>
          <w:jc w:val="center"/>
        </w:trPr>
        <w:tc>
          <w:tcPr>
            <w:tcW w:w="1396" w:type="dxa"/>
            <w:vMerge/>
            <w:shd w:val="clear" w:color="auto" w:fill="auto"/>
            <w:vAlign w:val="center"/>
          </w:tcPr>
          <w:p w14:paraId="1AFCA0B8"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8AE71C8"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074FF5AE"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190B688"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47B73A3A"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5B418D19"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CCEE39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7FE7DE3"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930398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7A1B64CD" w14:textId="77777777" w:rsidR="000D387C" w:rsidRPr="00E26D10" w:rsidRDefault="000D387C" w:rsidP="000F29BB">
            <w:pPr>
              <w:pStyle w:val="TAH"/>
              <w:rPr>
                <w:b w:val="0"/>
                <w:lang w:val="en-US"/>
              </w:rPr>
            </w:pPr>
          </w:p>
        </w:tc>
        <w:tc>
          <w:tcPr>
            <w:tcW w:w="1287" w:type="dxa"/>
            <w:vMerge/>
            <w:shd w:val="clear" w:color="auto" w:fill="auto"/>
            <w:vAlign w:val="center"/>
          </w:tcPr>
          <w:p w14:paraId="07F7033D" w14:textId="77777777" w:rsidR="000D387C" w:rsidRPr="00E26D10" w:rsidRDefault="000D387C" w:rsidP="000F29BB">
            <w:pPr>
              <w:pStyle w:val="TAH"/>
              <w:rPr>
                <w:b w:val="0"/>
                <w:lang w:val="en-US"/>
              </w:rPr>
            </w:pPr>
          </w:p>
        </w:tc>
      </w:tr>
    </w:tbl>
    <w:p w14:paraId="0A96FB5B" w14:textId="77777777" w:rsidR="000D387C" w:rsidRDefault="000D387C" w:rsidP="000D387C"/>
    <w:p w14:paraId="5D359352" w14:textId="77777777" w:rsidR="000D387C" w:rsidRPr="00E824C3" w:rsidRDefault="000D387C" w:rsidP="000D387C">
      <w:pPr>
        <w:pStyle w:val="Heading4"/>
        <w:rPr>
          <w:rFonts w:ascii="Calibri" w:hAnsi="Calibri"/>
          <w:szCs w:val="22"/>
          <w:lang w:eastAsia="zh-CN"/>
        </w:rPr>
      </w:pPr>
      <w:r>
        <w:t>5.3.9.2</w:t>
      </w:r>
      <w:r w:rsidRPr="00F00C5E">
        <w:rPr>
          <w:rFonts w:ascii="Calibri" w:hAnsi="Calibri"/>
          <w:sz w:val="22"/>
          <w:szCs w:val="22"/>
          <w:lang w:eastAsia="sv-SE"/>
        </w:rPr>
        <w:tab/>
      </w:r>
      <w:r w:rsidRPr="00052FB3">
        <w:rPr>
          <w:lang w:val="en-US"/>
        </w:rPr>
        <w:t>Co-existence studies</w:t>
      </w:r>
    </w:p>
    <w:p w14:paraId="6B6192A5" w14:textId="77777777" w:rsidR="000D387C" w:rsidRDefault="000D387C" w:rsidP="000D387C">
      <w:r>
        <w:rPr>
          <w:lang w:eastAsia="zh-CN"/>
        </w:rPr>
        <w:t>Table 5.3.9.2-1 summarizes harmonics and frequency ranges where IMD components due to  CA_48A</w:t>
      </w:r>
      <w:r w:rsidRPr="001E3F3E">
        <w:rPr>
          <w:lang w:eastAsia="zh-CN"/>
        </w:rPr>
        <w:t>-</w:t>
      </w:r>
      <w:r>
        <w:rPr>
          <w:lang w:eastAsia="zh-CN"/>
        </w:rPr>
        <w:t>106A could fall.</w:t>
      </w:r>
    </w:p>
    <w:p w14:paraId="1943A653" w14:textId="77777777" w:rsidR="000D387C" w:rsidRDefault="000D387C" w:rsidP="000D387C">
      <w:pPr>
        <w:pStyle w:val="TH"/>
        <w:rPr>
          <w:lang w:eastAsia="zh-CN"/>
        </w:rPr>
      </w:pPr>
      <w:r>
        <w:rPr>
          <w:lang w:eastAsia="zh-CN"/>
        </w:rPr>
        <w:t xml:space="preserve">Table 5.3.9.2-1: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0D387C" w:rsidRPr="006312BD" w14:paraId="04318509" w14:textId="77777777" w:rsidTr="000F29BB">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387C" w:rsidRPr="006312BD" w14:paraId="5D5D6AC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3550</w:t>
            </w:r>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3700</w:t>
            </w:r>
          </w:p>
        </w:tc>
      </w:tr>
      <w:tr w:rsidR="000D387C" w:rsidRPr="00A5324D" w14:paraId="660DD11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2*fx_low</w:t>
            </w:r>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2*fx_high</w:t>
            </w:r>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fy_low</w:t>
            </w:r>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fy_high</w:t>
            </w:r>
          </w:p>
        </w:tc>
      </w:tr>
      <w:tr w:rsidR="000D387C" w:rsidRPr="00A5324D" w14:paraId="3135F402"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1792</w:t>
            </w:r>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1802</w:t>
            </w:r>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7100</w:t>
            </w:r>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7400</w:t>
            </w:r>
          </w:p>
        </w:tc>
      </w:tr>
      <w:tr w:rsidR="000D387C" w:rsidRPr="00A5324D" w14:paraId="7B77CB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3*fx_low</w:t>
            </w:r>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3*fx_high</w:t>
            </w:r>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fy_low</w:t>
            </w:r>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fy_high</w:t>
            </w:r>
          </w:p>
        </w:tc>
      </w:tr>
      <w:tr w:rsidR="000D387C" w:rsidRPr="00A5324D" w14:paraId="676884A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2688</w:t>
            </w:r>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2703</w:t>
            </w:r>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10650</w:t>
            </w:r>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11100</w:t>
            </w:r>
          </w:p>
        </w:tc>
      </w:tr>
      <w:tr w:rsidR="000D387C" w:rsidRPr="00A5324D" w14:paraId="5547694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2272EA" w:rsidRDefault="000D387C"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p>
        </w:tc>
      </w:tr>
      <w:tr w:rsidR="000D387C" w:rsidRPr="00A5324D" w14:paraId="5BFB1B2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2272EA" w:rsidRDefault="000D387C"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3584</w:t>
            </w:r>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3604</w:t>
            </w:r>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14200</w:t>
            </w:r>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14800</w:t>
            </w:r>
          </w:p>
        </w:tc>
      </w:tr>
      <w:tr w:rsidR="000D387C" w:rsidRPr="006312BD" w14:paraId="77EAA7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fx_low|</w:t>
            </w:r>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fx_high|</w:t>
            </w:r>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fx_low|</w:t>
            </w:r>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fx_high|</w:t>
            </w:r>
          </w:p>
        </w:tc>
      </w:tr>
      <w:tr w:rsidR="000D387C" w:rsidRPr="006312BD" w14:paraId="6D9A9CE6"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2804</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2649</w:t>
            </w:r>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4446</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4601</w:t>
            </w:r>
          </w:p>
        </w:tc>
      </w:tr>
      <w:tr w:rsidR="000D387C" w:rsidRPr="006312BD" w14:paraId="1B6C86C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2*fx_low|</w:t>
            </w:r>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2*fx_high|</w:t>
            </w:r>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fx_high|</w:t>
            </w:r>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fx_low|</w:t>
            </w:r>
          </w:p>
        </w:tc>
      </w:tr>
      <w:tr w:rsidR="000D387C" w:rsidRPr="006312BD" w14:paraId="3264F29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1908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1748</w:t>
            </w:r>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6199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6504</w:t>
            </w:r>
          </w:p>
        </w:tc>
      </w:tr>
      <w:tr w:rsidR="000D387C" w:rsidRPr="006312BD" w14:paraId="037C3E7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fy_low|</w:t>
            </w:r>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fy_high|</w:t>
            </w:r>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fx_low|</w:t>
            </w:r>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fx_high|</w:t>
            </w:r>
          </w:p>
        </w:tc>
      </w:tr>
      <w:tr w:rsidR="000D387C" w:rsidRPr="006312BD" w14:paraId="4C10B65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5342</w:t>
            </w:r>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5502</w:t>
            </w:r>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7996</w:t>
            </w:r>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8301</w:t>
            </w:r>
          </w:p>
        </w:tc>
      </w:tr>
      <w:tr w:rsidR="000D387C" w:rsidRPr="006312BD" w14:paraId="5264B3D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–2* fy_high|</w:t>
            </w:r>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2*fy_low|</w:t>
            </w:r>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+2* fy_low|</w:t>
            </w:r>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+2* fy_high|</w:t>
            </w:r>
          </w:p>
        </w:tc>
      </w:tr>
      <w:tr w:rsidR="000D387C" w:rsidRPr="006312BD" w14:paraId="2D8C267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5608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5298</w:t>
            </w:r>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8892</w:t>
            </w:r>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9202</w:t>
            </w:r>
          </w:p>
        </w:tc>
      </w:tr>
      <w:tr w:rsidR="000D387C" w:rsidRPr="006312BD" w14:paraId="043908E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|3*fx_low –1* fy_high|</w:t>
            </w:r>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|3*fx_high – 1*fy_low|</w:t>
            </w:r>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|3*fy_low – 1*fx_high|</w:t>
            </w:r>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|3*fy_high – 1*fx_low|</w:t>
            </w:r>
          </w:p>
        </w:tc>
      </w:tr>
      <w:tr w:rsidR="000D387C" w:rsidRPr="006312BD" w14:paraId="10D6D9F3"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847</w:t>
            </w:r>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9749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10204</w:t>
            </w:r>
          </w:p>
        </w:tc>
      </w:tr>
      <w:tr w:rsidR="000D387C" w:rsidRPr="006312BD" w14:paraId="2FC6B68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|3*fx_low +1* fy_low|</w:t>
            </w:r>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|3*fx_high +1* fy_high|</w:t>
            </w:r>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|3*fy_low + 1*fx_low|</w:t>
            </w:r>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|3*fy_high + 1*fx_high|</w:t>
            </w:r>
          </w:p>
        </w:tc>
      </w:tr>
      <w:tr w:rsidR="000D387C" w:rsidRPr="006312BD" w14:paraId="7117367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6238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6403</w:t>
            </w:r>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11546</w:t>
            </w:r>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12001</w:t>
            </w:r>
          </w:p>
        </w:tc>
      </w:tr>
      <w:tr w:rsidR="000D387C" w:rsidRPr="006312BD" w14:paraId="171A5B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|fx_low – 4*fy_high|</w:t>
            </w:r>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|fx_high – 4*fy_low|</w:t>
            </w:r>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4*fx_high|</w:t>
            </w:r>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4*fx_low|</w:t>
            </w:r>
          </w:p>
        </w:tc>
      </w:tr>
      <w:tr w:rsidR="000D387C" w:rsidRPr="006312BD" w14:paraId="0692FF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13904</w:t>
            </w:r>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13299</w:t>
            </w:r>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54</w:t>
            </w:r>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116</w:t>
            </w:r>
          </w:p>
        </w:tc>
      </w:tr>
      <w:tr w:rsidR="000D387C" w:rsidRPr="006312BD" w14:paraId="28CF02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|fx_low + 4*fy_low|</w:t>
            </w:r>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|fx_high + 4*fy_high|</w:t>
            </w:r>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+ 4*fx_low|</w:t>
            </w:r>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+ 4*fx_high|</w:t>
            </w:r>
          </w:p>
        </w:tc>
      </w:tr>
      <w:tr w:rsidR="000D387C" w:rsidRPr="006312BD" w14:paraId="0ABB8F8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15096</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15701</w:t>
            </w:r>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7134</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7304</w:t>
            </w:r>
          </w:p>
        </w:tc>
      </w:tr>
      <w:tr w:rsidR="000D387C" w:rsidRPr="006312BD" w14:paraId="622BD21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3*fy_high|</w:t>
            </w:r>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3*fy_low|</w:t>
            </w:r>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3*fx_high|</w:t>
            </w:r>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3*fx_low|</w:t>
            </w:r>
          </w:p>
        </w:tc>
      </w:tr>
      <w:tr w:rsidR="000D387C" w:rsidRPr="006312BD" w14:paraId="09FAE9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9308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8848</w:t>
            </w:r>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4397</w:t>
            </w:r>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4712</w:t>
            </w:r>
          </w:p>
        </w:tc>
      </w:tr>
      <w:tr w:rsidR="000D387C" w:rsidRPr="006312BD" w14:paraId="474B077C"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+ 3*fy_low|</w:t>
            </w:r>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+ 3*fy_high|</w:t>
            </w:r>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+ 3*fx_low|</w:t>
            </w:r>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+ 3*fx_high|</w:t>
            </w:r>
          </w:p>
        </w:tc>
      </w:tr>
      <w:tr w:rsidR="000D387C" w:rsidRPr="006312BD" w14:paraId="4602174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12442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12902</w:t>
            </w:r>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9788</w:t>
            </w:r>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10103</w:t>
            </w:r>
          </w:p>
        </w:tc>
      </w:tr>
    </w:tbl>
    <w:p w14:paraId="594508D7" w14:textId="77777777" w:rsidR="000D387C" w:rsidRDefault="000D387C" w:rsidP="000D387C">
      <w:pPr>
        <w:pStyle w:val="TH"/>
        <w:rPr>
          <w:lang w:eastAsia="ja-JP"/>
        </w:rPr>
      </w:pPr>
    </w:p>
    <w:p w14:paraId="48710376" w14:textId="77777777" w:rsidR="000D387C" w:rsidRDefault="000D387C" w:rsidP="000D387C">
      <w:r>
        <w:t>Based on Table 5.3.9.2-1 4</w:t>
      </w:r>
      <w:r w:rsidRPr="00B60332">
        <w:rPr>
          <w:vertAlign w:val="superscript"/>
        </w:rPr>
        <w:t>th</w:t>
      </w:r>
      <w:r>
        <w:t xml:space="preserve"> harmonic issues from UL band 106 into DL band 48 are found.</w:t>
      </w:r>
    </w:p>
    <w:p w14:paraId="329E9A2A" w14:textId="77777777" w:rsidR="000D387C" w:rsidRDefault="000D387C" w:rsidP="000D387C">
      <w:r>
        <w:t>Based on Table 5.3.9.2-1, own Rx impact is the followings:</w:t>
      </w:r>
    </w:p>
    <w:p w14:paraId="098CFE00" w14:textId="77777777" w:rsidR="000D387C" w:rsidRDefault="000D387C" w:rsidP="000D387C">
      <w:r>
        <w:t>- 4</w:t>
      </w:r>
      <w:r w:rsidRPr="00E91522">
        <w:rPr>
          <w:vertAlign w:val="superscript"/>
        </w:rPr>
        <w:t>th</w:t>
      </w:r>
      <w:r>
        <w:t xml:space="preserve"> order IMD products generated by band 48 and band 106 uplink may fall into own Rx of band 106.</w:t>
      </w:r>
    </w:p>
    <w:p w14:paraId="00F8F715" w14:textId="77777777" w:rsidR="000D387C" w:rsidRPr="00E824C3" w:rsidRDefault="000D387C" w:rsidP="000D387C">
      <w:pPr>
        <w:pStyle w:val="Heading4"/>
        <w:rPr>
          <w:rFonts w:ascii="Calibri" w:hAnsi="Calibri"/>
          <w:szCs w:val="22"/>
          <w:lang w:eastAsia="zh-CN"/>
        </w:rPr>
      </w:pPr>
      <w:r>
        <w:t>5.3.9.3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2B9321" w14:textId="77777777" w:rsidR="000D387C" w:rsidRPr="008637AF" w:rsidRDefault="000D387C" w:rsidP="000D387C">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p>
    <w:p w14:paraId="24B8432A" w14:textId="77777777" w:rsidR="000D387C" w:rsidRDefault="000D387C" w:rsidP="000D387C">
      <w:pPr>
        <w:pStyle w:val="TH"/>
      </w:pPr>
      <w:r>
        <w:t xml:space="preserve">Table 5.3.2.3-1: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793C6F3D"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0.8</w:t>
            </w:r>
          </w:p>
        </w:tc>
      </w:tr>
      <w:tr w:rsidR="000D387C" w14:paraId="2895C1F8" w14:textId="77777777" w:rsidTr="000F29BB">
        <w:trPr>
          <w:jc w:val="center"/>
        </w:trPr>
        <w:tc>
          <w:tcPr>
            <w:tcW w:w="1985" w:type="dxa"/>
            <w:vMerge/>
            <w:tcBorders>
              <w:left w:val="single" w:sz="4" w:space="0" w:color="auto"/>
              <w:right w:val="single" w:sz="4" w:space="0" w:color="auto"/>
            </w:tcBorders>
            <w:vAlign w:val="center"/>
            <w:hideMark/>
          </w:tcPr>
          <w:p w14:paraId="1E846456" w14:textId="77777777" w:rsidR="000D387C" w:rsidRDefault="000D387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0.6</w:t>
            </w:r>
          </w:p>
        </w:tc>
      </w:tr>
    </w:tbl>
    <w:p w14:paraId="143F0C55" w14:textId="77777777" w:rsidR="000D387C" w:rsidRDefault="000D387C" w:rsidP="000D387C"/>
    <w:p w14:paraId="51C8C60F" w14:textId="77777777" w:rsidR="000D387C" w:rsidRDefault="000D387C" w:rsidP="000D387C">
      <w:pPr>
        <w:pStyle w:val="TH"/>
      </w:pPr>
      <w:r>
        <w:t xml:space="preserve">Table 5.3.2.3-2: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439516FF"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right w:val="single" w:sz="4" w:space="0" w:color="auto"/>
            </w:tcBorders>
          </w:tcPr>
          <w:p w14:paraId="5B267082"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0.5</w:t>
            </w:r>
          </w:p>
        </w:tc>
      </w:tr>
      <w:tr w:rsidR="000D387C" w14:paraId="5F33FAD7" w14:textId="77777777" w:rsidTr="000F29BB">
        <w:trPr>
          <w:jc w:val="center"/>
        </w:trPr>
        <w:tc>
          <w:tcPr>
            <w:tcW w:w="1985" w:type="dxa"/>
            <w:vMerge/>
            <w:tcBorders>
              <w:left w:val="single" w:sz="4" w:space="0" w:color="auto"/>
              <w:right w:val="single" w:sz="4" w:space="0" w:color="auto"/>
            </w:tcBorders>
            <w:vAlign w:val="center"/>
            <w:hideMark/>
          </w:tcPr>
          <w:p w14:paraId="49A0052F" w14:textId="77777777" w:rsidR="000D387C" w:rsidRDefault="000D387C" w:rsidP="000F29BB">
            <w:pPr>
              <w:keepNext/>
              <w:keepLines/>
              <w:spacing w:after="0"/>
              <w:jc w:val="center"/>
              <w:rPr>
                <w:rFonts w:ascii="Arial" w:hAnsi="Arial" w:cs="Arial"/>
                <w:sz w:val="18"/>
              </w:rPr>
            </w:pPr>
          </w:p>
        </w:tc>
        <w:tc>
          <w:tcPr>
            <w:tcW w:w="2552" w:type="dxa"/>
            <w:tcBorders>
              <w:left w:val="single" w:sz="4" w:space="0" w:color="auto"/>
              <w:right w:val="single" w:sz="4" w:space="0" w:color="auto"/>
            </w:tcBorders>
          </w:tcPr>
          <w:p w14:paraId="1AF3C008"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0.2</w:t>
            </w:r>
          </w:p>
        </w:tc>
      </w:tr>
    </w:tbl>
    <w:p w14:paraId="682AE48B" w14:textId="77777777" w:rsidR="000D387C" w:rsidRPr="00E26F1F" w:rsidRDefault="000D387C" w:rsidP="000D387C">
      <w:pPr>
        <w:jc w:val="both"/>
        <w:rPr>
          <w:lang w:val="en-US" w:eastAsia="ja-JP"/>
        </w:rPr>
      </w:pPr>
    </w:p>
    <w:p w14:paraId="508E8B8D" w14:textId="77777777" w:rsidR="000D387C" w:rsidRPr="00E824C3" w:rsidRDefault="000D387C" w:rsidP="000D387C">
      <w:pPr>
        <w:pStyle w:val="Heading4"/>
        <w:rPr>
          <w:rFonts w:ascii="Calibri" w:hAnsi="Calibri"/>
          <w:szCs w:val="22"/>
          <w:lang w:eastAsia="zh-CN"/>
        </w:rPr>
      </w:pPr>
      <w:r>
        <w:t>5.3.9.</w:t>
      </w:r>
      <w:r>
        <w:rPr>
          <w:lang w:eastAsia="zh-CN"/>
        </w:rPr>
        <w:t>4</w:t>
      </w:r>
      <w:r w:rsidRPr="00F00C5E">
        <w:rPr>
          <w:rFonts w:ascii="Calibri" w:hAnsi="Calibri"/>
          <w:sz w:val="22"/>
          <w:szCs w:val="22"/>
          <w:lang w:eastAsia="sv-SE"/>
        </w:rPr>
        <w:tab/>
      </w:r>
      <w:r>
        <w:rPr>
          <w:rFonts w:hint="eastAsia"/>
          <w:lang w:eastAsia="zh-CN"/>
        </w:rPr>
        <w:t>REFSENS requirements</w:t>
      </w:r>
    </w:p>
    <w:p w14:paraId="078C7F03" w14:textId="77777777" w:rsidR="000D387C" w:rsidRPr="008637AF" w:rsidRDefault="000D387C" w:rsidP="000D387C">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48.</w:t>
      </w:r>
    </w:p>
    <w:p w14:paraId="33F140F3" w14:textId="77777777" w:rsidR="000D387C" w:rsidRPr="001D386E" w:rsidRDefault="000D387C" w:rsidP="000D387C">
      <w:pPr>
        <w:pStyle w:val="TH"/>
      </w:pPr>
      <w:r>
        <w:lastRenderedPageBreak/>
        <w:t xml:space="preserve">Table 5.3.9.4-1: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D387C" w:rsidRPr="001D386E" w14:paraId="7024CB4B" w14:textId="77777777" w:rsidTr="000F29BB">
        <w:trPr>
          <w:trHeight w:val="255"/>
        </w:trPr>
        <w:tc>
          <w:tcPr>
            <w:tcW w:w="5000" w:type="pct"/>
            <w:gridSpan w:val="9"/>
            <w:shd w:val="clear" w:color="auto" w:fill="auto"/>
            <w:vAlign w:val="center"/>
          </w:tcPr>
          <w:p w14:paraId="49558038" w14:textId="77777777" w:rsidR="000D387C" w:rsidRPr="001D386E" w:rsidRDefault="000D387C" w:rsidP="000F29BB">
            <w:pPr>
              <w:pStyle w:val="TAH"/>
              <w:rPr>
                <w:rFonts w:cs="Arial"/>
              </w:rPr>
            </w:pPr>
            <w:r w:rsidRPr="001D386E">
              <w:rPr>
                <w:rFonts w:cs="Arial"/>
              </w:rPr>
              <w:t>Channel bandwidth</w:t>
            </w:r>
          </w:p>
        </w:tc>
      </w:tr>
      <w:tr w:rsidR="000D387C" w:rsidRPr="001D386E" w14:paraId="6E00E9F7" w14:textId="77777777" w:rsidTr="000F29BB">
        <w:trPr>
          <w:trHeight w:val="255"/>
        </w:trPr>
        <w:tc>
          <w:tcPr>
            <w:tcW w:w="1078" w:type="pct"/>
            <w:shd w:val="clear" w:color="auto" w:fill="auto"/>
            <w:vAlign w:val="center"/>
          </w:tcPr>
          <w:p w14:paraId="4E97EC1D" w14:textId="77777777" w:rsidR="000D387C" w:rsidRPr="001D386E" w:rsidRDefault="000D387C" w:rsidP="000F29BB">
            <w:pPr>
              <w:pStyle w:val="TAH"/>
              <w:rPr>
                <w:rFonts w:cs="Arial"/>
              </w:rPr>
            </w:pPr>
            <w:r w:rsidRPr="001D386E">
              <w:rPr>
                <w:rFonts w:cs="Arial"/>
              </w:rPr>
              <w:t>EUTRA CA Configuration</w:t>
            </w:r>
          </w:p>
        </w:tc>
        <w:tc>
          <w:tcPr>
            <w:tcW w:w="518" w:type="pct"/>
            <w:shd w:val="clear" w:color="auto" w:fill="auto"/>
            <w:vAlign w:val="center"/>
          </w:tcPr>
          <w:p w14:paraId="3549F5B8" w14:textId="77777777" w:rsidR="000D387C" w:rsidRPr="001D386E" w:rsidRDefault="000D387C" w:rsidP="000F29BB">
            <w:pPr>
              <w:pStyle w:val="TAH"/>
              <w:rPr>
                <w:rFonts w:cs="Arial"/>
              </w:rPr>
            </w:pPr>
            <w:r w:rsidRPr="001D386E">
              <w:rPr>
                <w:rFonts w:cs="Arial"/>
              </w:rPr>
              <w:t>EUTRA band</w:t>
            </w:r>
          </w:p>
        </w:tc>
        <w:tc>
          <w:tcPr>
            <w:tcW w:w="517" w:type="pct"/>
            <w:shd w:val="clear" w:color="auto" w:fill="auto"/>
            <w:vAlign w:val="center"/>
          </w:tcPr>
          <w:p w14:paraId="71645DDF" w14:textId="77777777" w:rsidR="000D387C" w:rsidRPr="001D386E" w:rsidRDefault="000D387C"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32721F89" w14:textId="77777777" w:rsidR="000D387C" w:rsidRPr="001D386E" w:rsidRDefault="000D387C"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5F30976B" w14:textId="77777777" w:rsidR="000D387C" w:rsidRPr="001D386E" w:rsidRDefault="000D387C"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62DDD1A" w14:textId="77777777" w:rsidR="000D387C" w:rsidRPr="001D386E" w:rsidRDefault="000D387C"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08882A9B" w14:textId="77777777" w:rsidR="000D387C" w:rsidRPr="001D386E" w:rsidRDefault="000D387C"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6AD72EF5" w14:textId="77777777" w:rsidR="000D387C" w:rsidRPr="001D386E" w:rsidRDefault="000D387C"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5C31651D" w14:textId="77777777" w:rsidR="000D387C" w:rsidRPr="001D386E" w:rsidRDefault="000D387C" w:rsidP="000F29BB">
            <w:pPr>
              <w:pStyle w:val="TAH"/>
              <w:rPr>
                <w:rFonts w:cs="Arial"/>
              </w:rPr>
            </w:pPr>
            <w:r w:rsidRPr="001D386E">
              <w:rPr>
                <w:rFonts w:cs="Arial"/>
              </w:rPr>
              <w:t>Duplex mode</w:t>
            </w:r>
          </w:p>
        </w:tc>
      </w:tr>
      <w:tr w:rsidR="000D387C" w:rsidRPr="001D386E" w14:paraId="6AEB69C9" w14:textId="77777777" w:rsidTr="000F29BB">
        <w:trPr>
          <w:trHeight w:val="191"/>
        </w:trPr>
        <w:tc>
          <w:tcPr>
            <w:tcW w:w="1078" w:type="pct"/>
            <w:shd w:val="clear" w:color="auto" w:fill="auto"/>
            <w:vAlign w:val="center"/>
          </w:tcPr>
          <w:p w14:paraId="341CA02B"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r w:rsidRPr="001D386E">
              <w:rPr>
                <w:rFonts w:cs="Arial"/>
                <w:vertAlign w:val="superscript"/>
                <w:lang w:eastAsia="ja-JP"/>
              </w:rPr>
              <w:t>12,13</w:t>
            </w:r>
          </w:p>
          <w:p w14:paraId="493959C7"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r w:rsidRPr="001D386E">
              <w:rPr>
                <w:rFonts w:cs="Arial"/>
                <w:vertAlign w:val="superscript"/>
                <w:lang w:eastAsia="ja-JP"/>
              </w:rPr>
              <w:t>12,13</w:t>
            </w:r>
          </w:p>
          <w:p w14:paraId="3835FE10" w14:textId="77777777" w:rsidR="000D387C" w:rsidRPr="001D386E" w:rsidRDefault="000D387C" w:rsidP="000F29BB">
            <w:pPr>
              <w:pStyle w:val="TAC"/>
              <w:rPr>
                <w:rFonts w:cs="Arial"/>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p>
        </w:tc>
        <w:tc>
          <w:tcPr>
            <w:tcW w:w="518" w:type="pct"/>
            <w:shd w:val="clear" w:color="auto" w:fill="auto"/>
            <w:vAlign w:val="center"/>
          </w:tcPr>
          <w:p w14:paraId="0A606C54" w14:textId="77777777" w:rsidR="000D387C" w:rsidRPr="001D386E" w:rsidRDefault="000D387C" w:rsidP="000F29BB">
            <w:pPr>
              <w:pStyle w:val="TAC"/>
              <w:rPr>
                <w:rFonts w:cs="Arial"/>
                <w:lang w:eastAsia="ja-JP"/>
              </w:rPr>
            </w:pPr>
            <w:r w:rsidRPr="001D386E">
              <w:rPr>
                <w:rFonts w:cs="Arial" w:hint="eastAsia"/>
                <w:lang w:eastAsia="ja-JP"/>
              </w:rPr>
              <w:t>4</w:t>
            </w:r>
            <w:r>
              <w:rPr>
                <w:rFonts w:cs="Arial"/>
                <w:lang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28950E" w14:textId="77777777" w:rsidR="000D387C" w:rsidRPr="001D386E" w:rsidRDefault="000D387C" w:rsidP="000F29BB">
            <w:pPr>
              <w:pStyle w:val="TAC"/>
              <w:rPr>
                <w:rFonts w:cs="Arial"/>
              </w:rPr>
            </w:pPr>
          </w:p>
        </w:tc>
        <w:tc>
          <w:tcPr>
            <w:tcW w:w="445" w:type="pct"/>
            <w:shd w:val="clear" w:color="auto" w:fill="auto"/>
            <w:vAlign w:val="center"/>
          </w:tcPr>
          <w:p w14:paraId="1FEAF8F4" w14:textId="77777777" w:rsidR="000D387C" w:rsidRPr="001D386E" w:rsidRDefault="000D387C" w:rsidP="000F29BB">
            <w:pPr>
              <w:pStyle w:val="TAC"/>
              <w:rPr>
                <w:rFonts w:cs="Arial"/>
              </w:rPr>
            </w:pPr>
          </w:p>
        </w:tc>
        <w:tc>
          <w:tcPr>
            <w:tcW w:w="467" w:type="pct"/>
            <w:shd w:val="clear" w:color="auto" w:fill="auto"/>
            <w:vAlign w:val="center"/>
          </w:tcPr>
          <w:p w14:paraId="145D6B54"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EEB4251"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25BFE3D"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E35115A"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74E75D18" w14:textId="77777777" w:rsidR="000D387C" w:rsidRPr="001D386E" w:rsidRDefault="000D387C" w:rsidP="000F29BB">
            <w:pPr>
              <w:pStyle w:val="TAC"/>
              <w:rPr>
                <w:rFonts w:cs="Arial"/>
                <w:lang w:eastAsia="ja-JP"/>
              </w:rPr>
            </w:pPr>
            <w:r w:rsidRPr="001D386E">
              <w:rPr>
                <w:rFonts w:cs="Arial" w:hint="eastAsia"/>
                <w:lang w:eastAsia="ja-JP"/>
              </w:rPr>
              <w:t>TDD</w:t>
            </w:r>
          </w:p>
        </w:tc>
      </w:tr>
      <w:tr w:rsidR="000D387C" w:rsidRPr="001D386E" w14:paraId="18A3F428" w14:textId="77777777" w:rsidTr="000F29BB">
        <w:trPr>
          <w:trHeight w:val="255"/>
        </w:trPr>
        <w:tc>
          <w:tcPr>
            <w:tcW w:w="5000" w:type="pct"/>
            <w:gridSpan w:val="9"/>
            <w:shd w:val="clear" w:color="auto" w:fill="auto"/>
            <w:vAlign w:val="center"/>
          </w:tcPr>
          <w:p w14:paraId="64463ED3" w14:textId="77777777" w:rsidR="000D387C" w:rsidRPr="001D386E" w:rsidRDefault="000D387C" w:rsidP="000F29BB">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5E519C3" w14:textId="77777777" w:rsidR="000D387C" w:rsidRPr="001D386E" w:rsidRDefault="000D387C" w:rsidP="000F29BB">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038598E1">
                <v:shape id="_x0000_i1027" type="#_x0000_t75" style="width:89.35pt;height:20.65pt" o:ole="">
                  <v:imagedata r:id="rId23" o:title=""/>
                </v:shape>
                <o:OLEObject Type="Embed" ProgID="Equation.DSMT4" ShapeID="_x0000_i1027" DrawAspect="Content" ObjectID="_1802439527" r:id="rId24"/>
              </w:object>
            </w:r>
            <w:r w:rsidRPr="001D386E">
              <w:rPr>
                <w:rFonts w:cs="Arial"/>
                <w:snapToGrid w:val="0"/>
                <w:lang w:eastAsia="ja-JP"/>
              </w:rPr>
              <w:t xml:space="preserve">in MHz and </w:t>
            </w:r>
            <w:r w:rsidRPr="001D386E">
              <w:rPr>
                <w:rFonts w:cs="Arial"/>
                <w:position w:val="-14"/>
                <w:lang w:eastAsia="zh-CN"/>
              </w:rPr>
              <w:object w:dxaOrig="4900" w:dyaOrig="400" w14:anchorId="37469B93">
                <v:shape id="_x0000_i1028" type="#_x0000_t75" style="width:204pt;height:16.65pt" o:ole="">
                  <v:imagedata r:id="rId18" o:title=""/>
                </v:shape>
                <o:OLEObject Type="Embed" ProgID="Equation.DSMT4" ShapeID="_x0000_i1028" DrawAspect="Content" ObjectID="_1802439528" r:id="rId25"/>
              </w:object>
            </w:r>
            <w:r w:rsidRPr="001D386E">
              <w:rPr>
                <w:rFonts w:cs="Arial"/>
                <w:snapToGrid w:val="0"/>
                <w:lang w:eastAsia="ja-JP"/>
              </w:rPr>
              <w:t xml:space="preserve"> with</w:t>
            </w:r>
            <w:r>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11A4A5E" w14:textId="77777777" w:rsidR="000D387C" w:rsidRPr="001D386E" w:rsidRDefault="000D387C"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4DA6DAF" w14:textId="77777777" w:rsidR="000D387C" w:rsidRPr="001D386E" w:rsidRDefault="000D387C" w:rsidP="000D387C"/>
    <w:p w14:paraId="2AAEB388" w14:textId="77777777" w:rsidR="000D387C" w:rsidRPr="001D386E" w:rsidRDefault="000D387C" w:rsidP="000D387C">
      <w:pPr>
        <w:pStyle w:val="TH"/>
      </w:pPr>
      <w:r>
        <w:t xml:space="preserve">Table 5.3.9.4-2: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D387C" w:rsidRPr="001D386E" w14:paraId="6F7B79B6" w14:textId="77777777" w:rsidTr="000F29BB">
        <w:trPr>
          <w:trHeight w:val="255"/>
        </w:trPr>
        <w:tc>
          <w:tcPr>
            <w:tcW w:w="8356" w:type="dxa"/>
            <w:gridSpan w:val="9"/>
            <w:shd w:val="clear" w:color="auto" w:fill="auto"/>
            <w:vAlign w:val="center"/>
          </w:tcPr>
          <w:p w14:paraId="0B2A43E6" w14:textId="77777777" w:rsidR="000D387C" w:rsidRPr="001D386E" w:rsidRDefault="000D387C"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D387C" w:rsidRPr="001D386E" w14:paraId="2714AB75" w14:textId="77777777" w:rsidTr="000F29BB">
        <w:trPr>
          <w:trHeight w:val="255"/>
        </w:trPr>
        <w:tc>
          <w:tcPr>
            <w:tcW w:w="2122" w:type="dxa"/>
            <w:shd w:val="clear" w:color="auto" w:fill="auto"/>
            <w:vAlign w:val="center"/>
          </w:tcPr>
          <w:p w14:paraId="6EF92CEE" w14:textId="77777777" w:rsidR="000D387C" w:rsidRPr="001D386E" w:rsidRDefault="000D387C" w:rsidP="000F29BB">
            <w:pPr>
              <w:pStyle w:val="TAH"/>
              <w:rPr>
                <w:rFonts w:cs="Arial"/>
              </w:rPr>
            </w:pPr>
            <w:r w:rsidRPr="001D386E">
              <w:rPr>
                <w:rFonts w:cs="Arial"/>
              </w:rPr>
              <w:t>EUTRA CA Configuration</w:t>
            </w:r>
          </w:p>
        </w:tc>
        <w:tc>
          <w:tcPr>
            <w:tcW w:w="785" w:type="dxa"/>
            <w:shd w:val="clear" w:color="auto" w:fill="auto"/>
            <w:vAlign w:val="center"/>
          </w:tcPr>
          <w:p w14:paraId="683DA35D" w14:textId="77777777" w:rsidR="000D387C" w:rsidRPr="001D386E" w:rsidRDefault="000D387C" w:rsidP="000F29BB">
            <w:pPr>
              <w:pStyle w:val="TAH"/>
              <w:rPr>
                <w:rFonts w:cs="Arial"/>
              </w:rPr>
            </w:pPr>
            <w:r w:rsidRPr="001D386E">
              <w:rPr>
                <w:rFonts w:cs="Arial"/>
              </w:rPr>
              <w:t>UL band</w:t>
            </w:r>
          </w:p>
        </w:tc>
        <w:tc>
          <w:tcPr>
            <w:tcW w:w="784" w:type="dxa"/>
            <w:shd w:val="clear" w:color="auto" w:fill="auto"/>
            <w:vAlign w:val="center"/>
          </w:tcPr>
          <w:p w14:paraId="1FB11F32" w14:textId="77777777" w:rsidR="000D387C" w:rsidRPr="001D386E" w:rsidRDefault="000D387C" w:rsidP="000F29BB">
            <w:pPr>
              <w:pStyle w:val="TAH"/>
              <w:rPr>
                <w:rFonts w:cs="Arial"/>
              </w:rPr>
            </w:pPr>
            <w:r w:rsidRPr="001D386E">
              <w:rPr>
                <w:rFonts w:cs="Arial"/>
              </w:rPr>
              <w:t>1.4 MHz</w:t>
            </w:r>
          </w:p>
        </w:tc>
        <w:tc>
          <w:tcPr>
            <w:tcW w:w="784" w:type="dxa"/>
            <w:shd w:val="clear" w:color="auto" w:fill="auto"/>
            <w:vAlign w:val="center"/>
          </w:tcPr>
          <w:p w14:paraId="69069708" w14:textId="77777777" w:rsidR="000D387C" w:rsidRPr="001D386E" w:rsidRDefault="000D387C" w:rsidP="000F29BB">
            <w:pPr>
              <w:pStyle w:val="TAH"/>
              <w:rPr>
                <w:rFonts w:cs="Arial"/>
              </w:rPr>
            </w:pPr>
            <w:r w:rsidRPr="001D386E">
              <w:rPr>
                <w:rFonts w:cs="Arial"/>
              </w:rPr>
              <w:t>3 MHz</w:t>
            </w:r>
          </w:p>
        </w:tc>
        <w:tc>
          <w:tcPr>
            <w:tcW w:w="784" w:type="dxa"/>
            <w:shd w:val="clear" w:color="auto" w:fill="auto"/>
            <w:vAlign w:val="center"/>
          </w:tcPr>
          <w:p w14:paraId="3CDCEDE4" w14:textId="77777777" w:rsidR="000D387C" w:rsidRPr="001D386E" w:rsidRDefault="000D387C" w:rsidP="000F29BB">
            <w:pPr>
              <w:pStyle w:val="TAH"/>
              <w:rPr>
                <w:rFonts w:cs="Arial"/>
              </w:rPr>
            </w:pPr>
            <w:r w:rsidRPr="001D386E">
              <w:rPr>
                <w:rFonts w:cs="Arial"/>
              </w:rPr>
              <w:t>5 MHz</w:t>
            </w:r>
          </w:p>
        </w:tc>
        <w:tc>
          <w:tcPr>
            <w:tcW w:w="784" w:type="dxa"/>
            <w:shd w:val="clear" w:color="auto" w:fill="auto"/>
            <w:vAlign w:val="center"/>
          </w:tcPr>
          <w:p w14:paraId="029F1175" w14:textId="77777777" w:rsidR="000D387C" w:rsidRPr="001D386E" w:rsidRDefault="000D387C" w:rsidP="000F29BB">
            <w:pPr>
              <w:pStyle w:val="TAH"/>
              <w:rPr>
                <w:rFonts w:cs="Arial"/>
              </w:rPr>
            </w:pPr>
            <w:r w:rsidRPr="001D386E">
              <w:rPr>
                <w:rFonts w:cs="Arial"/>
              </w:rPr>
              <w:t>10 MHz</w:t>
            </w:r>
          </w:p>
        </w:tc>
        <w:tc>
          <w:tcPr>
            <w:tcW w:w="784" w:type="dxa"/>
            <w:shd w:val="clear" w:color="auto" w:fill="auto"/>
            <w:vAlign w:val="center"/>
          </w:tcPr>
          <w:p w14:paraId="2B6D6FE0" w14:textId="77777777" w:rsidR="000D387C" w:rsidRPr="001D386E" w:rsidRDefault="000D387C" w:rsidP="000F29BB">
            <w:pPr>
              <w:pStyle w:val="TAH"/>
              <w:rPr>
                <w:rFonts w:cs="Arial"/>
              </w:rPr>
            </w:pPr>
            <w:r w:rsidRPr="001D386E">
              <w:rPr>
                <w:rFonts w:cs="Arial"/>
              </w:rPr>
              <w:t>15 MHz</w:t>
            </w:r>
          </w:p>
        </w:tc>
        <w:tc>
          <w:tcPr>
            <w:tcW w:w="787" w:type="dxa"/>
            <w:shd w:val="clear" w:color="auto" w:fill="auto"/>
            <w:vAlign w:val="center"/>
          </w:tcPr>
          <w:p w14:paraId="2069AAF6" w14:textId="77777777" w:rsidR="000D387C" w:rsidRPr="001D386E" w:rsidRDefault="000D387C" w:rsidP="000F29BB">
            <w:pPr>
              <w:pStyle w:val="TAH"/>
              <w:rPr>
                <w:rFonts w:cs="Arial"/>
              </w:rPr>
            </w:pPr>
            <w:r w:rsidRPr="001D386E">
              <w:rPr>
                <w:rFonts w:cs="Arial"/>
              </w:rPr>
              <w:t>20 MHz</w:t>
            </w:r>
          </w:p>
        </w:tc>
        <w:tc>
          <w:tcPr>
            <w:tcW w:w="742" w:type="dxa"/>
            <w:shd w:val="clear" w:color="auto" w:fill="auto"/>
            <w:vAlign w:val="center"/>
          </w:tcPr>
          <w:p w14:paraId="10D06DE5" w14:textId="77777777" w:rsidR="000D387C" w:rsidRPr="001D386E" w:rsidRDefault="000D387C" w:rsidP="000F29BB">
            <w:pPr>
              <w:pStyle w:val="TAH"/>
              <w:rPr>
                <w:rFonts w:cs="Arial"/>
              </w:rPr>
            </w:pPr>
            <w:r w:rsidRPr="001D386E">
              <w:rPr>
                <w:rFonts w:cs="Arial"/>
              </w:rPr>
              <w:t>Duplex mode</w:t>
            </w:r>
          </w:p>
        </w:tc>
      </w:tr>
      <w:tr w:rsidR="000D387C" w:rsidRPr="001D386E" w14:paraId="33917B82" w14:textId="77777777" w:rsidTr="000F29BB">
        <w:trPr>
          <w:trHeight w:val="255"/>
        </w:trPr>
        <w:tc>
          <w:tcPr>
            <w:tcW w:w="2122" w:type="dxa"/>
            <w:shd w:val="clear" w:color="auto" w:fill="auto"/>
            <w:vAlign w:val="center"/>
          </w:tcPr>
          <w:p w14:paraId="5F0262FF"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p>
          <w:p w14:paraId="799CB304"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p>
          <w:p w14:paraId="0B8C8D41" w14:textId="77777777" w:rsidR="000D387C" w:rsidRPr="001D386E" w:rsidRDefault="000D387C" w:rsidP="000F29BB">
            <w:pPr>
              <w:pStyle w:val="TAC"/>
              <w:rPr>
                <w:rFonts w:cs="Arial"/>
                <w:szCs w:val="18"/>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p>
        </w:tc>
        <w:tc>
          <w:tcPr>
            <w:tcW w:w="785" w:type="dxa"/>
            <w:shd w:val="clear" w:color="auto" w:fill="auto"/>
            <w:vAlign w:val="center"/>
          </w:tcPr>
          <w:p w14:paraId="2A13A033" w14:textId="77777777" w:rsidR="000D387C" w:rsidRPr="001D386E" w:rsidRDefault="000D387C" w:rsidP="000F29BB">
            <w:pPr>
              <w:pStyle w:val="TAC"/>
              <w:rPr>
                <w:rFonts w:cs="Arial"/>
                <w:szCs w:val="18"/>
                <w:lang w:eastAsia="ja-JP"/>
              </w:rPr>
            </w:pPr>
            <w:r>
              <w:rPr>
                <w:rFonts w:cs="Arial"/>
                <w:lang w:eastAsia="ja-JP"/>
              </w:rPr>
              <w:t>106</w:t>
            </w:r>
          </w:p>
        </w:tc>
        <w:tc>
          <w:tcPr>
            <w:tcW w:w="784" w:type="dxa"/>
            <w:shd w:val="clear" w:color="auto" w:fill="auto"/>
            <w:vAlign w:val="center"/>
          </w:tcPr>
          <w:p w14:paraId="4DF59719" w14:textId="77777777" w:rsidR="000D387C" w:rsidRPr="001D386E" w:rsidRDefault="000D387C" w:rsidP="000F29BB">
            <w:pPr>
              <w:pStyle w:val="TAC"/>
              <w:rPr>
                <w:rFonts w:cs="Arial"/>
                <w:lang w:eastAsia="ja-JP"/>
              </w:rPr>
            </w:pPr>
            <w:r>
              <w:rPr>
                <w:rFonts w:cs="Arial"/>
                <w:lang w:val="en-US"/>
              </w:rPr>
              <w:t>2</w:t>
            </w:r>
          </w:p>
        </w:tc>
        <w:tc>
          <w:tcPr>
            <w:tcW w:w="784" w:type="dxa"/>
            <w:shd w:val="clear" w:color="auto" w:fill="auto"/>
            <w:vAlign w:val="center"/>
          </w:tcPr>
          <w:p w14:paraId="61B27A5D" w14:textId="77777777" w:rsidR="000D387C" w:rsidRPr="001D386E" w:rsidRDefault="000D387C" w:rsidP="000F29BB">
            <w:pPr>
              <w:pStyle w:val="TAC"/>
              <w:rPr>
                <w:rFonts w:cs="Arial"/>
                <w:lang w:eastAsia="ja-JP"/>
              </w:rPr>
            </w:pPr>
            <w:r>
              <w:rPr>
                <w:rFonts w:cs="Arial"/>
                <w:lang w:val="en-US"/>
              </w:rPr>
              <w:t>5</w:t>
            </w:r>
          </w:p>
        </w:tc>
        <w:tc>
          <w:tcPr>
            <w:tcW w:w="784" w:type="dxa"/>
            <w:shd w:val="clear" w:color="auto" w:fill="auto"/>
            <w:vAlign w:val="center"/>
          </w:tcPr>
          <w:p w14:paraId="170D2B49" w14:textId="77777777" w:rsidR="000D387C" w:rsidRPr="001D386E" w:rsidRDefault="000D387C" w:rsidP="000F29BB">
            <w:pPr>
              <w:pStyle w:val="TAC"/>
              <w:rPr>
                <w:rFonts w:cs="Arial"/>
                <w:szCs w:val="18"/>
                <w:lang w:eastAsia="zh-TW"/>
              </w:rPr>
            </w:pPr>
          </w:p>
        </w:tc>
        <w:tc>
          <w:tcPr>
            <w:tcW w:w="784" w:type="dxa"/>
            <w:shd w:val="clear" w:color="auto" w:fill="auto"/>
            <w:vAlign w:val="center"/>
          </w:tcPr>
          <w:p w14:paraId="6F425FC4" w14:textId="77777777" w:rsidR="000D387C" w:rsidRPr="001D386E" w:rsidRDefault="000D387C" w:rsidP="000F29BB">
            <w:pPr>
              <w:pStyle w:val="TAC"/>
              <w:rPr>
                <w:rFonts w:cs="Arial"/>
                <w:szCs w:val="18"/>
                <w:lang w:eastAsia="ja-JP"/>
              </w:rPr>
            </w:pPr>
          </w:p>
        </w:tc>
        <w:tc>
          <w:tcPr>
            <w:tcW w:w="784" w:type="dxa"/>
            <w:shd w:val="clear" w:color="auto" w:fill="auto"/>
            <w:vAlign w:val="center"/>
          </w:tcPr>
          <w:p w14:paraId="6060D0A5" w14:textId="77777777" w:rsidR="000D387C" w:rsidRPr="001D386E" w:rsidRDefault="000D387C" w:rsidP="000F29BB">
            <w:pPr>
              <w:pStyle w:val="TAC"/>
              <w:rPr>
                <w:rFonts w:eastAsia="Calibri" w:cs="Arial"/>
                <w:lang w:val="en-US" w:eastAsia="ja-JP"/>
              </w:rPr>
            </w:pPr>
          </w:p>
        </w:tc>
        <w:tc>
          <w:tcPr>
            <w:tcW w:w="787" w:type="dxa"/>
            <w:shd w:val="clear" w:color="auto" w:fill="auto"/>
            <w:vAlign w:val="center"/>
          </w:tcPr>
          <w:p w14:paraId="7D314040" w14:textId="77777777" w:rsidR="000D387C" w:rsidRPr="001D386E" w:rsidRDefault="000D387C" w:rsidP="000F29BB">
            <w:pPr>
              <w:pStyle w:val="TAC"/>
              <w:rPr>
                <w:rFonts w:eastAsia="Calibri" w:cs="Arial"/>
                <w:lang w:val="en-US" w:eastAsia="ja-JP"/>
              </w:rPr>
            </w:pPr>
          </w:p>
        </w:tc>
        <w:tc>
          <w:tcPr>
            <w:tcW w:w="742" w:type="dxa"/>
            <w:shd w:val="clear" w:color="auto" w:fill="auto"/>
            <w:vAlign w:val="center"/>
          </w:tcPr>
          <w:p w14:paraId="657AD02F" w14:textId="77777777" w:rsidR="000D387C" w:rsidRPr="001D386E" w:rsidRDefault="000D387C" w:rsidP="000F29BB">
            <w:pPr>
              <w:pStyle w:val="TAC"/>
              <w:rPr>
                <w:rFonts w:cs="Arial"/>
                <w:szCs w:val="18"/>
                <w:lang w:eastAsia="ja-JP"/>
              </w:rPr>
            </w:pPr>
            <w:r w:rsidRPr="001D386E">
              <w:rPr>
                <w:rFonts w:cs="Arial" w:hint="eastAsia"/>
                <w:lang w:eastAsia="ja-JP"/>
              </w:rPr>
              <w:t>FDD</w:t>
            </w:r>
          </w:p>
        </w:tc>
      </w:tr>
    </w:tbl>
    <w:p w14:paraId="6F3BFB4C" w14:textId="77777777" w:rsidR="000D387C" w:rsidRPr="001D386E" w:rsidRDefault="000D387C" w:rsidP="000D387C"/>
    <w:p w14:paraId="6B2480FA" w14:textId="77777777" w:rsidR="000D387C" w:rsidRPr="008637AF" w:rsidRDefault="000D387C" w:rsidP="000D387C">
      <w:r>
        <w:t xml:space="preserve">MSD values for band 106 is reused from </w:t>
      </w:r>
      <w:r w:rsidRPr="003C7310">
        <w:t>CA_n8-n78.</w:t>
      </w:r>
    </w:p>
    <w:p w14:paraId="7274E616" w14:textId="7552DA05" w:rsidR="000D387C" w:rsidRDefault="000D387C" w:rsidP="000D387C">
      <w:pPr>
        <w:pStyle w:val="TH"/>
      </w:pPr>
      <w:r>
        <w:t xml:space="preserve">Table 5.3.9.4-3: </w:t>
      </w:r>
      <w:r w:rsidR="00130E45">
        <w:t>2</w:t>
      </w:r>
      <w:r>
        <w:t>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0D387C" w14:paraId="5A4F3AA7"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Default="000D387C"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Default="000D387C" w:rsidP="000F29BB">
            <w:pPr>
              <w:pStyle w:val="TAH"/>
              <w:rPr>
                <w:rFonts w:cs="Arial"/>
              </w:rPr>
            </w:pPr>
            <w:r>
              <w:rPr>
                <w:rFonts w:cs="Arial"/>
              </w:rPr>
              <w:t>Source of IMD</w:t>
            </w:r>
          </w:p>
        </w:tc>
      </w:tr>
      <w:tr w:rsidR="000D387C" w14:paraId="4F0790F4"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Default="000D387C" w:rsidP="000F29BB">
            <w:pPr>
              <w:pStyle w:val="TAH"/>
              <w:rPr>
                <w:rFonts w:cs="Arial"/>
              </w:rPr>
            </w:pPr>
            <w:r>
              <w:rPr>
                <w:rFonts w:cs="Arial"/>
              </w:rPr>
              <w:t>EUTRA CA</w:t>
            </w:r>
          </w:p>
          <w:p w14:paraId="44C72447" w14:textId="77777777" w:rsidR="000D387C" w:rsidRDefault="000D387C"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Default="000D387C"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Default="000D387C"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Default="000D387C"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Default="000D387C"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Default="000D387C"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Default="000D387C"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Default="000D387C"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Default="000D387C"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Default="000D387C" w:rsidP="000F29BB">
            <w:pPr>
              <w:spacing w:after="0"/>
              <w:rPr>
                <w:rFonts w:ascii="Arial" w:eastAsiaTheme="minorHAnsi" w:hAnsi="Arial" w:cs="Arial"/>
                <w:b/>
                <w:sz w:val="18"/>
                <w:szCs w:val="22"/>
              </w:rPr>
            </w:pPr>
          </w:p>
        </w:tc>
      </w:tr>
      <w:tr w:rsidR="000D387C" w14:paraId="57ADDF3F"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p w14:paraId="62F51F07"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C-106A</w:t>
            </w:r>
          </w:p>
          <w:p w14:paraId="70B43D29" w14:textId="77777777" w:rsidR="000D387C" w:rsidRPr="00D97AB3" w:rsidRDefault="000D387C" w:rsidP="000F29BB">
            <w:pPr>
              <w:pStyle w:val="TAC"/>
              <w:rPr>
                <w:rFonts w:cs="Arial"/>
                <w:bCs/>
              </w:rPr>
            </w:pPr>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821FB4" w:rsidRDefault="000D387C" w:rsidP="000F29BB">
            <w:pPr>
              <w:pStyle w:val="TAC"/>
              <w:rPr>
                <w:rFonts w:cs="Arial"/>
                <w:bCs/>
              </w:rPr>
            </w:pPr>
            <w:r>
              <w:rPr>
                <w:rFonts w:cs="Arial"/>
                <w:bCs/>
              </w:rPr>
              <w:t>48</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DA4E7E" w:rsidRDefault="000D387C" w:rsidP="000F29BB">
            <w:pPr>
              <w:pStyle w:val="TAC"/>
              <w:rPr>
                <w:rFonts w:eastAsiaTheme="minorEastAsia" w:cs="Arial"/>
                <w:highlight w:val="yellow"/>
                <w:lang w:eastAsia="zh-CN"/>
              </w:rPr>
            </w:pPr>
            <w:r w:rsidRPr="00DA6A27">
              <w:rPr>
                <w:rFonts w:eastAsiaTheme="minorEastAsia" w:cs="Arial"/>
                <w:lang w:eastAsia="zh-CN"/>
              </w:rPr>
              <w:t>3633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r>
      <w:tr w:rsidR="000D387C" w14:paraId="6C815361"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821FB4" w:rsidRDefault="000D387C"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821FB4" w:rsidRDefault="000D387C"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821FB4" w:rsidRDefault="000D387C"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DA4E7E" w:rsidRDefault="000D387C"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EC59A2" w:rsidRDefault="000D387C"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EC59A2" w:rsidRDefault="000D387C" w:rsidP="000F29BB">
            <w:pPr>
              <w:pStyle w:val="TAC"/>
              <w:rPr>
                <w:rFonts w:eastAsiaTheme="minorEastAsia" w:cs="Arial"/>
                <w:lang w:eastAsia="zh-CN"/>
              </w:rPr>
            </w:pPr>
            <w:r>
              <w:rPr>
                <w:rFonts w:eastAsiaTheme="minorEastAsia"/>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EC59A2" w:rsidRDefault="000D387C"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EC59A2" w:rsidRDefault="000D387C" w:rsidP="000F29BB">
            <w:pPr>
              <w:pStyle w:val="TAC"/>
              <w:rPr>
                <w:rFonts w:eastAsiaTheme="minorEastAsia" w:cs="Arial"/>
                <w:lang w:eastAsia="zh-CN"/>
              </w:rPr>
            </w:pPr>
            <w:r w:rsidRPr="00EC59A2">
              <w:rPr>
                <w:rFonts w:eastAsiaTheme="minorEastAsia" w:cs="Arial" w:hint="eastAsia"/>
                <w:lang w:eastAsia="zh-CN"/>
              </w:rPr>
              <w:t>IMD</w:t>
            </w:r>
            <w:r>
              <w:rPr>
                <w:rFonts w:eastAsiaTheme="minorEastAsia" w:cs="Arial"/>
                <w:lang w:eastAsia="zh-CN"/>
              </w:rPr>
              <w:t>4</w:t>
            </w:r>
          </w:p>
        </w:tc>
      </w:tr>
    </w:tbl>
    <w:p w14:paraId="6419229D" w14:textId="275B7B73" w:rsidR="006C5846" w:rsidRDefault="006C5846" w:rsidP="00F94175">
      <w:pPr>
        <w:pStyle w:val="Guidance"/>
        <w:rPr>
          <w:i w:val="0"/>
          <w:iCs/>
        </w:rPr>
      </w:pPr>
    </w:p>
    <w:p w14:paraId="4D7C9FFF" w14:textId="76708988" w:rsidR="001079DE" w:rsidRPr="00616096" w:rsidRDefault="001079DE" w:rsidP="001079DE">
      <w:pPr>
        <w:pStyle w:val="Heading3"/>
        <w:rPr>
          <w:rFonts w:ascii="Calibri" w:hAnsi="Calibri"/>
          <w:sz w:val="22"/>
          <w:szCs w:val="22"/>
          <w:lang w:val="en-US" w:eastAsia="zh-CN"/>
        </w:rPr>
      </w:pPr>
      <w:bookmarkStart w:id="112" w:name="_Hlk191303471"/>
      <w:r>
        <w:rPr>
          <w:lang w:val="en-US"/>
        </w:rPr>
        <w:t>5.3.10</w:t>
      </w:r>
      <w:r w:rsidRPr="00616096">
        <w:rPr>
          <w:rFonts w:ascii="Calibri" w:hAnsi="Calibri"/>
          <w:sz w:val="22"/>
          <w:szCs w:val="22"/>
          <w:lang w:val="en-US" w:eastAsia="sv-SE"/>
        </w:rPr>
        <w:tab/>
      </w:r>
      <w:r w:rsidRPr="009A3B18">
        <w:rPr>
          <w:lang w:eastAsia="zh-CN"/>
        </w:rPr>
        <w:t>CA_40A-42A</w:t>
      </w:r>
    </w:p>
    <w:p w14:paraId="4112D0EE" w14:textId="77777777" w:rsidR="001079DE" w:rsidRDefault="001079DE" w:rsidP="001079DE">
      <w:pPr>
        <w:pStyle w:val="Heading4"/>
      </w:pPr>
      <w:r>
        <w:rPr>
          <w:szCs w:val="22"/>
          <w:lang w:val="en-US"/>
        </w:rPr>
        <w:t>5.3.10</w:t>
      </w:r>
      <w:r w:rsidRPr="004C350D">
        <w:rPr>
          <w:szCs w:val="22"/>
        </w:rPr>
        <w:t>.1</w:t>
      </w:r>
      <w:r w:rsidRPr="00F00C5E">
        <w:rPr>
          <w:rFonts w:ascii="Calibri" w:hAnsi="Calibri"/>
          <w:szCs w:val="22"/>
          <w:lang w:eastAsia="sv-SE"/>
        </w:rPr>
        <w:tab/>
      </w:r>
      <w:r w:rsidRPr="00725D82">
        <w:t>Channel bandwidths per operating band for CA</w:t>
      </w:r>
    </w:p>
    <w:p w14:paraId="09E60565" w14:textId="77777777" w:rsidR="001079DE" w:rsidRPr="00F51EFB" w:rsidRDefault="001079DE" w:rsidP="001079DE">
      <w:r w:rsidRPr="009A3B18">
        <w:rPr>
          <w:lang w:eastAsia="zh-CN"/>
        </w:rPr>
        <w:t>CA_40A-42A</w:t>
      </w:r>
      <w:r>
        <w:rPr>
          <w:lang w:eastAsia="zh-CN"/>
        </w:rPr>
        <w:t xml:space="preserve"> has already been specified for PC3.</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1079DE" w14:paraId="662E0616" w14:textId="77777777" w:rsidTr="000F29BB">
        <w:trPr>
          <w:jc w:val="center"/>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Default="001079DE" w:rsidP="000F29BB">
            <w:pPr>
              <w:pStyle w:val="TAH"/>
            </w:pPr>
            <w:r>
              <w:t>E-UTRA CA configuration / Bandwidth combination set</w:t>
            </w:r>
          </w:p>
        </w:tc>
      </w:tr>
      <w:tr w:rsidR="001079DE" w14:paraId="4EE5C773" w14:textId="77777777" w:rsidTr="000F29B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Default="001079DE" w:rsidP="000F29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Default="001079DE" w:rsidP="000F29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Default="001079DE" w:rsidP="000F29BB">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Default="001079DE" w:rsidP="000F29BB">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Default="001079DE" w:rsidP="000F29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Default="001079DE" w:rsidP="000F29BB">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Default="001079DE" w:rsidP="000F29BB">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Default="001079DE" w:rsidP="000F29BB">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Default="001079DE" w:rsidP="000F29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Default="001079DE" w:rsidP="000F29BB">
            <w:pPr>
              <w:pStyle w:val="TAH"/>
            </w:pPr>
            <w:r>
              <w:t>Maximum aggregated bandwidth</w:t>
            </w:r>
          </w:p>
          <w:p w14:paraId="7658C438" w14:textId="77777777" w:rsidR="001079DE" w:rsidRDefault="001079DE" w:rsidP="000F29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Default="001079DE" w:rsidP="000F29BB">
            <w:pPr>
              <w:pStyle w:val="TAH"/>
            </w:pPr>
            <w:r>
              <w:t>Bandwidth combination set</w:t>
            </w:r>
          </w:p>
        </w:tc>
      </w:tr>
      <w:tr w:rsidR="001079DE" w14:paraId="234D6766" w14:textId="77777777" w:rsidTr="000F29B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Default="001079DE" w:rsidP="000F29B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Default="001079DE" w:rsidP="000F29B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Default="001079DE" w:rsidP="000F29B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Default="001079DE" w:rsidP="000F29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Default="001079DE" w:rsidP="000F29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Default="001079DE" w:rsidP="000F29BB">
            <w:pPr>
              <w:pStyle w:val="TAC"/>
              <w:rPr>
                <w:lang w:eastAsia="zh-CN"/>
              </w:rPr>
            </w:pPr>
            <w:r>
              <w:rPr>
                <w:lang w:eastAsia="zh-CN"/>
              </w:rPr>
              <w:t>0</w:t>
            </w:r>
          </w:p>
        </w:tc>
      </w:tr>
      <w:tr w:rsidR="001079DE" w14:paraId="5736E7D1" w14:textId="77777777" w:rsidTr="000F29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Default="001079DE" w:rsidP="000F29BB">
            <w:pPr>
              <w:autoSpaceDN/>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Default="001079DE" w:rsidP="000F29B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Default="001079DE" w:rsidP="000F29BB">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Default="001079DE" w:rsidP="000F29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Default="001079DE" w:rsidP="000F29B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Default="001079DE" w:rsidP="000F29BB">
            <w:pPr>
              <w:autoSpaceDN/>
              <w:spacing w:after="0"/>
              <w:rPr>
                <w:rFonts w:ascii="Arial" w:hAnsi="Arial"/>
                <w:sz w:val="18"/>
                <w:lang w:eastAsia="zh-CN"/>
              </w:rPr>
            </w:pPr>
          </w:p>
        </w:tc>
      </w:tr>
    </w:tbl>
    <w:p w14:paraId="70681664" w14:textId="77777777" w:rsidR="001079DE" w:rsidRDefault="001079DE" w:rsidP="001079DE">
      <w:pPr>
        <w:pStyle w:val="Heading4"/>
        <w:rPr>
          <w:szCs w:val="22"/>
          <w:lang w:val="en-US"/>
        </w:rPr>
      </w:pPr>
    </w:p>
    <w:p w14:paraId="642FE686" w14:textId="77777777" w:rsidR="001079DE" w:rsidRPr="00F845D8" w:rsidRDefault="001079DE" w:rsidP="001079DE">
      <w:pPr>
        <w:pStyle w:val="Heading4"/>
      </w:pPr>
      <w:r>
        <w:rPr>
          <w:szCs w:val="22"/>
          <w:lang w:val="en-US"/>
        </w:rPr>
        <w:t>5.3.10</w:t>
      </w:r>
      <w:r w:rsidRPr="004C350D">
        <w:rPr>
          <w:szCs w:val="22"/>
        </w:rPr>
        <w:t>.2</w:t>
      </w:r>
      <w:r w:rsidRPr="00F00C5E">
        <w:rPr>
          <w:rFonts w:ascii="Calibri" w:hAnsi="Calibri"/>
          <w:szCs w:val="22"/>
          <w:lang w:eastAsia="sv-SE"/>
        </w:rPr>
        <w:tab/>
      </w:r>
      <w:r>
        <w:t>Maximum output power</w:t>
      </w:r>
    </w:p>
    <w:p w14:paraId="1CAB879C" w14:textId="77777777" w:rsidR="001079DE" w:rsidRDefault="001079DE" w:rsidP="001079DE">
      <w:pPr>
        <w:rPr>
          <w:lang w:val="en-US"/>
        </w:rPr>
      </w:pPr>
      <w:r>
        <w:rPr>
          <w:lang w:val="en-US"/>
        </w:rPr>
        <w:t xml:space="preserve">To enable PC 2 operation for </w:t>
      </w:r>
      <w:r w:rsidRPr="00FD6CA2">
        <w:rPr>
          <w:lang w:val="en-US"/>
        </w:rPr>
        <w:t>CA_40A-42A</w:t>
      </w:r>
      <w:r>
        <w:rPr>
          <w:lang w:val="en-US"/>
        </w:rPr>
        <w:t xml:space="preserve"> the highlighted change is needed for specification.</w:t>
      </w:r>
    </w:p>
    <w:p w14:paraId="7B7E38D8" w14:textId="77777777" w:rsidR="001079DE" w:rsidRPr="001D386E" w:rsidRDefault="001079DE" w:rsidP="001079DE">
      <w:pPr>
        <w:pStyle w:val="TH"/>
      </w:pPr>
      <w:bookmarkStart w:id="113" w:name="_CRTable6_2_2A0"/>
      <w:r w:rsidRPr="001D386E">
        <w:t xml:space="preserve">Table </w:t>
      </w:r>
      <w:bookmarkEnd w:id="113"/>
      <w:r>
        <w:t>5.3.10.2-1</w:t>
      </w:r>
      <w:r w:rsidRPr="001D386E">
        <w:t>: U</w:t>
      </w:r>
      <w:bookmarkEnd w:id="112"/>
      <w:r w:rsidRPr="001D386E">
        <w:t>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1079DE" w:rsidRPr="001D386E" w14:paraId="01A84A55" w14:textId="77777777" w:rsidTr="000F29BB">
        <w:trPr>
          <w:jc w:val="center"/>
        </w:trPr>
        <w:tc>
          <w:tcPr>
            <w:tcW w:w="1396" w:type="dxa"/>
            <w:vAlign w:val="center"/>
          </w:tcPr>
          <w:p w14:paraId="3457BA1E" w14:textId="77777777" w:rsidR="001079DE" w:rsidRPr="001D386E" w:rsidRDefault="001079DE" w:rsidP="000F29BB">
            <w:pPr>
              <w:pStyle w:val="TAH"/>
              <w:rPr>
                <w:rFonts w:cs="Arial"/>
                <w:lang w:eastAsia="zh-CN"/>
              </w:rPr>
            </w:pPr>
            <w:r w:rsidRPr="001D386E">
              <w:rPr>
                <w:rFonts w:cs="Arial" w:hint="eastAsia"/>
                <w:lang w:eastAsia="zh-CN"/>
              </w:rPr>
              <w:t>E-UTRA CA Configuration</w:t>
            </w:r>
          </w:p>
        </w:tc>
        <w:tc>
          <w:tcPr>
            <w:tcW w:w="853" w:type="dxa"/>
          </w:tcPr>
          <w:p w14:paraId="248BF049" w14:textId="77777777" w:rsidR="001079DE" w:rsidRPr="001D386E" w:rsidRDefault="001079DE" w:rsidP="000F29BB">
            <w:pPr>
              <w:pStyle w:val="TAH"/>
              <w:rPr>
                <w:rFonts w:cs="Arial"/>
              </w:rPr>
            </w:pPr>
            <w:r w:rsidRPr="001D386E">
              <w:rPr>
                <w:rFonts w:cs="Arial"/>
              </w:rPr>
              <w:t>Class 1 (dBm)</w:t>
            </w:r>
          </w:p>
        </w:tc>
        <w:tc>
          <w:tcPr>
            <w:tcW w:w="1067" w:type="dxa"/>
          </w:tcPr>
          <w:p w14:paraId="278DDCC4" w14:textId="77777777" w:rsidR="001079DE" w:rsidRPr="001D386E" w:rsidRDefault="001079DE" w:rsidP="000F29BB">
            <w:pPr>
              <w:pStyle w:val="TAH"/>
              <w:rPr>
                <w:rFonts w:cs="Arial"/>
              </w:rPr>
            </w:pPr>
            <w:r w:rsidRPr="001D386E">
              <w:rPr>
                <w:rFonts w:cs="Arial"/>
              </w:rPr>
              <w:t>Tolerance (dB)</w:t>
            </w:r>
          </w:p>
        </w:tc>
        <w:tc>
          <w:tcPr>
            <w:tcW w:w="964" w:type="dxa"/>
          </w:tcPr>
          <w:p w14:paraId="085B002E" w14:textId="77777777" w:rsidR="001079DE" w:rsidRPr="001D386E" w:rsidRDefault="001079DE" w:rsidP="000F29BB">
            <w:pPr>
              <w:pStyle w:val="TAH"/>
              <w:rPr>
                <w:rFonts w:cs="Arial"/>
              </w:rPr>
            </w:pPr>
            <w:r w:rsidRPr="001D386E">
              <w:rPr>
                <w:rFonts w:cs="Arial"/>
              </w:rPr>
              <w:t>Class 2 (dBm)</w:t>
            </w:r>
          </w:p>
        </w:tc>
        <w:tc>
          <w:tcPr>
            <w:tcW w:w="535" w:type="dxa"/>
          </w:tcPr>
          <w:p w14:paraId="2622A84C" w14:textId="77777777" w:rsidR="001079DE" w:rsidRPr="001D386E" w:rsidRDefault="001079DE" w:rsidP="000F29BB">
            <w:pPr>
              <w:pStyle w:val="TAH"/>
              <w:rPr>
                <w:rFonts w:cs="Arial"/>
              </w:rPr>
            </w:pPr>
            <w:r w:rsidRPr="001D386E">
              <w:rPr>
                <w:rFonts w:cs="Arial"/>
              </w:rPr>
              <w:t>Tolerance (dB)</w:t>
            </w:r>
          </w:p>
        </w:tc>
        <w:tc>
          <w:tcPr>
            <w:tcW w:w="1422" w:type="dxa"/>
          </w:tcPr>
          <w:p w14:paraId="1A9F3F4F" w14:textId="77777777" w:rsidR="001079DE" w:rsidRPr="001D386E" w:rsidRDefault="001079DE" w:rsidP="000F29BB">
            <w:pPr>
              <w:pStyle w:val="TAH"/>
              <w:rPr>
                <w:rFonts w:cs="Arial"/>
              </w:rPr>
            </w:pPr>
            <w:r w:rsidRPr="001D386E">
              <w:rPr>
                <w:rFonts w:cs="Arial"/>
              </w:rPr>
              <w:t>Class 3 (dBm)</w:t>
            </w:r>
          </w:p>
        </w:tc>
        <w:tc>
          <w:tcPr>
            <w:tcW w:w="1227" w:type="dxa"/>
          </w:tcPr>
          <w:p w14:paraId="6A4C690D" w14:textId="77777777" w:rsidR="001079DE" w:rsidRPr="001D386E" w:rsidRDefault="001079DE" w:rsidP="000F29BB">
            <w:pPr>
              <w:pStyle w:val="TAH"/>
              <w:rPr>
                <w:rFonts w:cs="Arial"/>
              </w:rPr>
            </w:pPr>
            <w:r w:rsidRPr="001D386E">
              <w:rPr>
                <w:rFonts w:cs="Arial"/>
              </w:rPr>
              <w:t>Tolerance (dB)</w:t>
            </w:r>
          </w:p>
        </w:tc>
        <w:tc>
          <w:tcPr>
            <w:tcW w:w="941" w:type="dxa"/>
          </w:tcPr>
          <w:p w14:paraId="10671023" w14:textId="77777777" w:rsidR="001079DE" w:rsidRPr="001D386E" w:rsidRDefault="001079DE" w:rsidP="000F29BB">
            <w:pPr>
              <w:pStyle w:val="TAH"/>
              <w:rPr>
                <w:rFonts w:cs="Arial"/>
              </w:rPr>
            </w:pPr>
            <w:r w:rsidRPr="001D386E">
              <w:rPr>
                <w:rFonts w:cs="Arial"/>
              </w:rPr>
              <w:t>Class 4 (dBm)</w:t>
            </w:r>
          </w:p>
        </w:tc>
        <w:tc>
          <w:tcPr>
            <w:tcW w:w="1224" w:type="dxa"/>
          </w:tcPr>
          <w:p w14:paraId="5CE2BE38" w14:textId="77777777" w:rsidR="001079DE" w:rsidRPr="001D386E" w:rsidRDefault="001079DE" w:rsidP="000F29BB">
            <w:pPr>
              <w:pStyle w:val="TAH"/>
              <w:rPr>
                <w:rFonts w:cs="Arial"/>
              </w:rPr>
            </w:pPr>
            <w:r w:rsidRPr="001D386E">
              <w:rPr>
                <w:rFonts w:cs="Arial"/>
              </w:rPr>
              <w:t>Tolerance (dB)</w:t>
            </w:r>
          </w:p>
        </w:tc>
      </w:tr>
      <w:tr w:rsidR="001079DE" w:rsidRPr="001D386E" w14:paraId="662AF164" w14:textId="77777777" w:rsidTr="000F29BB">
        <w:trPr>
          <w:jc w:val="center"/>
        </w:trPr>
        <w:tc>
          <w:tcPr>
            <w:tcW w:w="1396" w:type="dxa"/>
            <w:vAlign w:val="center"/>
          </w:tcPr>
          <w:p w14:paraId="30384625" w14:textId="77777777" w:rsidR="001079DE" w:rsidRPr="001D386E" w:rsidRDefault="001079DE" w:rsidP="000F29BB">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79E7B3CF" w14:textId="77777777" w:rsidR="001079DE" w:rsidRPr="001D386E" w:rsidRDefault="001079DE" w:rsidP="000F29BB">
            <w:pPr>
              <w:pStyle w:val="TAC"/>
              <w:rPr>
                <w:rFonts w:cs="Arial"/>
              </w:rPr>
            </w:pPr>
          </w:p>
        </w:tc>
        <w:tc>
          <w:tcPr>
            <w:tcW w:w="1067" w:type="dxa"/>
          </w:tcPr>
          <w:p w14:paraId="48EA04A5" w14:textId="77777777" w:rsidR="001079DE" w:rsidRPr="001D386E" w:rsidRDefault="001079DE" w:rsidP="000F29BB">
            <w:pPr>
              <w:pStyle w:val="TAC"/>
              <w:rPr>
                <w:rFonts w:cs="Arial"/>
              </w:rPr>
            </w:pPr>
          </w:p>
        </w:tc>
        <w:tc>
          <w:tcPr>
            <w:tcW w:w="964" w:type="dxa"/>
          </w:tcPr>
          <w:p w14:paraId="54C11A83" w14:textId="77777777" w:rsidR="001079DE" w:rsidRPr="0026097B" w:rsidRDefault="001079DE" w:rsidP="000F29BB">
            <w:pPr>
              <w:pStyle w:val="TAC"/>
              <w:rPr>
                <w:rFonts w:cs="Arial"/>
                <w:highlight w:val="yellow"/>
              </w:rPr>
            </w:pPr>
            <w:r w:rsidRPr="0026097B">
              <w:rPr>
                <w:rFonts w:cs="Arial" w:hint="eastAsia"/>
                <w:highlight w:val="yellow"/>
                <w:lang w:eastAsia="zh-CN"/>
              </w:rPr>
              <w:t>2</w:t>
            </w:r>
            <w:r w:rsidRPr="0026097B">
              <w:rPr>
                <w:rFonts w:cs="Arial"/>
                <w:highlight w:val="yellow"/>
                <w:lang w:eastAsia="zh-CN"/>
              </w:rPr>
              <w:t>6</w:t>
            </w:r>
          </w:p>
        </w:tc>
        <w:tc>
          <w:tcPr>
            <w:tcW w:w="535" w:type="dxa"/>
          </w:tcPr>
          <w:p w14:paraId="0F22F500" w14:textId="77777777" w:rsidR="001079DE" w:rsidRPr="0026097B" w:rsidRDefault="001079DE" w:rsidP="000F29BB">
            <w:pPr>
              <w:pStyle w:val="TAC"/>
              <w:rPr>
                <w:rFonts w:cs="Arial"/>
                <w:highlight w:val="yellow"/>
              </w:rPr>
            </w:pPr>
            <w:r w:rsidRPr="0026097B">
              <w:rPr>
                <w:rFonts w:cs="Arial" w:hint="eastAsia"/>
                <w:highlight w:val="yellow"/>
                <w:lang w:eastAsia="zh-CN"/>
              </w:rPr>
              <w:t xml:space="preserve"> </w:t>
            </w:r>
            <w:r w:rsidRPr="0026097B">
              <w:rPr>
                <w:rFonts w:cs="Arial"/>
                <w:highlight w:val="yellow"/>
              </w:rPr>
              <w:t>+2/-3</w:t>
            </w:r>
            <w:r w:rsidRPr="0026097B">
              <w:rPr>
                <w:rFonts w:cs="Arial"/>
                <w:highlight w:val="yellow"/>
                <w:vertAlign w:val="superscript"/>
              </w:rPr>
              <w:t>2</w:t>
            </w:r>
          </w:p>
        </w:tc>
        <w:tc>
          <w:tcPr>
            <w:tcW w:w="1422" w:type="dxa"/>
          </w:tcPr>
          <w:p w14:paraId="4B1DB992" w14:textId="77777777" w:rsidR="001079DE" w:rsidRPr="001D386E" w:rsidRDefault="001079DE" w:rsidP="000F29BB">
            <w:pPr>
              <w:pStyle w:val="TAC"/>
              <w:rPr>
                <w:rFonts w:cs="Arial"/>
                <w:lang w:eastAsia="zh-CN"/>
              </w:rPr>
            </w:pPr>
            <w:r w:rsidRPr="001D386E">
              <w:rPr>
                <w:rFonts w:cs="Arial" w:hint="eastAsia"/>
                <w:lang w:eastAsia="zh-CN"/>
              </w:rPr>
              <w:t>23</w:t>
            </w:r>
          </w:p>
        </w:tc>
        <w:tc>
          <w:tcPr>
            <w:tcW w:w="1227" w:type="dxa"/>
          </w:tcPr>
          <w:p w14:paraId="4E64F533" w14:textId="77777777" w:rsidR="001079DE" w:rsidRPr="001D386E" w:rsidRDefault="001079DE" w:rsidP="000F29BB">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21F733B" w14:textId="77777777" w:rsidR="001079DE" w:rsidRPr="001D386E" w:rsidRDefault="001079DE" w:rsidP="000F29BB">
            <w:pPr>
              <w:pStyle w:val="TAC"/>
              <w:rPr>
                <w:rFonts w:cs="Arial"/>
              </w:rPr>
            </w:pPr>
          </w:p>
        </w:tc>
        <w:tc>
          <w:tcPr>
            <w:tcW w:w="1224" w:type="dxa"/>
          </w:tcPr>
          <w:p w14:paraId="5B945FC5" w14:textId="77777777" w:rsidR="001079DE" w:rsidRPr="001D386E" w:rsidRDefault="001079DE" w:rsidP="000F29BB">
            <w:pPr>
              <w:pStyle w:val="TAC"/>
              <w:rPr>
                <w:rFonts w:cs="Arial"/>
              </w:rPr>
            </w:pPr>
          </w:p>
        </w:tc>
      </w:tr>
      <w:tr w:rsidR="001079DE" w:rsidRPr="001D386E" w14:paraId="2635C34C"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1D386E" w:rsidRDefault="001079DE" w:rsidP="000F29BB">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141D2A9" w14:textId="77777777" w:rsidR="001079DE" w:rsidRPr="001D386E" w:rsidRDefault="001079DE" w:rsidP="000F29BB">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653B902F" w14:textId="77777777" w:rsidR="001079DE" w:rsidRPr="001D386E" w:rsidRDefault="001079DE"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39173F67" w14:textId="77777777" w:rsidR="001079DE" w:rsidRPr="001D386E" w:rsidRDefault="001079DE" w:rsidP="000F29BB">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4BE83493" w14:textId="77777777" w:rsidR="001079DE" w:rsidRPr="001D386E" w:rsidRDefault="001079DE" w:rsidP="000F29BB">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7791F08E" w14:textId="77777777" w:rsidR="001079DE" w:rsidRPr="00DC660D" w:rsidRDefault="001079DE" w:rsidP="001079DE">
      <w:pPr>
        <w:rPr>
          <w:lang w:val="en-US"/>
        </w:rPr>
      </w:pPr>
    </w:p>
    <w:p w14:paraId="34C66F66" w14:textId="77777777" w:rsidR="001079DE" w:rsidRPr="00F845D8" w:rsidRDefault="001079DE" w:rsidP="001079DE">
      <w:pPr>
        <w:pStyle w:val="Heading4"/>
      </w:pPr>
      <w:r>
        <w:rPr>
          <w:szCs w:val="22"/>
          <w:lang w:val="en-US"/>
        </w:rPr>
        <w:t>5.3.10</w:t>
      </w:r>
      <w:r w:rsidRPr="004C350D">
        <w:rPr>
          <w:szCs w:val="22"/>
        </w:rPr>
        <w:t>.</w:t>
      </w:r>
      <w:r>
        <w:rPr>
          <w:szCs w:val="22"/>
        </w:rPr>
        <w:t>3</w:t>
      </w:r>
      <w:r w:rsidRPr="00F00C5E">
        <w:rPr>
          <w:rFonts w:ascii="Calibri" w:hAnsi="Calibri"/>
          <w:szCs w:val="22"/>
          <w:lang w:eastAsia="sv-SE"/>
        </w:rPr>
        <w:tab/>
      </w:r>
      <w:r w:rsidRPr="00F845D8">
        <w:t>Co-existence studies</w:t>
      </w:r>
    </w:p>
    <w:p w14:paraId="3BAC609D"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5F034897"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04B5BB"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7BBC777C"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lang w:eastAsia="zh-CN"/>
        </w:rPr>
        <w:t>5</w:t>
      </w:r>
      <w:r w:rsidRPr="00F00C5E">
        <w:rPr>
          <w:rFonts w:ascii="Calibri" w:hAnsi="Calibri"/>
          <w:szCs w:val="22"/>
          <w:lang w:eastAsia="sv-SE"/>
        </w:rPr>
        <w:tab/>
      </w:r>
      <w:r>
        <w:rPr>
          <w:rFonts w:hint="eastAsia"/>
          <w:lang w:eastAsia="zh-CN"/>
        </w:rPr>
        <w:t>REFSENS requirements</w:t>
      </w:r>
    </w:p>
    <w:p w14:paraId="0840C4DD" w14:textId="77777777" w:rsidR="001079DE" w:rsidRDefault="001079DE" w:rsidP="001079DE">
      <w:r>
        <w:t>There is MSD specified for this CA configuration for PC3, see below.</w:t>
      </w:r>
    </w:p>
    <w:p w14:paraId="37CD0CA8" w14:textId="77777777" w:rsidR="001079DE" w:rsidRPr="001D386E" w:rsidRDefault="001079DE" w:rsidP="001079DE">
      <w:pPr>
        <w:pStyle w:val="TH"/>
      </w:pPr>
      <w:bookmarkStart w:id="114" w:name="_CRTable7_3_1A0f"/>
      <w:r w:rsidRPr="001D386E">
        <w:t xml:space="preserve">Table </w:t>
      </w:r>
      <w:bookmarkEnd w:id="114"/>
      <w:r>
        <w:t>5.3.10.5-1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079DE" w:rsidRPr="001D386E" w14:paraId="2CD48311" w14:textId="77777777" w:rsidTr="000F29BB">
        <w:trPr>
          <w:trHeight w:val="20"/>
          <w:jc w:val="center"/>
        </w:trPr>
        <w:tc>
          <w:tcPr>
            <w:tcW w:w="8547" w:type="dxa"/>
            <w:gridSpan w:val="8"/>
            <w:shd w:val="clear" w:color="auto" w:fill="auto"/>
            <w:vAlign w:val="center"/>
            <w:hideMark/>
          </w:tcPr>
          <w:p w14:paraId="506B4F9D" w14:textId="77777777" w:rsidR="001079DE" w:rsidRPr="001D386E" w:rsidRDefault="001079DE" w:rsidP="000F29BB">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2" w:type="dxa"/>
            <w:vMerge w:val="restart"/>
          </w:tcPr>
          <w:p w14:paraId="3FDA17EC" w14:textId="77777777" w:rsidR="001079DE" w:rsidRPr="001D386E" w:rsidRDefault="001079DE" w:rsidP="000F29BB">
            <w:pPr>
              <w:pStyle w:val="TAH"/>
              <w:rPr>
                <w:rFonts w:cs="Arial"/>
              </w:rPr>
            </w:pPr>
            <w:r w:rsidRPr="001D386E">
              <w:rPr>
                <w:rFonts w:cs="Arial"/>
              </w:rPr>
              <w:t>Source of IMD</w:t>
            </w:r>
          </w:p>
        </w:tc>
      </w:tr>
      <w:tr w:rsidR="001079DE" w:rsidRPr="001D386E" w14:paraId="0DB30685" w14:textId="77777777" w:rsidTr="000F29BB">
        <w:trPr>
          <w:trHeight w:val="648"/>
          <w:jc w:val="center"/>
        </w:trPr>
        <w:tc>
          <w:tcPr>
            <w:tcW w:w="2071" w:type="dxa"/>
            <w:tcBorders>
              <w:bottom w:val="single" w:sz="4" w:space="0" w:color="auto"/>
            </w:tcBorders>
            <w:shd w:val="clear" w:color="auto" w:fill="auto"/>
            <w:vAlign w:val="center"/>
            <w:hideMark/>
          </w:tcPr>
          <w:p w14:paraId="6FB4DDD8" w14:textId="77777777" w:rsidR="001079DE" w:rsidRPr="001D386E" w:rsidRDefault="001079DE" w:rsidP="000F29BB">
            <w:pPr>
              <w:pStyle w:val="TAH"/>
              <w:rPr>
                <w:rFonts w:cs="Arial"/>
              </w:rPr>
            </w:pPr>
            <w:r w:rsidRPr="001D386E">
              <w:rPr>
                <w:rFonts w:cs="Arial"/>
              </w:rPr>
              <w:t>EUTRA CA</w:t>
            </w:r>
          </w:p>
          <w:p w14:paraId="08AF89EE" w14:textId="77777777" w:rsidR="001079DE" w:rsidRPr="001D386E" w:rsidRDefault="001079DE" w:rsidP="000F29BB">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514B16A6" w14:textId="77777777" w:rsidR="001079DE" w:rsidRPr="001D386E" w:rsidRDefault="001079DE" w:rsidP="000F29BB">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48B0B812" w14:textId="77777777" w:rsidR="001079DE" w:rsidRPr="001D386E" w:rsidRDefault="001079DE" w:rsidP="000F29BB">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E92553E" w14:textId="77777777" w:rsidR="001079DE" w:rsidRPr="001D386E" w:rsidRDefault="001079DE" w:rsidP="000F29BB">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0EDD090A" w14:textId="77777777" w:rsidR="001079DE" w:rsidRPr="001D386E" w:rsidRDefault="001079DE" w:rsidP="000F29BB">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50B06C1F" w14:textId="77777777" w:rsidR="001079DE" w:rsidRPr="001D386E" w:rsidRDefault="001079DE" w:rsidP="000F29BB">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1B30B08A" w14:textId="77777777" w:rsidR="001079DE" w:rsidRPr="001D386E" w:rsidRDefault="001079DE" w:rsidP="000F29BB">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5F1585A" w14:textId="77777777" w:rsidR="001079DE" w:rsidRPr="001D386E" w:rsidRDefault="001079DE" w:rsidP="000F29BB">
            <w:pPr>
              <w:pStyle w:val="TAH"/>
              <w:rPr>
                <w:rFonts w:cs="Arial"/>
              </w:rPr>
            </w:pPr>
            <w:r w:rsidRPr="001D386E">
              <w:rPr>
                <w:rFonts w:cs="Arial"/>
              </w:rPr>
              <w:t>Duplex mode</w:t>
            </w:r>
          </w:p>
        </w:tc>
        <w:tc>
          <w:tcPr>
            <w:tcW w:w="1082" w:type="dxa"/>
            <w:vMerge/>
            <w:tcBorders>
              <w:bottom w:val="single" w:sz="4" w:space="0" w:color="auto"/>
            </w:tcBorders>
          </w:tcPr>
          <w:p w14:paraId="06D753B5" w14:textId="77777777" w:rsidR="001079DE" w:rsidRPr="001D386E" w:rsidRDefault="001079DE" w:rsidP="000F29BB">
            <w:pPr>
              <w:pStyle w:val="TAH"/>
              <w:rPr>
                <w:rFonts w:cs="Arial"/>
              </w:rPr>
            </w:pPr>
          </w:p>
        </w:tc>
      </w:tr>
      <w:tr w:rsidR="001079DE" w:rsidRPr="001D386E" w14:paraId="4C0CF1FC" w14:textId="77777777" w:rsidTr="000F29BB">
        <w:trPr>
          <w:trHeight w:val="20"/>
          <w:jc w:val="center"/>
        </w:trPr>
        <w:tc>
          <w:tcPr>
            <w:tcW w:w="2071" w:type="dxa"/>
            <w:vMerge w:val="restart"/>
            <w:shd w:val="clear" w:color="auto" w:fill="auto"/>
            <w:vAlign w:val="center"/>
            <w:hideMark/>
          </w:tcPr>
          <w:p w14:paraId="280DE5E6" w14:textId="77777777" w:rsidR="001079DE" w:rsidRPr="001D386E" w:rsidRDefault="001079DE" w:rsidP="000F29BB">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38396A45" w14:textId="77777777" w:rsidR="001079DE" w:rsidRPr="001D386E" w:rsidRDefault="001079DE" w:rsidP="000F29BB">
            <w:pPr>
              <w:pStyle w:val="TAC"/>
              <w:rPr>
                <w:lang w:eastAsia="ja-JP"/>
              </w:rPr>
            </w:pPr>
            <w:r w:rsidRPr="001D386E">
              <w:t>40</w:t>
            </w:r>
          </w:p>
        </w:tc>
        <w:tc>
          <w:tcPr>
            <w:tcW w:w="960" w:type="dxa"/>
            <w:shd w:val="clear" w:color="auto" w:fill="auto"/>
            <w:noWrap/>
            <w:vAlign w:val="center"/>
            <w:hideMark/>
          </w:tcPr>
          <w:p w14:paraId="0DAE9802"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7E0A4E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C6DCE48"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4B8F817D"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5B677073" w14:textId="77777777" w:rsidR="001079DE" w:rsidRPr="001D386E" w:rsidRDefault="001079DE" w:rsidP="000F29BB">
            <w:pPr>
              <w:pStyle w:val="TAC"/>
              <w:rPr>
                <w:lang w:eastAsia="ja-JP"/>
              </w:rPr>
            </w:pPr>
            <w:r w:rsidRPr="001D386E">
              <w:rPr>
                <w:rFonts w:hint="eastAsia"/>
                <w:lang w:eastAsia="ja-JP"/>
              </w:rPr>
              <w:t>N/A</w:t>
            </w:r>
          </w:p>
        </w:tc>
        <w:tc>
          <w:tcPr>
            <w:tcW w:w="829" w:type="dxa"/>
            <w:vMerge w:val="restart"/>
            <w:shd w:val="clear" w:color="auto" w:fill="auto"/>
            <w:vAlign w:val="center"/>
            <w:hideMark/>
          </w:tcPr>
          <w:p w14:paraId="2A51D607"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208C93C0" w14:textId="77777777" w:rsidR="001079DE" w:rsidRPr="001D386E" w:rsidRDefault="001079DE" w:rsidP="000F29BB">
            <w:pPr>
              <w:pStyle w:val="TAC"/>
              <w:rPr>
                <w:lang w:eastAsia="ja-JP"/>
              </w:rPr>
            </w:pPr>
            <w:r w:rsidRPr="001D386E">
              <w:t>N/A</w:t>
            </w:r>
          </w:p>
        </w:tc>
      </w:tr>
      <w:tr w:rsidR="001079DE" w:rsidRPr="001D386E" w14:paraId="29BBB715" w14:textId="77777777" w:rsidTr="000F29BB">
        <w:trPr>
          <w:trHeight w:val="20"/>
          <w:jc w:val="center"/>
        </w:trPr>
        <w:tc>
          <w:tcPr>
            <w:tcW w:w="2071" w:type="dxa"/>
            <w:vMerge/>
            <w:shd w:val="clear" w:color="auto" w:fill="auto"/>
            <w:vAlign w:val="center"/>
            <w:hideMark/>
          </w:tcPr>
          <w:p w14:paraId="27AC2418" w14:textId="77777777" w:rsidR="001079DE" w:rsidRPr="001D386E" w:rsidRDefault="001079DE" w:rsidP="000F29BB">
            <w:pPr>
              <w:pStyle w:val="TAC"/>
              <w:rPr>
                <w:b/>
                <w:bCs/>
                <w:lang w:eastAsia="ja-JP"/>
              </w:rPr>
            </w:pPr>
          </w:p>
        </w:tc>
        <w:tc>
          <w:tcPr>
            <w:tcW w:w="847" w:type="dxa"/>
            <w:shd w:val="clear" w:color="auto" w:fill="auto"/>
            <w:vAlign w:val="center"/>
            <w:hideMark/>
          </w:tcPr>
          <w:p w14:paraId="11F17481"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770F2CC9" w14:textId="77777777" w:rsidR="001079DE" w:rsidRPr="001D386E" w:rsidRDefault="001079DE" w:rsidP="000F29BB">
            <w:pPr>
              <w:pStyle w:val="TAC"/>
              <w:rPr>
                <w:lang w:eastAsia="ja-JP"/>
              </w:rPr>
            </w:pPr>
            <w:r w:rsidRPr="001D386E">
              <w:rPr>
                <w:lang w:eastAsia="ja-JP"/>
              </w:rPr>
              <w:t>3500</w:t>
            </w:r>
          </w:p>
        </w:tc>
        <w:tc>
          <w:tcPr>
            <w:tcW w:w="960" w:type="dxa"/>
            <w:shd w:val="clear" w:color="auto" w:fill="auto"/>
            <w:noWrap/>
            <w:vAlign w:val="center"/>
            <w:hideMark/>
          </w:tcPr>
          <w:p w14:paraId="1C36168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20A1386"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79BF284" w14:textId="77777777" w:rsidR="001079DE" w:rsidRPr="001D386E" w:rsidRDefault="001079DE" w:rsidP="000F29BB">
            <w:pPr>
              <w:pStyle w:val="TAC"/>
              <w:rPr>
                <w:lang w:eastAsia="ja-JP"/>
              </w:rPr>
            </w:pPr>
            <w:r w:rsidRPr="001D386E">
              <w:rPr>
                <w:lang w:eastAsia="ja-JP"/>
              </w:rPr>
              <w:t>3550</w:t>
            </w:r>
          </w:p>
        </w:tc>
        <w:tc>
          <w:tcPr>
            <w:tcW w:w="960" w:type="dxa"/>
            <w:shd w:val="clear" w:color="auto" w:fill="auto"/>
            <w:noWrap/>
            <w:vAlign w:val="center"/>
            <w:hideMark/>
          </w:tcPr>
          <w:p w14:paraId="74B38EF0" w14:textId="77777777" w:rsidR="001079DE" w:rsidRPr="001D386E" w:rsidRDefault="001079DE" w:rsidP="000F29BB">
            <w:pPr>
              <w:pStyle w:val="TAC"/>
              <w:rPr>
                <w:lang w:eastAsia="ja-JP"/>
              </w:rPr>
            </w:pPr>
            <w:r w:rsidRPr="001D386E">
              <w:rPr>
                <w:rFonts w:hint="eastAsia"/>
                <w:lang w:eastAsia="ja-JP"/>
              </w:rPr>
              <w:t>5</w:t>
            </w:r>
          </w:p>
        </w:tc>
        <w:tc>
          <w:tcPr>
            <w:tcW w:w="829" w:type="dxa"/>
            <w:vMerge/>
            <w:shd w:val="clear" w:color="auto" w:fill="auto"/>
            <w:vAlign w:val="center"/>
            <w:hideMark/>
          </w:tcPr>
          <w:p w14:paraId="277F76FD" w14:textId="77777777" w:rsidR="001079DE" w:rsidRPr="001D386E" w:rsidRDefault="001079DE" w:rsidP="000F29BB">
            <w:pPr>
              <w:pStyle w:val="TAC"/>
              <w:rPr>
                <w:lang w:eastAsia="ja-JP"/>
              </w:rPr>
            </w:pPr>
          </w:p>
        </w:tc>
        <w:tc>
          <w:tcPr>
            <w:tcW w:w="1082" w:type="dxa"/>
          </w:tcPr>
          <w:p w14:paraId="60048DAB" w14:textId="77777777" w:rsidR="001079DE" w:rsidRPr="001D386E" w:rsidRDefault="001079DE" w:rsidP="000F29BB">
            <w:pPr>
              <w:pStyle w:val="TAC"/>
              <w:rPr>
                <w:lang w:eastAsia="ja-JP"/>
              </w:rPr>
            </w:pPr>
            <w:r w:rsidRPr="001D386E">
              <w:rPr>
                <w:lang w:eastAsia="ja-JP"/>
              </w:rPr>
              <w:t>IMD4</w:t>
            </w:r>
          </w:p>
        </w:tc>
      </w:tr>
      <w:tr w:rsidR="001079DE" w:rsidRPr="001D386E" w14:paraId="2D975313" w14:textId="77777777" w:rsidTr="000F29BB">
        <w:trPr>
          <w:trHeight w:val="20"/>
          <w:jc w:val="center"/>
        </w:trPr>
        <w:tc>
          <w:tcPr>
            <w:tcW w:w="2071" w:type="dxa"/>
            <w:vMerge/>
            <w:shd w:val="clear" w:color="auto" w:fill="auto"/>
            <w:vAlign w:val="center"/>
            <w:hideMark/>
          </w:tcPr>
          <w:p w14:paraId="216B71EE" w14:textId="77777777" w:rsidR="001079DE" w:rsidRPr="001D386E" w:rsidRDefault="001079DE" w:rsidP="000F29BB">
            <w:pPr>
              <w:pStyle w:val="TAC"/>
              <w:rPr>
                <w:b/>
                <w:bCs/>
                <w:lang w:eastAsia="ja-JP"/>
              </w:rPr>
            </w:pPr>
          </w:p>
        </w:tc>
        <w:tc>
          <w:tcPr>
            <w:tcW w:w="847" w:type="dxa"/>
            <w:shd w:val="clear" w:color="auto" w:fill="auto"/>
            <w:vAlign w:val="center"/>
            <w:hideMark/>
          </w:tcPr>
          <w:p w14:paraId="31FE6E03" w14:textId="77777777" w:rsidR="001079DE" w:rsidRPr="001D386E" w:rsidRDefault="001079DE" w:rsidP="000F29BB">
            <w:pPr>
              <w:pStyle w:val="TAC"/>
              <w:rPr>
                <w:lang w:eastAsia="ja-JP"/>
              </w:rPr>
            </w:pPr>
            <w:r w:rsidRPr="001D386E">
              <w:rPr>
                <w:lang w:eastAsia="ja-JP"/>
              </w:rPr>
              <w:t>40</w:t>
            </w:r>
          </w:p>
        </w:tc>
        <w:tc>
          <w:tcPr>
            <w:tcW w:w="960" w:type="dxa"/>
            <w:shd w:val="clear" w:color="auto" w:fill="auto"/>
            <w:noWrap/>
            <w:vAlign w:val="center"/>
            <w:hideMark/>
          </w:tcPr>
          <w:p w14:paraId="08CF2590"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0DE0A8D5"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7EB9AA99"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3D2AAC4"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33EDEC5B" w14:textId="77777777" w:rsidR="001079DE" w:rsidRPr="001D386E" w:rsidRDefault="001079DE" w:rsidP="000F29BB">
            <w:pPr>
              <w:pStyle w:val="TAC"/>
              <w:rPr>
                <w:lang w:eastAsia="ja-JP"/>
              </w:rPr>
            </w:pPr>
            <w:r w:rsidRPr="001D386E">
              <w:rPr>
                <w:rFonts w:hint="eastAsia"/>
                <w:lang w:eastAsia="ja-JP"/>
              </w:rPr>
              <w:t>5</w:t>
            </w:r>
          </w:p>
        </w:tc>
        <w:tc>
          <w:tcPr>
            <w:tcW w:w="829" w:type="dxa"/>
            <w:vMerge w:val="restart"/>
            <w:shd w:val="clear" w:color="auto" w:fill="auto"/>
            <w:vAlign w:val="center"/>
            <w:hideMark/>
          </w:tcPr>
          <w:p w14:paraId="49914004"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6451B4F0" w14:textId="77777777" w:rsidR="001079DE" w:rsidRPr="001D386E" w:rsidRDefault="001079DE" w:rsidP="000F29BB">
            <w:pPr>
              <w:pStyle w:val="TAC"/>
              <w:rPr>
                <w:lang w:eastAsia="ja-JP"/>
              </w:rPr>
            </w:pPr>
            <w:r w:rsidRPr="001D386E">
              <w:rPr>
                <w:lang w:eastAsia="ja-JP"/>
              </w:rPr>
              <w:t>IMD4</w:t>
            </w:r>
          </w:p>
        </w:tc>
      </w:tr>
      <w:tr w:rsidR="001079DE" w:rsidRPr="001D386E" w14:paraId="7B941B2B" w14:textId="77777777" w:rsidTr="000F29BB">
        <w:trPr>
          <w:trHeight w:val="20"/>
          <w:jc w:val="center"/>
        </w:trPr>
        <w:tc>
          <w:tcPr>
            <w:tcW w:w="2071" w:type="dxa"/>
            <w:vMerge/>
            <w:shd w:val="clear" w:color="auto" w:fill="auto"/>
            <w:vAlign w:val="center"/>
            <w:hideMark/>
          </w:tcPr>
          <w:p w14:paraId="215ACB5B" w14:textId="77777777" w:rsidR="001079DE" w:rsidRPr="001D386E" w:rsidRDefault="001079DE" w:rsidP="000F29BB">
            <w:pPr>
              <w:pStyle w:val="TAC"/>
              <w:rPr>
                <w:b/>
                <w:bCs/>
                <w:lang w:eastAsia="ja-JP"/>
              </w:rPr>
            </w:pPr>
          </w:p>
        </w:tc>
        <w:tc>
          <w:tcPr>
            <w:tcW w:w="847" w:type="dxa"/>
            <w:shd w:val="clear" w:color="auto" w:fill="auto"/>
            <w:vAlign w:val="center"/>
            <w:hideMark/>
          </w:tcPr>
          <w:p w14:paraId="33383887"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0EDD5E0D" w14:textId="77777777" w:rsidR="001079DE" w:rsidRPr="001D386E" w:rsidRDefault="001079DE" w:rsidP="000F29BB">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5D6DC5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5739FDF7"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66D0E3DD" w14:textId="77777777" w:rsidR="001079DE" w:rsidRPr="001D386E" w:rsidRDefault="001079DE" w:rsidP="000F29BB">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76C28E24" w14:textId="77777777" w:rsidR="001079DE" w:rsidRPr="001D386E" w:rsidRDefault="001079DE" w:rsidP="000F29BB">
            <w:pPr>
              <w:pStyle w:val="TAC"/>
              <w:rPr>
                <w:lang w:eastAsia="ja-JP"/>
              </w:rPr>
            </w:pPr>
            <w:r w:rsidRPr="001D386E">
              <w:rPr>
                <w:lang w:eastAsia="ja-JP"/>
              </w:rPr>
              <w:t>N/A</w:t>
            </w:r>
          </w:p>
        </w:tc>
        <w:tc>
          <w:tcPr>
            <w:tcW w:w="829" w:type="dxa"/>
            <w:vMerge/>
            <w:shd w:val="clear" w:color="auto" w:fill="auto"/>
            <w:vAlign w:val="center"/>
            <w:hideMark/>
          </w:tcPr>
          <w:p w14:paraId="20D3FAC2" w14:textId="77777777" w:rsidR="001079DE" w:rsidRPr="001D386E" w:rsidRDefault="001079DE" w:rsidP="000F29BB">
            <w:pPr>
              <w:pStyle w:val="TAC"/>
              <w:rPr>
                <w:lang w:eastAsia="ja-JP"/>
              </w:rPr>
            </w:pPr>
          </w:p>
        </w:tc>
        <w:tc>
          <w:tcPr>
            <w:tcW w:w="1082" w:type="dxa"/>
          </w:tcPr>
          <w:p w14:paraId="7F47ABBB" w14:textId="77777777" w:rsidR="001079DE" w:rsidRPr="001D386E" w:rsidRDefault="001079DE" w:rsidP="000F29BB">
            <w:pPr>
              <w:pStyle w:val="TAC"/>
              <w:rPr>
                <w:lang w:eastAsia="ja-JP"/>
              </w:rPr>
            </w:pPr>
            <w:r w:rsidRPr="001D386E">
              <w:rPr>
                <w:lang w:eastAsia="ja-JP"/>
              </w:rPr>
              <w:t>N/A</w:t>
            </w:r>
          </w:p>
        </w:tc>
      </w:tr>
      <w:tr w:rsidR="001079DE" w:rsidRPr="001D386E" w14:paraId="2718CA17" w14:textId="77777777" w:rsidTr="000F29BB">
        <w:trPr>
          <w:trHeight w:val="20"/>
          <w:jc w:val="center"/>
        </w:trPr>
        <w:tc>
          <w:tcPr>
            <w:tcW w:w="9629" w:type="dxa"/>
            <w:gridSpan w:val="9"/>
            <w:shd w:val="clear" w:color="auto" w:fill="auto"/>
            <w:vAlign w:val="center"/>
            <w:hideMark/>
          </w:tcPr>
          <w:p w14:paraId="7BE332BC" w14:textId="77777777" w:rsidR="001079DE" w:rsidRPr="001D386E" w:rsidRDefault="001079DE" w:rsidP="000F29BB">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proofErr w:type="gramStart"/>
            <w:r w:rsidRPr="001D386E">
              <w:rPr>
                <w:rFonts w:cs="Arial" w:hint="eastAsia"/>
              </w:rPr>
              <w:t>Both of the transmitters</w:t>
            </w:r>
            <w:proofErr w:type="gramEnd"/>
            <w:r w:rsidRPr="001D386E">
              <w:rPr>
                <w:rFonts w:cs="Arial" w:hint="eastAsia"/>
              </w:rPr>
              <w:t xml:space="preserve"> shall be set min(+20 dBm, P</w:t>
            </w:r>
            <w:r w:rsidRPr="001D386E">
              <w:rPr>
                <w:rFonts w:cs="Arial" w:hint="eastAsia"/>
                <w:vertAlign w:val="subscript"/>
              </w:rPr>
              <w:t>CMAX_L,c</w:t>
            </w:r>
            <w:r w:rsidRPr="001D386E">
              <w:rPr>
                <w:rFonts w:cs="Arial" w:hint="eastAsia"/>
              </w:rPr>
              <w:t>) as defined in subclause 6.2.5A</w:t>
            </w:r>
          </w:p>
          <w:p w14:paraId="561E48B6" w14:textId="77777777" w:rsidR="001079DE" w:rsidRPr="001D386E" w:rsidRDefault="001079DE" w:rsidP="000F29BB">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62D8560A" w14:textId="77777777" w:rsidR="001079DE" w:rsidRPr="001D386E" w:rsidRDefault="001079DE" w:rsidP="000F29BB">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069BB5D" w14:textId="77777777" w:rsidR="001079DE" w:rsidRPr="001D386E" w:rsidRDefault="001079DE" w:rsidP="000F29BB">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1345B0AF" w14:textId="77777777" w:rsidR="001079DE" w:rsidRPr="001D386E" w:rsidRDefault="001079DE" w:rsidP="000F29BB">
            <w:pPr>
              <w:pStyle w:val="TAN"/>
              <w:rPr>
                <w:rFonts w:cs="Arial"/>
              </w:rPr>
            </w:pPr>
            <w:r w:rsidRPr="001D386E">
              <w:rPr>
                <w:rFonts w:cs="Arial"/>
              </w:rPr>
              <w:t>NOTE 5:</w:t>
            </w:r>
            <w:r w:rsidRPr="001D386E">
              <w:rPr>
                <w:rFonts w:cs="Arial"/>
              </w:rPr>
              <w:tab/>
              <w:t>Void</w:t>
            </w:r>
          </w:p>
          <w:p w14:paraId="7397F181" w14:textId="77777777" w:rsidR="001079DE" w:rsidRPr="001D386E" w:rsidRDefault="001079DE" w:rsidP="000F29BB">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D0DA14E" w14:textId="77777777" w:rsidR="001079DE" w:rsidRPr="001D386E" w:rsidRDefault="001079DE" w:rsidP="001079DE"/>
    <w:p w14:paraId="0EF21C15" w14:textId="77777777" w:rsidR="001079DE" w:rsidRDefault="001079DE" w:rsidP="001079DE">
      <w:r>
        <w:t xml:space="preserve">However, in dTib and  dRib tables note 4 is associated for CA_40-42 </w:t>
      </w:r>
    </w:p>
    <w:p w14:paraId="792C1716" w14:textId="77777777" w:rsidR="001079DE" w:rsidRDefault="001079DE" w:rsidP="001079DE">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B7E8F72" w14:textId="77777777" w:rsidR="001079DE" w:rsidRDefault="001079DE" w:rsidP="001079DE">
      <w:r>
        <w:t>MSD specification and note 4 are contradicting.</w:t>
      </w:r>
    </w:p>
    <w:p w14:paraId="3151C3FC" w14:textId="77777777" w:rsidR="001079DE" w:rsidRDefault="001079DE" w:rsidP="001079DE">
      <w:r>
        <w:lastRenderedPageBreak/>
        <w:t>To us it seems that MSD TP is invalid as TDD operation must be syncronous thus TDD-TDD combination does not have MSD. Secondly it seems that Note 4 in dTib and  dRib tables for CA_40-42 should be removed as dual uplink operation is allowed.</w:t>
      </w:r>
    </w:p>
    <w:p w14:paraId="28D85D89" w14:textId="77777777" w:rsidR="001079DE" w:rsidRDefault="001079DE" w:rsidP="001079DE">
      <w:pPr>
        <w:rPr>
          <w:color w:val="0070C0"/>
          <w:lang w:eastAsia="zh-CN"/>
        </w:rPr>
      </w:pPr>
      <w:r>
        <w:t>With these explanations and corrention CRs under mainteneace to fix above discreapancies, PC2 operation can be allowed for UL CA_40A-42A.</w:t>
      </w:r>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115" w:name="_Toc133338583"/>
      <w:bookmarkStart w:id="116" w:name="_Toc173248080"/>
      <w:r>
        <w:t>5.4</w:t>
      </w:r>
      <w:r w:rsidR="00E64C87">
        <w:tab/>
      </w:r>
      <w:r w:rsidR="00F444E3" w:rsidRPr="00F444E3">
        <w:t>LTE-A inter-band CA for x (x&gt;2) bands DL with 2 bands UL</w:t>
      </w:r>
      <w:bookmarkEnd w:id="115"/>
      <w:bookmarkEnd w:id="116"/>
    </w:p>
    <w:p w14:paraId="5B52D255" w14:textId="77777777" w:rsidR="00FE30CD" w:rsidRDefault="00FE30CD" w:rsidP="00FE30CD">
      <w:pPr>
        <w:pStyle w:val="Heading3"/>
        <w:rPr>
          <w:sz w:val="24"/>
          <w:szCs w:val="18"/>
        </w:rPr>
      </w:pPr>
      <w:bookmarkStart w:id="117" w:name="_Toc45108111"/>
      <w:bookmarkStart w:id="118" w:name="_Toc110005734"/>
      <w:bookmarkStart w:id="119" w:name="_Toc173248081"/>
      <w:bookmarkStart w:id="120"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17"/>
      <w:bookmarkEnd w:id="118"/>
      <w:bookmarkEnd w:id="119"/>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21" w:name="_Toc173248082"/>
      <w:bookmarkStart w:id="122" w:name="_Toc133338586"/>
      <w:bookmarkEnd w:id="120"/>
      <w:r>
        <w:t>5.4.x.1</w:t>
      </w:r>
      <w:r w:rsidRPr="00F00C5E">
        <w:rPr>
          <w:rFonts w:ascii="Calibri" w:hAnsi="Calibri"/>
          <w:sz w:val="22"/>
          <w:szCs w:val="22"/>
          <w:lang w:eastAsia="sv-SE"/>
        </w:rPr>
        <w:tab/>
      </w:r>
      <w:r w:rsidRPr="00725D82">
        <w:t>Channel bandwidths per operating band for CA</w:t>
      </w:r>
      <w:bookmarkEnd w:id="121"/>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23" w:name="_Toc173248083"/>
      <w:r>
        <w:t>5.4.x.2</w:t>
      </w:r>
      <w:r w:rsidRPr="00F00C5E">
        <w:rPr>
          <w:rFonts w:ascii="Calibri" w:hAnsi="Calibri"/>
          <w:sz w:val="22"/>
          <w:szCs w:val="22"/>
          <w:lang w:eastAsia="sv-SE"/>
        </w:rPr>
        <w:tab/>
      </w:r>
      <w:r w:rsidRPr="00052FB3">
        <w:rPr>
          <w:rFonts w:eastAsia="MS Mincho"/>
          <w:lang w:val="en-US"/>
        </w:rPr>
        <w:t>Co-existence studies</w:t>
      </w:r>
      <w:bookmarkEnd w:id="123"/>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lastRenderedPageBreak/>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24"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4"/>
    </w:p>
    <w:p w14:paraId="522FA470" w14:textId="738EA276" w:rsidR="00FE30CD" w:rsidRPr="006B33C4" w:rsidRDefault="00FE30CD" w:rsidP="00FE30CD">
      <w:pPr>
        <w:pStyle w:val="Guidance"/>
      </w:pPr>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25" w:name="_Toc173248085"/>
      <w:r>
        <w:t>5.4.x.</w:t>
      </w:r>
      <w:r>
        <w:rPr>
          <w:lang w:eastAsia="zh-CN"/>
        </w:rPr>
        <w:t>4</w:t>
      </w:r>
      <w:r w:rsidRPr="00F00C5E">
        <w:rPr>
          <w:rFonts w:ascii="Calibri" w:hAnsi="Calibri"/>
          <w:sz w:val="22"/>
          <w:szCs w:val="22"/>
          <w:lang w:eastAsia="sv-SE"/>
        </w:rPr>
        <w:tab/>
      </w:r>
      <w:r>
        <w:rPr>
          <w:rFonts w:hint="eastAsia"/>
          <w:lang w:eastAsia="zh-CN"/>
        </w:rPr>
        <w:t>REFSENS requirements</w:t>
      </w:r>
      <w:bookmarkEnd w:id="125"/>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Table 5.4.1.2-1 summarizes frequency ranges where IMD components due to  CA_8A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lastRenderedPageBreak/>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proofErr w:type="gramStart"/>
      <w:r>
        <w:rPr>
          <w:lang w:val="en-US" w:eastAsia="ja-JP"/>
        </w:rPr>
        <w:t>So</w:t>
      </w:r>
      <w:proofErr w:type="gramEnd"/>
      <w:r>
        <w:rPr>
          <w:lang w:val="en-US" w:eastAsia="ja-JP"/>
        </w:rPr>
        <w:t xml:space="preserve">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Table 5.4.1.4-1: 3DL/2UL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lastRenderedPageBreak/>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126" w:name="_Toc133338660"/>
      <w:bookmarkStart w:id="127" w:name="_Toc173248086"/>
      <w:bookmarkEnd w:id="122"/>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26"/>
      <w:bookmarkEnd w:id="127"/>
    </w:p>
    <w:p w14:paraId="3CE49897" w14:textId="77777777" w:rsidR="00054A22" w:rsidRPr="00235394" w:rsidRDefault="00054A22" w:rsidP="00054A22">
      <w:pPr>
        <w:pStyle w:val="TH"/>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1146"/>
        <w:gridCol w:w="1134"/>
        <w:gridCol w:w="425"/>
        <w:gridCol w:w="425"/>
        <w:gridCol w:w="426"/>
        <w:gridCol w:w="4587"/>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505260">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1146" w:type="dxa"/>
            <w:shd w:val="pct10" w:color="auto" w:fill="FFFFFF"/>
          </w:tcPr>
          <w:p w14:paraId="100B663E" w14:textId="77777777" w:rsidR="003C3971" w:rsidRPr="00235394" w:rsidRDefault="00DF2B1F" w:rsidP="00C72833">
            <w:pPr>
              <w:pStyle w:val="TAL"/>
              <w:rPr>
                <w:b/>
                <w:sz w:val="16"/>
              </w:rPr>
            </w:pPr>
            <w:r>
              <w:rPr>
                <w:b/>
                <w:sz w:val="16"/>
              </w:rPr>
              <w:t>Meeting</w:t>
            </w:r>
          </w:p>
        </w:tc>
        <w:tc>
          <w:tcPr>
            <w:tcW w:w="113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ADE4F15" w14:textId="77777777" w:rsidR="003C3971" w:rsidRPr="00235394" w:rsidRDefault="003C3971" w:rsidP="00C72833">
            <w:pPr>
              <w:pStyle w:val="TAL"/>
              <w:rPr>
                <w:b/>
                <w:sz w:val="16"/>
              </w:rPr>
            </w:pPr>
            <w:r>
              <w:rPr>
                <w:b/>
                <w:sz w:val="16"/>
              </w:rPr>
              <w:t>Cat</w:t>
            </w:r>
          </w:p>
        </w:tc>
        <w:tc>
          <w:tcPr>
            <w:tcW w:w="4587"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505260">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1146" w:type="dxa"/>
            <w:shd w:val="solid" w:color="FFFFFF" w:fill="auto"/>
          </w:tcPr>
          <w:p w14:paraId="50129CEA" w14:textId="4F02DEF6" w:rsidR="00C90EF0" w:rsidRPr="00515CBE" w:rsidRDefault="00C90EF0" w:rsidP="00F465D4">
            <w:pPr>
              <w:pStyle w:val="TAL"/>
            </w:pPr>
            <w:r>
              <w:t>RAN4#</w:t>
            </w:r>
            <w:r w:rsidR="00F465D4">
              <w:t>1</w:t>
            </w:r>
            <w:r w:rsidR="000630F2">
              <w:t>12</w:t>
            </w:r>
          </w:p>
        </w:tc>
        <w:tc>
          <w:tcPr>
            <w:tcW w:w="1134" w:type="dxa"/>
            <w:shd w:val="solid" w:color="FFFFFF" w:fill="auto"/>
          </w:tcPr>
          <w:p w14:paraId="751AA4B5" w14:textId="77777777" w:rsidR="00C90EF0" w:rsidRPr="00505260" w:rsidRDefault="00C90EF0" w:rsidP="00C90EF0">
            <w:pPr>
              <w:pStyle w:val="TAL"/>
              <w:rPr>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6" w:type="dxa"/>
            <w:shd w:val="solid" w:color="FFFFFF" w:fill="auto"/>
          </w:tcPr>
          <w:p w14:paraId="488F8B38" w14:textId="77777777" w:rsidR="00C90EF0" w:rsidRPr="00515CBE" w:rsidRDefault="00C90EF0" w:rsidP="00C90EF0">
            <w:pPr>
              <w:pStyle w:val="TAL"/>
            </w:pPr>
          </w:p>
        </w:tc>
        <w:tc>
          <w:tcPr>
            <w:tcW w:w="4587"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505260">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1146" w:type="dxa"/>
            <w:shd w:val="solid" w:color="FFFFFF" w:fill="auto"/>
          </w:tcPr>
          <w:p w14:paraId="4FBC47F6" w14:textId="7B1590D7" w:rsidR="003A7F3C" w:rsidRPr="00515CBE" w:rsidRDefault="003A7F3C" w:rsidP="003A7F3C">
            <w:pPr>
              <w:pStyle w:val="TAL"/>
            </w:pPr>
            <w:r>
              <w:t>RAN4#112bis</w:t>
            </w:r>
          </w:p>
        </w:tc>
        <w:tc>
          <w:tcPr>
            <w:tcW w:w="1134" w:type="dxa"/>
            <w:shd w:val="solid" w:color="FFFFFF" w:fill="auto"/>
          </w:tcPr>
          <w:p w14:paraId="05219398" w14:textId="7C81FDD4" w:rsidR="003A7F3C" w:rsidRPr="00505260" w:rsidRDefault="003A7F3C" w:rsidP="003A7F3C">
            <w:pPr>
              <w:pStyle w:val="TAL"/>
              <w:rPr>
                <w:lang w:eastAsia="zh-CN"/>
              </w:rPr>
            </w:pPr>
          </w:p>
        </w:tc>
        <w:tc>
          <w:tcPr>
            <w:tcW w:w="425" w:type="dxa"/>
            <w:shd w:val="solid" w:color="FFFFFF" w:fill="auto"/>
          </w:tcPr>
          <w:p w14:paraId="7427DEEB" w14:textId="77777777" w:rsidR="003A7F3C" w:rsidRPr="00515CBE" w:rsidRDefault="003A7F3C" w:rsidP="003A7F3C">
            <w:pPr>
              <w:pStyle w:val="TAL"/>
            </w:pPr>
          </w:p>
        </w:tc>
        <w:tc>
          <w:tcPr>
            <w:tcW w:w="425" w:type="dxa"/>
            <w:shd w:val="solid" w:color="FFFFFF" w:fill="auto"/>
          </w:tcPr>
          <w:p w14:paraId="389FE01F" w14:textId="77777777" w:rsidR="003A7F3C" w:rsidRPr="00515CBE" w:rsidRDefault="003A7F3C" w:rsidP="003A7F3C">
            <w:pPr>
              <w:pStyle w:val="TAL"/>
            </w:pPr>
          </w:p>
        </w:tc>
        <w:tc>
          <w:tcPr>
            <w:tcW w:w="426" w:type="dxa"/>
            <w:shd w:val="solid" w:color="FFFFFF" w:fill="auto"/>
          </w:tcPr>
          <w:p w14:paraId="6865DDC0" w14:textId="77777777" w:rsidR="003A7F3C" w:rsidRPr="00515CBE" w:rsidRDefault="003A7F3C" w:rsidP="003A7F3C">
            <w:pPr>
              <w:pStyle w:val="TAL"/>
            </w:pPr>
          </w:p>
        </w:tc>
        <w:tc>
          <w:tcPr>
            <w:tcW w:w="4587"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505260">
        <w:tc>
          <w:tcPr>
            <w:tcW w:w="791" w:type="dxa"/>
            <w:shd w:val="solid" w:color="FFFFFF" w:fill="auto"/>
          </w:tcPr>
          <w:p w14:paraId="75DF05A5" w14:textId="559E0902" w:rsidR="009C6DEC" w:rsidRPr="00515CBE" w:rsidRDefault="009C6DEC" w:rsidP="003A7F3C">
            <w:pPr>
              <w:pStyle w:val="TAL"/>
            </w:pPr>
            <w:r>
              <w:t>2024-11</w:t>
            </w:r>
          </w:p>
        </w:tc>
        <w:tc>
          <w:tcPr>
            <w:tcW w:w="1146" w:type="dxa"/>
            <w:shd w:val="solid" w:color="FFFFFF" w:fill="auto"/>
          </w:tcPr>
          <w:p w14:paraId="07E88A66" w14:textId="6AB5D127" w:rsidR="009C6DEC" w:rsidRPr="00515CBE" w:rsidRDefault="009C6DEC" w:rsidP="003A7F3C">
            <w:pPr>
              <w:pStyle w:val="TAL"/>
            </w:pPr>
            <w:r>
              <w:t>RAN4#113</w:t>
            </w:r>
          </w:p>
        </w:tc>
        <w:tc>
          <w:tcPr>
            <w:tcW w:w="1134" w:type="dxa"/>
            <w:shd w:val="solid" w:color="FFFFFF" w:fill="auto"/>
          </w:tcPr>
          <w:p w14:paraId="7F121D7A" w14:textId="77777777" w:rsidR="009C6DEC" w:rsidRPr="00505260" w:rsidRDefault="009C6DEC" w:rsidP="003A7F3C">
            <w:pPr>
              <w:pStyle w:val="TAL"/>
              <w:rPr>
                <w:lang w:eastAsia="zh-CN"/>
              </w:rPr>
            </w:pPr>
          </w:p>
        </w:tc>
        <w:tc>
          <w:tcPr>
            <w:tcW w:w="425" w:type="dxa"/>
            <w:shd w:val="solid" w:color="FFFFFF" w:fill="auto"/>
          </w:tcPr>
          <w:p w14:paraId="7501DAE3" w14:textId="77777777" w:rsidR="009C6DEC" w:rsidRPr="00515CBE" w:rsidRDefault="009C6DEC" w:rsidP="003A7F3C">
            <w:pPr>
              <w:pStyle w:val="TAL"/>
            </w:pPr>
          </w:p>
        </w:tc>
        <w:tc>
          <w:tcPr>
            <w:tcW w:w="425" w:type="dxa"/>
            <w:shd w:val="solid" w:color="FFFFFF" w:fill="auto"/>
          </w:tcPr>
          <w:p w14:paraId="6337232F" w14:textId="77777777" w:rsidR="009C6DEC" w:rsidRPr="00515CBE" w:rsidRDefault="009C6DEC" w:rsidP="003A7F3C">
            <w:pPr>
              <w:pStyle w:val="TAL"/>
            </w:pPr>
          </w:p>
        </w:tc>
        <w:tc>
          <w:tcPr>
            <w:tcW w:w="426" w:type="dxa"/>
            <w:shd w:val="solid" w:color="FFFFFF" w:fill="auto"/>
          </w:tcPr>
          <w:p w14:paraId="554DB17E" w14:textId="77777777" w:rsidR="009C6DEC" w:rsidRPr="00515CBE" w:rsidRDefault="009C6DEC" w:rsidP="003A7F3C">
            <w:pPr>
              <w:pStyle w:val="TAL"/>
            </w:pPr>
          </w:p>
        </w:tc>
        <w:tc>
          <w:tcPr>
            <w:tcW w:w="4587"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5" w:type="dxa"/>
            <w:shd w:val="solid" w:color="FFFFFF" w:fill="auto"/>
          </w:tcPr>
          <w:p w14:paraId="10ACDA1D" w14:textId="0DAE1300" w:rsidR="009C6DEC" w:rsidRDefault="00905858">
            <w:pPr>
              <w:pStyle w:val="TAC"/>
              <w:rPr>
                <w:sz w:val="16"/>
                <w:szCs w:val="16"/>
              </w:rPr>
            </w:pPr>
            <w:r>
              <w:rPr>
                <w:sz w:val="16"/>
                <w:szCs w:val="16"/>
              </w:rPr>
              <w:t>0.0.2</w:t>
            </w:r>
          </w:p>
        </w:tc>
      </w:tr>
      <w:tr w:rsidR="00A72BF9" w:rsidRPr="006B0D02" w14:paraId="224F4ABA" w14:textId="77777777" w:rsidTr="00505260">
        <w:tc>
          <w:tcPr>
            <w:tcW w:w="791" w:type="dxa"/>
            <w:shd w:val="solid" w:color="FFFFFF" w:fill="auto"/>
          </w:tcPr>
          <w:p w14:paraId="2AB86F2C" w14:textId="7CE716BB" w:rsidR="00A72BF9" w:rsidRDefault="00A72BF9" w:rsidP="00A72BF9">
            <w:pPr>
              <w:pStyle w:val="TAL"/>
            </w:pPr>
            <w:r>
              <w:t>202</w:t>
            </w:r>
            <w:r w:rsidR="008F38EB">
              <w:t>5</w:t>
            </w:r>
            <w:r>
              <w:t>-</w:t>
            </w:r>
            <w:r w:rsidR="008F38EB">
              <w:t>02</w:t>
            </w:r>
          </w:p>
        </w:tc>
        <w:tc>
          <w:tcPr>
            <w:tcW w:w="1146" w:type="dxa"/>
            <w:shd w:val="solid" w:color="FFFFFF" w:fill="auto"/>
          </w:tcPr>
          <w:p w14:paraId="008DA7E8" w14:textId="7EC99D64" w:rsidR="00A72BF9" w:rsidRPr="00515CBE" w:rsidRDefault="00A72BF9" w:rsidP="00A72BF9">
            <w:pPr>
              <w:pStyle w:val="TAL"/>
            </w:pPr>
            <w:r>
              <w:t>RAN4#114</w:t>
            </w:r>
          </w:p>
        </w:tc>
        <w:tc>
          <w:tcPr>
            <w:tcW w:w="1134" w:type="dxa"/>
            <w:shd w:val="solid" w:color="FFFFFF" w:fill="auto"/>
          </w:tcPr>
          <w:p w14:paraId="556F163E" w14:textId="77777777" w:rsidR="00A72BF9" w:rsidRPr="00505260" w:rsidRDefault="00A72BF9" w:rsidP="00A72BF9">
            <w:pPr>
              <w:pStyle w:val="TAL"/>
              <w:rPr>
                <w:lang w:eastAsia="zh-CN"/>
              </w:rPr>
            </w:pPr>
          </w:p>
        </w:tc>
        <w:tc>
          <w:tcPr>
            <w:tcW w:w="425" w:type="dxa"/>
            <w:shd w:val="solid" w:color="FFFFFF" w:fill="auto"/>
          </w:tcPr>
          <w:p w14:paraId="21B533C0" w14:textId="77777777" w:rsidR="00A72BF9" w:rsidRPr="00515CBE" w:rsidRDefault="00A72BF9" w:rsidP="00A72BF9">
            <w:pPr>
              <w:pStyle w:val="TAL"/>
            </w:pPr>
          </w:p>
        </w:tc>
        <w:tc>
          <w:tcPr>
            <w:tcW w:w="425" w:type="dxa"/>
            <w:shd w:val="solid" w:color="FFFFFF" w:fill="auto"/>
          </w:tcPr>
          <w:p w14:paraId="3F8F08EB" w14:textId="77777777" w:rsidR="00A72BF9" w:rsidRPr="00515CBE" w:rsidRDefault="00A72BF9" w:rsidP="00A72BF9">
            <w:pPr>
              <w:pStyle w:val="TAL"/>
            </w:pPr>
          </w:p>
        </w:tc>
        <w:tc>
          <w:tcPr>
            <w:tcW w:w="426" w:type="dxa"/>
            <w:shd w:val="solid" w:color="FFFFFF" w:fill="auto"/>
          </w:tcPr>
          <w:p w14:paraId="6D55F3BD" w14:textId="77777777" w:rsidR="00A72BF9" w:rsidRPr="00515CBE" w:rsidRDefault="00A72BF9" w:rsidP="00A72BF9">
            <w:pPr>
              <w:pStyle w:val="TAL"/>
            </w:pPr>
          </w:p>
        </w:tc>
        <w:tc>
          <w:tcPr>
            <w:tcW w:w="4587" w:type="dxa"/>
            <w:shd w:val="solid" w:color="FFFFFF" w:fill="auto"/>
          </w:tcPr>
          <w:p w14:paraId="0E11C94F" w14:textId="77777777" w:rsidR="00A72BF9" w:rsidRDefault="00A72BF9" w:rsidP="00A72BF9">
            <w:pPr>
              <w:pStyle w:val="TAL"/>
              <w:rPr>
                <w:szCs w:val="18"/>
                <w:lang w:eastAsia="zh-CN"/>
              </w:rPr>
            </w:pPr>
            <w:r w:rsidRPr="00A72BF9">
              <w:rPr>
                <w:szCs w:val="18"/>
                <w:lang w:eastAsia="zh-CN"/>
              </w:rPr>
              <w:t>R4-2502966</w:t>
            </w:r>
            <w:r>
              <w:rPr>
                <w:szCs w:val="18"/>
                <w:lang w:eastAsia="zh-CN"/>
              </w:rPr>
              <w:t xml:space="preserve">: </w:t>
            </w:r>
            <w:r w:rsidRPr="00A72BF9">
              <w:rPr>
                <w:szCs w:val="18"/>
                <w:lang w:eastAsia="zh-CN"/>
              </w:rPr>
              <w:t>CA_40</w:t>
            </w:r>
          </w:p>
          <w:p w14:paraId="0B27CAA0" w14:textId="77777777" w:rsidR="00A72BF9" w:rsidRDefault="00A72BF9" w:rsidP="00A72BF9">
            <w:pPr>
              <w:pStyle w:val="TAL"/>
              <w:rPr>
                <w:szCs w:val="18"/>
                <w:lang w:eastAsia="zh-CN"/>
              </w:rPr>
            </w:pPr>
            <w:r w:rsidRPr="00A72BF9">
              <w:rPr>
                <w:szCs w:val="18"/>
                <w:lang w:eastAsia="zh-CN"/>
              </w:rPr>
              <w:t>R4-250296</w:t>
            </w:r>
            <w:r>
              <w:rPr>
                <w:szCs w:val="18"/>
                <w:lang w:eastAsia="zh-CN"/>
              </w:rPr>
              <w:t xml:space="preserve">7: </w:t>
            </w:r>
            <w:r w:rsidRPr="00A72BF9">
              <w:rPr>
                <w:szCs w:val="18"/>
                <w:lang w:eastAsia="zh-CN"/>
              </w:rPr>
              <w:t>CA_4</w:t>
            </w:r>
            <w:r>
              <w:rPr>
                <w:szCs w:val="18"/>
                <w:lang w:eastAsia="zh-CN"/>
              </w:rPr>
              <w:t>2</w:t>
            </w:r>
          </w:p>
          <w:p w14:paraId="7BC972FC" w14:textId="77777777" w:rsidR="003A5BAC" w:rsidRDefault="003A5BAC" w:rsidP="00A72BF9">
            <w:pPr>
              <w:pStyle w:val="TAL"/>
              <w:rPr>
                <w:szCs w:val="18"/>
                <w:lang w:eastAsia="zh-CN"/>
              </w:rPr>
            </w:pPr>
            <w:r w:rsidRPr="003A5BAC">
              <w:rPr>
                <w:szCs w:val="18"/>
                <w:lang w:eastAsia="zh-CN"/>
              </w:rPr>
              <w:t>R4-2500373</w:t>
            </w:r>
            <w:r>
              <w:rPr>
                <w:szCs w:val="18"/>
                <w:lang w:eastAsia="zh-CN"/>
              </w:rPr>
              <w:t xml:space="preserve">: </w:t>
            </w:r>
            <w:r w:rsidRPr="003A5BAC">
              <w:rPr>
                <w:szCs w:val="18"/>
                <w:lang w:eastAsia="zh-CN"/>
              </w:rPr>
              <w:t>CA_40-42</w:t>
            </w:r>
          </w:p>
          <w:p w14:paraId="5E91BFA3" w14:textId="77777777" w:rsidR="00075882" w:rsidRDefault="00075882" w:rsidP="00A72BF9">
            <w:pPr>
              <w:pStyle w:val="TAL"/>
              <w:rPr>
                <w:szCs w:val="18"/>
                <w:lang w:eastAsia="zh-CN"/>
              </w:rPr>
            </w:pPr>
            <w:r w:rsidRPr="00075882">
              <w:rPr>
                <w:szCs w:val="18"/>
                <w:lang w:eastAsia="zh-CN"/>
              </w:rPr>
              <w:t>R4-2502942</w:t>
            </w:r>
            <w:r>
              <w:rPr>
                <w:szCs w:val="18"/>
                <w:lang w:eastAsia="zh-CN"/>
              </w:rPr>
              <w:t xml:space="preserve">: </w:t>
            </w:r>
            <w:r w:rsidRPr="00075882">
              <w:rPr>
                <w:szCs w:val="18"/>
                <w:lang w:eastAsia="zh-CN"/>
              </w:rPr>
              <w:t>CA_41-106</w:t>
            </w:r>
            <w:r>
              <w:rPr>
                <w:szCs w:val="18"/>
                <w:lang w:eastAsia="zh-CN"/>
              </w:rPr>
              <w:t xml:space="preserve"> </w:t>
            </w:r>
            <w:r w:rsidRPr="00075882">
              <w:rPr>
                <w:szCs w:val="18"/>
                <w:lang w:eastAsia="zh-CN"/>
              </w:rPr>
              <w:t>and CA_41-41-106</w:t>
            </w:r>
          </w:p>
          <w:p w14:paraId="361DE623" w14:textId="77777777" w:rsidR="00AD24EF" w:rsidRDefault="00AD24EF" w:rsidP="00A72BF9">
            <w:pPr>
              <w:pStyle w:val="TAL"/>
              <w:rPr>
                <w:szCs w:val="18"/>
                <w:lang w:eastAsia="zh-CN"/>
              </w:rPr>
            </w:pPr>
            <w:r w:rsidRPr="00AD24EF">
              <w:rPr>
                <w:szCs w:val="18"/>
                <w:lang w:eastAsia="zh-CN"/>
              </w:rPr>
              <w:t>R4-2502943</w:t>
            </w:r>
            <w:r>
              <w:rPr>
                <w:szCs w:val="18"/>
                <w:lang w:eastAsia="zh-CN"/>
              </w:rPr>
              <w:t>:</w:t>
            </w:r>
            <w:r w:rsidRPr="00AD24EF">
              <w:rPr>
                <w:szCs w:val="18"/>
                <w:lang w:eastAsia="zh-CN"/>
              </w:rPr>
              <w:t xml:space="preserve"> CA_48-106</w:t>
            </w:r>
            <w:r>
              <w:rPr>
                <w:szCs w:val="18"/>
                <w:lang w:eastAsia="zh-CN"/>
              </w:rPr>
              <w:t xml:space="preserve"> </w:t>
            </w:r>
            <w:r w:rsidRPr="00AD24EF">
              <w:rPr>
                <w:szCs w:val="18"/>
                <w:lang w:eastAsia="zh-CN"/>
              </w:rPr>
              <w:t>and CA_48-48-106</w:t>
            </w:r>
          </w:p>
          <w:p w14:paraId="1852FCAA" w14:textId="77777777" w:rsidR="007008AD" w:rsidRDefault="007008AD" w:rsidP="00A72BF9">
            <w:pPr>
              <w:pStyle w:val="TAL"/>
              <w:rPr>
                <w:szCs w:val="18"/>
                <w:lang w:eastAsia="zh-CN"/>
              </w:rPr>
            </w:pPr>
            <w:r w:rsidRPr="007008AD">
              <w:rPr>
                <w:szCs w:val="18"/>
                <w:lang w:eastAsia="zh-CN"/>
              </w:rPr>
              <w:t>R4-2502933</w:t>
            </w:r>
            <w:r>
              <w:rPr>
                <w:szCs w:val="18"/>
                <w:lang w:eastAsia="zh-CN"/>
              </w:rPr>
              <w:t xml:space="preserve">: </w:t>
            </w:r>
            <w:r w:rsidRPr="007008AD">
              <w:rPr>
                <w:szCs w:val="18"/>
                <w:lang w:eastAsia="zh-CN"/>
              </w:rPr>
              <w:t>CA_3-8-28-38</w:t>
            </w:r>
          </w:p>
          <w:p w14:paraId="50DCE2BB" w14:textId="0E42BA1F" w:rsidR="00A76433" w:rsidRDefault="00A76433" w:rsidP="00A72BF9">
            <w:pPr>
              <w:pStyle w:val="TAL"/>
              <w:rPr>
                <w:szCs w:val="18"/>
                <w:lang w:eastAsia="zh-CN"/>
              </w:rPr>
            </w:pPr>
            <w:r w:rsidRPr="00A76433">
              <w:rPr>
                <w:szCs w:val="18"/>
                <w:lang w:eastAsia="zh-CN"/>
              </w:rPr>
              <w:t>R4-2502934</w:t>
            </w:r>
            <w:r>
              <w:rPr>
                <w:szCs w:val="18"/>
                <w:lang w:eastAsia="zh-CN"/>
              </w:rPr>
              <w:t xml:space="preserve">: </w:t>
            </w:r>
            <w:r w:rsidRPr="00A76433">
              <w:rPr>
                <w:szCs w:val="18"/>
                <w:lang w:eastAsia="zh-CN"/>
              </w:rPr>
              <w:t>CA_3-8-28-40</w:t>
            </w:r>
          </w:p>
          <w:p w14:paraId="30EAFE38" w14:textId="1CA5E0B4" w:rsidR="007230C7" w:rsidRDefault="007230C7" w:rsidP="00A72BF9">
            <w:pPr>
              <w:pStyle w:val="TAL"/>
              <w:rPr>
                <w:szCs w:val="18"/>
                <w:lang w:eastAsia="zh-CN"/>
              </w:rPr>
            </w:pPr>
            <w:r w:rsidRPr="007230C7">
              <w:rPr>
                <w:szCs w:val="18"/>
                <w:lang w:eastAsia="zh-CN"/>
              </w:rPr>
              <w:t>R4-2502938</w:t>
            </w:r>
            <w:r>
              <w:rPr>
                <w:szCs w:val="18"/>
                <w:lang w:eastAsia="zh-CN"/>
              </w:rPr>
              <w:t xml:space="preserve">: </w:t>
            </w:r>
            <w:r w:rsidRPr="007230C7">
              <w:rPr>
                <w:szCs w:val="18"/>
                <w:lang w:eastAsia="zh-CN"/>
              </w:rPr>
              <w:t>CA_8-20-40</w:t>
            </w:r>
          </w:p>
          <w:p w14:paraId="1B1A5FC7" w14:textId="2A69ED6B" w:rsidR="007230C7" w:rsidRDefault="007230C7" w:rsidP="00A72BF9">
            <w:pPr>
              <w:pStyle w:val="TAL"/>
              <w:rPr>
                <w:szCs w:val="18"/>
                <w:lang w:eastAsia="zh-CN"/>
              </w:rPr>
            </w:pPr>
            <w:r w:rsidRPr="007230C7">
              <w:rPr>
                <w:szCs w:val="18"/>
                <w:lang w:eastAsia="zh-CN"/>
              </w:rPr>
              <w:t>R4-2502939</w:t>
            </w:r>
            <w:r>
              <w:rPr>
                <w:szCs w:val="18"/>
                <w:lang w:eastAsia="zh-CN"/>
              </w:rPr>
              <w:t xml:space="preserve">: </w:t>
            </w:r>
            <w:r w:rsidRPr="007230C7">
              <w:rPr>
                <w:szCs w:val="18"/>
                <w:lang w:eastAsia="zh-CN"/>
              </w:rPr>
              <w:t>CA_8-28-38</w:t>
            </w:r>
          </w:p>
          <w:p w14:paraId="43D1FEA9" w14:textId="5DB827E3" w:rsidR="007230C7" w:rsidRDefault="007230C7" w:rsidP="00A72BF9">
            <w:pPr>
              <w:pStyle w:val="TAL"/>
              <w:rPr>
                <w:szCs w:val="18"/>
                <w:lang w:eastAsia="zh-CN"/>
              </w:rPr>
            </w:pPr>
            <w:r w:rsidRPr="007230C7">
              <w:rPr>
                <w:szCs w:val="18"/>
                <w:lang w:eastAsia="zh-CN"/>
              </w:rPr>
              <w:t>R4-2502940</w:t>
            </w:r>
            <w:r>
              <w:rPr>
                <w:szCs w:val="18"/>
                <w:lang w:eastAsia="zh-CN"/>
              </w:rPr>
              <w:t xml:space="preserve">: </w:t>
            </w:r>
            <w:r w:rsidRPr="007230C7">
              <w:rPr>
                <w:szCs w:val="18"/>
                <w:lang w:eastAsia="zh-CN"/>
              </w:rPr>
              <w:t>CA_8-28-40</w:t>
            </w:r>
          </w:p>
          <w:p w14:paraId="00CDC67C" w14:textId="50342F6C" w:rsidR="007230C7" w:rsidRDefault="007230C7" w:rsidP="00A72BF9">
            <w:pPr>
              <w:pStyle w:val="TAL"/>
              <w:rPr>
                <w:szCs w:val="18"/>
                <w:lang w:eastAsia="zh-CN"/>
              </w:rPr>
            </w:pPr>
            <w:r w:rsidRPr="007230C7">
              <w:rPr>
                <w:szCs w:val="18"/>
                <w:lang w:eastAsia="zh-CN"/>
              </w:rPr>
              <w:t>R4-2502941</w:t>
            </w:r>
            <w:r>
              <w:rPr>
                <w:szCs w:val="18"/>
                <w:lang w:eastAsia="zh-CN"/>
              </w:rPr>
              <w:t>: C</w:t>
            </w:r>
            <w:r w:rsidRPr="007230C7">
              <w:rPr>
                <w:szCs w:val="18"/>
                <w:lang w:eastAsia="zh-CN"/>
              </w:rPr>
              <w:t>A_20-28-40</w:t>
            </w:r>
          </w:p>
          <w:p w14:paraId="2B6BF43F" w14:textId="5AC18193" w:rsidR="007230C7" w:rsidRDefault="007230C7" w:rsidP="00A72BF9">
            <w:pPr>
              <w:pStyle w:val="TAL"/>
              <w:rPr>
                <w:szCs w:val="18"/>
                <w:lang w:eastAsia="zh-CN"/>
              </w:rPr>
            </w:pPr>
            <w:r w:rsidRPr="007230C7">
              <w:rPr>
                <w:szCs w:val="18"/>
                <w:lang w:eastAsia="zh-CN"/>
              </w:rPr>
              <w:t>R4-2502935</w:t>
            </w:r>
            <w:r>
              <w:rPr>
                <w:szCs w:val="18"/>
                <w:lang w:eastAsia="zh-CN"/>
              </w:rPr>
              <w:t xml:space="preserve">: </w:t>
            </w:r>
            <w:r w:rsidRPr="007230C7">
              <w:rPr>
                <w:szCs w:val="18"/>
                <w:lang w:eastAsia="zh-CN"/>
              </w:rPr>
              <w:t>CA_3-20-28-40</w:t>
            </w:r>
          </w:p>
          <w:p w14:paraId="332648CE" w14:textId="539AF213" w:rsidR="007230C7" w:rsidRDefault="007230C7" w:rsidP="00A72BF9">
            <w:pPr>
              <w:pStyle w:val="TAL"/>
              <w:rPr>
                <w:szCs w:val="18"/>
                <w:lang w:eastAsia="zh-CN"/>
              </w:rPr>
            </w:pPr>
            <w:r w:rsidRPr="007230C7">
              <w:rPr>
                <w:szCs w:val="18"/>
                <w:lang w:eastAsia="zh-CN"/>
              </w:rPr>
              <w:t>R4-2502936</w:t>
            </w:r>
            <w:r>
              <w:rPr>
                <w:szCs w:val="18"/>
                <w:lang w:eastAsia="zh-CN"/>
              </w:rPr>
              <w:t xml:space="preserve">: </w:t>
            </w:r>
            <w:r w:rsidRPr="007230C7">
              <w:rPr>
                <w:szCs w:val="18"/>
                <w:lang w:eastAsia="zh-CN"/>
              </w:rPr>
              <w:t>CA_8-20-28-38</w:t>
            </w:r>
          </w:p>
          <w:p w14:paraId="187A8E82" w14:textId="43C28B49" w:rsidR="007230C7" w:rsidRDefault="007230C7" w:rsidP="00A72BF9">
            <w:pPr>
              <w:pStyle w:val="TAL"/>
              <w:rPr>
                <w:szCs w:val="18"/>
                <w:lang w:eastAsia="zh-CN"/>
              </w:rPr>
            </w:pPr>
            <w:r w:rsidRPr="007230C7">
              <w:rPr>
                <w:szCs w:val="18"/>
                <w:lang w:eastAsia="zh-CN"/>
              </w:rPr>
              <w:t>R4-2502937</w:t>
            </w:r>
            <w:r>
              <w:rPr>
                <w:szCs w:val="18"/>
                <w:lang w:eastAsia="zh-CN"/>
              </w:rPr>
              <w:t xml:space="preserve">: </w:t>
            </w:r>
            <w:r w:rsidRPr="007230C7">
              <w:rPr>
                <w:szCs w:val="18"/>
                <w:lang w:eastAsia="zh-CN"/>
              </w:rPr>
              <w:t>CA_8-20-28-40</w:t>
            </w:r>
          </w:p>
          <w:p w14:paraId="79B1C24B" w14:textId="6177E437" w:rsidR="007230C7" w:rsidRDefault="00E95057" w:rsidP="00A72BF9">
            <w:pPr>
              <w:pStyle w:val="TAL"/>
              <w:rPr>
                <w:szCs w:val="18"/>
                <w:lang w:eastAsia="zh-CN"/>
              </w:rPr>
            </w:pPr>
            <w:r w:rsidRPr="00E95057">
              <w:rPr>
                <w:szCs w:val="18"/>
                <w:lang w:eastAsia="zh-CN"/>
              </w:rPr>
              <w:t>R4-2502932</w:t>
            </w:r>
            <w:r>
              <w:rPr>
                <w:szCs w:val="18"/>
                <w:lang w:eastAsia="zh-CN"/>
              </w:rPr>
              <w:t xml:space="preserve">: </w:t>
            </w:r>
            <w:r w:rsidRPr="00E95057">
              <w:rPr>
                <w:szCs w:val="18"/>
                <w:lang w:eastAsia="zh-CN"/>
              </w:rPr>
              <w:t>CA_3-8-20-40</w:t>
            </w:r>
          </w:p>
          <w:p w14:paraId="5454C081" w14:textId="17E5F02A" w:rsidR="00E95057" w:rsidRDefault="00E95057" w:rsidP="00A72BF9">
            <w:pPr>
              <w:pStyle w:val="TAL"/>
              <w:rPr>
                <w:szCs w:val="18"/>
                <w:lang w:eastAsia="zh-CN"/>
              </w:rPr>
            </w:pPr>
            <w:r w:rsidRPr="00E95057">
              <w:rPr>
                <w:szCs w:val="18"/>
                <w:lang w:eastAsia="zh-CN"/>
              </w:rPr>
              <w:t>R4-2502931</w:t>
            </w:r>
            <w:r>
              <w:rPr>
                <w:szCs w:val="18"/>
                <w:lang w:eastAsia="zh-CN"/>
              </w:rPr>
              <w:t xml:space="preserve">: </w:t>
            </w:r>
            <w:r w:rsidRPr="00E95057">
              <w:rPr>
                <w:szCs w:val="18"/>
                <w:lang w:eastAsia="zh-CN"/>
              </w:rPr>
              <w:t>CA_3-8-20-28-40</w:t>
            </w:r>
          </w:p>
          <w:p w14:paraId="157487BC" w14:textId="0B55B8B4" w:rsidR="00E95057" w:rsidRPr="009C6DEC" w:rsidRDefault="00E95057" w:rsidP="00A72BF9">
            <w:pPr>
              <w:pStyle w:val="TAL"/>
              <w:rPr>
                <w:szCs w:val="18"/>
                <w:lang w:eastAsia="zh-CN"/>
              </w:rPr>
            </w:pPr>
            <w:r w:rsidRPr="00E95057">
              <w:rPr>
                <w:szCs w:val="18"/>
                <w:lang w:eastAsia="zh-CN"/>
              </w:rPr>
              <w:t>R4-2502930</w:t>
            </w:r>
            <w:r>
              <w:rPr>
                <w:szCs w:val="18"/>
                <w:lang w:eastAsia="zh-CN"/>
              </w:rPr>
              <w:t xml:space="preserve">: </w:t>
            </w:r>
            <w:r w:rsidRPr="00E95057">
              <w:rPr>
                <w:szCs w:val="18"/>
                <w:lang w:eastAsia="zh-CN"/>
              </w:rPr>
              <w:t>CA_3-8-20-28-38</w:t>
            </w:r>
          </w:p>
        </w:tc>
        <w:tc>
          <w:tcPr>
            <w:tcW w:w="705" w:type="dxa"/>
            <w:shd w:val="solid" w:color="FFFFFF" w:fill="auto"/>
          </w:tcPr>
          <w:p w14:paraId="3287E454" w14:textId="39C0EC71" w:rsidR="00A72BF9" w:rsidRDefault="00A72BF9" w:rsidP="00A72BF9">
            <w:pPr>
              <w:pStyle w:val="TAC"/>
              <w:rPr>
                <w:sz w:val="16"/>
                <w:szCs w:val="16"/>
              </w:rPr>
            </w:pPr>
            <w:r>
              <w:rPr>
                <w:sz w:val="16"/>
                <w:szCs w:val="16"/>
              </w:rPr>
              <w:t>0.0.3</w:t>
            </w:r>
          </w:p>
        </w:tc>
      </w:tr>
    </w:tbl>
    <w:p w14:paraId="22FEADC1" w14:textId="77777777" w:rsidR="00080512" w:rsidRDefault="00080512"/>
    <w:sectPr w:rsidR="00080512" w:rsidSect="00955B11">
      <w:headerReference w:type="default" r:id="rId26"/>
      <w:footerReference w:type="default" r:id="rId2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E6642" w14:textId="77777777" w:rsidR="00180BBB" w:rsidRDefault="00180BBB">
      <w:r>
        <w:separator/>
      </w:r>
    </w:p>
  </w:endnote>
  <w:endnote w:type="continuationSeparator" w:id="0">
    <w:p w14:paraId="5F3A99F3" w14:textId="77777777" w:rsidR="00180BBB" w:rsidRDefault="0018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SimSun">
    <w:altName w:val="宋体"/>
    <w:panose1 w:val="02010600030101010101"/>
    <w:charset w:val="50"/>
    <w:family w:val="auto"/>
    <w:pitch w:val="default"/>
    <w:sig w:usb0="00000003" w:usb1="288F0000" w:usb2="0000000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4936" w14:textId="77777777" w:rsidR="008F38EB" w:rsidRDefault="008F3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A2578" w14:textId="77777777" w:rsidR="008F38EB" w:rsidRDefault="008F38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120E0" w14:textId="77777777" w:rsidR="00180BBB" w:rsidRDefault="00180BBB">
      <w:r>
        <w:separator/>
      </w:r>
    </w:p>
  </w:footnote>
  <w:footnote w:type="continuationSeparator" w:id="0">
    <w:p w14:paraId="51783C3B" w14:textId="77777777" w:rsidR="00180BBB" w:rsidRDefault="0018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95AD" w14:textId="77777777" w:rsidR="008F38EB" w:rsidRDefault="008F3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BFF79" w14:textId="77777777" w:rsidR="008F38EB" w:rsidRDefault="008F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9450" w14:textId="77777777" w:rsidR="008F38EB" w:rsidRDefault="008F38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096DF917"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6BC">
      <w:rPr>
        <w:rFonts w:ascii="Arial" w:hAnsi="Arial" w:cs="Arial"/>
        <w:b/>
        <w:noProof/>
        <w:sz w:val="18"/>
        <w:szCs w:val="18"/>
      </w:rPr>
      <w:t>3GPP TR 36.719-01-01 V0.0.3 (2025-02)</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61BB189D" w14:textId="37CF0B5C" w:rsidR="00486335" w:rsidRDefault="00486335" w:rsidP="0048633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6BC">
      <w:rPr>
        <w:rFonts w:ascii="Arial" w:hAnsi="Arial" w:cs="Arial"/>
        <w:b/>
        <w:noProof/>
        <w:sz w:val="18"/>
        <w:szCs w:val="18"/>
      </w:rPr>
      <w:t>Release 19</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33132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9864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317864">
    <w:abstractNumId w:val="1"/>
  </w:num>
  <w:num w:numId="4" w16cid:durableId="550772518">
    <w:abstractNumId w:val="8"/>
  </w:num>
  <w:num w:numId="5" w16cid:durableId="1054280663">
    <w:abstractNumId w:val="5"/>
  </w:num>
  <w:num w:numId="6" w16cid:durableId="7872343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70696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9195377">
    <w:abstractNumId w:val="3"/>
  </w:num>
  <w:num w:numId="9" w16cid:durableId="923876850">
    <w:abstractNumId w:val="6"/>
  </w:num>
  <w:num w:numId="10" w16cid:durableId="1140803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2072"/>
    <w:rsid w:val="000C47C3"/>
    <w:rsid w:val="000D387C"/>
    <w:rsid w:val="000D58AB"/>
    <w:rsid w:val="000D67E0"/>
    <w:rsid w:val="000D7981"/>
    <w:rsid w:val="000E3518"/>
    <w:rsid w:val="000E44DD"/>
    <w:rsid w:val="000F682B"/>
    <w:rsid w:val="001039AA"/>
    <w:rsid w:val="001079DE"/>
    <w:rsid w:val="00124A0D"/>
    <w:rsid w:val="00130E45"/>
    <w:rsid w:val="00133525"/>
    <w:rsid w:val="00145F4A"/>
    <w:rsid w:val="00151F2A"/>
    <w:rsid w:val="00161E75"/>
    <w:rsid w:val="0016399F"/>
    <w:rsid w:val="00174C1B"/>
    <w:rsid w:val="00177B8D"/>
    <w:rsid w:val="00177D93"/>
    <w:rsid w:val="00180BBB"/>
    <w:rsid w:val="00185565"/>
    <w:rsid w:val="0019126E"/>
    <w:rsid w:val="001A2355"/>
    <w:rsid w:val="001A4C42"/>
    <w:rsid w:val="001A5AE7"/>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F02D4"/>
    <w:rsid w:val="002F7B82"/>
    <w:rsid w:val="003172DC"/>
    <w:rsid w:val="00330BCA"/>
    <w:rsid w:val="003310F8"/>
    <w:rsid w:val="00334234"/>
    <w:rsid w:val="00335F8E"/>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86335"/>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05260"/>
    <w:rsid w:val="00513744"/>
    <w:rsid w:val="0053388B"/>
    <w:rsid w:val="00535773"/>
    <w:rsid w:val="00543E6C"/>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7EE5"/>
    <w:rsid w:val="00602AEA"/>
    <w:rsid w:val="00610AAB"/>
    <w:rsid w:val="00614FDF"/>
    <w:rsid w:val="0062440F"/>
    <w:rsid w:val="00633618"/>
    <w:rsid w:val="0063543D"/>
    <w:rsid w:val="00636EC6"/>
    <w:rsid w:val="00642D74"/>
    <w:rsid w:val="0064431F"/>
    <w:rsid w:val="00647114"/>
    <w:rsid w:val="00650A08"/>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38EB"/>
    <w:rsid w:val="008F5D02"/>
    <w:rsid w:val="0090271F"/>
    <w:rsid w:val="00902E23"/>
    <w:rsid w:val="00905858"/>
    <w:rsid w:val="009114D7"/>
    <w:rsid w:val="0091348E"/>
    <w:rsid w:val="00917CCB"/>
    <w:rsid w:val="009243BE"/>
    <w:rsid w:val="00932B1A"/>
    <w:rsid w:val="00941E54"/>
    <w:rsid w:val="00942EC2"/>
    <w:rsid w:val="009456B3"/>
    <w:rsid w:val="00955B11"/>
    <w:rsid w:val="00957B70"/>
    <w:rsid w:val="00971FED"/>
    <w:rsid w:val="00972626"/>
    <w:rsid w:val="00981D83"/>
    <w:rsid w:val="00987237"/>
    <w:rsid w:val="009931BB"/>
    <w:rsid w:val="009C0438"/>
    <w:rsid w:val="009C3976"/>
    <w:rsid w:val="009C6DEC"/>
    <w:rsid w:val="009C786B"/>
    <w:rsid w:val="009D4DB9"/>
    <w:rsid w:val="009E04EC"/>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46268"/>
    <w:rsid w:val="00C631A1"/>
    <w:rsid w:val="00C636BC"/>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40D5"/>
    <w:rsid w:val="00D42E00"/>
    <w:rsid w:val="00D439F9"/>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089"/>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9529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qFormat/>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51</Pages>
  <Words>14505</Words>
  <Characters>82683</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43</cp:revision>
  <cp:lastPrinted>2019-02-25T20:05:00Z</cp:lastPrinted>
  <dcterms:created xsi:type="dcterms:W3CDTF">2024-10-24T13:02:00Z</dcterms:created>
  <dcterms:modified xsi:type="dcterms:W3CDTF">2025-03-02T15:52:00Z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