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BB818" w14:textId="1DE96C0C" w:rsidR="002D67B3" w:rsidRPr="0072028F" w:rsidRDefault="002D67B3" w:rsidP="002D67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</w:t>
      </w:r>
      <w:r>
        <w:rPr>
          <w:rFonts w:ascii="Arial" w:hAnsi="Arial" w:cs="Arial"/>
          <w:b/>
          <w:lang w:val="sv-SE"/>
        </w:rPr>
        <w:t>6</w:t>
      </w:r>
      <w:r>
        <w:rPr>
          <w:rFonts w:ascii="Arial" w:hAnsi="Arial" w:cs="Arial"/>
          <w:b/>
          <w:lang w:val="sv-SE"/>
        </w:rPr>
        <w:t>6</w:t>
      </w:r>
    </w:p>
    <w:p w14:paraId="35025FB0" w14:textId="77777777" w:rsidR="002D67B3" w:rsidRDefault="002D67B3" w:rsidP="002D67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371DBD3A" w14:textId="77777777" w:rsidR="002D67B3" w:rsidRPr="00DC278D" w:rsidRDefault="002D67B3" w:rsidP="002D67B3"/>
    <w:p w14:paraId="0AF12F31" w14:textId="4689FD3D" w:rsidR="002D67B3" w:rsidRPr="001963EF" w:rsidRDefault="002D67B3" w:rsidP="002D67B3">
      <w:pPr>
        <w:spacing w:before="240"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6248">
        <w:rPr>
          <w:rFonts w:ascii="Arial" w:hAnsi="Arial" w:cs="Arial"/>
          <w:b/>
        </w:rPr>
        <w:t>Presentation of TR 23.700-</w:t>
      </w:r>
      <w:r>
        <w:rPr>
          <w:rFonts w:ascii="Arial" w:hAnsi="Arial" w:cs="Arial"/>
          <w:b/>
        </w:rPr>
        <w:t>51</w:t>
      </w:r>
      <w:r w:rsidRPr="002A6248">
        <w:rPr>
          <w:rFonts w:ascii="Arial" w:hAnsi="Arial" w:cs="Arial"/>
          <w:b/>
        </w:rPr>
        <w:t xml:space="preserve"> v</w:t>
      </w:r>
      <w:r>
        <w:rPr>
          <w:rFonts w:ascii="Arial" w:hAnsi="Arial" w:cs="Arial"/>
          <w:b/>
        </w:rPr>
        <w:t>2</w:t>
      </w:r>
      <w:r w:rsidRPr="002A6248">
        <w:rPr>
          <w:rFonts w:ascii="Arial" w:hAnsi="Arial" w:cs="Arial"/>
          <w:b/>
        </w:rPr>
        <w:t xml:space="preserve">.0.0 for </w:t>
      </w:r>
      <w:r>
        <w:rPr>
          <w:rFonts w:ascii="Arial" w:hAnsi="Arial" w:cs="Arial"/>
          <w:b/>
        </w:rPr>
        <w:t>Approval</w:t>
      </w:r>
    </w:p>
    <w:p w14:paraId="61AC2B76" w14:textId="77777777" w:rsidR="002D67B3" w:rsidRPr="00E72C19" w:rsidRDefault="002D67B3" w:rsidP="002D67B3">
      <w:pPr>
        <w:spacing w:before="240" w:after="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72C19">
        <w:rPr>
          <w:rFonts w:ascii="Arial" w:hAnsi="Arial" w:cs="Arial"/>
          <w:b/>
          <w:lang w:val="fr-FR"/>
        </w:rPr>
        <w:t>Source: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hAnsi="Arial" w:cs="Arial" w:hint="eastAsia"/>
          <w:b/>
          <w:lang w:val="fr-FR" w:eastAsia="zh-CN"/>
        </w:rPr>
        <w:t>SA6</w:t>
      </w:r>
    </w:p>
    <w:p w14:paraId="250C44B5" w14:textId="6BCF895C" w:rsidR="002D67B3" w:rsidRPr="00C663DC" w:rsidRDefault="002D67B3" w:rsidP="002D67B3">
      <w:pPr>
        <w:spacing w:before="240" w:after="480"/>
        <w:ind w:left="1985" w:hanging="1985"/>
        <w:rPr>
          <w:rFonts w:ascii="Arial" w:eastAsiaTheme="minorEastAsia" w:hAnsi="Arial" w:cs="Arial"/>
          <w:b/>
          <w:lang w:val="fr-FR"/>
        </w:rPr>
      </w:pPr>
      <w:r w:rsidRPr="00E72C19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72C19">
        <w:rPr>
          <w:rFonts w:ascii="Arial" w:hAnsi="Arial" w:cs="Arial"/>
          <w:b/>
          <w:lang w:val="fr-FR"/>
        </w:rPr>
        <w:t>for: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lang w:val="fr-FR" w:eastAsia="zh-CN"/>
        </w:rPr>
        <w:t>Approval</w:t>
      </w:r>
      <w:proofErr w:type="spellEnd"/>
    </w:p>
    <w:p w14:paraId="7BA98B44" w14:textId="77777777" w:rsidR="00204169" w:rsidRPr="002D67B3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2D67B3">
        <w:rPr>
          <w:b/>
          <w:sz w:val="24"/>
          <w:lang w:val="fr-FR"/>
        </w:rPr>
        <w:t xml:space="preserve">Abstract of </w:t>
      </w:r>
      <w:proofErr w:type="gramStart"/>
      <w:r w:rsidRPr="002D67B3">
        <w:rPr>
          <w:b/>
          <w:sz w:val="24"/>
          <w:lang w:val="fr-FR"/>
        </w:rPr>
        <w:t>document:</w:t>
      </w:r>
      <w:proofErr w:type="gramEnd"/>
    </w:p>
    <w:p w14:paraId="66200018" w14:textId="77777777" w:rsidR="002C70C5" w:rsidRDefault="008A3713" w:rsidP="002C70C5">
      <w:pPr>
        <w:rPr>
          <w:rFonts w:eastAsiaTheme="minorEastAsia"/>
        </w:rPr>
      </w:pPr>
      <w:r w:rsidRPr="002C70C5">
        <w:rPr>
          <w:rFonts w:eastAsiaTheme="minorEastAsia" w:hint="eastAsia"/>
        </w:rPr>
        <w:t xml:space="preserve">3GPP </w:t>
      </w:r>
      <w:r w:rsidRPr="002C70C5">
        <w:rPr>
          <w:rFonts w:eastAsiaTheme="minorEastAsia"/>
        </w:rPr>
        <w:t>TR 23.700-</w:t>
      </w:r>
      <w:r w:rsidRPr="002C70C5">
        <w:rPr>
          <w:rFonts w:eastAsiaTheme="minorEastAsia" w:hint="eastAsia"/>
        </w:rPr>
        <w:t>51</w:t>
      </w:r>
      <w:r w:rsidRPr="002C70C5">
        <w:rPr>
          <w:rFonts w:eastAsiaTheme="minorEastAsia"/>
        </w:rPr>
        <w:t xml:space="preserve"> is a technical report</w:t>
      </w:r>
      <w:r w:rsidRPr="002C70C5">
        <w:rPr>
          <w:rFonts w:eastAsiaTheme="minorEastAsia" w:hint="eastAsia"/>
        </w:rPr>
        <w:t xml:space="preserve"> </w:t>
      </w:r>
      <w:r w:rsidR="00602CCB" w:rsidRPr="00602CCB">
        <w:rPr>
          <w:rFonts w:eastAsiaTheme="minorEastAsia"/>
        </w:rPr>
        <w:t>which focuses on</w:t>
      </w:r>
      <w:r w:rsidR="00602CCB" w:rsidRPr="002C70C5">
        <w:rPr>
          <w:rFonts w:eastAsiaTheme="minorEastAsia"/>
        </w:rPr>
        <w:t xml:space="preserve"> </w:t>
      </w:r>
      <w:r w:rsidRPr="002C70C5">
        <w:rPr>
          <w:rFonts w:eastAsiaTheme="minorEastAsia"/>
        </w:rPr>
        <w:t>study</w:t>
      </w:r>
      <w:r w:rsidR="00602CCB" w:rsidRPr="002C70C5">
        <w:rPr>
          <w:rFonts w:eastAsiaTheme="minorEastAsia" w:hint="eastAsia"/>
        </w:rPr>
        <w:t>i</w:t>
      </w:r>
      <w:r w:rsidR="00602CCB" w:rsidRPr="002C70C5">
        <w:rPr>
          <w:rFonts w:eastAsiaTheme="minorEastAsia"/>
        </w:rPr>
        <w:t>ng</w:t>
      </w:r>
      <w:r w:rsidRPr="002C70C5">
        <w:rPr>
          <w:rFonts w:eastAsiaTheme="minorEastAsia"/>
        </w:rPr>
        <w:t xml:space="preserve"> </w:t>
      </w:r>
      <w:r w:rsidR="00602CCB">
        <w:rPr>
          <w:rFonts w:eastAsiaTheme="minorEastAsia" w:hint="eastAsia"/>
        </w:rPr>
        <w:t>enhancements in</w:t>
      </w:r>
      <w:r w:rsidRPr="002C70C5">
        <w:rPr>
          <w:rFonts w:eastAsiaTheme="minorEastAsia" w:hint="eastAsia"/>
        </w:rPr>
        <w:t xml:space="preserve"> </w:t>
      </w:r>
      <w:r w:rsidRPr="002C70C5">
        <w:rPr>
          <w:rFonts w:eastAsiaTheme="minorEastAsia"/>
        </w:rPr>
        <w:t>the application enabling layer</w:t>
      </w:r>
      <w:r w:rsidRPr="002C70C5">
        <w:rPr>
          <w:rFonts w:eastAsiaTheme="minorEastAsia" w:hint="eastAsia"/>
        </w:rPr>
        <w:t xml:space="preserve"> </w:t>
      </w:r>
      <w:r w:rsidR="00602CCB" w:rsidRPr="002C70C5">
        <w:rPr>
          <w:rFonts w:eastAsiaTheme="minorEastAsia"/>
        </w:rPr>
        <w:t xml:space="preserve">to </w:t>
      </w:r>
      <w:r w:rsidR="00602CCB" w:rsidRPr="002C70C5">
        <w:rPr>
          <w:rFonts w:eastAsiaTheme="minorEastAsia" w:hint="eastAsia"/>
        </w:rPr>
        <w:t xml:space="preserve">support XR services, </w:t>
      </w:r>
      <w:r w:rsidR="00285041" w:rsidRPr="002C70C5">
        <w:rPr>
          <w:rFonts w:eastAsiaTheme="minorEastAsia" w:hint="eastAsia"/>
        </w:rPr>
        <w:t xml:space="preserve">including the QoS differentiation and policy control for </w:t>
      </w:r>
      <w:r w:rsidR="00285041" w:rsidRPr="002C70C5">
        <w:rPr>
          <w:rFonts w:eastAsiaTheme="minorEastAsia"/>
        </w:rPr>
        <w:t xml:space="preserve">non-3GPP </w:t>
      </w:r>
      <w:r w:rsidR="00285041" w:rsidRPr="002C70C5">
        <w:rPr>
          <w:rFonts w:eastAsiaTheme="minorEastAsia" w:hint="eastAsia"/>
        </w:rPr>
        <w:t>tethered devices etc.</w:t>
      </w:r>
    </w:p>
    <w:p w14:paraId="4B5024D4" w14:textId="5ABB47AC" w:rsidR="00285041" w:rsidRPr="002C70C5" w:rsidRDefault="00285041" w:rsidP="002C70C5">
      <w:pPr>
        <w:rPr>
          <w:rFonts w:eastAsiaTheme="minorEastAsia"/>
        </w:rPr>
      </w:pPr>
      <w:r w:rsidRPr="002C70C5">
        <w:rPr>
          <w:rFonts w:eastAsiaTheme="minorEastAsia"/>
        </w:rPr>
        <w:t>The TR is aligned with the objectives of FS_XRM_Ph3_APP</w:t>
      </w:r>
      <w:r w:rsidR="00BB01B9">
        <w:rPr>
          <w:rFonts w:eastAsiaTheme="minorEastAsia" w:hint="eastAsia"/>
        </w:rPr>
        <w:t>.</w:t>
      </w:r>
      <w:r w:rsidRPr="002C70C5">
        <w:rPr>
          <w:rFonts w:eastAsiaTheme="minorEastAsia"/>
        </w:rPr>
        <w:t xml:space="preserve"> </w:t>
      </w:r>
      <w:r w:rsidR="00BB01B9">
        <w:rPr>
          <w:rFonts w:eastAsiaTheme="minorEastAsia" w:hint="eastAsia"/>
        </w:rPr>
        <w:t>5</w:t>
      </w:r>
      <w:r w:rsidR="00BB01B9" w:rsidRPr="002C70C5">
        <w:rPr>
          <w:rFonts w:eastAsiaTheme="minorEastAsia"/>
        </w:rPr>
        <w:t xml:space="preserve"> key issues, </w:t>
      </w:r>
      <w:r w:rsidR="00381629">
        <w:rPr>
          <w:rFonts w:eastAsiaTheme="minorEastAsia"/>
          <w:lang w:eastAsia="zh-CN"/>
        </w:rPr>
        <w:t>10</w:t>
      </w:r>
      <w:r w:rsidR="00BB01B9" w:rsidRPr="002C70C5">
        <w:rPr>
          <w:rFonts w:eastAsiaTheme="minorEastAsia"/>
        </w:rPr>
        <w:t xml:space="preserve"> solutions and the corresponding overall evaluation </w:t>
      </w:r>
      <w:r w:rsidR="00381629">
        <w:rPr>
          <w:rFonts w:eastAsiaTheme="minorEastAsia"/>
        </w:rPr>
        <w:t>have</w:t>
      </w:r>
      <w:r w:rsidR="00381629" w:rsidRPr="002C70C5">
        <w:rPr>
          <w:rFonts w:eastAsiaTheme="minorEastAsia"/>
        </w:rPr>
        <w:t xml:space="preserve"> </w:t>
      </w:r>
      <w:r w:rsidR="00BB01B9" w:rsidRPr="002C70C5">
        <w:rPr>
          <w:rFonts w:eastAsiaTheme="minorEastAsia"/>
        </w:rPr>
        <w:t xml:space="preserve">been captured. </w:t>
      </w:r>
      <w:r w:rsidR="00BB01B9">
        <w:rPr>
          <w:rFonts w:eastAsiaTheme="minorEastAsia" w:hint="eastAsia"/>
        </w:rPr>
        <w:t xml:space="preserve">The TR </w:t>
      </w:r>
      <w:r w:rsidRPr="002C70C5">
        <w:rPr>
          <w:rFonts w:eastAsiaTheme="minorEastAsia"/>
        </w:rPr>
        <w:t>includes details on the following aspects:</w:t>
      </w:r>
    </w:p>
    <w:p w14:paraId="3B38AAF7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rFonts w:hint="eastAsia"/>
          <w:lang w:val="en-US"/>
        </w:rPr>
        <w:t>T</w:t>
      </w:r>
      <w:r w:rsidRPr="002C70C5">
        <w:rPr>
          <w:lang w:val="en-US"/>
        </w:rPr>
        <w:t>ransmission enhancement in application layer</w:t>
      </w:r>
    </w:p>
    <w:p w14:paraId="31EDD141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Analytics and provisioning of XR traffic characteristics</w:t>
      </w:r>
    </w:p>
    <w:p w14:paraId="0883CFD9" w14:textId="398A4ABB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Enhancement to utilize the XR related network information exposure</w:t>
      </w:r>
    </w:p>
    <w:p w14:paraId="6EE39C4F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Support QoS differentiation and policy control for non-3GPP tethered devices</w:t>
      </w:r>
    </w:p>
    <w:p w14:paraId="40907274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traffic identification and differentiated QoS for multiplexed media flows</w:t>
      </w:r>
    </w:p>
    <w:p w14:paraId="71A21447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145745E7" w14:textId="2C4F7E47" w:rsidR="006677C7" w:rsidRDefault="00981FFD" w:rsidP="002C70C5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6677C7">
        <w:rPr>
          <w:rFonts w:eastAsiaTheme="minorEastAsia" w:hint="eastAsia"/>
          <w:lang w:eastAsia="zh-CN"/>
        </w:rPr>
        <w:t>hange</w:t>
      </w:r>
      <w:r>
        <w:rPr>
          <w:rFonts w:eastAsiaTheme="minorEastAsia" w:hint="eastAsia"/>
          <w:lang w:eastAsia="zh-CN"/>
        </w:rPr>
        <w:t>s</w:t>
      </w:r>
      <w:r w:rsidR="006677C7">
        <w:rPr>
          <w:rFonts w:eastAsiaTheme="minorEastAsia" w:hint="eastAsia"/>
          <w:lang w:eastAsia="zh-CN"/>
        </w:rPr>
        <w:t xml:space="preserve"> since </w:t>
      </w:r>
      <w:r w:rsidRPr="00981FFD">
        <w:rPr>
          <w:rFonts w:eastAsiaTheme="minorEastAsia"/>
          <w:lang w:eastAsia="zh-CN"/>
        </w:rPr>
        <w:t xml:space="preserve">SA </w:t>
      </w:r>
      <w:r w:rsidR="0001033B">
        <w:rPr>
          <w:rFonts w:eastAsiaTheme="minorEastAsia"/>
          <w:lang w:eastAsia="zh-CN"/>
        </w:rPr>
        <w:t>Plenary</w:t>
      </w:r>
      <w:r w:rsidR="0001033B" w:rsidRPr="00981FFD">
        <w:rPr>
          <w:rFonts w:eastAsiaTheme="minorEastAsia"/>
          <w:lang w:eastAsia="zh-CN"/>
        </w:rPr>
        <w:t xml:space="preserve"> </w:t>
      </w:r>
      <w:r w:rsidRPr="00981FFD">
        <w:rPr>
          <w:rFonts w:eastAsiaTheme="minorEastAsia"/>
          <w:lang w:eastAsia="zh-CN"/>
        </w:rPr>
        <w:t>Meeting</w:t>
      </w:r>
      <w:r w:rsidRPr="00981FFD">
        <w:rPr>
          <w:rFonts w:eastAsiaTheme="minorEastAsia" w:hint="eastAsia"/>
          <w:lang w:eastAsia="zh-CN"/>
        </w:rPr>
        <w:t xml:space="preserve"> </w:t>
      </w:r>
      <w:r w:rsidR="006677C7">
        <w:rPr>
          <w:rFonts w:eastAsiaTheme="minorEastAsia" w:hint="eastAsia"/>
          <w:lang w:eastAsia="zh-CN"/>
        </w:rPr>
        <w:t>#</w:t>
      </w:r>
      <w:r w:rsidR="0001033B">
        <w:rPr>
          <w:rFonts w:eastAsiaTheme="minorEastAsia"/>
          <w:lang w:eastAsia="zh-CN"/>
        </w:rPr>
        <w:t>109</w:t>
      </w:r>
      <w:r w:rsidR="006677C7">
        <w:rPr>
          <w:rFonts w:eastAsiaTheme="minorEastAsia" w:hint="eastAsia"/>
          <w:lang w:eastAsia="zh-CN"/>
        </w:rPr>
        <w:t>, including:</w:t>
      </w:r>
    </w:p>
    <w:p w14:paraId="54A5C5AB" w14:textId="00AC42BD" w:rsidR="006677C7" w:rsidRDefault="00981FFD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update for sol #1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732F93">
        <w:rPr>
          <w:rFonts w:eastAsia="DengXian"/>
          <w:lang w:val="en-US" w:eastAsia="zh-CN"/>
        </w:rPr>
        <w:t>Policy enforcement notification</w:t>
      </w:r>
    </w:p>
    <w:p w14:paraId="06D34222" w14:textId="690BA1F1" w:rsidR="003D3F3B" w:rsidRDefault="003D3F3B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new solutions for KI#1: </w:t>
      </w:r>
      <w:r w:rsidRPr="003D3F3B">
        <w:rPr>
          <w:rFonts w:eastAsiaTheme="minorEastAsia"/>
          <w:lang w:eastAsia="zh-CN"/>
        </w:rPr>
        <w:t>Transmission enhancement in application layer</w:t>
      </w:r>
    </w:p>
    <w:p w14:paraId="48ED4498" w14:textId="5567F411" w:rsidR="00B54052" w:rsidRDefault="00A9353A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new solution for KI #4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B54052">
        <w:rPr>
          <w:rFonts w:eastAsiaTheme="minorEastAsia"/>
          <w:lang w:eastAsia="zh-CN"/>
        </w:rPr>
        <w:t xml:space="preserve">Support QoS differentiation and policy control for non-3GPP tethered </w:t>
      </w:r>
      <w:proofErr w:type="gramStart"/>
      <w:r w:rsidR="00B54052" w:rsidRPr="00B54052">
        <w:rPr>
          <w:rFonts w:eastAsiaTheme="minorEastAsia"/>
          <w:lang w:eastAsia="zh-CN"/>
        </w:rPr>
        <w:t>devices</w:t>
      </w:r>
      <w:r w:rsidR="00B54052">
        <w:rPr>
          <w:rFonts w:eastAsiaTheme="minorEastAsia" w:hint="eastAsia"/>
          <w:lang w:eastAsia="zh-CN"/>
        </w:rPr>
        <w:t>;</w:t>
      </w:r>
      <w:proofErr w:type="gramEnd"/>
    </w:p>
    <w:p w14:paraId="15F2CD3F" w14:textId="63801CF0" w:rsidR="00981FFD" w:rsidRPr="00B54052" w:rsidRDefault="00B54052" w:rsidP="004B5A3A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 xml:space="preserve">new solution for </w:t>
      </w:r>
      <w:r w:rsidR="00A9353A" w:rsidRPr="00B54052">
        <w:rPr>
          <w:rFonts w:eastAsiaTheme="minorEastAsia" w:hint="eastAsia"/>
          <w:lang w:eastAsia="zh-CN"/>
        </w:rPr>
        <w:t>KI#5</w:t>
      </w:r>
      <w:r>
        <w:rPr>
          <w:rFonts w:eastAsiaTheme="minorEastAsia" w:hint="eastAsia"/>
          <w:lang w:eastAsia="zh-CN"/>
        </w:rPr>
        <w:t xml:space="preserve"> </w:t>
      </w:r>
      <w:r w:rsidRPr="00B54052">
        <w:rPr>
          <w:rFonts w:eastAsiaTheme="minorEastAsia"/>
          <w:lang w:eastAsia="zh-CN"/>
        </w:rPr>
        <w:t xml:space="preserve">traffic identification and differentiated QoS for multiplexed media </w:t>
      </w:r>
      <w:proofErr w:type="gramStart"/>
      <w:r w:rsidRPr="00B54052">
        <w:rPr>
          <w:rFonts w:eastAsiaTheme="minorEastAsia"/>
          <w:lang w:eastAsia="zh-CN"/>
        </w:rPr>
        <w:t>flows</w:t>
      </w:r>
      <w:r w:rsidR="00A9353A" w:rsidRPr="00B54052">
        <w:rPr>
          <w:rFonts w:eastAsiaTheme="minorEastAsia" w:hint="eastAsia"/>
          <w:lang w:eastAsia="zh-CN"/>
        </w:rPr>
        <w:t>;</w:t>
      </w:r>
      <w:proofErr w:type="gramEnd"/>
    </w:p>
    <w:p w14:paraId="2986E5BA" w14:textId="1D90A96E" w:rsidR="006677C7" w:rsidRPr="00B54052" w:rsidRDefault="00A9353A" w:rsidP="000F62EC">
      <w:pPr>
        <w:numPr>
          <w:ilvl w:val="0"/>
          <w:numId w:val="5"/>
        </w:numPr>
        <w:tabs>
          <w:tab w:val="left" w:pos="1440"/>
          <w:tab w:val="left" w:pos="3119"/>
        </w:tabs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>overall evaluation and conclusion for KI#1</w:t>
      </w:r>
      <w:r w:rsidR="00B54052" w:rsidRPr="00B54052">
        <w:rPr>
          <w:rFonts w:hint="eastAsia"/>
          <w:lang w:val="en-US"/>
        </w:rPr>
        <w:t xml:space="preserve"> T</w:t>
      </w:r>
      <w:r w:rsidR="00B54052" w:rsidRPr="00B54052">
        <w:rPr>
          <w:lang w:val="en-US"/>
        </w:rPr>
        <w:t>ransmission enhancement in application layer</w:t>
      </w:r>
      <w:r w:rsidR="00B54052" w:rsidRPr="00B54052">
        <w:rPr>
          <w:rFonts w:eastAsiaTheme="minorEastAsia" w:hint="eastAsia"/>
          <w:lang w:val="en-US" w:eastAsia="zh-CN"/>
        </w:rPr>
        <w:t xml:space="preserve">, KI#2 </w:t>
      </w:r>
      <w:r w:rsidR="00B54052" w:rsidRPr="00B54052">
        <w:rPr>
          <w:lang w:val="en-US"/>
        </w:rPr>
        <w:t>Analytics and provisioning of XR traffic characteristics</w:t>
      </w:r>
      <w:r w:rsidR="00B54052" w:rsidRPr="00B54052">
        <w:rPr>
          <w:rFonts w:eastAsiaTheme="minorEastAsia" w:hint="eastAsia"/>
          <w:lang w:val="en-US" w:eastAsia="zh-CN"/>
        </w:rPr>
        <w:t xml:space="preserve">, KI#3 </w:t>
      </w:r>
      <w:r w:rsidR="00B54052" w:rsidRPr="00B54052">
        <w:rPr>
          <w:lang w:val="en-US"/>
        </w:rPr>
        <w:t>Enhancement to utilize the XR related network information exposure</w:t>
      </w:r>
      <w:r w:rsidR="00F94162">
        <w:rPr>
          <w:rFonts w:eastAsiaTheme="minorEastAsia"/>
          <w:lang w:val="en-US" w:eastAsia="zh-CN"/>
        </w:rPr>
        <w:t xml:space="preserve">, </w:t>
      </w:r>
      <w:r w:rsidR="00B54052" w:rsidRPr="00B54052">
        <w:rPr>
          <w:rFonts w:eastAsiaTheme="minorEastAsia" w:hint="eastAsia"/>
          <w:lang w:val="en-US" w:eastAsia="zh-CN"/>
        </w:rPr>
        <w:t xml:space="preserve">KI#4 </w:t>
      </w:r>
      <w:r w:rsidR="00B54052" w:rsidRPr="00B54052">
        <w:rPr>
          <w:lang w:val="en-US"/>
        </w:rPr>
        <w:t>Support QoS differentiation and policy control for non-3GPP tethered devices</w:t>
      </w:r>
      <w:r w:rsidR="00F94162">
        <w:rPr>
          <w:lang w:val="en-US"/>
        </w:rPr>
        <w:t xml:space="preserve">, and </w:t>
      </w:r>
      <w:r w:rsidR="00F94162" w:rsidRPr="00F94162">
        <w:rPr>
          <w:rFonts w:hint="eastAsia"/>
        </w:rPr>
        <w:t xml:space="preserve">KI#5 </w:t>
      </w:r>
      <w:r w:rsidR="00F94162" w:rsidRPr="00F94162">
        <w:t>traffic identification and differentiated QoS for multiplexed media flows</w:t>
      </w:r>
      <w:r w:rsidRPr="00B54052">
        <w:rPr>
          <w:rFonts w:eastAsiaTheme="minorEastAsia" w:hint="eastAsia"/>
          <w:lang w:eastAsia="zh-CN"/>
        </w:rPr>
        <w:t>.</w:t>
      </w:r>
    </w:p>
    <w:p w14:paraId="42E6E90A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0C7C0AF" w14:textId="19F33E0F" w:rsidR="000E6917" w:rsidRPr="00110C5D" w:rsidRDefault="00BF1951" w:rsidP="00F9685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 outstanding issues have been identified</w:t>
      </w:r>
      <w:r w:rsidR="00F9685C">
        <w:rPr>
          <w:rFonts w:eastAsiaTheme="minorEastAsia"/>
          <w:lang w:val="en-US" w:eastAsia="zh-CN"/>
        </w:rPr>
        <w:t>.</w:t>
      </w:r>
    </w:p>
    <w:p w14:paraId="335D12BB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A46B80" w14:textId="77777777" w:rsidR="002C70C5" w:rsidRPr="002D67B3" w:rsidRDefault="002C70C5" w:rsidP="002C70C5">
      <w:pPr>
        <w:tabs>
          <w:tab w:val="left" w:pos="3119"/>
        </w:tabs>
        <w:rPr>
          <w:sz w:val="24"/>
        </w:rPr>
      </w:pPr>
      <w:r w:rsidRPr="002D67B3">
        <w:t xml:space="preserve">No </w:t>
      </w:r>
      <w:bookmarkStart w:id="0" w:name="OLE_LINK2"/>
      <w:r w:rsidRPr="002D67B3">
        <w:t>contentious</w:t>
      </w:r>
      <w:bookmarkEnd w:id="0"/>
      <w:r w:rsidRPr="002D67B3">
        <w:t xml:space="preserve"> issues have been identified.</w:t>
      </w:r>
    </w:p>
    <w:p w14:paraId="3A8598A9" w14:textId="5B6384B9" w:rsidR="00204169" w:rsidRPr="002D67B3" w:rsidRDefault="00204169" w:rsidP="002C70C5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</w:p>
    <w:sectPr w:rsidR="00204169" w:rsidRPr="002D67B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BBF7" w14:textId="77777777" w:rsidR="0099042D" w:rsidRDefault="0099042D">
      <w:pPr>
        <w:spacing w:after="0"/>
      </w:pPr>
      <w:r>
        <w:separator/>
      </w:r>
    </w:p>
  </w:endnote>
  <w:endnote w:type="continuationSeparator" w:id="0">
    <w:p w14:paraId="17C2EEF9" w14:textId="77777777" w:rsidR="0099042D" w:rsidRDefault="009904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9B8DC" w14:textId="77777777" w:rsidR="0099042D" w:rsidRDefault="0099042D">
      <w:pPr>
        <w:spacing w:after="0"/>
      </w:pPr>
      <w:r>
        <w:separator/>
      </w:r>
    </w:p>
  </w:footnote>
  <w:footnote w:type="continuationSeparator" w:id="0">
    <w:p w14:paraId="68E20C13" w14:textId="77777777" w:rsidR="0099042D" w:rsidRDefault="009904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</w:lvl>
  </w:abstractNum>
  <w:abstractNum w:abstractNumId="1" w15:restartNumberingAfterBreak="0">
    <w:nsid w:val="F5F85BCB"/>
    <w:multiLevelType w:val="singleLevel"/>
    <w:tmpl w:val="D58F668F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2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65876"/>
    <w:multiLevelType w:val="hybridMultilevel"/>
    <w:tmpl w:val="2B060880"/>
    <w:lvl w:ilvl="0" w:tplc="A496B5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7076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774263">
    <w:abstractNumId w:val="1"/>
  </w:num>
  <w:num w:numId="3" w16cid:durableId="317729060">
    <w:abstractNumId w:val="0"/>
    <w:lvlOverride w:ilvl="0">
      <w:startOverride w:val="1"/>
    </w:lvlOverride>
  </w:num>
  <w:num w:numId="4" w16cid:durableId="606079413">
    <w:abstractNumId w:val="4"/>
  </w:num>
  <w:num w:numId="5" w16cid:durableId="1899591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33B"/>
    <w:rsid w:val="00060B7D"/>
    <w:rsid w:val="00097A1D"/>
    <w:rsid w:val="00097C1B"/>
    <w:rsid w:val="000D5734"/>
    <w:rsid w:val="000E6917"/>
    <w:rsid w:val="000F7ECB"/>
    <w:rsid w:val="00110C5D"/>
    <w:rsid w:val="001133C0"/>
    <w:rsid w:val="00114C49"/>
    <w:rsid w:val="001673DB"/>
    <w:rsid w:val="001A1A42"/>
    <w:rsid w:val="001B053E"/>
    <w:rsid w:val="001C345F"/>
    <w:rsid w:val="001D758F"/>
    <w:rsid w:val="00201520"/>
    <w:rsid w:val="00204169"/>
    <w:rsid w:val="00222D66"/>
    <w:rsid w:val="00285041"/>
    <w:rsid w:val="002A1C5B"/>
    <w:rsid w:val="002A26CA"/>
    <w:rsid w:val="002B09A1"/>
    <w:rsid w:val="002C3756"/>
    <w:rsid w:val="002C70C5"/>
    <w:rsid w:val="002D67B3"/>
    <w:rsid w:val="002F21EB"/>
    <w:rsid w:val="00314205"/>
    <w:rsid w:val="003226B1"/>
    <w:rsid w:val="00322A9B"/>
    <w:rsid w:val="00326C7D"/>
    <w:rsid w:val="00381629"/>
    <w:rsid w:val="003818E9"/>
    <w:rsid w:val="003D3F3B"/>
    <w:rsid w:val="003E19AA"/>
    <w:rsid w:val="003F7603"/>
    <w:rsid w:val="004127E9"/>
    <w:rsid w:val="00442489"/>
    <w:rsid w:val="0045428D"/>
    <w:rsid w:val="004705C2"/>
    <w:rsid w:val="00476C6B"/>
    <w:rsid w:val="004C181D"/>
    <w:rsid w:val="004E5302"/>
    <w:rsid w:val="00511C65"/>
    <w:rsid w:val="00583746"/>
    <w:rsid w:val="0059263F"/>
    <w:rsid w:val="0059584E"/>
    <w:rsid w:val="005A78A1"/>
    <w:rsid w:val="005B1573"/>
    <w:rsid w:val="005D3254"/>
    <w:rsid w:val="005D72E0"/>
    <w:rsid w:val="00602CCB"/>
    <w:rsid w:val="00615670"/>
    <w:rsid w:val="00640C4D"/>
    <w:rsid w:val="00662E84"/>
    <w:rsid w:val="006677C7"/>
    <w:rsid w:val="00687973"/>
    <w:rsid w:val="00695B55"/>
    <w:rsid w:val="007642F3"/>
    <w:rsid w:val="00771682"/>
    <w:rsid w:val="007A1CE5"/>
    <w:rsid w:val="007A4C21"/>
    <w:rsid w:val="007C4DCB"/>
    <w:rsid w:val="00806A10"/>
    <w:rsid w:val="00826222"/>
    <w:rsid w:val="00831D49"/>
    <w:rsid w:val="00850230"/>
    <w:rsid w:val="00860458"/>
    <w:rsid w:val="00871201"/>
    <w:rsid w:val="00893C3D"/>
    <w:rsid w:val="008A3713"/>
    <w:rsid w:val="008B2EA9"/>
    <w:rsid w:val="008B4B63"/>
    <w:rsid w:val="008D6985"/>
    <w:rsid w:val="009612FF"/>
    <w:rsid w:val="009760CB"/>
    <w:rsid w:val="00981FFD"/>
    <w:rsid w:val="0099042D"/>
    <w:rsid w:val="00A0228D"/>
    <w:rsid w:val="00A10B53"/>
    <w:rsid w:val="00A26591"/>
    <w:rsid w:val="00A352A6"/>
    <w:rsid w:val="00A52EBB"/>
    <w:rsid w:val="00A9353A"/>
    <w:rsid w:val="00AC13DF"/>
    <w:rsid w:val="00AC2137"/>
    <w:rsid w:val="00AC2199"/>
    <w:rsid w:val="00AD2F80"/>
    <w:rsid w:val="00B03BA0"/>
    <w:rsid w:val="00B12735"/>
    <w:rsid w:val="00B16C45"/>
    <w:rsid w:val="00B54052"/>
    <w:rsid w:val="00B849F8"/>
    <w:rsid w:val="00B84AE5"/>
    <w:rsid w:val="00BB01B9"/>
    <w:rsid w:val="00BB0918"/>
    <w:rsid w:val="00BC27DD"/>
    <w:rsid w:val="00BF1951"/>
    <w:rsid w:val="00C128D0"/>
    <w:rsid w:val="00C60D73"/>
    <w:rsid w:val="00CC358C"/>
    <w:rsid w:val="00CC775B"/>
    <w:rsid w:val="00CD4B1D"/>
    <w:rsid w:val="00CE06D7"/>
    <w:rsid w:val="00D30C8D"/>
    <w:rsid w:val="00D74FFA"/>
    <w:rsid w:val="00D8221E"/>
    <w:rsid w:val="00D84B03"/>
    <w:rsid w:val="00DA6527"/>
    <w:rsid w:val="00DC278D"/>
    <w:rsid w:val="00E50836"/>
    <w:rsid w:val="00E552AC"/>
    <w:rsid w:val="00EA6C2F"/>
    <w:rsid w:val="00EC7CFD"/>
    <w:rsid w:val="00EF3BF9"/>
    <w:rsid w:val="00F01D34"/>
    <w:rsid w:val="00F02A12"/>
    <w:rsid w:val="00F04515"/>
    <w:rsid w:val="00F26549"/>
    <w:rsid w:val="00F3664B"/>
    <w:rsid w:val="00F50140"/>
    <w:rsid w:val="00F55B20"/>
    <w:rsid w:val="00F94162"/>
    <w:rsid w:val="00F9685C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9C7225"/>
  <w15:docId w15:val="{E0D8E9AE-44C6-409C-8397-6A3D0AF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Revision">
    <w:name w:val="Revision"/>
    <w:hidden/>
    <w:uiPriority w:val="99"/>
    <w:unhideWhenUsed/>
    <w:rsid w:val="00A10B53"/>
    <w:rPr>
      <w:rFonts w:eastAsia="Times New Roman"/>
      <w:lang w:val="en-GB" w:eastAsia="ko-KR"/>
    </w:rPr>
  </w:style>
  <w:style w:type="paragraph" w:styleId="ListParagraph">
    <w:name w:val="List Paragraph"/>
    <w:basedOn w:val="Normal"/>
    <w:uiPriority w:val="99"/>
    <w:unhideWhenUsed/>
    <w:rsid w:val="00BB01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278</Words>
  <Characters>1590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Bernt Mattsson</cp:lastModifiedBy>
  <cp:revision>16</cp:revision>
  <dcterms:created xsi:type="dcterms:W3CDTF">2025-11-06T07:08:00Z</dcterms:created>
  <dcterms:modified xsi:type="dcterms:W3CDTF">2025-12-01T21:26:00Z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