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6A2A5BEC"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r w:rsidR="005F19D1">
              <w:t>0</w:t>
            </w:r>
            <w:r w:rsidR="0063567F">
              <w:t>.</w:t>
            </w:r>
            <w:r w:rsidR="006B0050">
              <w:t>1</w:t>
            </w:r>
            <w:r w:rsidR="006B0050">
              <w:t xml:space="preserve"> </w:t>
            </w:r>
            <w:r w:rsidRPr="67E6F215">
              <w:rPr>
                <w:sz w:val="32"/>
                <w:szCs w:val="32"/>
              </w:rPr>
              <w:t>(</w:t>
            </w:r>
            <w:bookmarkStart w:id="3" w:name="issueDate"/>
            <w:r w:rsidRPr="67E6F215">
              <w:rPr>
                <w:sz w:val="32"/>
                <w:szCs w:val="32"/>
              </w:rPr>
              <w:t>202</w:t>
            </w:r>
            <w:r w:rsidR="006B0050">
              <w:rPr>
                <w:sz w:val="32"/>
                <w:szCs w:val="32"/>
              </w:rPr>
              <w:t>6</w:t>
            </w:r>
            <w:r w:rsidRPr="67E6F215">
              <w:rPr>
                <w:sz w:val="32"/>
                <w:szCs w:val="32"/>
              </w:rPr>
              <w:t>-</w:t>
            </w:r>
            <w:bookmarkEnd w:id="3"/>
            <w:r w:rsidR="006B0050">
              <w:rPr>
                <w:sz w:val="32"/>
                <w:szCs w:val="32"/>
              </w:rPr>
              <w:t>0</w:t>
            </w:r>
            <w:r w:rsidR="00BA1F6B">
              <w:rPr>
                <w:sz w:val="32"/>
                <w:szCs w:val="32"/>
              </w:rPr>
              <w:t>1</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12" o:title=""/>
                </v:shape>
                <o:OLEObject Type="Embed" ProgID="Word.Picture.8" ShapeID="_x0000_i1025" DrawAspect="Content" ObjectID="_1830346434" r:id="rId13"/>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5pt;height:1in" o:ole="">
                  <v:imagedata r:id="rId14" o:title=""/>
                </v:shape>
                <o:OLEObject Type="Embed" ProgID="Word.Picture.8" ShapeID="_x0000_i1026" DrawAspect="Content" ObjectID="_1830346435"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2" w:name="copyrightDate"/>
            <w:r w:rsidRPr="009773F7">
              <w:rPr>
                <w:noProof/>
                <w:sz w:val="18"/>
              </w:rPr>
              <w:t>2</w:t>
            </w:r>
            <w:r w:rsidR="008E2D68" w:rsidRPr="009773F7">
              <w:rPr>
                <w:noProof/>
                <w:sz w:val="18"/>
              </w:rPr>
              <w:t>02</w:t>
            </w:r>
            <w:r w:rsidR="0050204B" w:rsidRPr="009773F7">
              <w:rPr>
                <w:noProof/>
                <w:sz w:val="18"/>
              </w:rPr>
              <w:t>5</w:t>
            </w:r>
            <w:bookmarkEnd w:id="12"/>
            <w:r w:rsidRPr="009773F7">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5CE69F" w14:textId="0F5A2928" w:rsidR="00763C13"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763C13">
        <w:rPr>
          <w:noProof/>
        </w:rPr>
        <w:t>Foreword</w:t>
      </w:r>
      <w:r w:rsidR="00763C13">
        <w:rPr>
          <w:noProof/>
        </w:rPr>
        <w:tab/>
      </w:r>
      <w:r w:rsidR="00763C13">
        <w:rPr>
          <w:noProof/>
        </w:rPr>
        <w:fldChar w:fldCharType="begin"/>
      </w:r>
      <w:r w:rsidR="00763C13">
        <w:rPr>
          <w:noProof/>
        </w:rPr>
        <w:instrText xml:space="preserve"> PAGEREF _Toc219733070 \h </w:instrText>
      </w:r>
      <w:r w:rsidR="00763C13">
        <w:rPr>
          <w:noProof/>
        </w:rPr>
      </w:r>
      <w:r w:rsidR="00763C13">
        <w:rPr>
          <w:noProof/>
        </w:rPr>
        <w:fldChar w:fldCharType="separate"/>
      </w:r>
      <w:r w:rsidR="00763C13">
        <w:rPr>
          <w:noProof/>
        </w:rPr>
        <w:t>6</w:t>
      </w:r>
      <w:r w:rsidR="00763C13">
        <w:rPr>
          <w:noProof/>
        </w:rPr>
        <w:fldChar w:fldCharType="end"/>
      </w:r>
    </w:p>
    <w:p w14:paraId="660846EA" w14:textId="6BFCBD47"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_Toc219733071 \h </w:instrText>
      </w:r>
      <w:r>
        <w:rPr>
          <w:noProof/>
        </w:rPr>
      </w:r>
      <w:r>
        <w:rPr>
          <w:noProof/>
        </w:rPr>
        <w:fldChar w:fldCharType="separate"/>
      </w:r>
      <w:r>
        <w:rPr>
          <w:noProof/>
        </w:rPr>
        <w:t>7</w:t>
      </w:r>
      <w:r>
        <w:rPr>
          <w:noProof/>
        </w:rPr>
        <w:fldChar w:fldCharType="end"/>
      </w:r>
    </w:p>
    <w:p w14:paraId="6695613D" w14:textId="546B58A1"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_Toc219733072 \h </w:instrText>
      </w:r>
      <w:r>
        <w:rPr>
          <w:noProof/>
        </w:rPr>
      </w:r>
      <w:r>
        <w:rPr>
          <w:noProof/>
        </w:rPr>
        <w:fldChar w:fldCharType="separate"/>
      </w:r>
      <w:r>
        <w:rPr>
          <w:noProof/>
        </w:rPr>
        <w:t>8</w:t>
      </w:r>
      <w:r>
        <w:rPr>
          <w:noProof/>
        </w:rPr>
        <w:fldChar w:fldCharType="end"/>
      </w:r>
    </w:p>
    <w:p w14:paraId="0BC04006" w14:textId="2828CC8E"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_Toc219733073 \h </w:instrText>
      </w:r>
      <w:r>
        <w:rPr>
          <w:noProof/>
        </w:rPr>
      </w:r>
      <w:r>
        <w:rPr>
          <w:noProof/>
        </w:rPr>
        <w:fldChar w:fldCharType="separate"/>
      </w:r>
      <w:r>
        <w:rPr>
          <w:noProof/>
        </w:rPr>
        <w:t>8</w:t>
      </w:r>
      <w:r>
        <w:rPr>
          <w:noProof/>
        </w:rPr>
        <w:fldChar w:fldCharType="end"/>
      </w:r>
    </w:p>
    <w:p w14:paraId="6964D801" w14:textId="607DC23E"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_Toc219733074 \h </w:instrText>
      </w:r>
      <w:r>
        <w:rPr>
          <w:noProof/>
        </w:rPr>
      </w:r>
      <w:r>
        <w:rPr>
          <w:noProof/>
        </w:rPr>
        <w:fldChar w:fldCharType="separate"/>
      </w:r>
      <w:r>
        <w:rPr>
          <w:noProof/>
        </w:rPr>
        <w:t>9</w:t>
      </w:r>
      <w:r>
        <w:rPr>
          <w:noProof/>
        </w:rPr>
        <w:fldChar w:fldCharType="end"/>
      </w:r>
    </w:p>
    <w:p w14:paraId="5CBF968C" w14:textId="19BF0A8C"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_Toc219733075 \h </w:instrText>
      </w:r>
      <w:r>
        <w:rPr>
          <w:noProof/>
        </w:rPr>
      </w:r>
      <w:r>
        <w:rPr>
          <w:noProof/>
        </w:rPr>
        <w:fldChar w:fldCharType="separate"/>
      </w:r>
      <w:r>
        <w:rPr>
          <w:noProof/>
        </w:rPr>
        <w:t>9</w:t>
      </w:r>
      <w:r>
        <w:rPr>
          <w:noProof/>
        </w:rPr>
        <w:fldChar w:fldCharType="end"/>
      </w:r>
    </w:p>
    <w:p w14:paraId="3CFF6030" w14:textId="2FCC8AEC"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_Toc219733076 \h </w:instrText>
      </w:r>
      <w:r>
        <w:rPr>
          <w:noProof/>
        </w:rPr>
      </w:r>
      <w:r>
        <w:rPr>
          <w:noProof/>
        </w:rPr>
        <w:fldChar w:fldCharType="separate"/>
      </w:r>
      <w:r>
        <w:rPr>
          <w:noProof/>
        </w:rPr>
        <w:t>9</w:t>
      </w:r>
      <w:r>
        <w:rPr>
          <w:noProof/>
        </w:rPr>
        <w:fldChar w:fldCharType="end"/>
      </w:r>
    </w:p>
    <w:p w14:paraId="2C19D76C" w14:textId="1FD2F60A"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_Toc219733077 \h </w:instrText>
      </w:r>
      <w:r>
        <w:rPr>
          <w:noProof/>
        </w:rPr>
      </w:r>
      <w:r>
        <w:rPr>
          <w:noProof/>
        </w:rPr>
        <w:fldChar w:fldCharType="separate"/>
      </w:r>
      <w:r>
        <w:rPr>
          <w:noProof/>
        </w:rPr>
        <w:t>9</w:t>
      </w:r>
      <w:r>
        <w:rPr>
          <w:noProof/>
        </w:rPr>
        <w:fldChar w:fldCharType="end"/>
      </w:r>
    </w:p>
    <w:p w14:paraId="766A16BC" w14:textId="521804D1"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Cases</w:t>
      </w:r>
      <w:r>
        <w:rPr>
          <w:noProof/>
        </w:rPr>
        <w:tab/>
      </w:r>
      <w:r>
        <w:rPr>
          <w:noProof/>
        </w:rPr>
        <w:fldChar w:fldCharType="begin"/>
      </w:r>
      <w:r>
        <w:rPr>
          <w:noProof/>
        </w:rPr>
        <w:instrText xml:space="preserve"> PAGEREF _Toc219733078 \h </w:instrText>
      </w:r>
      <w:r>
        <w:rPr>
          <w:noProof/>
        </w:rPr>
      </w:r>
      <w:r>
        <w:rPr>
          <w:noProof/>
        </w:rPr>
        <w:fldChar w:fldCharType="separate"/>
      </w:r>
      <w:r>
        <w:rPr>
          <w:noProof/>
        </w:rPr>
        <w:t>9</w:t>
      </w:r>
      <w:r>
        <w:rPr>
          <w:noProof/>
        </w:rPr>
        <w:fldChar w:fldCharType="end"/>
      </w:r>
    </w:p>
    <w:p w14:paraId="5EF71598" w14:textId="3466F3E0"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_Toc219733079 \h </w:instrText>
      </w:r>
      <w:r>
        <w:rPr>
          <w:noProof/>
        </w:rPr>
      </w:r>
      <w:r>
        <w:rPr>
          <w:noProof/>
        </w:rPr>
        <w:fldChar w:fldCharType="separate"/>
      </w:r>
      <w:r>
        <w:rPr>
          <w:noProof/>
        </w:rPr>
        <w:t>9</w:t>
      </w:r>
      <w:r>
        <w:rPr>
          <w:noProof/>
        </w:rPr>
        <w:fldChar w:fldCharType="end"/>
      </w:r>
    </w:p>
    <w:p w14:paraId="48044641" w14:textId="52043A2B"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_Toc219733080 \h </w:instrText>
      </w:r>
      <w:r>
        <w:rPr>
          <w:noProof/>
        </w:rPr>
      </w:r>
      <w:r>
        <w:rPr>
          <w:noProof/>
        </w:rPr>
        <w:fldChar w:fldCharType="separate"/>
      </w:r>
      <w:r>
        <w:rPr>
          <w:noProof/>
        </w:rPr>
        <w:t>10</w:t>
      </w:r>
      <w:r>
        <w:rPr>
          <w:noProof/>
        </w:rPr>
        <w:fldChar w:fldCharType="end"/>
      </w:r>
    </w:p>
    <w:p w14:paraId="670803E0" w14:textId="1AD32D9B"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Description</w:t>
      </w:r>
      <w:r>
        <w:rPr>
          <w:noProof/>
        </w:rPr>
        <w:tab/>
      </w:r>
      <w:r>
        <w:rPr>
          <w:noProof/>
        </w:rPr>
        <w:fldChar w:fldCharType="begin"/>
      </w:r>
      <w:r>
        <w:rPr>
          <w:noProof/>
        </w:rPr>
        <w:instrText xml:space="preserve"> PAGEREF _Toc219733081 \h </w:instrText>
      </w:r>
      <w:r>
        <w:rPr>
          <w:noProof/>
        </w:rPr>
      </w:r>
      <w:r>
        <w:rPr>
          <w:noProof/>
        </w:rPr>
        <w:fldChar w:fldCharType="separate"/>
      </w:r>
      <w:r>
        <w:rPr>
          <w:noProof/>
        </w:rPr>
        <w:t>10</w:t>
      </w:r>
      <w:r>
        <w:rPr>
          <w:noProof/>
        </w:rPr>
        <w:fldChar w:fldCharType="end"/>
      </w:r>
    </w:p>
    <w:p w14:paraId="3989A787" w14:textId="5BF0EAB3"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Analysis</w:t>
      </w:r>
      <w:r>
        <w:rPr>
          <w:noProof/>
        </w:rPr>
        <w:tab/>
      </w:r>
      <w:r>
        <w:rPr>
          <w:noProof/>
        </w:rPr>
        <w:fldChar w:fldCharType="begin"/>
      </w:r>
      <w:r>
        <w:rPr>
          <w:noProof/>
        </w:rPr>
        <w:instrText xml:space="preserve"> PAGEREF _Toc219733082 \h </w:instrText>
      </w:r>
      <w:r>
        <w:rPr>
          <w:noProof/>
        </w:rPr>
      </w:r>
      <w:r>
        <w:rPr>
          <w:noProof/>
        </w:rPr>
        <w:fldChar w:fldCharType="separate"/>
      </w:r>
      <w:r>
        <w:rPr>
          <w:noProof/>
        </w:rPr>
        <w:t>10</w:t>
      </w:r>
      <w:r>
        <w:rPr>
          <w:noProof/>
        </w:rPr>
        <w:fldChar w:fldCharType="end"/>
      </w:r>
    </w:p>
    <w:p w14:paraId="70ECC93F" w14:textId="03A9970B"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_Toc219733083 \h </w:instrText>
      </w:r>
      <w:r>
        <w:rPr>
          <w:noProof/>
        </w:rPr>
      </w:r>
      <w:r>
        <w:rPr>
          <w:noProof/>
        </w:rPr>
        <w:fldChar w:fldCharType="separate"/>
      </w:r>
      <w:r>
        <w:rPr>
          <w:noProof/>
        </w:rPr>
        <w:t>11</w:t>
      </w:r>
      <w:r>
        <w:rPr>
          <w:noProof/>
        </w:rPr>
        <w:fldChar w:fldCharType="end"/>
      </w:r>
    </w:p>
    <w:p w14:paraId="46F1629C" w14:textId="4CA1297A"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Description</w:t>
      </w:r>
      <w:r>
        <w:rPr>
          <w:noProof/>
        </w:rPr>
        <w:tab/>
      </w:r>
      <w:r>
        <w:rPr>
          <w:noProof/>
        </w:rPr>
        <w:fldChar w:fldCharType="begin"/>
      </w:r>
      <w:r>
        <w:rPr>
          <w:noProof/>
        </w:rPr>
        <w:instrText xml:space="preserve"> PAGEREF _Toc219733084 \h </w:instrText>
      </w:r>
      <w:r>
        <w:rPr>
          <w:noProof/>
        </w:rPr>
      </w:r>
      <w:r>
        <w:rPr>
          <w:noProof/>
        </w:rPr>
        <w:fldChar w:fldCharType="separate"/>
      </w:r>
      <w:r>
        <w:rPr>
          <w:noProof/>
        </w:rPr>
        <w:t>11</w:t>
      </w:r>
      <w:r>
        <w:rPr>
          <w:noProof/>
        </w:rPr>
        <w:fldChar w:fldCharType="end"/>
      </w:r>
    </w:p>
    <w:p w14:paraId="3560C3BA" w14:textId="50288DFB"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Analysis</w:t>
      </w:r>
      <w:r>
        <w:rPr>
          <w:noProof/>
        </w:rPr>
        <w:tab/>
      </w:r>
      <w:r>
        <w:rPr>
          <w:noProof/>
        </w:rPr>
        <w:fldChar w:fldCharType="begin"/>
      </w:r>
      <w:r>
        <w:rPr>
          <w:noProof/>
        </w:rPr>
        <w:instrText xml:space="preserve"> PAGEREF _Toc219733085 \h </w:instrText>
      </w:r>
      <w:r>
        <w:rPr>
          <w:noProof/>
        </w:rPr>
      </w:r>
      <w:r>
        <w:rPr>
          <w:noProof/>
        </w:rPr>
        <w:fldChar w:fldCharType="separate"/>
      </w:r>
      <w:r>
        <w:rPr>
          <w:noProof/>
        </w:rPr>
        <w:t>11</w:t>
      </w:r>
      <w:r>
        <w:rPr>
          <w:noProof/>
        </w:rPr>
        <w:fldChar w:fldCharType="end"/>
      </w:r>
    </w:p>
    <w:p w14:paraId="5C41943B" w14:textId="0EB753F0"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_Toc219733086 \h </w:instrText>
      </w:r>
      <w:r>
        <w:rPr>
          <w:noProof/>
        </w:rPr>
      </w:r>
      <w:r>
        <w:rPr>
          <w:noProof/>
        </w:rPr>
        <w:fldChar w:fldCharType="separate"/>
      </w:r>
      <w:r>
        <w:rPr>
          <w:noProof/>
        </w:rPr>
        <w:t>12</w:t>
      </w:r>
      <w:r>
        <w:rPr>
          <w:noProof/>
        </w:rPr>
        <w:fldChar w:fldCharType="end"/>
      </w:r>
    </w:p>
    <w:p w14:paraId="5AE07738" w14:textId="0AD69AF2"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Description</w:t>
      </w:r>
      <w:r>
        <w:rPr>
          <w:noProof/>
        </w:rPr>
        <w:tab/>
      </w:r>
      <w:r>
        <w:rPr>
          <w:noProof/>
        </w:rPr>
        <w:fldChar w:fldCharType="begin"/>
      </w:r>
      <w:r>
        <w:rPr>
          <w:noProof/>
        </w:rPr>
        <w:instrText xml:space="preserve"> PAGEREF _Toc219733087 \h </w:instrText>
      </w:r>
      <w:r>
        <w:rPr>
          <w:noProof/>
        </w:rPr>
      </w:r>
      <w:r>
        <w:rPr>
          <w:noProof/>
        </w:rPr>
        <w:fldChar w:fldCharType="separate"/>
      </w:r>
      <w:r>
        <w:rPr>
          <w:noProof/>
        </w:rPr>
        <w:t>12</w:t>
      </w:r>
      <w:r>
        <w:rPr>
          <w:noProof/>
        </w:rPr>
        <w:fldChar w:fldCharType="end"/>
      </w:r>
    </w:p>
    <w:p w14:paraId="704A8CBD" w14:textId="1B9A9227"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Analysis</w:t>
      </w:r>
      <w:r>
        <w:rPr>
          <w:noProof/>
        </w:rPr>
        <w:tab/>
      </w:r>
      <w:r>
        <w:rPr>
          <w:noProof/>
        </w:rPr>
        <w:fldChar w:fldCharType="begin"/>
      </w:r>
      <w:r>
        <w:rPr>
          <w:noProof/>
        </w:rPr>
        <w:instrText xml:space="preserve"> PAGEREF _Toc219733088 \h </w:instrText>
      </w:r>
      <w:r>
        <w:rPr>
          <w:noProof/>
        </w:rPr>
      </w:r>
      <w:r>
        <w:rPr>
          <w:noProof/>
        </w:rPr>
        <w:fldChar w:fldCharType="separate"/>
      </w:r>
      <w:r>
        <w:rPr>
          <w:noProof/>
        </w:rPr>
        <w:t>12</w:t>
      </w:r>
      <w:r>
        <w:rPr>
          <w:noProof/>
        </w:rPr>
        <w:fldChar w:fldCharType="end"/>
      </w:r>
    </w:p>
    <w:p w14:paraId="77060FFD" w14:textId="6DB57E0E"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_Toc219733089 \h </w:instrText>
      </w:r>
      <w:r>
        <w:rPr>
          <w:noProof/>
        </w:rPr>
      </w:r>
      <w:r>
        <w:rPr>
          <w:noProof/>
        </w:rPr>
        <w:fldChar w:fldCharType="separate"/>
      </w:r>
      <w:r>
        <w:rPr>
          <w:noProof/>
        </w:rPr>
        <w:t>12</w:t>
      </w:r>
      <w:r>
        <w:rPr>
          <w:noProof/>
        </w:rPr>
        <w:fldChar w:fldCharType="end"/>
      </w:r>
    </w:p>
    <w:p w14:paraId="3EA05B51" w14:textId="4CE1D8E5"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_Toc219733090 \h </w:instrText>
      </w:r>
      <w:r>
        <w:rPr>
          <w:noProof/>
        </w:rPr>
      </w:r>
      <w:r>
        <w:rPr>
          <w:noProof/>
        </w:rPr>
        <w:fldChar w:fldCharType="separate"/>
      </w:r>
      <w:r>
        <w:rPr>
          <w:noProof/>
        </w:rPr>
        <w:t>12</w:t>
      </w:r>
      <w:r>
        <w:rPr>
          <w:noProof/>
        </w:rPr>
        <w:fldChar w:fldCharType="end"/>
      </w:r>
    </w:p>
    <w:p w14:paraId="28DBF663" w14:textId="3C072AF8"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Description</w:t>
      </w:r>
      <w:r>
        <w:rPr>
          <w:noProof/>
        </w:rPr>
        <w:tab/>
      </w:r>
      <w:r>
        <w:rPr>
          <w:noProof/>
        </w:rPr>
        <w:fldChar w:fldCharType="begin"/>
      </w:r>
      <w:r>
        <w:rPr>
          <w:noProof/>
        </w:rPr>
        <w:instrText xml:space="preserve"> PAGEREF _Toc219733091 \h </w:instrText>
      </w:r>
      <w:r>
        <w:rPr>
          <w:noProof/>
        </w:rPr>
      </w:r>
      <w:r>
        <w:rPr>
          <w:noProof/>
        </w:rPr>
        <w:fldChar w:fldCharType="separate"/>
      </w:r>
      <w:r>
        <w:rPr>
          <w:noProof/>
        </w:rPr>
        <w:t>13</w:t>
      </w:r>
      <w:r>
        <w:rPr>
          <w:noProof/>
        </w:rPr>
        <w:fldChar w:fldCharType="end"/>
      </w:r>
    </w:p>
    <w:p w14:paraId="19880424" w14:textId="291F62A1"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Use Case Analysis</w:t>
      </w:r>
      <w:r>
        <w:rPr>
          <w:noProof/>
        </w:rPr>
        <w:tab/>
      </w:r>
      <w:r>
        <w:rPr>
          <w:noProof/>
        </w:rPr>
        <w:fldChar w:fldCharType="begin"/>
      </w:r>
      <w:r>
        <w:rPr>
          <w:noProof/>
        </w:rPr>
        <w:instrText xml:space="preserve"> PAGEREF _Toc219733092 \h </w:instrText>
      </w:r>
      <w:r>
        <w:rPr>
          <w:noProof/>
        </w:rPr>
      </w:r>
      <w:r>
        <w:rPr>
          <w:noProof/>
        </w:rPr>
        <w:fldChar w:fldCharType="separate"/>
      </w:r>
      <w:r>
        <w:rPr>
          <w:noProof/>
        </w:rPr>
        <w:t>13</w:t>
      </w:r>
      <w:r>
        <w:rPr>
          <w:noProof/>
        </w:rPr>
        <w:fldChar w:fldCharType="end"/>
      </w:r>
    </w:p>
    <w:p w14:paraId="12139A32" w14:textId="0518896B"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Business Relationships</w:t>
      </w:r>
      <w:r>
        <w:rPr>
          <w:noProof/>
        </w:rPr>
        <w:tab/>
      </w:r>
      <w:r>
        <w:rPr>
          <w:noProof/>
        </w:rPr>
        <w:fldChar w:fldCharType="begin"/>
      </w:r>
      <w:r>
        <w:rPr>
          <w:noProof/>
        </w:rPr>
        <w:instrText xml:space="preserve"> PAGEREF _Toc219733093 \h </w:instrText>
      </w:r>
      <w:r>
        <w:rPr>
          <w:noProof/>
        </w:rPr>
      </w:r>
      <w:r>
        <w:rPr>
          <w:noProof/>
        </w:rPr>
        <w:fldChar w:fldCharType="separate"/>
      </w:r>
      <w:r>
        <w:rPr>
          <w:noProof/>
        </w:rPr>
        <w:t>13</w:t>
      </w:r>
      <w:r>
        <w:rPr>
          <w:noProof/>
        </w:rPr>
        <w:fldChar w:fldCharType="end"/>
      </w:r>
    </w:p>
    <w:p w14:paraId="150F1DB9" w14:textId="0E61F36B"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General</w:t>
      </w:r>
      <w:r>
        <w:rPr>
          <w:noProof/>
        </w:rPr>
        <w:tab/>
      </w:r>
      <w:r>
        <w:rPr>
          <w:noProof/>
        </w:rPr>
        <w:fldChar w:fldCharType="begin"/>
      </w:r>
      <w:r>
        <w:rPr>
          <w:noProof/>
        </w:rPr>
        <w:instrText xml:space="preserve"> PAGEREF _Toc219733094 \h </w:instrText>
      </w:r>
      <w:r>
        <w:rPr>
          <w:noProof/>
        </w:rPr>
      </w:r>
      <w:r>
        <w:rPr>
          <w:noProof/>
        </w:rPr>
        <w:fldChar w:fldCharType="separate"/>
      </w:r>
      <w:r>
        <w:rPr>
          <w:noProof/>
        </w:rPr>
        <w:t>13</w:t>
      </w:r>
      <w:r>
        <w:rPr>
          <w:noProof/>
        </w:rPr>
        <w:fldChar w:fldCharType="end"/>
      </w:r>
    </w:p>
    <w:p w14:paraId="7FF40677" w14:textId="22EEE5EB"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Business relationship: Federation model</w:t>
      </w:r>
      <w:r>
        <w:rPr>
          <w:noProof/>
        </w:rPr>
        <w:tab/>
      </w:r>
      <w:r>
        <w:rPr>
          <w:noProof/>
        </w:rPr>
        <w:fldChar w:fldCharType="begin"/>
      </w:r>
      <w:r>
        <w:rPr>
          <w:noProof/>
        </w:rPr>
        <w:instrText xml:space="preserve"> PAGEREF _Toc219733095 \h </w:instrText>
      </w:r>
      <w:r>
        <w:rPr>
          <w:noProof/>
        </w:rPr>
      </w:r>
      <w:r>
        <w:rPr>
          <w:noProof/>
        </w:rPr>
        <w:fldChar w:fldCharType="separate"/>
      </w:r>
      <w:r>
        <w:rPr>
          <w:noProof/>
        </w:rPr>
        <w:t>14</w:t>
      </w:r>
      <w:r>
        <w:rPr>
          <w:noProof/>
        </w:rPr>
        <w:fldChar w:fldCharType="end"/>
      </w:r>
    </w:p>
    <w:p w14:paraId="4FA8EF47" w14:textId="40CE9BAD"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Description</w:t>
      </w:r>
      <w:r>
        <w:rPr>
          <w:noProof/>
        </w:rPr>
        <w:tab/>
      </w:r>
      <w:r>
        <w:rPr>
          <w:noProof/>
        </w:rPr>
        <w:fldChar w:fldCharType="begin"/>
      </w:r>
      <w:r>
        <w:rPr>
          <w:noProof/>
        </w:rPr>
        <w:instrText xml:space="preserve"> PAGEREF _Toc219733096 \h </w:instrText>
      </w:r>
      <w:r>
        <w:rPr>
          <w:noProof/>
        </w:rPr>
      </w:r>
      <w:r>
        <w:rPr>
          <w:noProof/>
        </w:rPr>
        <w:fldChar w:fldCharType="separate"/>
      </w:r>
      <w:r>
        <w:rPr>
          <w:noProof/>
        </w:rPr>
        <w:t>14</w:t>
      </w:r>
      <w:r>
        <w:rPr>
          <w:noProof/>
        </w:rPr>
        <w:fldChar w:fldCharType="end"/>
      </w:r>
    </w:p>
    <w:p w14:paraId="1EF04DF0" w14:textId="48451E40"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Business relationship: Aggregator model</w:t>
      </w:r>
      <w:r>
        <w:rPr>
          <w:noProof/>
        </w:rPr>
        <w:tab/>
      </w:r>
      <w:r>
        <w:rPr>
          <w:noProof/>
        </w:rPr>
        <w:fldChar w:fldCharType="begin"/>
      </w:r>
      <w:r>
        <w:rPr>
          <w:noProof/>
        </w:rPr>
        <w:instrText xml:space="preserve"> PAGEREF _Toc219733097 \h </w:instrText>
      </w:r>
      <w:r>
        <w:rPr>
          <w:noProof/>
        </w:rPr>
      </w:r>
      <w:r>
        <w:rPr>
          <w:noProof/>
        </w:rPr>
        <w:fldChar w:fldCharType="separate"/>
      </w:r>
      <w:r>
        <w:rPr>
          <w:noProof/>
        </w:rPr>
        <w:t>15</w:t>
      </w:r>
      <w:r>
        <w:rPr>
          <w:noProof/>
        </w:rPr>
        <w:fldChar w:fldCharType="end"/>
      </w:r>
    </w:p>
    <w:p w14:paraId="03EAAD2F" w14:textId="6C6DF5C9"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Description</w:t>
      </w:r>
      <w:r>
        <w:rPr>
          <w:noProof/>
        </w:rPr>
        <w:tab/>
      </w:r>
      <w:r>
        <w:rPr>
          <w:noProof/>
        </w:rPr>
        <w:fldChar w:fldCharType="begin"/>
      </w:r>
      <w:r>
        <w:rPr>
          <w:noProof/>
        </w:rPr>
        <w:instrText xml:space="preserve"> PAGEREF _Toc219733098 \h </w:instrText>
      </w:r>
      <w:r>
        <w:rPr>
          <w:noProof/>
        </w:rPr>
      </w:r>
      <w:r>
        <w:rPr>
          <w:noProof/>
        </w:rPr>
        <w:fldChar w:fldCharType="separate"/>
      </w:r>
      <w:r>
        <w:rPr>
          <w:noProof/>
        </w:rPr>
        <w:t>15</w:t>
      </w:r>
      <w:r>
        <w:rPr>
          <w:noProof/>
        </w:rPr>
        <w:fldChar w:fldCharType="end"/>
      </w:r>
    </w:p>
    <w:p w14:paraId="5D029201" w14:textId="7AF4C36F"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Terminology</w:t>
      </w:r>
      <w:r>
        <w:rPr>
          <w:noProof/>
        </w:rPr>
        <w:tab/>
      </w:r>
      <w:r>
        <w:rPr>
          <w:noProof/>
        </w:rPr>
        <w:fldChar w:fldCharType="begin"/>
      </w:r>
      <w:r>
        <w:rPr>
          <w:noProof/>
        </w:rPr>
        <w:instrText xml:space="preserve"> PAGEREF _Toc219733099 \h </w:instrText>
      </w:r>
      <w:r>
        <w:rPr>
          <w:noProof/>
        </w:rPr>
      </w:r>
      <w:r>
        <w:rPr>
          <w:noProof/>
        </w:rPr>
        <w:fldChar w:fldCharType="separate"/>
      </w:r>
      <w:r>
        <w:rPr>
          <w:noProof/>
        </w:rPr>
        <w:t>15</w:t>
      </w:r>
      <w:r>
        <w:rPr>
          <w:noProof/>
        </w:rPr>
        <w:fldChar w:fldCharType="end"/>
      </w:r>
    </w:p>
    <w:p w14:paraId="46A81777" w14:textId="15E9E3A8"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Background</w:t>
      </w:r>
      <w:r>
        <w:rPr>
          <w:noProof/>
        </w:rPr>
        <w:tab/>
      </w:r>
      <w:r>
        <w:rPr>
          <w:noProof/>
        </w:rPr>
        <w:fldChar w:fldCharType="begin"/>
      </w:r>
      <w:r>
        <w:rPr>
          <w:noProof/>
        </w:rPr>
        <w:instrText xml:space="preserve"> PAGEREF _Toc219733100 \h </w:instrText>
      </w:r>
      <w:r>
        <w:rPr>
          <w:noProof/>
        </w:rPr>
      </w:r>
      <w:r>
        <w:rPr>
          <w:noProof/>
        </w:rPr>
        <w:fldChar w:fldCharType="separate"/>
      </w:r>
      <w:r>
        <w:rPr>
          <w:noProof/>
        </w:rPr>
        <w:t>15</w:t>
      </w:r>
      <w:r>
        <w:rPr>
          <w:noProof/>
        </w:rPr>
        <w:fldChar w:fldCharType="end"/>
      </w:r>
    </w:p>
    <w:p w14:paraId="399907AC" w14:textId="58CF6032"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Related industry specifications</w:t>
      </w:r>
      <w:r>
        <w:rPr>
          <w:noProof/>
        </w:rPr>
        <w:tab/>
      </w:r>
      <w:r>
        <w:rPr>
          <w:noProof/>
        </w:rPr>
        <w:fldChar w:fldCharType="begin"/>
      </w:r>
      <w:r>
        <w:rPr>
          <w:noProof/>
        </w:rPr>
        <w:instrText xml:space="preserve"> PAGEREF _Toc219733101 \h </w:instrText>
      </w:r>
      <w:r>
        <w:rPr>
          <w:noProof/>
        </w:rPr>
      </w:r>
      <w:r>
        <w:rPr>
          <w:noProof/>
        </w:rPr>
        <w:fldChar w:fldCharType="separate"/>
      </w:r>
      <w:r>
        <w:rPr>
          <w:noProof/>
        </w:rPr>
        <w:t>15</w:t>
      </w:r>
      <w:r>
        <w:rPr>
          <w:noProof/>
        </w:rPr>
        <w:fldChar w:fldCharType="end"/>
      </w:r>
    </w:p>
    <w:p w14:paraId="3EC82A5A" w14:textId="6B41AF63"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General</w:t>
      </w:r>
      <w:r>
        <w:rPr>
          <w:noProof/>
        </w:rPr>
        <w:tab/>
      </w:r>
      <w:r>
        <w:rPr>
          <w:noProof/>
        </w:rPr>
        <w:fldChar w:fldCharType="begin"/>
      </w:r>
      <w:r>
        <w:rPr>
          <w:noProof/>
        </w:rPr>
        <w:instrText xml:space="preserve"> PAGEREF _Toc219733102 \h </w:instrText>
      </w:r>
      <w:r>
        <w:rPr>
          <w:noProof/>
        </w:rPr>
      </w:r>
      <w:r>
        <w:rPr>
          <w:noProof/>
        </w:rPr>
        <w:fldChar w:fldCharType="separate"/>
      </w:r>
      <w:r>
        <w:rPr>
          <w:noProof/>
        </w:rPr>
        <w:t>15</w:t>
      </w:r>
      <w:r>
        <w:rPr>
          <w:noProof/>
        </w:rPr>
        <w:fldChar w:fldCharType="end"/>
      </w:r>
    </w:p>
    <w:p w14:paraId="200D8282" w14:textId="5891ACC8"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Industry group #1: GSMA OPG</w:t>
      </w:r>
      <w:r>
        <w:rPr>
          <w:noProof/>
        </w:rPr>
        <w:tab/>
      </w:r>
      <w:r>
        <w:rPr>
          <w:noProof/>
        </w:rPr>
        <w:fldChar w:fldCharType="begin"/>
      </w:r>
      <w:r>
        <w:rPr>
          <w:noProof/>
        </w:rPr>
        <w:instrText xml:space="preserve"> PAGEREF _Toc219733103 \h </w:instrText>
      </w:r>
      <w:r>
        <w:rPr>
          <w:noProof/>
        </w:rPr>
      </w:r>
      <w:r>
        <w:rPr>
          <w:noProof/>
        </w:rPr>
        <w:fldChar w:fldCharType="separate"/>
      </w:r>
      <w:r>
        <w:rPr>
          <w:noProof/>
        </w:rPr>
        <w:t>16</w:t>
      </w:r>
      <w:r>
        <w:rPr>
          <w:noProof/>
        </w:rPr>
        <w:fldChar w:fldCharType="end"/>
      </w:r>
    </w:p>
    <w:p w14:paraId="41547777" w14:textId="424CAC3E"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Industry group #2: CAMARA</w:t>
      </w:r>
      <w:r>
        <w:rPr>
          <w:noProof/>
        </w:rPr>
        <w:tab/>
      </w:r>
      <w:r>
        <w:rPr>
          <w:noProof/>
        </w:rPr>
        <w:fldChar w:fldCharType="begin"/>
      </w:r>
      <w:r>
        <w:rPr>
          <w:noProof/>
        </w:rPr>
        <w:instrText xml:space="preserve"> PAGEREF _Toc219733104 \h </w:instrText>
      </w:r>
      <w:r>
        <w:rPr>
          <w:noProof/>
        </w:rPr>
      </w:r>
      <w:r>
        <w:rPr>
          <w:noProof/>
        </w:rPr>
        <w:fldChar w:fldCharType="separate"/>
      </w:r>
      <w:r>
        <w:rPr>
          <w:noProof/>
        </w:rPr>
        <w:t>16</w:t>
      </w:r>
      <w:r>
        <w:rPr>
          <w:noProof/>
        </w:rPr>
        <w:fldChar w:fldCharType="end"/>
      </w:r>
    </w:p>
    <w:p w14:paraId="6077D995" w14:textId="3B3F23D8"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Industry group #3: 3GPP</w:t>
      </w:r>
      <w:r>
        <w:rPr>
          <w:noProof/>
        </w:rPr>
        <w:tab/>
      </w:r>
      <w:r>
        <w:rPr>
          <w:noProof/>
        </w:rPr>
        <w:fldChar w:fldCharType="begin"/>
      </w:r>
      <w:r>
        <w:rPr>
          <w:noProof/>
        </w:rPr>
        <w:instrText xml:space="preserve"> PAGEREF _Toc219733105 \h </w:instrText>
      </w:r>
      <w:r>
        <w:rPr>
          <w:noProof/>
        </w:rPr>
      </w:r>
      <w:r>
        <w:rPr>
          <w:noProof/>
        </w:rPr>
        <w:fldChar w:fldCharType="separate"/>
      </w:r>
      <w:r>
        <w:rPr>
          <w:noProof/>
        </w:rPr>
        <w:t>16</w:t>
      </w:r>
      <w:r>
        <w:rPr>
          <w:noProof/>
        </w:rPr>
        <w:fldChar w:fldCharType="end"/>
      </w:r>
    </w:p>
    <w:p w14:paraId="70E322A9" w14:textId="6BBBC3D9"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Analysis</w:t>
      </w:r>
      <w:r>
        <w:rPr>
          <w:noProof/>
        </w:rPr>
        <w:tab/>
      </w:r>
      <w:r>
        <w:rPr>
          <w:noProof/>
        </w:rPr>
        <w:fldChar w:fldCharType="begin"/>
      </w:r>
      <w:r>
        <w:rPr>
          <w:noProof/>
        </w:rPr>
        <w:instrText xml:space="preserve"> PAGEREF _Toc219733106 \h </w:instrText>
      </w:r>
      <w:r>
        <w:rPr>
          <w:noProof/>
        </w:rPr>
      </w:r>
      <w:r>
        <w:rPr>
          <w:noProof/>
        </w:rPr>
        <w:fldChar w:fldCharType="separate"/>
      </w:r>
      <w:r>
        <w:rPr>
          <w:noProof/>
        </w:rPr>
        <w:t>18</w:t>
      </w:r>
      <w:r>
        <w:rPr>
          <w:noProof/>
        </w:rPr>
        <w:fldChar w:fldCharType="end"/>
      </w:r>
    </w:p>
    <w:p w14:paraId="54B59F0F" w14:textId="6C7C9F10"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IN"/>
        </w:rPr>
        <w:t>Key issues</w:t>
      </w:r>
      <w:r>
        <w:rPr>
          <w:noProof/>
        </w:rPr>
        <w:tab/>
      </w:r>
      <w:r>
        <w:rPr>
          <w:noProof/>
        </w:rPr>
        <w:fldChar w:fldCharType="begin"/>
      </w:r>
      <w:r>
        <w:rPr>
          <w:noProof/>
        </w:rPr>
        <w:instrText xml:space="preserve"> PAGEREF _Toc219733107 \h </w:instrText>
      </w:r>
      <w:r>
        <w:rPr>
          <w:noProof/>
        </w:rPr>
      </w:r>
      <w:r>
        <w:rPr>
          <w:noProof/>
        </w:rPr>
        <w:fldChar w:fldCharType="separate"/>
      </w:r>
      <w:r>
        <w:rPr>
          <w:noProof/>
        </w:rPr>
        <w:t>18</w:t>
      </w:r>
      <w:r>
        <w:rPr>
          <w:noProof/>
        </w:rPr>
        <w:fldChar w:fldCharType="end"/>
      </w:r>
    </w:p>
    <w:p w14:paraId="56A3F16B" w14:textId="04A72296"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_Toc219733108 \h </w:instrText>
      </w:r>
      <w:r>
        <w:rPr>
          <w:noProof/>
        </w:rPr>
      </w:r>
      <w:r>
        <w:rPr>
          <w:noProof/>
        </w:rPr>
        <w:fldChar w:fldCharType="separate"/>
      </w:r>
      <w:r>
        <w:rPr>
          <w:noProof/>
        </w:rPr>
        <w:t>18</w:t>
      </w:r>
      <w:r>
        <w:rPr>
          <w:noProof/>
        </w:rPr>
        <w:fldChar w:fldCharType="end"/>
      </w:r>
    </w:p>
    <w:p w14:paraId="6A717015" w14:textId="19C71D96"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_Toc219733109 \h </w:instrText>
      </w:r>
      <w:r>
        <w:rPr>
          <w:noProof/>
        </w:rPr>
      </w:r>
      <w:r>
        <w:rPr>
          <w:noProof/>
        </w:rPr>
        <w:fldChar w:fldCharType="separate"/>
      </w:r>
      <w:r>
        <w:rPr>
          <w:noProof/>
        </w:rPr>
        <w:t>18</w:t>
      </w:r>
      <w:r>
        <w:rPr>
          <w:noProof/>
        </w:rPr>
        <w:fldChar w:fldCharType="end"/>
      </w:r>
    </w:p>
    <w:p w14:paraId="1CE5CA25" w14:textId="1279E1D8"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_Toc219733110 \h </w:instrText>
      </w:r>
      <w:r>
        <w:rPr>
          <w:noProof/>
        </w:rPr>
      </w:r>
      <w:r>
        <w:rPr>
          <w:noProof/>
        </w:rPr>
        <w:fldChar w:fldCharType="separate"/>
      </w:r>
      <w:r>
        <w:rPr>
          <w:noProof/>
        </w:rPr>
        <w:t>18</w:t>
      </w:r>
      <w:r>
        <w:rPr>
          <w:noProof/>
        </w:rPr>
        <w:fldChar w:fldCharType="end"/>
      </w:r>
    </w:p>
    <w:p w14:paraId="3688B23A" w14:textId="078E83F6"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sidRPr="00B57B22">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_Toc219733111 \h </w:instrText>
      </w:r>
      <w:r>
        <w:rPr>
          <w:noProof/>
        </w:rPr>
      </w:r>
      <w:r>
        <w:rPr>
          <w:noProof/>
        </w:rPr>
        <w:fldChar w:fldCharType="separate"/>
      </w:r>
      <w:r>
        <w:rPr>
          <w:noProof/>
        </w:rPr>
        <w:t>18</w:t>
      </w:r>
      <w:r>
        <w:rPr>
          <w:noProof/>
        </w:rPr>
        <w:fldChar w:fldCharType="end"/>
      </w:r>
    </w:p>
    <w:p w14:paraId="352A2B2B" w14:textId="3827D24A"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_Toc219733112 \h </w:instrText>
      </w:r>
      <w:r>
        <w:rPr>
          <w:noProof/>
        </w:rPr>
      </w:r>
      <w:r>
        <w:rPr>
          <w:noProof/>
        </w:rPr>
        <w:fldChar w:fldCharType="separate"/>
      </w:r>
      <w:r>
        <w:rPr>
          <w:noProof/>
        </w:rPr>
        <w:t>18</w:t>
      </w:r>
      <w:r>
        <w:rPr>
          <w:noProof/>
        </w:rPr>
        <w:fldChar w:fldCharType="end"/>
      </w:r>
    </w:p>
    <w:p w14:paraId="2DC6F121" w14:textId="2D07B9FD"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_Toc219733113 \h </w:instrText>
      </w:r>
      <w:r>
        <w:rPr>
          <w:noProof/>
        </w:rPr>
      </w:r>
      <w:r>
        <w:rPr>
          <w:noProof/>
        </w:rPr>
        <w:fldChar w:fldCharType="separate"/>
      </w:r>
      <w:r>
        <w:rPr>
          <w:noProof/>
        </w:rPr>
        <w:t>19</w:t>
      </w:r>
      <w:r>
        <w:rPr>
          <w:noProof/>
        </w:rPr>
        <w:fldChar w:fldCharType="end"/>
      </w:r>
    </w:p>
    <w:p w14:paraId="441D5707" w14:textId="1A5CF8FF"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_Toc219733114 \h </w:instrText>
      </w:r>
      <w:r>
        <w:rPr>
          <w:noProof/>
        </w:rPr>
      </w:r>
      <w:r>
        <w:rPr>
          <w:noProof/>
        </w:rPr>
        <w:fldChar w:fldCharType="separate"/>
      </w:r>
      <w:r>
        <w:rPr>
          <w:noProof/>
        </w:rPr>
        <w:t>19</w:t>
      </w:r>
      <w:r>
        <w:rPr>
          <w:noProof/>
        </w:rPr>
        <w:fldChar w:fldCharType="end"/>
      </w:r>
    </w:p>
    <w:p w14:paraId="34A091CB" w14:textId="6906E858"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_Toc219733115 \h </w:instrText>
      </w:r>
      <w:r>
        <w:rPr>
          <w:noProof/>
        </w:rPr>
      </w:r>
      <w:r>
        <w:rPr>
          <w:noProof/>
        </w:rPr>
        <w:fldChar w:fldCharType="separate"/>
      </w:r>
      <w:r>
        <w:rPr>
          <w:noProof/>
        </w:rPr>
        <w:t>19</w:t>
      </w:r>
      <w:r>
        <w:rPr>
          <w:noProof/>
        </w:rPr>
        <w:fldChar w:fldCharType="end"/>
      </w:r>
    </w:p>
    <w:p w14:paraId="0F05E1F4" w14:textId="7B23A76B"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sidRPr="008E1623">
        <w:rPr>
          <w:noProof/>
          <w:lang w:val="en-CA" w:eastAsia="zh-CN"/>
        </w:rPr>
        <w:t>8</w:t>
      </w:r>
      <w:r w:rsidRPr="008E1623">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8E1623">
        <w:rPr>
          <w:noProof/>
          <w:lang w:val="en-CA"/>
        </w:rPr>
        <w:t>Solution #1: Standalone Application user consent management function</w:t>
      </w:r>
      <w:r>
        <w:rPr>
          <w:noProof/>
        </w:rPr>
        <w:tab/>
      </w:r>
      <w:r>
        <w:rPr>
          <w:noProof/>
        </w:rPr>
        <w:fldChar w:fldCharType="begin"/>
      </w:r>
      <w:r>
        <w:rPr>
          <w:noProof/>
        </w:rPr>
        <w:instrText xml:space="preserve"> PAGEREF _Toc219733116 \h </w:instrText>
      </w:r>
      <w:r>
        <w:rPr>
          <w:noProof/>
        </w:rPr>
      </w:r>
      <w:r>
        <w:rPr>
          <w:noProof/>
        </w:rPr>
        <w:fldChar w:fldCharType="separate"/>
      </w:r>
      <w:r>
        <w:rPr>
          <w:noProof/>
        </w:rPr>
        <w:t>19</w:t>
      </w:r>
      <w:r>
        <w:rPr>
          <w:noProof/>
        </w:rPr>
        <w:fldChar w:fldCharType="end"/>
      </w:r>
    </w:p>
    <w:p w14:paraId="6FBA12DF" w14:textId="5A867953"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_Toc219733117 \h </w:instrText>
      </w:r>
      <w:r>
        <w:rPr>
          <w:noProof/>
        </w:rPr>
      </w:r>
      <w:r>
        <w:rPr>
          <w:noProof/>
        </w:rPr>
        <w:fldChar w:fldCharType="separate"/>
      </w:r>
      <w:r>
        <w:rPr>
          <w:noProof/>
        </w:rPr>
        <w:t>19</w:t>
      </w:r>
      <w:r>
        <w:rPr>
          <w:noProof/>
        </w:rPr>
        <w:fldChar w:fldCharType="end"/>
      </w:r>
    </w:p>
    <w:p w14:paraId="5072EEEB" w14:textId="59B19EF3"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_Toc219733118 \h </w:instrText>
      </w:r>
      <w:r>
        <w:rPr>
          <w:noProof/>
        </w:rPr>
      </w:r>
      <w:r>
        <w:rPr>
          <w:noProof/>
        </w:rPr>
        <w:fldChar w:fldCharType="separate"/>
      </w:r>
      <w:r>
        <w:rPr>
          <w:noProof/>
        </w:rPr>
        <w:t>19</w:t>
      </w:r>
      <w:r>
        <w:rPr>
          <w:noProof/>
        </w:rPr>
        <w:fldChar w:fldCharType="end"/>
      </w:r>
    </w:p>
    <w:p w14:paraId="64449B97" w14:textId="3BCE16B6"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sidRPr="00B57B22">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CA"/>
        </w:rPr>
        <w:t>Solution description</w:t>
      </w:r>
      <w:r>
        <w:rPr>
          <w:noProof/>
        </w:rPr>
        <w:tab/>
      </w:r>
      <w:r>
        <w:rPr>
          <w:noProof/>
        </w:rPr>
        <w:fldChar w:fldCharType="begin"/>
      </w:r>
      <w:r>
        <w:rPr>
          <w:noProof/>
        </w:rPr>
        <w:instrText xml:space="preserve"> PAGEREF _Toc219733119 \h </w:instrText>
      </w:r>
      <w:r>
        <w:rPr>
          <w:noProof/>
        </w:rPr>
      </w:r>
      <w:r>
        <w:rPr>
          <w:noProof/>
        </w:rPr>
        <w:fldChar w:fldCharType="separate"/>
      </w:r>
      <w:r>
        <w:rPr>
          <w:noProof/>
        </w:rPr>
        <w:t>20</w:t>
      </w:r>
      <w:r>
        <w:rPr>
          <w:noProof/>
        </w:rPr>
        <w:fldChar w:fldCharType="end"/>
      </w:r>
    </w:p>
    <w:p w14:paraId="3711D11D" w14:textId="6F1EF7B2"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_Toc219733120 \h </w:instrText>
      </w:r>
      <w:r>
        <w:rPr>
          <w:noProof/>
        </w:rPr>
      </w:r>
      <w:r>
        <w:rPr>
          <w:noProof/>
        </w:rPr>
        <w:fldChar w:fldCharType="separate"/>
      </w:r>
      <w:r>
        <w:rPr>
          <w:noProof/>
        </w:rPr>
        <w:t>21</w:t>
      </w:r>
      <w:r>
        <w:rPr>
          <w:noProof/>
        </w:rPr>
        <w:fldChar w:fldCharType="end"/>
      </w:r>
    </w:p>
    <w:p w14:paraId="41901688" w14:textId="3E521DD9"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US"/>
        </w:rPr>
        <w:t xml:space="preserve">Solution #2: </w:t>
      </w:r>
      <w:r w:rsidRPr="00B57B22">
        <w:rPr>
          <w:noProof/>
          <w:lang w:val="en-CA"/>
        </w:rPr>
        <w:t>End to end consent for applications</w:t>
      </w:r>
      <w:r>
        <w:rPr>
          <w:noProof/>
        </w:rPr>
        <w:tab/>
      </w:r>
      <w:r>
        <w:rPr>
          <w:noProof/>
        </w:rPr>
        <w:fldChar w:fldCharType="begin"/>
      </w:r>
      <w:r>
        <w:rPr>
          <w:noProof/>
        </w:rPr>
        <w:instrText xml:space="preserve"> PAGEREF _Toc219733121 \h </w:instrText>
      </w:r>
      <w:r>
        <w:rPr>
          <w:noProof/>
        </w:rPr>
      </w:r>
      <w:r>
        <w:rPr>
          <w:noProof/>
        </w:rPr>
        <w:fldChar w:fldCharType="separate"/>
      </w:r>
      <w:r>
        <w:rPr>
          <w:noProof/>
        </w:rPr>
        <w:t>21</w:t>
      </w:r>
      <w:r>
        <w:rPr>
          <w:noProof/>
        </w:rPr>
        <w:fldChar w:fldCharType="end"/>
      </w:r>
    </w:p>
    <w:p w14:paraId="4FBD46CF" w14:textId="66553037"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_Toc219733122 \h </w:instrText>
      </w:r>
      <w:r>
        <w:rPr>
          <w:noProof/>
        </w:rPr>
      </w:r>
      <w:r>
        <w:rPr>
          <w:noProof/>
        </w:rPr>
        <w:fldChar w:fldCharType="separate"/>
      </w:r>
      <w:r>
        <w:rPr>
          <w:noProof/>
        </w:rPr>
        <w:t>21</w:t>
      </w:r>
      <w:r>
        <w:rPr>
          <w:noProof/>
        </w:rPr>
        <w:fldChar w:fldCharType="end"/>
      </w:r>
    </w:p>
    <w:p w14:paraId="2B524027" w14:textId="25665D5A"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_Toc219733123 \h </w:instrText>
      </w:r>
      <w:r>
        <w:rPr>
          <w:noProof/>
        </w:rPr>
      </w:r>
      <w:r>
        <w:rPr>
          <w:noProof/>
        </w:rPr>
        <w:fldChar w:fldCharType="separate"/>
      </w:r>
      <w:r>
        <w:rPr>
          <w:noProof/>
        </w:rPr>
        <w:t>21</w:t>
      </w:r>
      <w:r>
        <w:rPr>
          <w:noProof/>
        </w:rPr>
        <w:fldChar w:fldCharType="end"/>
      </w:r>
    </w:p>
    <w:p w14:paraId="0D73E08D" w14:textId="2E53A9E5"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_Toc219733124 \h </w:instrText>
      </w:r>
      <w:r>
        <w:rPr>
          <w:noProof/>
        </w:rPr>
      </w:r>
      <w:r>
        <w:rPr>
          <w:noProof/>
        </w:rPr>
        <w:fldChar w:fldCharType="separate"/>
      </w:r>
      <w:r>
        <w:rPr>
          <w:noProof/>
        </w:rPr>
        <w:t>21</w:t>
      </w:r>
      <w:r>
        <w:rPr>
          <w:noProof/>
        </w:rPr>
        <w:fldChar w:fldCharType="end"/>
      </w:r>
    </w:p>
    <w:p w14:paraId="317A4688" w14:textId="31334C30"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_Toc219733125 \h </w:instrText>
      </w:r>
      <w:r>
        <w:rPr>
          <w:noProof/>
        </w:rPr>
      </w:r>
      <w:r>
        <w:rPr>
          <w:noProof/>
        </w:rPr>
        <w:fldChar w:fldCharType="separate"/>
      </w:r>
      <w:r>
        <w:rPr>
          <w:noProof/>
        </w:rPr>
        <w:t>22</w:t>
      </w:r>
      <w:r>
        <w:rPr>
          <w:noProof/>
        </w:rPr>
        <w:fldChar w:fldCharType="end"/>
      </w:r>
    </w:p>
    <w:p w14:paraId="3AF0A9EC" w14:textId="206C9492"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B57B22">
        <w:rPr>
          <w:noProof/>
          <w:lang w:val="en-US"/>
        </w:rPr>
        <w:t>Solution #x: &lt;Solution Title&gt;</w:t>
      </w:r>
      <w:r>
        <w:rPr>
          <w:noProof/>
        </w:rPr>
        <w:tab/>
      </w:r>
      <w:r>
        <w:rPr>
          <w:noProof/>
        </w:rPr>
        <w:fldChar w:fldCharType="begin"/>
      </w:r>
      <w:r>
        <w:rPr>
          <w:noProof/>
        </w:rPr>
        <w:instrText xml:space="preserve"> PAGEREF _Toc219733126 \h </w:instrText>
      </w:r>
      <w:r>
        <w:rPr>
          <w:noProof/>
        </w:rPr>
      </w:r>
      <w:r>
        <w:rPr>
          <w:noProof/>
        </w:rPr>
        <w:fldChar w:fldCharType="separate"/>
      </w:r>
      <w:r>
        <w:rPr>
          <w:noProof/>
        </w:rPr>
        <w:t>22</w:t>
      </w:r>
      <w:r>
        <w:rPr>
          <w:noProof/>
        </w:rPr>
        <w:fldChar w:fldCharType="end"/>
      </w:r>
    </w:p>
    <w:p w14:paraId="3DB38665" w14:textId="23C7CAA5"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_Toc219733127 \h </w:instrText>
      </w:r>
      <w:r>
        <w:rPr>
          <w:noProof/>
        </w:rPr>
      </w:r>
      <w:r>
        <w:rPr>
          <w:noProof/>
        </w:rPr>
        <w:fldChar w:fldCharType="separate"/>
      </w:r>
      <w:r>
        <w:rPr>
          <w:noProof/>
        </w:rPr>
        <w:t>22</w:t>
      </w:r>
      <w:r>
        <w:rPr>
          <w:noProof/>
        </w:rPr>
        <w:fldChar w:fldCharType="end"/>
      </w:r>
    </w:p>
    <w:p w14:paraId="2B37AB5B" w14:textId="54F70CA1"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_Toc219733128 \h </w:instrText>
      </w:r>
      <w:r>
        <w:rPr>
          <w:noProof/>
        </w:rPr>
      </w:r>
      <w:r>
        <w:rPr>
          <w:noProof/>
        </w:rPr>
        <w:fldChar w:fldCharType="separate"/>
      </w:r>
      <w:r>
        <w:rPr>
          <w:noProof/>
        </w:rPr>
        <w:t>22</w:t>
      </w:r>
      <w:r>
        <w:rPr>
          <w:noProof/>
        </w:rPr>
        <w:fldChar w:fldCharType="end"/>
      </w:r>
    </w:p>
    <w:p w14:paraId="11B593A9" w14:textId="02CC0271" w:rsidR="00763C13" w:rsidRPr="00763C13" w:rsidRDefault="00763C13">
      <w:pPr>
        <w:pStyle w:val="TOC3"/>
        <w:rPr>
          <w:rFonts w:asciiTheme="minorHAnsi" w:eastAsiaTheme="minorEastAsia" w:hAnsiTheme="minorHAnsi" w:cstheme="minorBidi"/>
          <w:noProof/>
          <w:kern w:val="2"/>
          <w:sz w:val="24"/>
          <w:szCs w:val="24"/>
          <w:lang w:val="fr-CA" w:eastAsia="en-CA"/>
          <w14:ligatures w14:val="standardContextual"/>
        </w:rPr>
      </w:pPr>
      <w:r w:rsidRPr="00763C13">
        <w:rPr>
          <w:noProof/>
          <w:lang w:val="fr-CA"/>
        </w:rPr>
        <w:t>8.x.1</w:t>
      </w:r>
      <w:r w:rsidRPr="00763C13">
        <w:rPr>
          <w:rFonts w:asciiTheme="minorHAnsi" w:eastAsiaTheme="minorEastAsia" w:hAnsiTheme="minorHAnsi" w:cstheme="minorBidi"/>
          <w:noProof/>
          <w:kern w:val="2"/>
          <w:sz w:val="24"/>
          <w:szCs w:val="24"/>
          <w:lang w:val="fr-CA" w:eastAsia="en-CA"/>
          <w14:ligatures w14:val="standardContextual"/>
        </w:rPr>
        <w:tab/>
      </w:r>
      <w:r w:rsidRPr="00763C13">
        <w:rPr>
          <w:noProof/>
          <w:lang w:val="fr-CA"/>
        </w:rPr>
        <w:t>Solution description</w:t>
      </w:r>
      <w:r w:rsidRPr="00763C13">
        <w:rPr>
          <w:noProof/>
          <w:lang w:val="fr-CA"/>
        </w:rPr>
        <w:tab/>
      </w:r>
      <w:r>
        <w:rPr>
          <w:noProof/>
        </w:rPr>
        <w:fldChar w:fldCharType="begin"/>
      </w:r>
      <w:r w:rsidRPr="00763C13">
        <w:rPr>
          <w:noProof/>
          <w:lang w:val="fr-CA"/>
        </w:rPr>
        <w:instrText xml:space="preserve"> PAGEREF _Toc219733129 \h </w:instrText>
      </w:r>
      <w:r>
        <w:rPr>
          <w:noProof/>
        </w:rPr>
      </w:r>
      <w:r>
        <w:rPr>
          <w:noProof/>
        </w:rPr>
        <w:fldChar w:fldCharType="separate"/>
      </w:r>
      <w:r w:rsidRPr="00763C13">
        <w:rPr>
          <w:noProof/>
          <w:lang w:val="fr-CA"/>
        </w:rPr>
        <w:t>23</w:t>
      </w:r>
      <w:r>
        <w:rPr>
          <w:noProof/>
        </w:rPr>
        <w:fldChar w:fldCharType="end"/>
      </w:r>
    </w:p>
    <w:p w14:paraId="7DEE6673" w14:textId="27DDA120" w:rsidR="00763C13" w:rsidRPr="00763C13" w:rsidRDefault="00763C13">
      <w:pPr>
        <w:pStyle w:val="TOC4"/>
        <w:rPr>
          <w:rFonts w:asciiTheme="minorHAnsi" w:eastAsiaTheme="minorEastAsia" w:hAnsiTheme="minorHAnsi" w:cstheme="minorBidi"/>
          <w:noProof/>
          <w:kern w:val="2"/>
          <w:sz w:val="24"/>
          <w:szCs w:val="24"/>
          <w:lang w:val="fr-CA" w:eastAsia="en-CA"/>
          <w14:ligatures w14:val="standardContextual"/>
        </w:rPr>
      </w:pPr>
      <w:r w:rsidRPr="00763C13">
        <w:rPr>
          <w:noProof/>
          <w:lang w:val="fr-CA"/>
        </w:rPr>
        <w:t>8.x.1.1</w:t>
      </w:r>
      <w:r w:rsidRPr="00763C13">
        <w:rPr>
          <w:rFonts w:asciiTheme="minorHAnsi" w:eastAsiaTheme="minorEastAsia" w:hAnsiTheme="minorHAnsi" w:cstheme="minorBidi"/>
          <w:noProof/>
          <w:kern w:val="2"/>
          <w:sz w:val="24"/>
          <w:szCs w:val="24"/>
          <w:lang w:val="fr-CA" w:eastAsia="en-CA"/>
          <w14:ligatures w14:val="standardContextual"/>
        </w:rPr>
        <w:tab/>
      </w:r>
      <w:r w:rsidRPr="00763C13">
        <w:rPr>
          <w:noProof/>
          <w:lang w:val="fr-CA"/>
        </w:rPr>
        <w:t>General</w:t>
      </w:r>
      <w:r w:rsidRPr="00763C13">
        <w:rPr>
          <w:noProof/>
          <w:lang w:val="fr-CA"/>
        </w:rPr>
        <w:tab/>
      </w:r>
      <w:r>
        <w:rPr>
          <w:noProof/>
        </w:rPr>
        <w:fldChar w:fldCharType="begin"/>
      </w:r>
      <w:r w:rsidRPr="00763C13">
        <w:rPr>
          <w:noProof/>
          <w:lang w:val="fr-CA"/>
        </w:rPr>
        <w:instrText xml:space="preserve"> PAGEREF _Toc219733130 \h </w:instrText>
      </w:r>
      <w:r>
        <w:rPr>
          <w:noProof/>
        </w:rPr>
      </w:r>
      <w:r>
        <w:rPr>
          <w:noProof/>
        </w:rPr>
        <w:fldChar w:fldCharType="separate"/>
      </w:r>
      <w:r w:rsidRPr="00763C13">
        <w:rPr>
          <w:noProof/>
          <w:lang w:val="fr-CA"/>
        </w:rPr>
        <w:t>23</w:t>
      </w:r>
      <w:r>
        <w:rPr>
          <w:noProof/>
        </w:rPr>
        <w:fldChar w:fldCharType="end"/>
      </w:r>
    </w:p>
    <w:p w14:paraId="3DDD427D" w14:textId="186D9D5B" w:rsidR="00763C13" w:rsidRDefault="00763C13">
      <w:pPr>
        <w:pStyle w:val="TOC4"/>
        <w:rPr>
          <w:rFonts w:asciiTheme="minorHAnsi" w:eastAsiaTheme="minorEastAsia" w:hAnsiTheme="minorHAnsi" w:cstheme="minorBidi"/>
          <w:noProof/>
          <w:kern w:val="2"/>
          <w:sz w:val="24"/>
          <w:szCs w:val="24"/>
          <w:lang w:val="en-CA" w:eastAsia="en-CA"/>
          <w14:ligatures w14:val="standardContextual"/>
        </w:rPr>
      </w:pPr>
      <w:r>
        <w:rPr>
          <w:noProof/>
        </w:rPr>
        <w:t>8.x.1.2</w:t>
      </w:r>
      <w:r>
        <w:rPr>
          <w:rFonts w:asciiTheme="minorHAnsi" w:eastAsiaTheme="minorEastAsia" w:hAnsiTheme="minorHAnsi" w:cstheme="minorBidi"/>
          <w:noProof/>
          <w:kern w:val="2"/>
          <w:sz w:val="24"/>
          <w:szCs w:val="24"/>
          <w:lang w:val="en-CA" w:eastAsia="en-CA"/>
          <w14:ligatures w14:val="standardContextual"/>
        </w:rPr>
        <w:tab/>
      </w:r>
      <w:r>
        <w:rPr>
          <w:noProof/>
        </w:rPr>
        <w:t>Information flows</w:t>
      </w:r>
      <w:r>
        <w:rPr>
          <w:noProof/>
        </w:rPr>
        <w:tab/>
      </w:r>
      <w:r>
        <w:rPr>
          <w:noProof/>
        </w:rPr>
        <w:fldChar w:fldCharType="begin"/>
      </w:r>
      <w:r>
        <w:rPr>
          <w:noProof/>
        </w:rPr>
        <w:instrText xml:space="preserve"> PAGEREF _Toc219733131 \h </w:instrText>
      </w:r>
      <w:r>
        <w:rPr>
          <w:noProof/>
        </w:rPr>
      </w:r>
      <w:r>
        <w:rPr>
          <w:noProof/>
        </w:rPr>
        <w:fldChar w:fldCharType="separate"/>
      </w:r>
      <w:r>
        <w:rPr>
          <w:noProof/>
        </w:rPr>
        <w:t>23</w:t>
      </w:r>
      <w:r>
        <w:rPr>
          <w:noProof/>
        </w:rPr>
        <w:fldChar w:fldCharType="end"/>
      </w:r>
    </w:p>
    <w:p w14:paraId="6C4C80DC" w14:textId="1E07B30F" w:rsidR="00763C13" w:rsidRDefault="00763C13">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_Toc219733132 \h </w:instrText>
      </w:r>
      <w:r>
        <w:rPr>
          <w:noProof/>
        </w:rPr>
      </w:r>
      <w:r>
        <w:rPr>
          <w:noProof/>
        </w:rPr>
        <w:fldChar w:fldCharType="separate"/>
      </w:r>
      <w:r>
        <w:rPr>
          <w:noProof/>
        </w:rPr>
        <w:t>23</w:t>
      </w:r>
      <w:r>
        <w:rPr>
          <w:noProof/>
        </w:rPr>
        <w:fldChar w:fldCharType="end"/>
      </w:r>
    </w:p>
    <w:p w14:paraId="4DF874C0" w14:textId="7B436228"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_Toc219733133 \h </w:instrText>
      </w:r>
      <w:r>
        <w:rPr>
          <w:noProof/>
        </w:rPr>
      </w:r>
      <w:r>
        <w:rPr>
          <w:noProof/>
        </w:rPr>
        <w:fldChar w:fldCharType="separate"/>
      </w:r>
      <w:r>
        <w:rPr>
          <w:noProof/>
        </w:rPr>
        <w:t>23</w:t>
      </w:r>
      <w:r>
        <w:rPr>
          <w:noProof/>
        </w:rPr>
        <w:fldChar w:fldCharType="end"/>
      </w:r>
    </w:p>
    <w:p w14:paraId="4FA3DB44" w14:textId="6980A4F8"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_Toc219733134 \h </w:instrText>
      </w:r>
      <w:r>
        <w:rPr>
          <w:noProof/>
        </w:rPr>
      </w:r>
      <w:r>
        <w:rPr>
          <w:noProof/>
        </w:rPr>
        <w:fldChar w:fldCharType="separate"/>
      </w:r>
      <w:r>
        <w:rPr>
          <w:noProof/>
        </w:rPr>
        <w:t>23</w:t>
      </w:r>
      <w:r>
        <w:rPr>
          <w:noProof/>
        </w:rPr>
        <w:fldChar w:fldCharType="end"/>
      </w:r>
    </w:p>
    <w:p w14:paraId="5C1FA0A9" w14:textId="1993DBEE"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_Toc219733135 \h </w:instrText>
      </w:r>
      <w:r>
        <w:rPr>
          <w:noProof/>
        </w:rPr>
      </w:r>
      <w:r>
        <w:rPr>
          <w:noProof/>
        </w:rPr>
        <w:fldChar w:fldCharType="separate"/>
      </w:r>
      <w:r>
        <w:rPr>
          <w:noProof/>
        </w:rPr>
        <w:t>23</w:t>
      </w:r>
      <w:r>
        <w:rPr>
          <w:noProof/>
        </w:rPr>
        <w:fldChar w:fldCharType="end"/>
      </w:r>
    </w:p>
    <w:p w14:paraId="44634EE2" w14:textId="4F5BC212"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_Toc219733136 \h </w:instrText>
      </w:r>
      <w:r>
        <w:rPr>
          <w:noProof/>
        </w:rPr>
      </w:r>
      <w:r>
        <w:rPr>
          <w:noProof/>
        </w:rPr>
        <w:fldChar w:fldCharType="separate"/>
      </w:r>
      <w:r>
        <w:rPr>
          <w:noProof/>
        </w:rPr>
        <w:t>23</w:t>
      </w:r>
      <w:r>
        <w:rPr>
          <w:noProof/>
        </w:rPr>
        <w:fldChar w:fldCharType="end"/>
      </w:r>
    </w:p>
    <w:p w14:paraId="30D605A0" w14:textId="0A55A2D6"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_Toc219733137 \h </w:instrText>
      </w:r>
      <w:r>
        <w:rPr>
          <w:noProof/>
        </w:rPr>
      </w:r>
      <w:r>
        <w:rPr>
          <w:noProof/>
        </w:rPr>
        <w:fldChar w:fldCharType="separate"/>
      </w:r>
      <w:r>
        <w:rPr>
          <w:noProof/>
        </w:rPr>
        <w:t>23</w:t>
      </w:r>
      <w:r>
        <w:rPr>
          <w:noProof/>
        </w:rPr>
        <w:fldChar w:fldCharType="end"/>
      </w:r>
    </w:p>
    <w:p w14:paraId="1DA29695" w14:textId="5313DD06"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_Toc219733138 \h </w:instrText>
      </w:r>
      <w:r>
        <w:rPr>
          <w:noProof/>
        </w:rPr>
      </w:r>
      <w:r>
        <w:rPr>
          <w:noProof/>
        </w:rPr>
        <w:fldChar w:fldCharType="separate"/>
      </w:r>
      <w:r>
        <w:rPr>
          <w:noProof/>
        </w:rPr>
        <w:t>23</w:t>
      </w:r>
      <w:r>
        <w:rPr>
          <w:noProof/>
        </w:rPr>
        <w:fldChar w:fldCharType="end"/>
      </w:r>
    </w:p>
    <w:p w14:paraId="0177823D" w14:textId="43226169" w:rsidR="00763C13" w:rsidRDefault="00763C13">
      <w:pPr>
        <w:pStyle w:val="TOC1"/>
        <w:rPr>
          <w:rFonts w:asciiTheme="minorHAnsi" w:eastAsiaTheme="minorEastAsia" w:hAnsiTheme="minorHAnsi" w:cstheme="minorBidi"/>
          <w:noProof/>
          <w:kern w:val="2"/>
          <w:sz w:val="24"/>
          <w:szCs w:val="24"/>
          <w:lang w:val="en-CA" w:eastAsia="en-CA"/>
          <w14:ligatures w14:val="standardContextual"/>
        </w:rPr>
      </w:pP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_Toc219733139 \h </w:instrText>
      </w:r>
      <w:r>
        <w:rPr>
          <w:noProof/>
        </w:rPr>
      </w:r>
      <w:r>
        <w:rPr>
          <w:noProof/>
        </w:rPr>
        <w:fldChar w:fldCharType="separate"/>
      </w:r>
      <w:r>
        <w:rPr>
          <w:noProof/>
        </w:rPr>
        <w:t>23</w:t>
      </w:r>
      <w:r>
        <w:rPr>
          <w:noProof/>
        </w:rPr>
        <w:fldChar w:fldCharType="end"/>
      </w:r>
    </w:p>
    <w:p w14:paraId="60CC02CC" w14:textId="264E61C0"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_Toc219733140 \h </w:instrText>
      </w:r>
      <w:r>
        <w:rPr>
          <w:noProof/>
        </w:rPr>
      </w:r>
      <w:r>
        <w:rPr>
          <w:noProof/>
        </w:rPr>
        <w:fldChar w:fldCharType="separate"/>
      </w:r>
      <w:r>
        <w:rPr>
          <w:noProof/>
        </w:rPr>
        <w:t>23</w:t>
      </w:r>
      <w:r>
        <w:rPr>
          <w:noProof/>
        </w:rPr>
        <w:fldChar w:fldCharType="end"/>
      </w:r>
    </w:p>
    <w:p w14:paraId="0D94457F" w14:textId="751D9461" w:rsidR="00763C13" w:rsidRDefault="00763C13">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_Toc219733141 \h </w:instrText>
      </w:r>
      <w:r>
        <w:rPr>
          <w:noProof/>
        </w:rPr>
      </w:r>
      <w:r>
        <w:rPr>
          <w:noProof/>
        </w:rPr>
        <w:fldChar w:fldCharType="separate"/>
      </w:r>
      <w:r>
        <w:rPr>
          <w:noProof/>
        </w:rPr>
        <w:t>23</w:t>
      </w:r>
      <w:r>
        <w:rPr>
          <w:noProof/>
        </w:rPr>
        <w:fldChar w:fldCharType="end"/>
      </w:r>
    </w:p>
    <w:p w14:paraId="0C3AE1F8" w14:textId="41C39048" w:rsidR="00763C13" w:rsidRDefault="00763C13">
      <w:pPr>
        <w:pStyle w:val="TOC9"/>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_Toc219733142 \h </w:instrText>
      </w:r>
      <w:r>
        <w:rPr>
          <w:noProof/>
        </w:rPr>
      </w:r>
      <w:r>
        <w:rPr>
          <w:noProof/>
        </w:rPr>
        <w:fldChar w:fldCharType="separate"/>
      </w:r>
      <w:r>
        <w:rPr>
          <w:noProof/>
        </w:rPr>
        <w:t>25</w:t>
      </w:r>
      <w:r>
        <w:rPr>
          <w:noProof/>
        </w:rPr>
        <w:fldChar w:fldCharType="end"/>
      </w:r>
    </w:p>
    <w:p w14:paraId="0B9E3498" w14:textId="2A3B9A2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15" w:name="foreword"/>
      <w:bookmarkStart w:id="16" w:name="_Toc193921901"/>
      <w:bookmarkStart w:id="17" w:name="_Toc207708799"/>
      <w:bookmarkStart w:id="18" w:name="_Toc207708890"/>
      <w:bookmarkStart w:id="19" w:name="_Toc207709619"/>
      <w:bookmarkStart w:id="20" w:name="_Toc207715077"/>
      <w:bookmarkStart w:id="21" w:name="_Toc215039520"/>
      <w:bookmarkStart w:id="22" w:name="_Toc129708866"/>
      <w:bookmarkStart w:id="23" w:name="_Toc219733070"/>
      <w:bookmarkEnd w:id="15"/>
      <w:r w:rsidRPr="004D3578">
        <w:lastRenderedPageBreak/>
        <w:t>Foreword</w:t>
      </w:r>
      <w:bookmarkEnd w:id="16"/>
      <w:bookmarkEnd w:id="17"/>
      <w:bookmarkEnd w:id="18"/>
      <w:bookmarkEnd w:id="19"/>
      <w:bookmarkEnd w:id="20"/>
      <w:bookmarkEnd w:id="21"/>
      <w:bookmarkEnd w:id="23"/>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24" w:name="_Toc193921902"/>
      <w:bookmarkStart w:id="25" w:name="_Toc207708800"/>
      <w:bookmarkStart w:id="26" w:name="_Toc207708891"/>
      <w:bookmarkStart w:id="27" w:name="_Toc207709620"/>
      <w:bookmarkStart w:id="28" w:name="_Toc207715078"/>
      <w:bookmarkStart w:id="29" w:name="_Toc215039521"/>
      <w:bookmarkStart w:id="30" w:name="_Toc219733071"/>
      <w:r w:rsidRPr="004D3578">
        <w:t>Introduction</w:t>
      </w:r>
      <w:bookmarkEnd w:id="24"/>
      <w:bookmarkEnd w:id="25"/>
      <w:bookmarkEnd w:id="26"/>
      <w:bookmarkEnd w:id="27"/>
      <w:bookmarkEnd w:id="28"/>
      <w:bookmarkEnd w:id="29"/>
      <w:bookmarkEnd w:id="30"/>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1" w:name="_Toc193921903"/>
      <w:bookmarkStart w:id="32" w:name="_Toc207708801"/>
      <w:bookmarkStart w:id="33" w:name="_Toc207708892"/>
      <w:bookmarkStart w:id="34" w:name="_Toc207709621"/>
      <w:bookmarkStart w:id="35" w:name="_Toc207715079"/>
      <w:bookmarkStart w:id="36" w:name="_Toc215039522"/>
      <w:bookmarkStart w:id="37" w:name="_Toc219733072"/>
      <w:r w:rsidRPr="004D3578">
        <w:lastRenderedPageBreak/>
        <w:t>1</w:t>
      </w:r>
      <w:r w:rsidRPr="004D3578">
        <w:tab/>
        <w:t>Scope</w:t>
      </w:r>
      <w:bookmarkEnd w:id="31"/>
      <w:bookmarkEnd w:id="32"/>
      <w:bookmarkEnd w:id="33"/>
      <w:bookmarkEnd w:id="34"/>
      <w:bookmarkEnd w:id="35"/>
      <w:bookmarkEnd w:id="36"/>
      <w:bookmarkEnd w:id="37"/>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38" w:name="_Toc193921904"/>
      <w:bookmarkStart w:id="39" w:name="_Toc207708802"/>
      <w:bookmarkStart w:id="40" w:name="_Toc207708893"/>
      <w:bookmarkStart w:id="41" w:name="_Toc207709622"/>
      <w:bookmarkStart w:id="42" w:name="_Toc207715080"/>
      <w:bookmarkStart w:id="43" w:name="_Toc215039523"/>
      <w:bookmarkStart w:id="44" w:name="_Toc219733073"/>
      <w:r w:rsidRPr="004D3578">
        <w:t>2</w:t>
      </w:r>
      <w:r w:rsidRPr="004D3578">
        <w:tab/>
        <w:t>References</w:t>
      </w:r>
      <w:bookmarkEnd w:id="38"/>
      <w:bookmarkEnd w:id="39"/>
      <w:bookmarkEnd w:id="40"/>
      <w:bookmarkEnd w:id="41"/>
      <w:bookmarkEnd w:id="42"/>
      <w:bookmarkEnd w:id="43"/>
      <w:bookmarkEnd w:id="44"/>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45" w:name="_Toc193921905"/>
      <w:bookmarkStart w:id="46" w:name="_Toc207708803"/>
      <w:bookmarkStart w:id="47" w:name="_Toc207708894"/>
      <w:bookmarkStart w:id="48" w:name="_Toc207709623"/>
      <w:bookmarkStart w:id="49" w:name="_Toc207715081"/>
      <w:bookmarkStart w:id="50" w:name="_Toc215039524"/>
      <w:bookmarkStart w:id="51" w:name="_Toc219733074"/>
      <w:r w:rsidRPr="004D3578">
        <w:t>3</w:t>
      </w:r>
      <w:r w:rsidRPr="004D3578">
        <w:tab/>
        <w:t>Definitions</w:t>
      </w:r>
      <w:r>
        <w:t xml:space="preserve"> of terms, symbols and abbreviations</w:t>
      </w:r>
      <w:bookmarkEnd w:id="45"/>
      <w:bookmarkEnd w:id="46"/>
      <w:bookmarkEnd w:id="47"/>
      <w:bookmarkEnd w:id="48"/>
      <w:bookmarkEnd w:id="49"/>
      <w:bookmarkEnd w:id="50"/>
      <w:bookmarkEnd w:id="51"/>
    </w:p>
    <w:p w14:paraId="71F0C48C" w14:textId="77777777" w:rsidR="004C49DF" w:rsidRPr="004D3578" w:rsidRDefault="004C49DF" w:rsidP="004C49DF">
      <w:pPr>
        <w:pStyle w:val="Heading2"/>
      </w:pPr>
      <w:bookmarkStart w:id="52" w:name="_Toc193921906"/>
      <w:bookmarkStart w:id="53" w:name="_Toc207708804"/>
      <w:bookmarkStart w:id="54" w:name="_Toc207708895"/>
      <w:bookmarkStart w:id="55" w:name="_Toc207709624"/>
      <w:bookmarkStart w:id="56" w:name="_Toc207715082"/>
      <w:bookmarkStart w:id="57" w:name="_Toc215039525"/>
      <w:bookmarkStart w:id="58" w:name="_Toc219733075"/>
      <w:r w:rsidRPr="004D3578">
        <w:t>3.1</w:t>
      </w:r>
      <w:r w:rsidRPr="004D3578">
        <w:tab/>
      </w:r>
      <w:r>
        <w:t>Terms</w:t>
      </w:r>
      <w:bookmarkEnd w:id="52"/>
      <w:bookmarkEnd w:id="53"/>
      <w:bookmarkEnd w:id="54"/>
      <w:bookmarkEnd w:id="55"/>
      <w:bookmarkEnd w:id="56"/>
      <w:bookmarkEnd w:id="57"/>
      <w:bookmarkEnd w:id="58"/>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301469A1" w14:textId="77777777" w:rsidR="00A93BE8" w:rsidRPr="00CF323C" w:rsidRDefault="00A93BE8" w:rsidP="00A93BE8">
      <w:pPr>
        <w:pStyle w:val="Guidance"/>
        <w:ind w:left="284"/>
        <w:rPr>
          <w:i w:val="0"/>
          <w:iCs/>
          <w:color w:val="auto"/>
        </w:rPr>
      </w:pPr>
      <w:r w:rsidRPr="00CF323C">
        <w:rPr>
          <w:i w:val="0"/>
          <w:iCs/>
          <w:color w:val="auto"/>
        </w:rPr>
        <w:t>NOTE: The subscriber can be the end-user.</w:t>
      </w:r>
    </w:p>
    <w:p w14:paraId="1A2508DA" w14:textId="5D9AD052" w:rsidR="00A93BE8" w:rsidRPr="00DE6A60" w:rsidRDefault="00A93BE8" w:rsidP="00DE6A60">
      <w:pPr>
        <w:pStyle w:val="EditorsNote"/>
      </w:pPr>
      <w:r w:rsidRPr="00DE6A60">
        <w:t>Editor</w:t>
      </w:r>
      <w:r w:rsidR="005F19D1" w:rsidRPr="005F19D1">
        <w:t>'</w:t>
      </w:r>
      <w:r w:rsidR="005F19D1">
        <w:t>s</w:t>
      </w:r>
      <w:r w:rsidRPr="00DE6A60">
        <w:t xml:space="preserve"> Note: The terms used in the definition user/subscriber, personal data need further clarification.</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59" w:name="_Toc193921907"/>
      <w:bookmarkStart w:id="60" w:name="_Toc207708805"/>
      <w:bookmarkStart w:id="61" w:name="_Toc207708896"/>
      <w:bookmarkStart w:id="62" w:name="_Toc207709625"/>
      <w:bookmarkStart w:id="63" w:name="_Toc207715083"/>
      <w:bookmarkStart w:id="64" w:name="_Toc215039526"/>
      <w:bookmarkStart w:id="65" w:name="_Toc219733076"/>
      <w:r w:rsidRPr="004D3578">
        <w:t>3.2</w:t>
      </w:r>
      <w:r w:rsidRPr="004D3578">
        <w:tab/>
        <w:t>Symbols</w:t>
      </w:r>
      <w:bookmarkEnd w:id="59"/>
      <w:bookmarkEnd w:id="60"/>
      <w:bookmarkEnd w:id="61"/>
      <w:bookmarkEnd w:id="62"/>
      <w:bookmarkEnd w:id="63"/>
      <w:bookmarkEnd w:id="64"/>
      <w:bookmarkEnd w:id="65"/>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66" w:name="_Toc193921908"/>
      <w:bookmarkStart w:id="67" w:name="_Toc207708806"/>
      <w:bookmarkStart w:id="68" w:name="_Toc207708897"/>
      <w:bookmarkStart w:id="69" w:name="_Toc207709626"/>
      <w:bookmarkStart w:id="70" w:name="_Toc207715084"/>
      <w:bookmarkStart w:id="71" w:name="_Toc215039527"/>
      <w:bookmarkStart w:id="72" w:name="_Toc219733077"/>
      <w:r w:rsidRPr="004D3578">
        <w:t>3.3</w:t>
      </w:r>
      <w:r w:rsidRPr="004D3578">
        <w:tab/>
        <w:t>Abbreviations</w:t>
      </w:r>
      <w:bookmarkEnd w:id="66"/>
      <w:bookmarkEnd w:id="67"/>
      <w:bookmarkEnd w:id="68"/>
      <w:bookmarkEnd w:id="69"/>
      <w:bookmarkEnd w:id="70"/>
      <w:bookmarkEnd w:id="71"/>
      <w:bookmarkEnd w:id="72"/>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73" w:name="_Toc207708807"/>
      <w:bookmarkStart w:id="74" w:name="_Toc207708898"/>
      <w:bookmarkStart w:id="75" w:name="_Toc207709627"/>
      <w:bookmarkStart w:id="76" w:name="_Toc207715085"/>
      <w:bookmarkStart w:id="77" w:name="_Toc215039528"/>
      <w:bookmarkStart w:id="78" w:name="_Toc219733078"/>
      <w:r>
        <w:t>4</w:t>
      </w:r>
      <w:r>
        <w:tab/>
      </w:r>
      <w:r>
        <w:rPr>
          <w:lang w:val="en-IN"/>
        </w:rPr>
        <w:t>Use Cases</w:t>
      </w:r>
      <w:bookmarkEnd w:id="73"/>
      <w:bookmarkEnd w:id="74"/>
      <w:bookmarkEnd w:id="75"/>
      <w:bookmarkEnd w:id="76"/>
      <w:bookmarkEnd w:id="77"/>
      <w:bookmarkEnd w:id="78"/>
    </w:p>
    <w:p w14:paraId="243B0866" w14:textId="7CF03497" w:rsidR="00D00301" w:rsidRPr="005C4DA6" w:rsidRDefault="00D00301" w:rsidP="00D00301">
      <w:pPr>
        <w:pStyle w:val="Heading2"/>
      </w:pPr>
      <w:bookmarkStart w:id="79" w:name="_Toc207708808"/>
      <w:bookmarkStart w:id="80" w:name="_Toc207708899"/>
      <w:bookmarkStart w:id="81" w:name="_Toc207709628"/>
      <w:bookmarkStart w:id="82" w:name="_Toc207715086"/>
      <w:bookmarkStart w:id="83" w:name="_Toc215039529"/>
      <w:bookmarkStart w:id="84" w:name="_Toc219733079"/>
      <w:r>
        <w:t>4.1</w:t>
      </w:r>
      <w:r>
        <w:tab/>
      </w:r>
      <w:r w:rsidR="003A5766">
        <w:t>General</w:t>
      </w:r>
      <w:bookmarkEnd w:id="79"/>
      <w:bookmarkEnd w:id="80"/>
      <w:bookmarkEnd w:id="81"/>
      <w:bookmarkEnd w:id="82"/>
      <w:bookmarkEnd w:id="83"/>
      <w:bookmarkEnd w:id="84"/>
    </w:p>
    <w:p w14:paraId="1B686DED" w14:textId="77777777" w:rsidR="009F2979" w:rsidRDefault="00932AAF" w:rsidP="00C72374">
      <w:bookmarkStart w:id="85" w:name="_Toc82472216"/>
      <w:bookmarkStart w:id="86" w:name="_Toc82473761"/>
      <w:bookmarkStart w:id="87" w:name="_Toc82473823"/>
      <w:bookmarkStart w:id="88" w:name="_Toc147904941"/>
      <w:bookmarkStart w:id="89" w:name="_Toc175572318"/>
      <w:bookmarkStart w:id="90"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91" w:name="_Toc193921922"/>
    </w:p>
    <w:p w14:paraId="1D7387C0" w14:textId="0B7B7C9E" w:rsidR="00932AAF" w:rsidRPr="00C72374" w:rsidRDefault="00932AAF" w:rsidP="009F2979">
      <w:pPr>
        <w:pStyle w:val="Heading2"/>
      </w:pPr>
      <w:bookmarkStart w:id="92" w:name="_Toc215039530"/>
      <w:bookmarkStart w:id="93" w:name="_Toc219733080"/>
      <w:r w:rsidRPr="00C72374">
        <w:lastRenderedPageBreak/>
        <w:t>4.2</w:t>
      </w:r>
      <w:r w:rsidRPr="00C72374">
        <w:tab/>
        <w:t>Use Case #1: End-to-end basic scenario</w:t>
      </w:r>
      <w:bookmarkEnd w:id="92"/>
      <w:bookmarkEnd w:id="93"/>
      <w:r w:rsidRPr="00C72374">
        <w:t xml:space="preserve"> </w:t>
      </w:r>
    </w:p>
    <w:p w14:paraId="7A4447AD" w14:textId="77777777" w:rsidR="00932AAF" w:rsidRDefault="00932AAF" w:rsidP="00932AAF">
      <w:pPr>
        <w:pStyle w:val="Heading3"/>
        <w:rPr>
          <w:lang w:val="en-IN"/>
        </w:rPr>
      </w:pPr>
      <w:bookmarkStart w:id="94" w:name="_Toc215039531"/>
      <w:bookmarkStart w:id="95" w:name="_Toc207289194"/>
      <w:bookmarkStart w:id="96" w:name="_Toc207708810"/>
      <w:bookmarkStart w:id="97" w:name="_Toc207708901"/>
      <w:bookmarkStart w:id="98" w:name="_Toc207709630"/>
      <w:bookmarkStart w:id="99" w:name="_Toc207715088"/>
      <w:bookmarkStart w:id="100" w:name="_Toc219733081"/>
      <w:r>
        <w:rPr>
          <w:lang w:val="en-IN"/>
        </w:rPr>
        <w:t>4.2.1</w:t>
      </w:r>
      <w:r w:rsidRPr="00DE0D54">
        <w:rPr>
          <w:lang w:val="en-IN"/>
        </w:rPr>
        <w:tab/>
      </w:r>
      <w:r>
        <w:rPr>
          <w:lang w:val="en-IN"/>
        </w:rPr>
        <w:t>Use Case Description</w:t>
      </w:r>
      <w:bookmarkEnd w:id="94"/>
      <w:bookmarkEnd w:id="100"/>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101" w:name="_Toc215039532"/>
      <w:bookmarkStart w:id="102" w:name="_Toc219733082"/>
      <w:r>
        <w:rPr>
          <w:lang w:val="en-IN"/>
        </w:rPr>
        <w:t>4.2.2</w:t>
      </w:r>
      <w:r w:rsidRPr="00DE0D54">
        <w:rPr>
          <w:lang w:val="en-IN"/>
        </w:rPr>
        <w:tab/>
      </w:r>
      <w:r>
        <w:rPr>
          <w:lang w:val="en-IN"/>
        </w:rPr>
        <w:t>Use Case Analysis</w:t>
      </w:r>
      <w:bookmarkEnd w:id="101"/>
      <w:bookmarkEnd w:id="102"/>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103" w:name="_Toc215039533"/>
      <w:bookmarkStart w:id="104" w:name="_Toc219733083"/>
      <w:r w:rsidRPr="00A956D0">
        <w:lastRenderedPageBreak/>
        <w:t>4.3</w:t>
      </w:r>
      <w:r w:rsidRPr="00A956D0">
        <w:tab/>
        <w:t>Use Case #2: Add app-user consent</w:t>
      </w:r>
      <w:bookmarkEnd w:id="103"/>
      <w:bookmarkEnd w:id="104"/>
      <w:r w:rsidRPr="00A956D0">
        <w:t xml:space="preserve"> </w:t>
      </w:r>
    </w:p>
    <w:p w14:paraId="341932C8" w14:textId="77777777" w:rsidR="001868AD" w:rsidRPr="00A956D0" w:rsidRDefault="001868AD" w:rsidP="001868AD">
      <w:pPr>
        <w:pStyle w:val="Heading3"/>
        <w:rPr>
          <w:lang w:val="en-IN"/>
        </w:rPr>
      </w:pPr>
      <w:bookmarkStart w:id="105" w:name="_Toc215039534"/>
      <w:bookmarkStart w:id="106" w:name="_Toc219733084"/>
      <w:r w:rsidRPr="00A956D0">
        <w:rPr>
          <w:lang w:val="en-IN"/>
        </w:rPr>
        <w:t>4.3.1</w:t>
      </w:r>
      <w:r w:rsidRPr="00A956D0">
        <w:rPr>
          <w:lang w:val="en-IN"/>
        </w:rPr>
        <w:tab/>
        <w:t>Use Case Description</w:t>
      </w:r>
      <w:bookmarkEnd w:id="105"/>
      <w:bookmarkEnd w:id="106"/>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107" w:name="_Toc215039535"/>
      <w:bookmarkStart w:id="108" w:name="_Toc219733085"/>
      <w:r w:rsidRPr="00A956D0">
        <w:rPr>
          <w:lang w:val="en-IN"/>
        </w:rPr>
        <w:t>4.3.2</w:t>
      </w:r>
      <w:r w:rsidRPr="00A956D0">
        <w:rPr>
          <w:lang w:val="en-IN"/>
        </w:rPr>
        <w:tab/>
        <w:t>Use Case Analysis</w:t>
      </w:r>
      <w:bookmarkEnd w:id="107"/>
      <w:bookmarkEnd w:id="108"/>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109"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109"/>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110" w:name="_Toc215039536"/>
      <w:bookmarkStart w:id="111" w:name="_Toc219733086"/>
      <w:r w:rsidRPr="00D2281F">
        <w:lastRenderedPageBreak/>
        <w:t>4.4</w:t>
      </w:r>
      <w:r w:rsidRPr="00D2281F">
        <w:tab/>
        <w:t>Use Case #3: Update app-user consent (includes revoke)</w:t>
      </w:r>
      <w:bookmarkEnd w:id="110"/>
      <w:bookmarkEnd w:id="111"/>
    </w:p>
    <w:p w14:paraId="0243913C" w14:textId="77777777" w:rsidR="000D7108" w:rsidRPr="00D2281F" w:rsidRDefault="000D7108" w:rsidP="000D7108">
      <w:pPr>
        <w:pStyle w:val="Heading3"/>
        <w:rPr>
          <w:lang w:val="en-IN"/>
        </w:rPr>
      </w:pPr>
      <w:bookmarkStart w:id="112" w:name="_Toc215039537"/>
      <w:bookmarkStart w:id="113" w:name="_Toc219733087"/>
      <w:r w:rsidRPr="00D2281F">
        <w:rPr>
          <w:lang w:val="en-IN"/>
        </w:rPr>
        <w:t>4.4.1</w:t>
      </w:r>
      <w:r w:rsidRPr="00D2281F">
        <w:rPr>
          <w:lang w:val="en-IN"/>
        </w:rPr>
        <w:tab/>
        <w:t>Use Case Description</w:t>
      </w:r>
      <w:bookmarkEnd w:id="112"/>
      <w:bookmarkEnd w:id="113"/>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114" w:name="_Toc215039538"/>
      <w:bookmarkStart w:id="115" w:name="_Toc219733088"/>
      <w:r w:rsidRPr="00D2281F">
        <w:rPr>
          <w:lang w:val="en-IN"/>
        </w:rPr>
        <w:t>4.4.2</w:t>
      </w:r>
      <w:r w:rsidRPr="00D2281F">
        <w:rPr>
          <w:lang w:val="en-IN"/>
        </w:rPr>
        <w:tab/>
        <w:t>Use Case Analysis</w:t>
      </w:r>
      <w:bookmarkEnd w:id="114"/>
      <w:bookmarkEnd w:id="115"/>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116" w:name="_Toc215039539"/>
      <w:bookmarkStart w:id="117" w:name="_Toc219733089"/>
      <w:r w:rsidRPr="003A5766">
        <w:t>4.</w:t>
      </w:r>
      <w:r>
        <w:t>5</w:t>
      </w:r>
      <w:r w:rsidRPr="003A5766">
        <w:tab/>
        <w:t>Use Case #</w:t>
      </w:r>
      <w:r>
        <w:t>4</w:t>
      </w:r>
      <w:r w:rsidRPr="003A5766">
        <w:t xml:space="preserve">: </w:t>
      </w:r>
      <w:r>
        <w:t>App-user consent handled by exposure platform</w:t>
      </w:r>
      <w:bookmarkEnd w:id="116"/>
      <w:bookmarkEnd w:id="117"/>
    </w:p>
    <w:p w14:paraId="12D9E383" w14:textId="5DF92120" w:rsidR="003D76A9" w:rsidRDefault="003D76A9" w:rsidP="003D76A9">
      <w:pPr>
        <w:pStyle w:val="Heading3"/>
        <w:rPr>
          <w:i/>
        </w:rPr>
      </w:pPr>
      <w:bookmarkStart w:id="118" w:name="_Toc215039540"/>
      <w:bookmarkStart w:id="119" w:name="_Toc219733090"/>
      <w:r w:rsidRPr="001213A5">
        <w:t>4.</w:t>
      </w:r>
      <w:r>
        <w:t>5</w:t>
      </w:r>
      <w:r w:rsidRPr="001213A5">
        <w:t>.1</w:t>
      </w:r>
      <w:r w:rsidRPr="001213A5">
        <w:tab/>
      </w:r>
      <w:r>
        <w:t>General</w:t>
      </w:r>
      <w:bookmarkEnd w:id="118"/>
      <w:bookmarkEnd w:id="119"/>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085CE620" w:rsidR="003D76A9" w:rsidRDefault="003D76A9" w:rsidP="003D76A9">
      <w:pPr>
        <w:pStyle w:val="Heading3"/>
        <w:rPr>
          <w:lang w:val="en-IN"/>
        </w:rPr>
      </w:pPr>
      <w:bookmarkStart w:id="120" w:name="_Toc215039541"/>
      <w:bookmarkStart w:id="121" w:name="_Toc219733091"/>
      <w:r>
        <w:rPr>
          <w:lang w:val="en-IN"/>
        </w:rPr>
        <w:lastRenderedPageBreak/>
        <w:t>4.5.</w:t>
      </w:r>
      <w:r w:rsidR="006364DD">
        <w:rPr>
          <w:lang w:val="en-IN"/>
        </w:rPr>
        <w:t>2</w:t>
      </w:r>
      <w:r w:rsidRPr="00DE0D54">
        <w:rPr>
          <w:lang w:val="en-IN"/>
        </w:rPr>
        <w:tab/>
      </w:r>
      <w:r>
        <w:rPr>
          <w:lang w:val="en-IN"/>
        </w:rPr>
        <w:t>Use Case Description</w:t>
      </w:r>
      <w:bookmarkEnd w:id="120"/>
      <w:bookmarkEnd w:id="121"/>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6EF51C3C" w:rsidR="003D76A9" w:rsidRDefault="003D76A9" w:rsidP="003D76A9">
      <w:pPr>
        <w:pStyle w:val="Heading3"/>
        <w:rPr>
          <w:lang w:val="en-IN"/>
        </w:rPr>
      </w:pPr>
      <w:bookmarkStart w:id="122" w:name="_Toc215039542"/>
      <w:bookmarkStart w:id="123" w:name="_Toc219733092"/>
      <w:r>
        <w:rPr>
          <w:lang w:val="en-IN"/>
        </w:rPr>
        <w:t>4.5.</w:t>
      </w:r>
      <w:r w:rsidR="006364DD">
        <w:rPr>
          <w:lang w:val="en-IN"/>
        </w:rPr>
        <w:t>3</w:t>
      </w:r>
      <w:r w:rsidRPr="00DE0D54">
        <w:rPr>
          <w:lang w:val="en-IN"/>
        </w:rPr>
        <w:tab/>
      </w:r>
      <w:r>
        <w:rPr>
          <w:lang w:val="en-IN"/>
        </w:rPr>
        <w:t>Use Case Analysis</w:t>
      </w:r>
      <w:bookmarkEnd w:id="122"/>
      <w:bookmarkEnd w:id="123"/>
    </w:p>
    <w:p w14:paraId="75A7DDC5" w14:textId="6931E351"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p w14:paraId="7D7F0343" w14:textId="2C8DCB91" w:rsidR="004C49DF" w:rsidRPr="004D3578" w:rsidRDefault="00947FC9" w:rsidP="00605442">
      <w:pPr>
        <w:pStyle w:val="EditorsNote"/>
      </w:pPr>
      <w:r>
        <w:t>Editor</w:t>
      </w:r>
      <w:r w:rsidR="00605442" w:rsidRPr="00605442">
        <w:t>'</w:t>
      </w:r>
      <w:r>
        <w:t>s Note: The consent in UDM is subject for further coordination with SA3 and SA2.</w:t>
      </w:r>
      <w:bookmarkEnd w:id="85"/>
      <w:bookmarkEnd w:id="86"/>
      <w:bookmarkEnd w:id="87"/>
      <w:bookmarkEnd w:id="88"/>
      <w:bookmarkEnd w:id="89"/>
      <w:bookmarkEnd w:id="90"/>
      <w:bookmarkEnd w:id="91"/>
      <w:bookmarkEnd w:id="95"/>
      <w:bookmarkEnd w:id="96"/>
      <w:bookmarkEnd w:id="97"/>
      <w:bookmarkEnd w:id="98"/>
      <w:bookmarkEnd w:id="99"/>
    </w:p>
    <w:p w14:paraId="0C58DD54" w14:textId="7B7F7AAF" w:rsidR="00375206" w:rsidRDefault="00E8321E" w:rsidP="00375206">
      <w:pPr>
        <w:pStyle w:val="Heading1"/>
        <w:rPr>
          <w:lang w:val="en-IN"/>
        </w:rPr>
      </w:pPr>
      <w:bookmarkStart w:id="124" w:name="_Toc207708814"/>
      <w:bookmarkStart w:id="125" w:name="_Toc207708905"/>
      <w:bookmarkStart w:id="126" w:name="_Toc207709634"/>
      <w:bookmarkStart w:id="127" w:name="_Toc207715092"/>
      <w:bookmarkStart w:id="128" w:name="_Toc215039543"/>
      <w:bookmarkStart w:id="129" w:name="_Toc175572175"/>
      <w:bookmarkStart w:id="130" w:name="_Toc183530722"/>
      <w:bookmarkStart w:id="131" w:name="_Toc193921909"/>
      <w:bookmarkStart w:id="132" w:name="_Toc219733093"/>
      <w:r>
        <w:t>5</w:t>
      </w:r>
      <w:r w:rsidR="004C49DF">
        <w:tab/>
      </w:r>
      <w:bookmarkStart w:id="133" w:name="_Toc193921923"/>
      <w:r w:rsidR="00375206">
        <w:rPr>
          <w:lang w:val="en-IN"/>
        </w:rPr>
        <w:t>Business Relationships</w:t>
      </w:r>
      <w:bookmarkEnd w:id="124"/>
      <w:bookmarkEnd w:id="125"/>
      <w:bookmarkEnd w:id="126"/>
      <w:bookmarkEnd w:id="127"/>
      <w:bookmarkEnd w:id="128"/>
      <w:bookmarkEnd w:id="133"/>
      <w:bookmarkEnd w:id="132"/>
    </w:p>
    <w:p w14:paraId="482F94CA" w14:textId="3C5FB5FE" w:rsidR="00375206" w:rsidRPr="00DE0D54" w:rsidRDefault="00E8321E" w:rsidP="00375206">
      <w:pPr>
        <w:pStyle w:val="Heading2"/>
        <w:rPr>
          <w:lang w:val="en-IN"/>
        </w:rPr>
      </w:pPr>
      <w:bookmarkStart w:id="134" w:name="_Toc193921924"/>
      <w:bookmarkStart w:id="135" w:name="_Toc207708815"/>
      <w:bookmarkStart w:id="136" w:name="_Toc207708906"/>
      <w:bookmarkStart w:id="137" w:name="_Toc207709635"/>
      <w:bookmarkStart w:id="138" w:name="_Toc207715093"/>
      <w:bookmarkStart w:id="139" w:name="_Toc215039544"/>
      <w:bookmarkStart w:id="140" w:name="_Toc219733094"/>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34"/>
      <w:bookmarkEnd w:id="135"/>
      <w:bookmarkEnd w:id="136"/>
      <w:bookmarkEnd w:id="137"/>
      <w:bookmarkEnd w:id="138"/>
      <w:bookmarkEnd w:id="139"/>
      <w:bookmarkEnd w:id="140"/>
    </w:p>
    <w:p w14:paraId="11A1254C" w14:textId="4EC0B8C5" w:rsidR="006A5C36" w:rsidRDefault="006A5C36" w:rsidP="00605442">
      <w:pPr>
        <w:rPr>
          <w:lang w:val="en-US" w:eastAsia="zh-CN"/>
        </w:rPr>
      </w:pPr>
      <w:r>
        <w:rPr>
          <w:noProof/>
        </w:rPr>
        <w:t xml:space="preserve">The </w:t>
      </w:r>
      <w:r w:rsidRPr="004562CB">
        <w:rPr>
          <w:lang w:val="en-US" w:eastAsia="zh-CN"/>
        </w:rPr>
        <w:t>business relationships between main exposure actors</w:t>
      </w:r>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58FFC015" w:rsidR="006A5C36" w:rsidRPr="00DE6A60" w:rsidRDefault="006A5C36" w:rsidP="00DE6A60">
      <w:pPr>
        <w:pStyle w:val="EditorsNote"/>
        <w:ind w:left="1135" w:hanging="851"/>
        <w:rPr>
          <w:rFonts w:eastAsiaTheme="minorEastAsia"/>
          <w:lang w:eastAsia="zh-CN"/>
        </w:rPr>
      </w:pPr>
      <w:r w:rsidRPr="00DE6A60">
        <w:rPr>
          <w:rFonts w:eastAsiaTheme="minorEastAsia"/>
          <w:lang w:eastAsia="zh-CN"/>
        </w:rPr>
        <w:t>Editor</w:t>
      </w:r>
      <w:r w:rsidR="00605442" w:rsidRPr="00605442">
        <w:rPr>
          <w:rFonts w:eastAsiaTheme="minorEastAsia"/>
          <w:lang w:eastAsia="zh-CN"/>
        </w:rPr>
        <w:t>'</w:t>
      </w:r>
      <w:r w:rsidRPr="00DE6A60">
        <w:rPr>
          <w:rFonts w:eastAsiaTheme="minorEastAsia"/>
          <w:lang w:eastAsia="zh-CN"/>
        </w:rPr>
        <w:t xml:space="preserve">s </w:t>
      </w:r>
      <w:r w:rsidR="00116950">
        <w:rPr>
          <w:rFonts w:eastAsiaTheme="minorEastAsia"/>
          <w:lang w:eastAsia="zh-CN"/>
        </w:rPr>
        <w:t>n</w:t>
      </w:r>
      <w:r w:rsidRPr="00DE6A60">
        <w:rPr>
          <w:rFonts w:eastAsiaTheme="minorEastAsia"/>
          <w:lang w:eastAsia="zh-CN"/>
        </w:rPr>
        <w:t>ote: The business models may be updated based on use cases and their main actors.</w:t>
      </w:r>
    </w:p>
    <w:p w14:paraId="22583DF9" w14:textId="5C3B375B" w:rsidR="005A2BDF" w:rsidRPr="00116950" w:rsidRDefault="00E8321E" w:rsidP="00116950">
      <w:pPr>
        <w:pStyle w:val="Heading2"/>
        <w:rPr>
          <w:lang w:val="en-IN"/>
        </w:rPr>
      </w:pPr>
      <w:bookmarkStart w:id="141" w:name="_Toc207708816"/>
      <w:bookmarkStart w:id="142" w:name="_Toc207708907"/>
      <w:bookmarkStart w:id="143" w:name="_Toc207709636"/>
      <w:bookmarkStart w:id="144" w:name="_Toc207715094"/>
      <w:bookmarkStart w:id="145" w:name="_Toc215039545"/>
      <w:bookmarkStart w:id="146" w:name="_Toc219733095"/>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41"/>
      <w:bookmarkEnd w:id="142"/>
      <w:bookmarkEnd w:id="143"/>
      <w:bookmarkEnd w:id="144"/>
      <w:bookmarkEnd w:id="145"/>
      <w:bookmarkEnd w:id="146"/>
    </w:p>
    <w:p w14:paraId="13354CBF" w14:textId="77777777" w:rsidR="009B6554" w:rsidRPr="009B6554" w:rsidRDefault="009B6554" w:rsidP="009B6554">
      <w:pPr>
        <w:pStyle w:val="Heading3"/>
        <w:rPr>
          <w:lang w:val="en-IN"/>
        </w:rPr>
      </w:pPr>
      <w:bookmarkStart w:id="147" w:name="_Toc215039546"/>
      <w:bookmarkStart w:id="148" w:name="_Toc219733096"/>
      <w:r w:rsidRPr="005C3316">
        <w:rPr>
          <w:lang w:val="en-IN"/>
        </w:rPr>
        <w:t>5.2.1</w:t>
      </w:r>
      <w:r w:rsidRPr="009B6554">
        <w:rPr>
          <w:lang w:val="en-IN"/>
        </w:rPr>
        <w:tab/>
        <w:t>Description</w:t>
      </w:r>
      <w:bookmarkEnd w:id="147"/>
      <w:bookmarkEnd w:id="148"/>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131047EA"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a 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95pt;height:237.95pt" o:ole="">
            <v:imagedata r:id="rId17" o:title=""/>
          </v:shape>
          <o:OLEObject Type="Embed" ProgID="Visio.Drawing.11" ShapeID="_x0000_i1027" DrawAspect="Content" ObjectID="_1830346436"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0A577DC2" w:rsidR="001D00FD" w:rsidRPr="00605442" w:rsidRDefault="009B6554" w:rsidP="00605442">
      <w:pPr>
        <w:pStyle w:val="EditorsNote"/>
        <w:ind w:left="1135" w:hanging="851"/>
        <w:rPr>
          <w:rFonts w:eastAsiaTheme="minorEastAsia"/>
          <w:lang w:eastAsia="zh-CN"/>
        </w:rPr>
      </w:pPr>
      <w:r w:rsidRPr="00116950">
        <w:rPr>
          <w:rFonts w:eastAsiaTheme="minorEastAsia"/>
          <w:lang w:eastAsia="zh-CN"/>
        </w:rPr>
        <w:t>Editor</w:t>
      </w:r>
      <w:r w:rsidR="00605442" w:rsidRPr="00605442">
        <w:rPr>
          <w:rFonts w:eastAsiaTheme="minorEastAsia"/>
          <w:lang w:eastAsia="zh-CN"/>
        </w:rPr>
        <w:t>'</w:t>
      </w:r>
      <w:r w:rsidRPr="00116950">
        <w:rPr>
          <w:rFonts w:eastAsiaTheme="minorEastAsia"/>
          <w:lang w:eastAsia="zh-CN"/>
        </w:rPr>
        <w:t>s Note: Additional federation business relationships to be considered.</w:t>
      </w:r>
      <w:r w:rsidR="003C6168">
        <w:fldChar w:fldCharType="begin"/>
      </w:r>
      <w:r w:rsidR="003C6168">
        <w:fldChar w:fldCharType="separate"/>
      </w:r>
      <w:r w:rsidR="003C6168">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149" w:name="_Toc215039547"/>
      <w:bookmarkStart w:id="150" w:name="_Toc219733097"/>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149"/>
      <w:bookmarkEnd w:id="150"/>
    </w:p>
    <w:p w14:paraId="13569434" w14:textId="77777777" w:rsidR="001D010B" w:rsidRPr="005C3316" w:rsidRDefault="001D010B" w:rsidP="001D010B">
      <w:pPr>
        <w:pStyle w:val="Heading3"/>
        <w:rPr>
          <w:lang w:val="en-IN"/>
        </w:rPr>
      </w:pPr>
      <w:bookmarkStart w:id="151" w:name="_Toc215039548"/>
      <w:bookmarkStart w:id="152" w:name="_Toc219733098"/>
      <w:r w:rsidRPr="005C3316">
        <w:rPr>
          <w:lang w:val="en-IN"/>
        </w:rPr>
        <w:t>5.</w:t>
      </w:r>
      <w:r>
        <w:rPr>
          <w:lang w:val="en-IN"/>
        </w:rPr>
        <w:t>3</w:t>
      </w:r>
      <w:r w:rsidRPr="005C3316">
        <w:rPr>
          <w:lang w:val="en-IN"/>
        </w:rPr>
        <w:t>.1</w:t>
      </w:r>
      <w:r>
        <w:rPr>
          <w:lang w:val="en-IN"/>
        </w:rPr>
        <w:tab/>
      </w:r>
      <w:r w:rsidRPr="005C3316">
        <w:rPr>
          <w:lang w:val="en-IN"/>
        </w:rPr>
        <w:t>Description</w:t>
      </w:r>
      <w:bookmarkEnd w:id="151"/>
      <w:bookmarkEnd w:id="152"/>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30346437"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153" w:name="_Toc207708819"/>
      <w:bookmarkStart w:id="154" w:name="_Toc207708910"/>
      <w:bookmarkStart w:id="155" w:name="_Toc207709640"/>
      <w:bookmarkStart w:id="156" w:name="_Toc207715098"/>
      <w:bookmarkStart w:id="157" w:name="_Toc215039549"/>
      <w:bookmarkStart w:id="158" w:name="_Toc175572316"/>
      <w:bookmarkStart w:id="159" w:name="_Toc183530924"/>
      <w:bookmarkStart w:id="160" w:name="_Toc193921920"/>
      <w:bookmarkStart w:id="161" w:name="_Toc219733099"/>
      <w:r>
        <w:rPr>
          <w:lang w:val="en-IN"/>
        </w:rPr>
        <w:t>6</w:t>
      </w:r>
      <w:r w:rsidR="00FB0FED" w:rsidRPr="00DE0D54">
        <w:rPr>
          <w:lang w:val="en-IN"/>
        </w:rPr>
        <w:tab/>
      </w:r>
      <w:r w:rsidR="00FB0FED">
        <w:rPr>
          <w:lang w:val="en-IN"/>
        </w:rPr>
        <w:t>Terminology</w:t>
      </w:r>
      <w:bookmarkEnd w:id="153"/>
      <w:bookmarkEnd w:id="154"/>
      <w:bookmarkEnd w:id="155"/>
      <w:bookmarkEnd w:id="156"/>
      <w:bookmarkEnd w:id="157"/>
      <w:bookmarkEnd w:id="161"/>
      <w:r w:rsidR="00FB0FED">
        <w:rPr>
          <w:lang w:val="en-IN"/>
        </w:rPr>
        <w:t xml:space="preserve"> </w:t>
      </w:r>
    </w:p>
    <w:p w14:paraId="0AA64C20" w14:textId="1A4F2C04" w:rsidR="00FB0FED" w:rsidRPr="00DE0D54" w:rsidRDefault="00E8321E" w:rsidP="00FB0FED">
      <w:pPr>
        <w:pStyle w:val="Heading2"/>
        <w:rPr>
          <w:lang w:val="en-IN"/>
        </w:rPr>
      </w:pPr>
      <w:bookmarkStart w:id="162" w:name="_Toc207708820"/>
      <w:bookmarkStart w:id="163" w:name="_Toc207708911"/>
      <w:bookmarkStart w:id="164" w:name="_Toc207709641"/>
      <w:bookmarkStart w:id="165" w:name="_Toc207715099"/>
      <w:bookmarkStart w:id="166" w:name="_Toc215039550"/>
      <w:bookmarkStart w:id="167" w:name="_Toc219733100"/>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162"/>
      <w:bookmarkEnd w:id="163"/>
      <w:bookmarkEnd w:id="164"/>
      <w:bookmarkEnd w:id="165"/>
      <w:bookmarkEnd w:id="166"/>
      <w:bookmarkEnd w:id="167"/>
    </w:p>
    <w:p w14:paraId="3046C328" w14:textId="43938431" w:rsidR="00AE59C4" w:rsidRDefault="00E8321E" w:rsidP="00BC2348">
      <w:pPr>
        <w:pStyle w:val="Heading2"/>
        <w:rPr>
          <w:lang w:val="en-IN"/>
        </w:rPr>
      </w:pPr>
      <w:bookmarkStart w:id="168" w:name="_Toc207708821"/>
      <w:bookmarkStart w:id="169" w:name="_Toc207708912"/>
      <w:bookmarkStart w:id="170" w:name="_Toc207709642"/>
      <w:bookmarkStart w:id="171" w:name="_Toc207715100"/>
      <w:bookmarkStart w:id="172" w:name="_Toc215039551"/>
      <w:bookmarkStart w:id="173" w:name="_Toc219733101"/>
      <w:bookmarkEnd w:id="158"/>
      <w:bookmarkEnd w:id="159"/>
      <w:bookmarkEnd w:id="160"/>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168"/>
      <w:bookmarkEnd w:id="169"/>
      <w:bookmarkEnd w:id="170"/>
      <w:bookmarkEnd w:id="171"/>
      <w:bookmarkEnd w:id="172"/>
      <w:bookmarkEnd w:id="173"/>
    </w:p>
    <w:p w14:paraId="25B99021" w14:textId="0DDE8F63" w:rsidR="00AE59C4" w:rsidRPr="00DE0D54" w:rsidRDefault="00E8321E" w:rsidP="00BC2348">
      <w:pPr>
        <w:pStyle w:val="Heading3"/>
        <w:rPr>
          <w:lang w:val="en-IN"/>
        </w:rPr>
      </w:pPr>
      <w:bookmarkStart w:id="174" w:name="_Toc207708822"/>
      <w:bookmarkStart w:id="175" w:name="_Toc207708913"/>
      <w:bookmarkStart w:id="176" w:name="_Toc207709643"/>
      <w:bookmarkStart w:id="177" w:name="_Toc207715101"/>
      <w:bookmarkStart w:id="178" w:name="_Toc215039552"/>
      <w:bookmarkStart w:id="179" w:name="_Toc219733102"/>
      <w:r>
        <w:rPr>
          <w:lang w:val="en-IN"/>
        </w:rPr>
        <w:t>6</w:t>
      </w:r>
      <w:r w:rsidR="00BC2348">
        <w:rPr>
          <w:lang w:val="en-IN"/>
        </w:rPr>
        <w:t>.2.1</w:t>
      </w:r>
      <w:r w:rsidR="00AE59C4" w:rsidRPr="00DE0D54">
        <w:rPr>
          <w:lang w:val="en-IN"/>
        </w:rPr>
        <w:tab/>
      </w:r>
      <w:r w:rsidR="00AE59C4">
        <w:rPr>
          <w:lang w:val="en-IN"/>
        </w:rPr>
        <w:t>General</w:t>
      </w:r>
      <w:bookmarkEnd w:id="174"/>
      <w:bookmarkEnd w:id="175"/>
      <w:bookmarkEnd w:id="176"/>
      <w:bookmarkEnd w:id="177"/>
      <w:bookmarkEnd w:id="178"/>
      <w:bookmarkEnd w:id="179"/>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180" w:name="_Toc215039553"/>
      <w:bookmarkStart w:id="181" w:name="_Toc219733103"/>
      <w:r w:rsidRPr="00276857">
        <w:rPr>
          <w:lang w:val="en-IN"/>
        </w:rPr>
        <w:t>6.2.2</w:t>
      </w:r>
      <w:r w:rsidRPr="00276857">
        <w:rPr>
          <w:lang w:val="en-IN"/>
        </w:rPr>
        <w:tab/>
        <w:t>Industry group #1: GSMA OPG</w:t>
      </w:r>
      <w:bookmarkEnd w:id="180"/>
      <w:bookmarkEnd w:id="181"/>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182" w:name="_Toc215039554"/>
      <w:bookmarkStart w:id="183" w:name="_Toc219733104"/>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182"/>
      <w:bookmarkEnd w:id="183"/>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184" w:name="_Toc215039555"/>
      <w:bookmarkStart w:id="185" w:name="_Toc219733105"/>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184"/>
      <w:bookmarkEnd w:id="185"/>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186" w:name="_Toc207708824"/>
      <w:bookmarkStart w:id="187" w:name="_Toc207708915"/>
      <w:bookmarkStart w:id="188" w:name="_Toc207709645"/>
      <w:bookmarkStart w:id="189" w:name="_Toc207715103"/>
      <w:bookmarkStart w:id="190" w:name="_Toc215039556"/>
      <w:bookmarkStart w:id="191" w:name="_Toc219733106"/>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186"/>
      <w:bookmarkEnd w:id="187"/>
      <w:bookmarkEnd w:id="188"/>
      <w:bookmarkEnd w:id="189"/>
      <w:bookmarkEnd w:id="190"/>
      <w:bookmarkEnd w:id="191"/>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192" w:name="_Toc207708825"/>
      <w:bookmarkStart w:id="193" w:name="_Toc207708916"/>
      <w:bookmarkStart w:id="194" w:name="_Toc207709646"/>
      <w:bookmarkStart w:id="195" w:name="_Toc207715104"/>
      <w:bookmarkStart w:id="196" w:name="_Toc215039557"/>
      <w:bookmarkStart w:id="197" w:name="_Toc219733107"/>
      <w:r>
        <w:rPr>
          <w:lang w:val="en-IN"/>
        </w:rPr>
        <w:t>7</w:t>
      </w:r>
      <w:r w:rsidR="00375206" w:rsidRPr="007C209E">
        <w:rPr>
          <w:lang w:val="en-IN"/>
        </w:rPr>
        <w:tab/>
      </w:r>
      <w:r w:rsidR="004C49DF" w:rsidRPr="007C209E">
        <w:rPr>
          <w:lang w:val="en-IN"/>
        </w:rPr>
        <w:t>Key issues</w:t>
      </w:r>
      <w:bookmarkEnd w:id="129"/>
      <w:bookmarkEnd w:id="130"/>
      <w:bookmarkEnd w:id="131"/>
      <w:bookmarkEnd w:id="192"/>
      <w:bookmarkEnd w:id="193"/>
      <w:bookmarkEnd w:id="194"/>
      <w:bookmarkEnd w:id="195"/>
      <w:bookmarkEnd w:id="196"/>
      <w:bookmarkEnd w:id="197"/>
    </w:p>
    <w:p w14:paraId="6A4E3369" w14:textId="2EE44EAD" w:rsidR="004C49DF" w:rsidRDefault="001D1F88" w:rsidP="004C49DF">
      <w:pPr>
        <w:pStyle w:val="Heading2"/>
      </w:pPr>
      <w:bookmarkStart w:id="198" w:name="_Toc147904923"/>
      <w:bookmarkStart w:id="199" w:name="_Toc175572176"/>
      <w:bookmarkStart w:id="200" w:name="_Toc183530723"/>
      <w:bookmarkStart w:id="201" w:name="_Toc193921910"/>
      <w:bookmarkStart w:id="202" w:name="_Toc207708826"/>
      <w:bookmarkStart w:id="203" w:name="_Toc207708917"/>
      <w:bookmarkStart w:id="204" w:name="_Toc207709647"/>
      <w:bookmarkStart w:id="205" w:name="_Toc207715105"/>
      <w:bookmarkStart w:id="206" w:name="_Toc215039558"/>
      <w:bookmarkStart w:id="207" w:name="_Toc219733108"/>
      <w:r>
        <w:rPr>
          <w:lang w:val="en-IN"/>
        </w:rPr>
        <w:t>7</w:t>
      </w:r>
      <w:r w:rsidR="004C49DF" w:rsidRPr="004D3578">
        <w:t>.</w:t>
      </w:r>
      <w:r w:rsidR="00FD56EA">
        <w:t>1</w:t>
      </w:r>
      <w:r w:rsidR="004C49DF" w:rsidRPr="004D3578">
        <w:tab/>
      </w:r>
      <w:r w:rsidR="004C49DF">
        <w:t>Key issue #</w:t>
      </w:r>
      <w:r w:rsidR="00C60C4C">
        <w:t>1</w:t>
      </w:r>
      <w:r w:rsidR="004C49DF">
        <w:t xml:space="preserve">: </w:t>
      </w:r>
      <w:bookmarkEnd w:id="198"/>
      <w:bookmarkEnd w:id="199"/>
      <w:bookmarkEnd w:id="200"/>
      <w:bookmarkEnd w:id="201"/>
      <w:bookmarkEnd w:id="202"/>
      <w:bookmarkEnd w:id="203"/>
      <w:bookmarkEnd w:id="204"/>
      <w:bookmarkEnd w:id="205"/>
      <w:r w:rsidR="00454EAC" w:rsidRPr="00454EAC">
        <w:rPr>
          <w:noProof/>
        </w:rPr>
        <w:t xml:space="preserve"> </w:t>
      </w:r>
      <w:r w:rsidR="00454EAC">
        <w:rPr>
          <w:noProof/>
        </w:rPr>
        <w:t>Application user consent management</w:t>
      </w:r>
      <w:bookmarkEnd w:id="206"/>
      <w:bookmarkEnd w:id="207"/>
    </w:p>
    <w:p w14:paraId="5517224D" w14:textId="07AB0BAF" w:rsidR="004C49DF" w:rsidRDefault="001D1F88" w:rsidP="004C49DF">
      <w:pPr>
        <w:pStyle w:val="Heading3"/>
      </w:pPr>
      <w:bookmarkStart w:id="208" w:name="_Toc175572177"/>
      <w:bookmarkStart w:id="209" w:name="_Toc183530724"/>
      <w:bookmarkStart w:id="210" w:name="_Toc193921911"/>
      <w:bookmarkStart w:id="211" w:name="_Toc207708827"/>
      <w:bookmarkStart w:id="212" w:name="_Toc207708918"/>
      <w:bookmarkStart w:id="213" w:name="_Toc207709648"/>
      <w:bookmarkStart w:id="214" w:name="_Toc207715106"/>
      <w:bookmarkStart w:id="215" w:name="_Toc215039559"/>
      <w:bookmarkStart w:id="216" w:name="_Toc219733109"/>
      <w:r>
        <w:t>7</w:t>
      </w:r>
      <w:r w:rsidR="004C49DF">
        <w:t>.</w:t>
      </w:r>
      <w:r w:rsidR="00FD56EA">
        <w:t>1</w:t>
      </w:r>
      <w:r w:rsidR="004C49DF">
        <w:t>.1</w:t>
      </w:r>
      <w:r w:rsidR="004C49DF">
        <w:tab/>
        <w:t>Description</w:t>
      </w:r>
      <w:bookmarkEnd w:id="208"/>
      <w:bookmarkEnd w:id="209"/>
      <w:bookmarkEnd w:id="210"/>
      <w:bookmarkEnd w:id="211"/>
      <w:bookmarkEnd w:id="212"/>
      <w:bookmarkEnd w:id="213"/>
      <w:bookmarkEnd w:id="214"/>
      <w:bookmarkEnd w:id="215"/>
      <w:bookmarkEnd w:id="216"/>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217" w:name="_Toc175572178"/>
      <w:bookmarkStart w:id="218" w:name="_Toc183530725"/>
      <w:bookmarkStart w:id="219" w:name="_Toc193921912"/>
      <w:bookmarkStart w:id="220" w:name="_Toc207708828"/>
      <w:bookmarkStart w:id="221" w:name="_Toc207708919"/>
      <w:bookmarkStart w:id="222" w:name="_Toc207709649"/>
      <w:bookmarkStart w:id="223" w:name="_Toc207715107"/>
      <w:bookmarkStart w:id="224" w:name="_Toc215039560"/>
      <w:bookmarkStart w:id="225" w:name="_Toc219733110"/>
      <w:r>
        <w:t>7</w:t>
      </w:r>
      <w:r w:rsidR="004C49DF">
        <w:t>.</w:t>
      </w:r>
      <w:r w:rsidR="00FD56EA">
        <w:t>1</w:t>
      </w:r>
      <w:r w:rsidR="004C49DF">
        <w:t>.</w:t>
      </w:r>
      <w:r w:rsidR="00D00301">
        <w:t>2</w:t>
      </w:r>
      <w:r w:rsidR="004C49DF">
        <w:tab/>
      </w:r>
      <w:r w:rsidR="004C49DF" w:rsidRPr="00B457AD">
        <w:t>Open issues</w:t>
      </w:r>
      <w:bookmarkEnd w:id="217"/>
      <w:bookmarkEnd w:id="218"/>
      <w:bookmarkEnd w:id="219"/>
      <w:bookmarkEnd w:id="220"/>
      <w:bookmarkEnd w:id="221"/>
      <w:bookmarkEnd w:id="222"/>
      <w:bookmarkEnd w:id="223"/>
      <w:bookmarkEnd w:id="224"/>
      <w:bookmarkEnd w:id="225"/>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226" w:name="_Toc212063505"/>
      <w:bookmarkStart w:id="227" w:name="_Toc215039561"/>
      <w:bookmarkStart w:id="228" w:name="_Toc219733111"/>
      <w:r>
        <w:rPr>
          <w:lang w:val="en-IN"/>
        </w:rPr>
        <w:t>7</w:t>
      </w:r>
      <w:r w:rsidRPr="004D3578">
        <w:t>.</w:t>
      </w:r>
      <w:r>
        <w:t>2</w:t>
      </w:r>
      <w:r w:rsidRPr="004D3578">
        <w:tab/>
      </w:r>
      <w:r>
        <w:t xml:space="preserve">Key issue #2: </w:t>
      </w:r>
      <w:bookmarkEnd w:id="226"/>
      <w:r w:rsidRPr="00826701">
        <w:rPr>
          <w:noProof/>
        </w:rPr>
        <w:t xml:space="preserve"> </w:t>
      </w:r>
      <w:r w:rsidRPr="004F7D44">
        <w:rPr>
          <w:noProof/>
        </w:rPr>
        <w:t>E2E clarification of the consent needed for application</w:t>
      </w:r>
      <w:r>
        <w:rPr>
          <w:noProof/>
        </w:rPr>
        <w:t>s</w:t>
      </w:r>
      <w:bookmarkEnd w:id="227"/>
      <w:bookmarkEnd w:id="228"/>
    </w:p>
    <w:p w14:paraId="3ADD0121" w14:textId="6E043AEB" w:rsidR="0010686E" w:rsidRDefault="0010686E" w:rsidP="0010686E">
      <w:pPr>
        <w:pStyle w:val="Heading3"/>
      </w:pPr>
      <w:bookmarkStart w:id="229" w:name="_Toc212063506"/>
      <w:bookmarkStart w:id="230" w:name="_Toc215039562"/>
      <w:bookmarkStart w:id="231" w:name="_Toc219733112"/>
      <w:r>
        <w:t>7.2.1</w:t>
      </w:r>
      <w:r>
        <w:tab/>
        <w:t>Description</w:t>
      </w:r>
      <w:bookmarkEnd w:id="229"/>
      <w:bookmarkEnd w:id="230"/>
      <w:bookmarkEnd w:id="231"/>
    </w:p>
    <w:p w14:paraId="357B1984" w14:textId="77777777" w:rsidR="0010686E" w:rsidRDefault="0010686E" w:rsidP="00913976">
      <w:pPr>
        <w:rPr>
          <w:noProof/>
        </w:rPr>
      </w:pPr>
      <w:bookmarkStart w:id="232"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233" w:name="_Toc215039563"/>
      <w:bookmarkStart w:id="234" w:name="_Toc219733113"/>
      <w:r>
        <w:t>7.2.2</w:t>
      </w:r>
      <w:r>
        <w:tab/>
      </w:r>
      <w:r w:rsidRPr="00B457AD">
        <w:t>Open issues</w:t>
      </w:r>
      <w:bookmarkEnd w:id="232"/>
      <w:bookmarkEnd w:id="233"/>
      <w:bookmarkEnd w:id="234"/>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235" w:name="_Toc175572197"/>
      <w:bookmarkStart w:id="236" w:name="_Toc183530744"/>
      <w:bookmarkStart w:id="237" w:name="_Toc193921913"/>
      <w:bookmarkStart w:id="238" w:name="_Toc207708829"/>
      <w:bookmarkStart w:id="239" w:name="_Toc207708920"/>
      <w:bookmarkStart w:id="240" w:name="_Toc207709650"/>
      <w:bookmarkStart w:id="241" w:name="_Toc207715108"/>
      <w:bookmarkStart w:id="242" w:name="_Toc215039564"/>
      <w:bookmarkStart w:id="243" w:name="_Toc219733114"/>
      <w:r>
        <w:t>8</w:t>
      </w:r>
      <w:r w:rsidR="004C49DF" w:rsidRPr="004D3578">
        <w:tab/>
      </w:r>
      <w:r w:rsidR="004C49DF">
        <w:t>Solutions</w:t>
      </w:r>
      <w:bookmarkEnd w:id="235"/>
      <w:bookmarkEnd w:id="236"/>
      <w:bookmarkEnd w:id="237"/>
      <w:bookmarkEnd w:id="238"/>
      <w:bookmarkEnd w:id="239"/>
      <w:bookmarkEnd w:id="240"/>
      <w:bookmarkEnd w:id="241"/>
      <w:bookmarkEnd w:id="242"/>
      <w:bookmarkEnd w:id="243"/>
    </w:p>
    <w:p w14:paraId="444EE7E5" w14:textId="2C5C2795" w:rsidR="004C49DF" w:rsidRDefault="001D1F88" w:rsidP="004C49DF">
      <w:pPr>
        <w:pStyle w:val="Heading2"/>
      </w:pPr>
      <w:bookmarkStart w:id="244" w:name="_Toc175572198"/>
      <w:bookmarkStart w:id="245" w:name="_Toc183530745"/>
      <w:bookmarkStart w:id="246" w:name="_Toc193921914"/>
      <w:bookmarkStart w:id="247" w:name="_Toc207708830"/>
      <w:bookmarkStart w:id="248" w:name="_Toc207708921"/>
      <w:bookmarkStart w:id="249" w:name="_Toc207709651"/>
      <w:bookmarkStart w:id="250" w:name="_Toc207715109"/>
      <w:bookmarkStart w:id="251" w:name="_Toc215039565"/>
      <w:bookmarkStart w:id="252" w:name="_Toc219733115"/>
      <w:r>
        <w:t>8</w:t>
      </w:r>
      <w:r w:rsidR="004C49DF">
        <w:t>.1</w:t>
      </w:r>
      <w:r w:rsidR="004C49DF">
        <w:tab/>
        <w:t>Mapping of solutions to key issues</w:t>
      </w:r>
      <w:bookmarkEnd w:id="244"/>
      <w:bookmarkEnd w:id="245"/>
      <w:bookmarkEnd w:id="246"/>
      <w:bookmarkEnd w:id="247"/>
      <w:bookmarkEnd w:id="248"/>
      <w:bookmarkEnd w:id="249"/>
      <w:bookmarkEnd w:id="250"/>
      <w:bookmarkEnd w:id="251"/>
      <w:bookmarkEnd w:id="252"/>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0473B902" w:rsidR="0044065E" w:rsidRPr="005025B6" w:rsidRDefault="0044065E" w:rsidP="0044065E">
      <w:pPr>
        <w:pStyle w:val="Heading2"/>
        <w:rPr>
          <w:lang w:val="fr-CA"/>
        </w:rPr>
      </w:pPr>
      <w:bookmarkStart w:id="253" w:name="_Toc215039566"/>
      <w:bookmarkStart w:id="254" w:name="_Toc175572199"/>
      <w:bookmarkStart w:id="255" w:name="_Toc183530746"/>
      <w:bookmarkStart w:id="256" w:name="_Toc193921915"/>
      <w:bookmarkStart w:id="257" w:name="_Toc207708831"/>
      <w:bookmarkStart w:id="258" w:name="_Toc207708922"/>
      <w:bookmarkStart w:id="259" w:name="_Toc207709652"/>
      <w:bookmarkStart w:id="260" w:name="_Toc207715110"/>
      <w:bookmarkStart w:id="261" w:name="_Toc219733116"/>
      <w:r w:rsidRPr="005025B6">
        <w:rPr>
          <w:lang w:val="fr-CA" w:eastAsia="zh-CN"/>
        </w:rPr>
        <w:t>8</w:t>
      </w:r>
      <w:r w:rsidRPr="005025B6">
        <w:rPr>
          <w:lang w:val="fr-CA"/>
        </w:rPr>
        <w:t>.</w:t>
      </w:r>
      <w:r w:rsidR="0053539F">
        <w:rPr>
          <w:lang w:val="fr-CA"/>
        </w:rPr>
        <w:t>2</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253"/>
      <w:bookmarkEnd w:id="261"/>
    </w:p>
    <w:p w14:paraId="3C48E269" w14:textId="668D44EF" w:rsidR="0044065E" w:rsidRDefault="0044065E" w:rsidP="0044065E">
      <w:pPr>
        <w:pStyle w:val="Heading3"/>
      </w:pPr>
      <w:bookmarkStart w:id="262" w:name="_Toc215039567"/>
      <w:bookmarkStart w:id="263" w:name="_Toc219733117"/>
      <w:r>
        <w:rPr>
          <w:lang w:eastAsia="zh-CN"/>
        </w:rPr>
        <w:t>8</w:t>
      </w:r>
      <w:r>
        <w:t>.</w:t>
      </w:r>
      <w:r w:rsidR="0053539F">
        <w:t>2</w:t>
      </w:r>
      <w:r>
        <w:t>.1</w:t>
      </w:r>
      <w:r>
        <w:tab/>
        <w:t>General</w:t>
      </w:r>
      <w:bookmarkEnd w:id="262"/>
      <w:bookmarkEnd w:id="263"/>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549A8267" w:rsidR="006D778E" w:rsidRPr="00D7706D" w:rsidRDefault="006D778E" w:rsidP="006D778E">
      <w:pPr>
        <w:pStyle w:val="Heading3"/>
      </w:pPr>
      <w:bookmarkStart w:id="264" w:name="_Toc215039568"/>
      <w:bookmarkStart w:id="265" w:name="_Toc219733118"/>
      <w:r>
        <w:t>8</w:t>
      </w:r>
      <w:r w:rsidRPr="00D7706D">
        <w:t>.</w:t>
      </w:r>
      <w:r w:rsidR="0053539F">
        <w:rPr>
          <w:lang w:eastAsia="zh-CN"/>
        </w:rPr>
        <w:t>2</w:t>
      </w:r>
      <w:r w:rsidRPr="00D7706D">
        <w:t>.</w:t>
      </w:r>
      <w:r>
        <w:rPr>
          <w:rFonts w:hint="eastAsia"/>
          <w:lang w:eastAsia="zh-CN"/>
        </w:rPr>
        <w:t>2</w:t>
      </w:r>
      <w:r w:rsidRPr="00D7706D">
        <w:tab/>
      </w:r>
      <w:r>
        <w:rPr>
          <w:lang w:eastAsia="zh-CN"/>
        </w:rPr>
        <w:t>Architecture impacts</w:t>
      </w:r>
      <w:bookmarkEnd w:id="264"/>
      <w:bookmarkEnd w:id="265"/>
    </w:p>
    <w:p w14:paraId="313B16A8" w14:textId="77777777" w:rsidR="00874B4B" w:rsidRDefault="00874B4B" w:rsidP="00913976">
      <w:pPr>
        <w:rPr>
          <w:i/>
          <w:iCs/>
        </w:rPr>
      </w:pPr>
      <w:r w:rsidRPr="003A025F">
        <w:rPr>
          <w:noProof/>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lastRenderedPageBreak/>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2AA55E7B" w:rsidR="00874B4B" w:rsidRDefault="00913976" w:rsidP="00913976">
      <w:pPr>
        <w:pStyle w:val="B2"/>
        <w:rPr>
          <w:noProof/>
        </w:rPr>
      </w:pPr>
      <w:r>
        <w:rPr>
          <w:noProof/>
        </w:rPr>
        <w:t>-</w:t>
      </w:r>
      <w:r>
        <w:rPr>
          <w:noProof/>
        </w:rPr>
        <w:tab/>
      </w:r>
      <w:r w:rsidR="00874B4B">
        <w:rPr>
          <w:noProof/>
        </w:rPr>
        <w:t xml:space="preserve">While additional operational data is expected to be also recorded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6DE68C19" w14:textId="6B55F3CE" w:rsidR="00874B4B" w:rsidRPr="003A025F" w:rsidRDefault="00913976" w:rsidP="00913976">
      <w:pPr>
        <w:pStyle w:val="B1"/>
        <w:rPr>
          <w:noProof/>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p>
    <w:p w14:paraId="4099840F" w14:textId="76B13AC0" w:rsidR="00874B4B" w:rsidRDefault="00830C63" w:rsidP="00913976">
      <w:pPr>
        <w:pStyle w:val="TH"/>
        <w:rPr>
          <w:noProof/>
          <w:lang w:val="en-US"/>
        </w:rPr>
      </w:pPr>
      <w:r>
        <w:rPr>
          <w:noProof/>
          <w:lang w:val="en-US"/>
        </w:rPr>
        <w:object w:dxaOrig="12045" w:dyaOrig="7005" w14:anchorId="6F591ED3">
          <v:shape id="_x0000_i1029" type="#_x0000_t75" style="width:446.5pt;height:201.95pt" o:ole="">
            <v:imagedata r:id="rId21" o:title=""/>
          </v:shape>
          <o:OLEObject Type="Embed" ProgID="Visio.Drawing.11" ShapeID="_x0000_i1029" DrawAspect="Content" ObjectID="_1830346438" r:id="rId22"/>
        </w:object>
      </w:r>
    </w:p>
    <w:p w14:paraId="5C6C1049" w14:textId="199EA9A0" w:rsidR="00874B4B" w:rsidRPr="003B2601" w:rsidRDefault="00874B4B" w:rsidP="00874B4B">
      <w:pPr>
        <w:pStyle w:val="TF"/>
        <w:rPr>
          <w:lang w:val="en-CA"/>
        </w:rPr>
      </w:pPr>
      <w:r w:rsidRPr="003B2601">
        <w:rPr>
          <w:lang w:val="en-CA"/>
        </w:rPr>
        <w:t>Figure </w:t>
      </w:r>
      <w:r w:rsidRPr="003B2601">
        <w:rPr>
          <w:lang w:val="en-CA" w:eastAsia="zh-CN"/>
        </w:rPr>
        <w:t>8.</w:t>
      </w:r>
      <w:r w:rsidR="00B30548">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38B99C62" w14:textId="1B1A6902" w:rsidR="00874B4B" w:rsidRPr="00FC5EBD" w:rsidRDefault="00874B4B" w:rsidP="00FC5EBD">
      <w:pPr>
        <w:pStyle w:val="EditorsNote"/>
        <w:ind w:left="1135" w:hanging="851"/>
        <w:rPr>
          <w:rFonts w:eastAsia="SimSun"/>
          <w:lang w:val="en-US" w:eastAsia="zh-CN"/>
        </w:rPr>
      </w:pPr>
      <w:r w:rsidRPr="00FC5EBD">
        <w:rPr>
          <w:rFonts w:eastAsia="SimSun"/>
          <w:lang w:val="en-US" w:eastAsia="zh-CN"/>
        </w:rPr>
        <w:t>Editor</w:t>
      </w:r>
      <w:r w:rsidR="00913976" w:rsidRPr="00913976">
        <w:rPr>
          <w:rFonts w:eastAsia="SimSun"/>
          <w:lang w:val="en-US" w:eastAsia="zh-CN"/>
        </w:rPr>
        <w:t>'</w:t>
      </w:r>
      <w:r w:rsidRPr="00FC5EBD">
        <w:rPr>
          <w:rFonts w:eastAsia="SimSun"/>
          <w:lang w:val="en-US" w:eastAsia="zh-CN"/>
        </w:rPr>
        <w:t>s Note: The architecture will be updated to address further use cases and updates to requirements.</w:t>
      </w:r>
    </w:p>
    <w:p w14:paraId="43B1299A" w14:textId="77777777" w:rsidR="00874B4B" w:rsidRPr="00ED3079" w:rsidRDefault="00874B4B" w:rsidP="00913976">
      <w:pPr>
        <w:rPr>
          <w:b/>
        </w:rPr>
      </w:pPr>
      <w:r w:rsidRPr="00ED3079">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p>
    <w:p w14:paraId="7E95D627" w14:textId="77777777" w:rsidR="00874B4B" w:rsidRPr="00ED3079" w:rsidRDefault="00874B4B" w:rsidP="00913976">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696D0ED8" w14:textId="07AF1F95" w:rsidR="00874B4B" w:rsidRPr="00092EEA" w:rsidRDefault="00874B4B" w:rsidP="00913976">
      <w:pPr>
        <w:pStyle w:val="EditorsNote"/>
        <w:ind w:left="1135" w:hanging="851"/>
        <w:rPr>
          <w:rFonts w:eastAsiaTheme="minorEastAsia"/>
          <w:lang w:eastAsia="zh-CN"/>
        </w:rPr>
      </w:pPr>
      <w:r w:rsidRPr="00FC5EBD">
        <w:rPr>
          <w:rFonts w:eastAsia="SimSun"/>
          <w:lang w:val="en-US" w:eastAsia="zh-CN"/>
        </w:rPr>
        <w:t>Editor</w:t>
      </w:r>
      <w:r w:rsidR="00913976" w:rsidRPr="00913976">
        <w:rPr>
          <w:rFonts w:eastAsia="SimSun"/>
          <w:lang w:val="en-US" w:eastAsia="zh-CN"/>
        </w:rPr>
        <w:t>'</w:t>
      </w:r>
      <w:r w:rsidRPr="00FC5EBD">
        <w:rPr>
          <w:rFonts w:eastAsia="SimSun"/>
          <w:lang w:val="en-US" w:eastAsia="zh-CN"/>
        </w:rPr>
        <w:t xml:space="preserve">s Note: </w:t>
      </w:r>
      <w:r w:rsidR="00EA2128">
        <w:rPr>
          <w:rFonts w:eastAsia="SimSun"/>
          <w:lang w:val="en-US" w:eastAsia="zh-CN"/>
        </w:rPr>
        <w:t>T</w:t>
      </w:r>
      <w:r w:rsidRPr="00FC5EBD">
        <w:rPr>
          <w:rFonts w:eastAsia="SimSun"/>
          <w:lang w:val="en-US" w:eastAsia="zh-CN"/>
        </w:rPr>
        <w:t>he security aspects for the APCOT-1 and APCOT-2 are handled by SA3.</w:t>
      </w:r>
    </w:p>
    <w:p w14:paraId="79941278" w14:textId="468993BE" w:rsidR="00F26519" w:rsidRDefault="00874B4B" w:rsidP="00DB2859">
      <w:pPr>
        <w:pStyle w:val="Heading3"/>
        <w:rPr>
          <w:lang w:val="en-CA"/>
        </w:rPr>
      </w:pPr>
      <w:bookmarkStart w:id="266" w:name="_Toc215039569"/>
      <w:bookmarkStart w:id="267" w:name="_Toc219733119"/>
      <w:r w:rsidRPr="00ED3079">
        <w:rPr>
          <w:lang w:val="en-CA"/>
        </w:rPr>
        <w:t>8.</w:t>
      </w:r>
      <w:r w:rsidR="0053539F">
        <w:rPr>
          <w:lang w:val="en-CA"/>
        </w:rPr>
        <w:t>2</w:t>
      </w:r>
      <w:r w:rsidRPr="00ED3079">
        <w:rPr>
          <w:lang w:val="en-CA"/>
        </w:rPr>
        <w:t>.3</w:t>
      </w:r>
      <w:r w:rsidRPr="00ED3079">
        <w:rPr>
          <w:lang w:val="en-CA"/>
        </w:rPr>
        <w:tab/>
        <w:t>Solution description</w:t>
      </w:r>
      <w:bookmarkEnd w:id="266"/>
      <w:bookmarkEnd w:id="267"/>
    </w:p>
    <w:p w14:paraId="6EA0894A" w14:textId="77777777" w:rsidR="00874B4B" w:rsidRPr="00ED3079" w:rsidRDefault="00874B4B" w:rsidP="00913976">
      <w:pPr>
        <w:rPr>
          <w:i/>
        </w:rPr>
      </w:pPr>
      <w:r w:rsidRPr="00ED3079">
        <w:t>An example of interaction between the consumer of APCOT-1 interface (an Exposure platform) and the application user consent management function is described below.</w:t>
      </w:r>
    </w:p>
    <w:p w14:paraId="1FBFC815" w14:textId="77777777" w:rsidR="00874B4B" w:rsidRDefault="00874B4B" w:rsidP="00913976">
      <w:pPr>
        <w:pStyle w:val="TH"/>
      </w:pPr>
      <w:r w:rsidRPr="00EC4A23">
        <w:object w:dxaOrig="6680" w:dyaOrig="4300" w14:anchorId="490072A6">
          <v:shape id="_x0000_i1030" type="#_x0000_t75" style="width:331.5pt;height:201.95pt" o:ole="">
            <v:imagedata r:id="rId23" o:title=""/>
          </v:shape>
          <o:OLEObject Type="Embed" ProgID="Visio.Drawing.15" ShapeID="_x0000_i1030" DrawAspect="Content" ObjectID="_1830346439" r:id="rId24"/>
        </w:object>
      </w:r>
    </w:p>
    <w:p w14:paraId="1B6B8C32" w14:textId="1EAAB036" w:rsidR="00874B4B" w:rsidRPr="00F141DD" w:rsidRDefault="00874B4B" w:rsidP="00874B4B">
      <w:pPr>
        <w:pStyle w:val="TF"/>
        <w:rPr>
          <w:lang w:val="en-CA"/>
        </w:rPr>
      </w:pPr>
      <w:r w:rsidRPr="00F141DD">
        <w:rPr>
          <w:lang w:val="en-CA"/>
        </w:rPr>
        <w:t>Figure </w:t>
      </w:r>
      <w:r w:rsidRPr="00F141DD">
        <w:rPr>
          <w:lang w:val="en-CA" w:eastAsia="zh-CN"/>
        </w:rPr>
        <w:t>8.</w:t>
      </w:r>
      <w:r w:rsidR="00B30548">
        <w:rPr>
          <w:lang w:val="en-CA" w:eastAsia="zh-CN"/>
        </w:rPr>
        <w:t>1</w:t>
      </w:r>
      <w:r w:rsidRPr="00F141DD">
        <w:rPr>
          <w:lang w:val="en-CA"/>
        </w:rPr>
        <w:t>.3-1: App</w:t>
      </w:r>
      <w:r>
        <w:rPr>
          <w:lang w:val="en-CA"/>
        </w:rPr>
        <w:t xml:space="preserve">lication </w:t>
      </w:r>
      <w:r w:rsidRPr="00F141DD">
        <w:rPr>
          <w:lang w:val="en-CA"/>
        </w:rPr>
        <w:t>user consent check over APCOT-1</w:t>
      </w:r>
    </w:p>
    <w:p w14:paraId="07EE2758" w14:textId="77777777" w:rsidR="00874B4B" w:rsidRPr="00F141DD" w:rsidRDefault="00874B4B" w:rsidP="00874B4B">
      <w:pPr>
        <w:pStyle w:val="B1"/>
      </w:pPr>
      <w:r w:rsidRPr="00F141DD">
        <w:t>1.</w:t>
      </w:r>
      <w:r w:rsidRPr="00F141DD">
        <w:tab/>
        <w:t xml:space="preserve">The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07246A9E" w14:textId="26F5B033" w:rsidR="001F7EA5" w:rsidRPr="00D7706D" w:rsidRDefault="001F7EA5" w:rsidP="001F7EA5">
      <w:pPr>
        <w:pStyle w:val="Heading3"/>
        <w:rPr>
          <w:lang w:eastAsia="zh-CN"/>
        </w:rPr>
      </w:pPr>
      <w:bookmarkStart w:id="268" w:name="_Toc532993748"/>
      <w:bookmarkStart w:id="269" w:name="_Toc78314761"/>
      <w:bookmarkStart w:id="270" w:name="_Toc147904938"/>
      <w:bookmarkStart w:id="271" w:name="_Toc175572203"/>
      <w:bookmarkStart w:id="272" w:name="_Toc183530750"/>
      <w:bookmarkStart w:id="273" w:name="_Toc193921919"/>
      <w:bookmarkStart w:id="274" w:name="_Toc207708836"/>
      <w:bookmarkStart w:id="275" w:name="_Toc207708927"/>
      <w:bookmarkStart w:id="276" w:name="_Toc207709657"/>
      <w:bookmarkStart w:id="277" w:name="_Toc207715115"/>
      <w:bookmarkStart w:id="278" w:name="_Toc215039575"/>
      <w:bookmarkStart w:id="279" w:name="_Toc219733120"/>
      <w:r>
        <w:rPr>
          <w:lang w:eastAsia="zh-CN"/>
        </w:rPr>
        <w:t>8</w:t>
      </w:r>
      <w:r w:rsidRPr="00D7706D">
        <w:rPr>
          <w:lang w:eastAsia="zh-CN"/>
        </w:rPr>
        <w:t>.</w:t>
      </w:r>
      <w:r w:rsidR="0053539F">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68"/>
      <w:bookmarkEnd w:id="269"/>
      <w:bookmarkEnd w:id="270"/>
      <w:bookmarkEnd w:id="271"/>
      <w:bookmarkEnd w:id="272"/>
      <w:bookmarkEnd w:id="273"/>
      <w:bookmarkEnd w:id="274"/>
      <w:bookmarkEnd w:id="275"/>
      <w:bookmarkEnd w:id="276"/>
      <w:bookmarkEnd w:id="277"/>
      <w:bookmarkEnd w:id="278"/>
      <w:bookmarkEnd w:id="279"/>
    </w:p>
    <w:p w14:paraId="25E71C87" w14:textId="428FC5A9" w:rsidR="006D778E" w:rsidRPr="001F7EA5" w:rsidRDefault="001F7EA5" w:rsidP="00EA2128">
      <w:pPr>
        <w:pStyle w:val="Guidance"/>
      </w:pPr>
      <w:r w:rsidRPr="009D16B2">
        <w:t>This section provides solution evaluation based on the open issues specified in the related key issue(s).</w:t>
      </w:r>
    </w:p>
    <w:p w14:paraId="27474D94" w14:textId="3A7555A4" w:rsidR="004C49DF" w:rsidRDefault="001D1F88" w:rsidP="004C49DF">
      <w:pPr>
        <w:pStyle w:val="Heading2"/>
        <w:rPr>
          <w:lang w:val="en-US"/>
        </w:rPr>
      </w:pPr>
      <w:bookmarkStart w:id="280" w:name="_Toc215039570"/>
      <w:bookmarkStart w:id="281" w:name="_Toc219733121"/>
      <w:r>
        <w:rPr>
          <w:lang w:eastAsia="zh-CN"/>
        </w:rPr>
        <w:t>8</w:t>
      </w:r>
      <w:r w:rsidR="004C49DF">
        <w:t>.</w:t>
      </w:r>
      <w:r w:rsidR="0053539F">
        <w:t>3</w:t>
      </w:r>
      <w:r w:rsidR="004C49DF">
        <w:tab/>
      </w:r>
      <w:r w:rsidR="004C49DF">
        <w:rPr>
          <w:lang w:val="en-US"/>
        </w:rPr>
        <w:t>Solution #</w:t>
      </w:r>
      <w:r w:rsidR="00F01780">
        <w:rPr>
          <w:lang w:val="en-US"/>
        </w:rPr>
        <w:t>2</w:t>
      </w:r>
      <w:r w:rsidR="004C49DF">
        <w:rPr>
          <w:lang w:val="en-US"/>
        </w:rPr>
        <w:t xml:space="preserve">: </w:t>
      </w:r>
      <w:bookmarkEnd w:id="254"/>
      <w:bookmarkEnd w:id="255"/>
      <w:bookmarkEnd w:id="256"/>
      <w:bookmarkEnd w:id="257"/>
      <w:bookmarkEnd w:id="258"/>
      <w:bookmarkEnd w:id="259"/>
      <w:bookmarkEnd w:id="260"/>
      <w:r w:rsidR="00D94E09" w:rsidRPr="00375E14">
        <w:rPr>
          <w:lang w:val="en-CA"/>
        </w:rPr>
        <w:t>End to en</w:t>
      </w:r>
      <w:r w:rsidR="00D94E09">
        <w:rPr>
          <w:lang w:val="en-CA"/>
        </w:rPr>
        <w:t>d consent for applications</w:t>
      </w:r>
      <w:bookmarkEnd w:id="280"/>
      <w:bookmarkEnd w:id="281"/>
    </w:p>
    <w:p w14:paraId="7577F969" w14:textId="6404F4E5" w:rsidR="004C49DF" w:rsidRDefault="001D1F88" w:rsidP="004C49DF">
      <w:pPr>
        <w:pStyle w:val="Heading3"/>
      </w:pPr>
      <w:bookmarkStart w:id="282" w:name="_Toc464463366"/>
      <w:bookmarkStart w:id="283" w:name="_Toc475064960"/>
      <w:bookmarkStart w:id="284" w:name="_Toc478400631"/>
      <w:bookmarkStart w:id="285" w:name="_Toc7485786"/>
      <w:bookmarkStart w:id="286" w:name="_Toc78314760"/>
      <w:bookmarkStart w:id="287" w:name="_Toc147904935"/>
      <w:bookmarkStart w:id="288" w:name="_Toc175572200"/>
      <w:bookmarkStart w:id="289" w:name="_Toc183530747"/>
      <w:bookmarkStart w:id="290" w:name="_Toc193921916"/>
      <w:bookmarkStart w:id="291" w:name="_Toc207708832"/>
      <w:bookmarkStart w:id="292" w:name="_Toc207708923"/>
      <w:bookmarkStart w:id="293" w:name="_Toc207709653"/>
      <w:bookmarkStart w:id="294" w:name="_Toc207715111"/>
      <w:bookmarkStart w:id="295" w:name="_Toc215039571"/>
      <w:bookmarkStart w:id="296" w:name="_Toc219733122"/>
      <w:r>
        <w:rPr>
          <w:lang w:eastAsia="zh-CN"/>
        </w:rPr>
        <w:t>8</w:t>
      </w:r>
      <w:r w:rsidR="004C49DF">
        <w:t>.</w:t>
      </w:r>
      <w:r w:rsidR="0053539F">
        <w:t>3</w:t>
      </w:r>
      <w:r w:rsidR="004C49DF">
        <w:t>.1</w:t>
      </w:r>
      <w:r w:rsidR="004C49DF">
        <w:tab/>
      </w:r>
      <w:bookmarkEnd w:id="282"/>
      <w:bookmarkEnd w:id="283"/>
      <w:bookmarkEnd w:id="284"/>
      <w:bookmarkEnd w:id="285"/>
      <w:bookmarkEnd w:id="286"/>
      <w:bookmarkEnd w:id="287"/>
      <w:bookmarkEnd w:id="288"/>
      <w:bookmarkEnd w:id="289"/>
      <w:r w:rsidR="004C49DF">
        <w:t>General</w:t>
      </w:r>
      <w:bookmarkEnd w:id="290"/>
      <w:bookmarkEnd w:id="291"/>
      <w:bookmarkEnd w:id="292"/>
      <w:bookmarkEnd w:id="293"/>
      <w:bookmarkEnd w:id="294"/>
      <w:bookmarkEnd w:id="295"/>
      <w:bookmarkEnd w:id="296"/>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64290A50" w:rsidR="004C49DF" w:rsidRPr="00D7706D" w:rsidRDefault="001D1F88" w:rsidP="004C49DF">
      <w:pPr>
        <w:pStyle w:val="Heading3"/>
      </w:pPr>
      <w:bookmarkStart w:id="297" w:name="_Toc147904936"/>
      <w:bookmarkStart w:id="298" w:name="_Toc175572201"/>
      <w:bookmarkStart w:id="299" w:name="_Toc183530748"/>
      <w:bookmarkStart w:id="300" w:name="_Toc193921917"/>
      <w:bookmarkStart w:id="301" w:name="_Toc207708833"/>
      <w:bookmarkStart w:id="302" w:name="_Toc207708924"/>
      <w:bookmarkStart w:id="303" w:name="_Toc207709654"/>
      <w:bookmarkStart w:id="304" w:name="_Toc207715112"/>
      <w:bookmarkStart w:id="305" w:name="_Toc215039572"/>
      <w:bookmarkStart w:id="306" w:name="_Toc219733123"/>
      <w:r>
        <w:t>8</w:t>
      </w:r>
      <w:r w:rsidR="004C49DF" w:rsidRPr="00D7706D">
        <w:t>.</w:t>
      </w:r>
      <w:r w:rsidR="0053539F">
        <w:rPr>
          <w:lang w:eastAsia="zh-CN"/>
        </w:rPr>
        <w:t>3</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297"/>
      <w:bookmarkEnd w:id="298"/>
      <w:bookmarkEnd w:id="299"/>
      <w:bookmarkEnd w:id="300"/>
      <w:bookmarkEnd w:id="301"/>
      <w:bookmarkEnd w:id="302"/>
      <w:bookmarkEnd w:id="303"/>
      <w:bookmarkEnd w:id="304"/>
      <w:bookmarkEnd w:id="305"/>
      <w:bookmarkEnd w:id="306"/>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222D0F03" w:rsidR="004C49DF" w:rsidRDefault="001D1F88" w:rsidP="004C49DF">
      <w:pPr>
        <w:pStyle w:val="Heading3"/>
      </w:pPr>
      <w:bookmarkStart w:id="307" w:name="_Toc193921918"/>
      <w:bookmarkStart w:id="308" w:name="_Toc207708834"/>
      <w:bookmarkStart w:id="309" w:name="_Toc207708925"/>
      <w:bookmarkStart w:id="310" w:name="_Toc207709655"/>
      <w:bookmarkStart w:id="311" w:name="_Toc207715113"/>
      <w:bookmarkStart w:id="312" w:name="_Toc215039573"/>
      <w:bookmarkStart w:id="313" w:name="_Toc219733124"/>
      <w:r>
        <w:t>8</w:t>
      </w:r>
      <w:r w:rsidR="004C49DF">
        <w:t>.</w:t>
      </w:r>
      <w:r w:rsidR="0053539F">
        <w:t>3</w:t>
      </w:r>
      <w:r w:rsidR="004C49DF">
        <w:t>.</w:t>
      </w:r>
      <w:r w:rsidR="00F92A5B">
        <w:t>3</w:t>
      </w:r>
      <w:r w:rsidR="004C49DF">
        <w:tab/>
        <w:t>Solution description</w:t>
      </w:r>
      <w:bookmarkEnd w:id="307"/>
      <w:bookmarkEnd w:id="308"/>
      <w:bookmarkEnd w:id="309"/>
      <w:bookmarkEnd w:id="310"/>
      <w:bookmarkEnd w:id="311"/>
      <w:bookmarkEnd w:id="312"/>
      <w:bookmarkEnd w:id="313"/>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lastRenderedPageBreak/>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7394DAB" w14:textId="6E09CE8B" w:rsidR="00F5227C" w:rsidRPr="00D7706D" w:rsidRDefault="00F5227C" w:rsidP="00F5227C">
      <w:pPr>
        <w:pStyle w:val="Heading3"/>
        <w:rPr>
          <w:lang w:eastAsia="zh-CN"/>
        </w:rPr>
      </w:pPr>
      <w:bookmarkStart w:id="314" w:name="_Toc219733125"/>
      <w:r>
        <w:rPr>
          <w:lang w:eastAsia="zh-CN"/>
        </w:rPr>
        <w:t>8</w:t>
      </w:r>
      <w:r w:rsidRPr="00D7706D">
        <w:rPr>
          <w:lang w:eastAsia="zh-CN"/>
        </w:rPr>
        <w:t>.</w:t>
      </w:r>
      <w:r w:rsidR="0053539F">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14"/>
    </w:p>
    <w:p w14:paraId="7C59423E" w14:textId="68B4ECD2" w:rsidR="00CB4FE8" w:rsidRDefault="00F5227C" w:rsidP="00F5227C">
      <w:pPr>
        <w:pStyle w:val="Guidance"/>
      </w:pPr>
      <w:r w:rsidRPr="009D16B2">
        <w:t>This section provides solution evaluation based on the open issues specified in the related key issue(s).</w:t>
      </w:r>
    </w:p>
    <w:p w14:paraId="53255D9F" w14:textId="77777777" w:rsidR="007941AA" w:rsidRDefault="007941AA" w:rsidP="007941AA">
      <w:pPr>
        <w:pStyle w:val="Heading2"/>
        <w:rPr>
          <w:lang w:val="en-US"/>
        </w:rPr>
      </w:pPr>
      <w:bookmarkStart w:id="315" w:name="_Toc212738918"/>
      <w:bookmarkStart w:id="316" w:name="_Toc219733126"/>
      <w:r>
        <w:rPr>
          <w:lang w:eastAsia="zh-CN"/>
        </w:rPr>
        <w:t>8</w:t>
      </w:r>
      <w:r>
        <w:t>.x</w:t>
      </w:r>
      <w:r>
        <w:tab/>
      </w:r>
      <w:r>
        <w:rPr>
          <w:lang w:val="en-US"/>
        </w:rPr>
        <w:t>Solution #x: &lt;Solution Title&gt;</w:t>
      </w:r>
      <w:bookmarkEnd w:id="315"/>
      <w:bookmarkEnd w:id="316"/>
    </w:p>
    <w:p w14:paraId="5B8579AC" w14:textId="77777777" w:rsidR="007941AA" w:rsidRDefault="007941AA" w:rsidP="007941AA">
      <w:pPr>
        <w:pStyle w:val="Heading3"/>
      </w:pPr>
      <w:bookmarkStart w:id="317" w:name="_Toc212738919"/>
      <w:bookmarkStart w:id="318" w:name="_Toc219733127"/>
      <w:r>
        <w:rPr>
          <w:lang w:eastAsia="zh-CN"/>
        </w:rPr>
        <w:t>8</w:t>
      </w:r>
      <w:r>
        <w:t>.x.1</w:t>
      </w:r>
      <w:r>
        <w:tab/>
        <w:t>General</w:t>
      </w:r>
      <w:bookmarkEnd w:id="317"/>
      <w:bookmarkEnd w:id="318"/>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77777777" w:rsidR="007941AA" w:rsidRPr="00D7706D" w:rsidRDefault="007941AA" w:rsidP="007941AA">
      <w:pPr>
        <w:pStyle w:val="Heading3"/>
      </w:pPr>
      <w:bookmarkStart w:id="319" w:name="_Toc212738920"/>
      <w:bookmarkStart w:id="320" w:name="_Toc219733128"/>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319"/>
      <w:bookmarkEnd w:id="320"/>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77777777" w:rsidR="007941AA" w:rsidRDefault="007941AA" w:rsidP="007941AA">
      <w:pPr>
        <w:pStyle w:val="Heading3"/>
      </w:pPr>
      <w:bookmarkStart w:id="321" w:name="_Toc212738921"/>
      <w:bookmarkStart w:id="322" w:name="_Toc219733129"/>
      <w:r>
        <w:lastRenderedPageBreak/>
        <w:t>8.x.1</w:t>
      </w:r>
      <w:r>
        <w:tab/>
        <w:t>Solution description</w:t>
      </w:r>
      <w:bookmarkEnd w:id="321"/>
      <w:bookmarkEnd w:id="322"/>
    </w:p>
    <w:p w14:paraId="7A8552C9" w14:textId="4F525C02" w:rsidR="00863B02" w:rsidRDefault="00863B02" w:rsidP="00863B02">
      <w:pPr>
        <w:pStyle w:val="Heading4"/>
      </w:pPr>
      <w:bookmarkStart w:id="323" w:name="_Toc219733130"/>
      <w:r>
        <w:t>8.x.1.1</w:t>
      </w:r>
      <w:r>
        <w:tab/>
        <w:t>General</w:t>
      </w:r>
      <w:bookmarkEnd w:id="323"/>
    </w:p>
    <w:p w14:paraId="188D839F" w14:textId="77777777" w:rsidR="007941AA" w:rsidRDefault="007941AA" w:rsidP="007941AA">
      <w:pPr>
        <w:pStyle w:val="Guidance"/>
      </w:pPr>
      <w:r w:rsidRPr="009D16B2">
        <w:t>This section describes the solution in detail</w:t>
      </w:r>
      <w:r w:rsidRPr="00761760">
        <w:rPr>
          <w:color w:val="FF0000"/>
        </w:rPr>
        <w:t>.</w:t>
      </w:r>
    </w:p>
    <w:p w14:paraId="07FF1FE4" w14:textId="418920E9" w:rsidR="007941AA" w:rsidRDefault="007941AA" w:rsidP="007941AA">
      <w:pPr>
        <w:pStyle w:val="Heading4"/>
      </w:pPr>
      <w:bookmarkStart w:id="324" w:name="_Toc212738922"/>
      <w:bookmarkStart w:id="325" w:name="_Toc219733131"/>
      <w:r>
        <w:t>8.x.1.</w:t>
      </w:r>
      <w:r w:rsidR="00863B02">
        <w:t>2</w:t>
      </w:r>
      <w:r>
        <w:tab/>
        <w:t>Information flows</w:t>
      </w:r>
      <w:bookmarkEnd w:id="324"/>
      <w:bookmarkEnd w:id="325"/>
    </w:p>
    <w:p w14:paraId="617718FC" w14:textId="77777777" w:rsidR="007941AA" w:rsidRDefault="007941AA" w:rsidP="007941AA">
      <w:pPr>
        <w:pStyle w:val="Guidance"/>
      </w:pPr>
      <w:r w:rsidRPr="009D16B2">
        <w:t>This section describes the information flow tables required for this solution.</w:t>
      </w:r>
    </w:p>
    <w:p w14:paraId="31066D5D" w14:textId="77777777" w:rsidR="007941AA" w:rsidRPr="00D7706D" w:rsidRDefault="007941AA" w:rsidP="007941AA">
      <w:pPr>
        <w:pStyle w:val="Heading3"/>
        <w:rPr>
          <w:lang w:eastAsia="zh-CN"/>
        </w:rPr>
      </w:pPr>
      <w:bookmarkStart w:id="326" w:name="_Toc212738923"/>
      <w:bookmarkStart w:id="327" w:name="_Toc219733132"/>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26"/>
      <w:bookmarkEnd w:id="327"/>
    </w:p>
    <w:p w14:paraId="21B35C69" w14:textId="512F391D" w:rsidR="003F2A28" w:rsidRDefault="007941AA" w:rsidP="004C49DF">
      <w:pPr>
        <w:pStyle w:val="Guidance"/>
      </w:pPr>
      <w:r w:rsidRPr="009D16B2">
        <w:t>This section provides solution evaluation based on the open issues specified in the related key issue(s).</w:t>
      </w:r>
    </w:p>
    <w:p w14:paraId="3F3B6C85" w14:textId="4AAFEDB4" w:rsidR="004C49DF" w:rsidRDefault="001D1F88" w:rsidP="004C49DF">
      <w:pPr>
        <w:pStyle w:val="Heading1"/>
      </w:pPr>
      <w:bookmarkStart w:id="328" w:name="_Toc464463369"/>
      <w:bookmarkStart w:id="329" w:name="_Toc475064963"/>
      <w:bookmarkStart w:id="330" w:name="_Toc478400633"/>
      <w:bookmarkStart w:id="331" w:name="_Toc83813088"/>
      <w:bookmarkStart w:id="332" w:name="_Toc147904943"/>
      <w:bookmarkStart w:id="333" w:name="_Toc175572322"/>
      <w:bookmarkStart w:id="334" w:name="_Toc183530930"/>
      <w:bookmarkStart w:id="335" w:name="_Toc193921925"/>
      <w:bookmarkStart w:id="336" w:name="_Toc207708837"/>
      <w:bookmarkStart w:id="337" w:name="_Toc207708928"/>
      <w:bookmarkStart w:id="338" w:name="_Toc207709658"/>
      <w:bookmarkStart w:id="339" w:name="_Toc207715116"/>
      <w:bookmarkStart w:id="340" w:name="_Toc215039576"/>
      <w:bookmarkStart w:id="341" w:name="_Toc219733133"/>
      <w:r>
        <w:t>9</w:t>
      </w:r>
      <w:r w:rsidR="004C49DF">
        <w:tab/>
        <w:t>Overall evaluation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65BF0B59" w14:textId="5A3EFD03" w:rsidR="004C49DF" w:rsidRDefault="001D1F88" w:rsidP="004C49DF">
      <w:pPr>
        <w:pStyle w:val="Heading2"/>
      </w:pPr>
      <w:bookmarkStart w:id="342" w:name="_Toc175572323"/>
      <w:bookmarkStart w:id="343" w:name="_Toc183530931"/>
      <w:bookmarkStart w:id="344" w:name="_Toc193921926"/>
      <w:bookmarkStart w:id="345" w:name="_Toc207708838"/>
      <w:bookmarkStart w:id="346" w:name="_Toc207708929"/>
      <w:bookmarkStart w:id="347" w:name="_Toc207709659"/>
      <w:bookmarkStart w:id="348" w:name="_Toc207715117"/>
      <w:bookmarkStart w:id="349" w:name="_Toc215039577"/>
      <w:bookmarkStart w:id="350" w:name="_Toc219733134"/>
      <w:r>
        <w:t>9</w:t>
      </w:r>
      <w:r w:rsidR="004C49DF">
        <w:t>.x</w:t>
      </w:r>
      <w:r w:rsidR="004C49DF">
        <w:tab/>
        <w:t>Evaluation of key issue</w:t>
      </w:r>
      <w:bookmarkEnd w:id="342"/>
      <w:bookmarkEnd w:id="343"/>
      <w:r w:rsidR="004C49DF">
        <w:t> #x</w:t>
      </w:r>
      <w:bookmarkEnd w:id="344"/>
      <w:bookmarkEnd w:id="345"/>
      <w:bookmarkEnd w:id="346"/>
      <w:bookmarkEnd w:id="347"/>
      <w:bookmarkEnd w:id="348"/>
      <w:bookmarkEnd w:id="349"/>
      <w:bookmarkEnd w:id="350"/>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351" w:name="_Toc464463370"/>
      <w:bookmarkStart w:id="352" w:name="_Toc475064964"/>
      <w:bookmarkStart w:id="353" w:name="_Toc478400634"/>
      <w:bookmarkStart w:id="354" w:name="_Toc83813089"/>
      <w:bookmarkStart w:id="355" w:name="_Toc147904944"/>
      <w:bookmarkStart w:id="356" w:name="_Toc175572329"/>
      <w:bookmarkStart w:id="357" w:name="_Toc183530938"/>
      <w:bookmarkStart w:id="358" w:name="_Toc193921927"/>
      <w:bookmarkStart w:id="359" w:name="_Toc207708839"/>
      <w:bookmarkStart w:id="360" w:name="_Toc207708930"/>
      <w:bookmarkStart w:id="361" w:name="_Toc207709660"/>
      <w:bookmarkStart w:id="362" w:name="_Toc207715118"/>
      <w:bookmarkStart w:id="363" w:name="_Toc215039578"/>
      <w:bookmarkStart w:id="364" w:name="_Toc219733135"/>
      <w:r>
        <w:t>10</w:t>
      </w:r>
      <w:r w:rsidR="004C49DF">
        <w:tab/>
        <w:t>Conclusions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7BDA3ED" w14:textId="68196881" w:rsidR="004C49DF" w:rsidRPr="00D7706D" w:rsidRDefault="001D1F88" w:rsidP="004C49DF">
      <w:pPr>
        <w:pStyle w:val="Heading2"/>
        <w:rPr>
          <w:lang w:eastAsia="zh-CN"/>
        </w:rPr>
      </w:pPr>
      <w:bookmarkStart w:id="365" w:name="_Toc532994046"/>
      <w:bookmarkStart w:id="366" w:name="_Toc78314764"/>
      <w:bookmarkStart w:id="367" w:name="_Toc147904945"/>
      <w:bookmarkStart w:id="368" w:name="_Toc175572330"/>
      <w:bookmarkStart w:id="369" w:name="_Toc183530939"/>
      <w:bookmarkStart w:id="370" w:name="_Toc193921928"/>
      <w:bookmarkStart w:id="371" w:name="_Toc207708840"/>
      <w:bookmarkStart w:id="372" w:name="_Toc207708931"/>
      <w:bookmarkStart w:id="373" w:name="_Toc207709661"/>
      <w:bookmarkStart w:id="374" w:name="_Toc207715119"/>
      <w:bookmarkStart w:id="375" w:name="_Toc215039579"/>
      <w:bookmarkStart w:id="376" w:name="_Toc219733136"/>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365"/>
      <w:bookmarkEnd w:id="366"/>
      <w:bookmarkEnd w:id="367"/>
      <w:bookmarkEnd w:id="368"/>
      <w:bookmarkEnd w:id="369"/>
      <w:bookmarkEnd w:id="370"/>
      <w:bookmarkEnd w:id="371"/>
      <w:bookmarkEnd w:id="372"/>
      <w:bookmarkEnd w:id="373"/>
      <w:bookmarkEnd w:id="374"/>
      <w:bookmarkEnd w:id="375"/>
      <w:bookmarkEnd w:id="376"/>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377" w:name="_Toc193921929"/>
      <w:bookmarkStart w:id="378" w:name="_Toc207708841"/>
      <w:bookmarkStart w:id="379" w:name="_Toc207708932"/>
      <w:bookmarkStart w:id="380" w:name="_Toc207709662"/>
      <w:bookmarkStart w:id="381" w:name="_Toc207715120"/>
      <w:bookmarkStart w:id="382" w:name="_Toc215039580"/>
      <w:bookmarkStart w:id="383" w:name="_Toc219733137"/>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377"/>
      <w:bookmarkEnd w:id="378"/>
      <w:bookmarkEnd w:id="379"/>
      <w:bookmarkEnd w:id="380"/>
      <w:bookmarkEnd w:id="381"/>
      <w:bookmarkEnd w:id="382"/>
      <w:bookmarkEnd w:id="383"/>
    </w:p>
    <w:p w14:paraId="70FDB912" w14:textId="185B5A86" w:rsidR="004C49DF" w:rsidRPr="00D7706D" w:rsidRDefault="001D1F88" w:rsidP="004C49DF">
      <w:pPr>
        <w:pStyle w:val="Heading2"/>
        <w:rPr>
          <w:lang w:eastAsia="zh-CN"/>
        </w:rPr>
      </w:pPr>
      <w:bookmarkStart w:id="384" w:name="_Toc175572331"/>
      <w:bookmarkStart w:id="385" w:name="_Toc183530940"/>
      <w:bookmarkStart w:id="386" w:name="_Toc193921930"/>
      <w:bookmarkStart w:id="387" w:name="_Toc207708842"/>
      <w:bookmarkStart w:id="388" w:name="_Toc207708933"/>
      <w:bookmarkStart w:id="389" w:name="_Toc207709663"/>
      <w:bookmarkStart w:id="390" w:name="_Toc207715121"/>
      <w:bookmarkStart w:id="391" w:name="_Toc215039581"/>
      <w:bookmarkStart w:id="392" w:name="_Hlk175565337"/>
      <w:bookmarkStart w:id="393" w:name="_Toc219733138"/>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384"/>
      <w:bookmarkEnd w:id="385"/>
      <w:r w:rsidR="004C49DF">
        <w:rPr>
          <w:lang w:eastAsia="zh-CN"/>
        </w:rPr>
        <w:t>x</w:t>
      </w:r>
      <w:bookmarkEnd w:id="386"/>
      <w:bookmarkEnd w:id="387"/>
      <w:bookmarkEnd w:id="388"/>
      <w:bookmarkEnd w:id="389"/>
      <w:bookmarkEnd w:id="390"/>
      <w:bookmarkEnd w:id="391"/>
      <w:bookmarkEnd w:id="393"/>
    </w:p>
    <w:bookmarkEnd w:id="392"/>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394" w:name="_Toc207708843"/>
      <w:bookmarkStart w:id="395" w:name="_Toc207708934"/>
      <w:bookmarkStart w:id="396" w:name="_Toc207709664"/>
      <w:bookmarkStart w:id="397" w:name="_Toc207715122"/>
      <w:bookmarkStart w:id="398" w:name="_Toc215039582"/>
      <w:bookmarkStart w:id="399" w:name="_Toc219733139"/>
      <w:r>
        <w:t>1</w:t>
      </w:r>
      <w:r w:rsidR="001D1F88">
        <w:t>1</w:t>
      </w:r>
      <w:r>
        <w:tab/>
        <w:t>Recommended requirements</w:t>
      </w:r>
      <w:bookmarkEnd w:id="394"/>
      <w:bookmarkEnd w:id="395"/>
      <w:bookmarkEnd w:id="396"/>
      <w:bookmarkEnd w:id="397"/>
      <w:bookmarkEnd w:id="398"/>
      <w:bookmarkEnd w:id="399"/>
    </w:p>
    <w:p w14:paraId="14A276AD" w14:textId="60C5163F" w:rsidR="003F7B0B" w:rsidRPr="00D7706D" w:rsidRDefault="001D63D1" w:rsidP="003F7B0B">
      <w:pPr>
        <w:pStyle w:val="Heading2"/>
        <w:rPr>
          <w:lang w:eastAsia="zh-CN"/>
        </w:rPr>
      </w:pPr>
      <w:bookmarkStart w:id="400" w:name="_Toc207708844"/>
      <w:bookmarkStart w:id="401" w:name="_Toc207708935"/>
      <w:bookmarkStart w:id="402" w:name="_Toc207709665"/>
      <w:bookmarkStart w:id="403" w:name="_Toc207715123"/>
      <w:bookmarkStart w:id="404" w:name="_Toc215039583"/>
      <w:bookmarkStart w:id="405" w:name="_Toc219733140"/>
      <w:r>
        <w:rPr>
          <w:lang w:eastAsia="zh-CN"/>
        </w:rPr>
        <w:t>1</w:t>
      </w:r>
      <w:r w:rsidR="001D1F88">
        <w:rPr>
          <w:lang w:eastAsia="zh-CN"/>
        </w:rPr>
        <w:t>1</w:t>
      </w:r>
      <w:r w:rsidR="003F7B0B">
        <w:rPr>
          <w:lang w:eastAsia="zh-CN"/>
        </w:rPr>
        <w:t>.1</w:t>
      </w:r>
      <w:r w:rsidR="003F7B0B">
        <w:rPr>
          <w:lang w:eastAsia="zh-CN"/>
        </w:rPr>
        <w:tab/>
        <w:t>General</w:t>
      </w:r>
      <w:bookmarkEnd w:id="400"/>
      <w:bookmarkEnd w:id="401"/>
      <w:bookmarkEnd w:id="402"/>
      <w:bookmarkEnd w:id="403"/>
      <w:bookmarkEnd w:id="404"/>
      <w:bookmarkEnd w:id="405"/>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406" w:name="_Hlk214529499"/>
      <w:r w:rsidRPr="0093192E">
        <w:rPr>
          <w:i w:val="0"/>
          <w:color w:val="auto"/>
        </w:rPr>
        <w:t>different type of data is required to be obtained from the user as part of user’s agreement provided to a data controller (e.g., PLMN operator) to share his/her data to applications</w:t>
      </w:r>
      <w:bookmarkEnd w:id="406"/>
      <w:r w:rsidRPr="0093192E">
        <w:rPr>
          <w:i w:val="0"/>
          <w:color w:val="auto"/>
        </w:rPr>
        <w:t>.</w:t>
      </w:r>
    </w:p>
    <w:p w14:paraId="65BB8339" w14:textId="6A371205" w:rsidR="003F7B0B" w:rsidRPr="00D7706D" w:rsidRDefault="001D63D1" w:rsidP="003F7B0B">
      <w:pPr>
        <w:pStyle w:val="Heading2"/>
        <w:rPr>
          <w:lang w:eastAsia="zh-CN"/>
        </w:rPr>
      </w:pPr>
      <w:bookmarkStart w:id="407" w:name="_Toc207708845"/>
      <w:bookmarkStart w:id="408" w:name="_Toc207708936"/>
      <w:bookmarkStart w:id="409" w:name="_Toc207709666"/>
      <w:bookmarkStart w:id="410" w:name="_Toc207715124"/>
      <w:bookmarkStart w:id="411" w:name="_Toc215039584"/>
      <w:bookmarkStart w:id="412" w:name="_Toc219733141"/>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407"/>
      <w:bookmarkEnd w:id="408"/>
      <w:bookmarkEnd w:id="409"/>
      <w:bookmarkEnd w:id="410"/>
      <w:bookmarkEnd w:id="411"/>
      <w:bookmarkEnd w:id="412"/>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lastRenderedPageBreak/>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58CA6FEC" w14:textId="5785B022" w:rsidR="009E139C" w:rsidRPr="00EA2128" w:rsidRDefault="009E139C" w:rsidP="00EA2128">
      <w:pPr>
        <w:pStyle w:val="EditorsNote"/>
        <w:ind w:left="1135" w:hanging="851"/>
        <w:rPr>
          <w:rFonts w:eastAsia="SimSun"/>
          <w:lang w:val="en-US" w:eastAsia="zh-CN"/>
        </w:rPr>
      </w:pPr>
      <w:r w:rsidRPr="00FC5EBD">
        <w:rPr>
          <w:rFonts w:eastAsia="SimSun"/>
          <w:lang w:val="en-US" w:eastAsia="zh-CN"/>
        </w:rPr>
        <w:t>Editor</w:t>
      </w:r>
      <w:r w:rsidR="00EA2128" w:rsidRPr="00EA2128">
        <w:rPr>
          <w:rFonts w:eastAsia="SimSun"/>
          <w:lang w:val="en-US" w:eastAsia="zh-CN"/>
        </w:rPr>
        <w:t>'</w:t>
      </w:r>
      <w:r w:rsidRPr="00FC5EBD">
        <w:rPr>
          <w:rFonts w:eastAsia="SimSun"/>
          <w:lang w:val="en-US" w:eastAsia="zh-CN"/>
        </w:rPr>
        <w:t>s Note: requirements will be updated during study conclusion phase.</w:t>
      </w:r>
    </w:p>
    <w:p w14:paraId="020E96B8" w14:textId="03F32D66" w:rsidR="004C49DF" w:rsidRPr="004D3578" w:rsidRDefault="004C49DF" w:rsidP="005A0C46">
      <w:pPr>
        <w:pStyle w:val="Heading9"/>
      </w:pPr>
      <w:r w:rsidRPr="004D3578">
        <w:br w:type="page"/>
      </w:r>
      <w:bookmarkStart w:id="413" w:name="_Toc207708846"/>
      <w:bookmarkStart w:id="414" w:name="_Toc207708937"/>
      <w:bookmarkStart w:id="415" w:name="_Toc207709667"/>
      <w:bookmarkStart w:id="416" w:name="_Toc207715125"/>
      <w:bookmarkStart w:id="417" w:name="_Toc215039585"/>
      <w:bookmarkStart w:id="418" w:name="_Toc219733142"/>
      <w:r w:rsidRPr="004D3578">
        <w:lastRenderedPageBreak/>
        <w:t xml:space="preserve">Annex </w:t>
      </w:r>
      <w:r w:rsidR="004942B0">
        <w:t>A</w:t>
      </w:r>
      <w:r w:rsidRPr="004D3578">
        <w:t>:</w:t>
      </w:r>
      <w:r w:rsidRPr="004D3578">
        <w:br/>
        <w:t>Change history</w:t>
      </w:r>
      <w:bookmarkEnd w:id="413"/>
      <w:bookmarkEnd w:id="414"/>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25" w:history="1">
              <w:r w:rsidRPr="00BB4901">
                <w:rPr>
                  <w:sz w:val="16"/>
                  <w:szCs w:val="16"/>
                </w:rPr>
                <w:t>S6-253384</w:t>
              </w:r>
            </w:hyperlink>
            <w:r w:rsidRPr="00BB4901">
              <w:rPr>
                <w:sz w:val="16"/>
                <w:szCs w:val="16"/>
              </w:rPr>
              <w:t xml:space="preserve">, </w:t>
            </w:r>
            <w:hyperlink r:id="rId26" w:history="1">
              <w:r w:rsidRPr="00BB4901">
                <w:rPr>
                  <w:sz w:val="16"/>
                  <w:szCs w:val="16"/>
                </w:rPr>
                <w:t>S6-253385</w:t>
              </w:r>
            </w:hyperlink>
            <w:r w:rsidRPr="00BB4901">
              <w:rPr>
                <w:sz w:val="16"/>
                <w:szCs w:val="16"/>
              </w:rPr>
              <w:t xml:space="preserve">, </w:t>
            </w:r>
            <w:hyperlink r:id="rId27" w:history="1">
              <w:r w:rsidRPr="00BB4901">
                <w:rPr>
                  <w:sz w:val="16"/>
                  <w:szCs w:val="16"/>
                </w:rPr>
                <w:t>S6-253142</w:t>
              </w:r>
            </w:hyperlink>
            <w:r w:rsidRPr="00BB4901">
              <w:rPr>
                <w:sz w:val="16"/>
                <w:szCs w:val="16"/>
              </w:rPr>
              <w:t xml:space="preserve">, </w:t>
            </w:r>
            <w:hyperlink r:id="rId28" w:history="1">
              <w:r w:rsidRPr="00BB4901">
                <w:rPr>
                  <w:sz w:val="16"/>
                  <w:szCs w:val="16"/>
                </w:rPr>
                <w:t>S6-253772</w:t>
              </w:r>
            </w:hyperlink>
            <w:r w:rsidRPr="00BB4901">
              <w:rPr>
                <w:sz w:val="16"/>
                <w:szCs w:val="16"/>
              </w:rPr>
              <w:t xml:space="preserve">, </w:t>
            </w:r>
            <w:hyperlink r:id="rId29" w:history="1">
              <w:r w:rsidRPr="00BB4901">
                <w:rPr>
                  <w:sz w:val="16"/>
                  <w:szCs w:val="16"/>
                </w:rPr>
                <w:t>S6-253773</w:t>
              </w:r>
            </w:hyperlink>
            <w:r w:rsidRPr="00BB4901">
              <w:rPr>
                <w:sz w:val="16"/>
                <w:szCs w:val="16"/>
              </w:rPr>
              <w:t xml:space="preserve">, </w:t>
            </w:r>
            <w:hyperlink r:id="rId30"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pCRs: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c>
          <w:tcPr>
            <w:tcW w:w="800" w:type="dxa"/>
            <w:shd w:val="solid" w:color="FFFFFF" w:fill="auto"/>
          </w:tcPr>
          <w:p w14:paraId="52CC9585" w14:textId="75D8FE9C" w:rsidR="00131BD7" w:rsidRDefault="00131BD7" w:rsidP="005F19D1">
            <w:pPr>
              <w:pStyle w:val="TAC"/>
              <w:rPr>
                <w:rFonts w:eastAsia="SimSun" w:hint="eastAsia"/>
                <w:sz w:val="16"/>
                <w:szCs w:val="16"/>
                <w:lang w:val="en-US" w:eastAsia="zh-CN"/>
              </w:rPr>
            </w:pPr>
            <w:r>
              <w:rPr>
                <w:rFonts w:eastAsia="SimSun"/>
                <w:sz w:val="16"/>
                <w:szCs w:val="16"/>
                <w:lang w:val="en-US" w:eastAsia="zh-CN"/>
              </w:rPr>
              <w:t>2026-01</w:t>
            </w:r>
          </w:p>
        </w:tc>
        <w:tc>
          <w:tcPr>
            <w:tcW w:w="901" w:type="dxa"/>
            <w:shd w:val="solid" w:color="FFFFFF" w:fill="auto"/>
          </w:tcPr>
          <w:p w14:paraId="0D9103E9" w14:textId="77777777" w:rsidR="00131BD7" w:rsidRDefault="00131BD7" w:rsidP="005F19D1">
            <w:pPr>
              <w:pStyle w:val="TAC"/>
              <w:rPr>
                <w:sz w:val="16"/>
                <w:szCs w:val="16"/>
              </w:rPr>
            </w:pPr>
          </w:p>
        </w:tc>
        <w:tc>
          <w:tcPr>
            <w:tcW w:w="1134" w:type="dxa"/>
            <w:shd w:val="solid" w:color="FFFFFF" w:fill="auto"/>
          </w:tcPr>
          <w:p w14:paraId="0F4FA709" w14:textId="1855D281" w:rsidR="00131BD7" w:rsidRPr="00CC6899" w:rsidRDefault="0053539F" w:rsidP="005F19D1">
            <w:pPr>
              <w:pStyle w:val="TAC"/>
              <w:rPr>
                <w:sz w:val="16"/>
                <w:szCs w:val="16"/>
              </w:rPr>
            </w:pPr>
            <w:r>
              <w:rPr>
                <w:sz w:val="16"/>
                <w:szCs w:val="16"/>
              </w:rPr>
              <w:t>Editorial</w:t>
            </w:r>
          </w:p>
        </w:tc>
        <w:tc>
          <w:tcPr>
            <w:tcW w:w="567" w:type="dxa"/>
            <w:shd w:val="solid" w:color="FFFFFF" w:fill="auto"/>
          </w:tcPr>
          <w:p w14:paraId="7DC7D03E" w14:textId="77777777" w:rsidR="00131BD7" w:rsidRPr="00315B85" w:rsidRDefault="00131BD7" w:rsidP="005F19D1">
            <w:pPr>
              <w:pStyle w:val="TAC"/>
              <w:rPr>
                <w:sz w:val="16"/>
                <w:szCs w:val="16"/>
              </w:rPr>
            </w:pPr>
          </w:p>
        </w:tc>
        <w:tc>
          <w:tcPr>
            <w:tcW w:w="426" w:type="dxa"/>
            <w:shd w:val="solid" w:color="FFFFFF" w:fill="auto"/>
          </w:tcPr>
          <w:p w14:paraId="758CE1C4" w14:textId="77777777" w:rsidR="00131BD7" w:rsidRPr="00315B85" w:rsidRDefault="00131BD7" w:rsidP="005F19D1">
            <w:pPr>
              <w:pStyle w:val="TAC"/>
              <w:rPr>
                <w:sz w:val="16"/>
                <w:szCs w:val="16"/>
              </w:rPr>
            </w:pPr>
          </w:p>
        </w:tc>
        <w:tc>
          <w:tcPr>
            <w:tcW w:w="425" w:type="dxa"/>
            <w:shd w:val="solid" w:color="FFFFFF" w:fill="auto"/>
          </w:tcPr>
          <w:p w14:paraId="38BE1729" w14:textId="77777777" w:rsidR="00131BD7" w:rsidRPr="00315B85" w:rsidRDefault="00131BD7" w:rsidP="005F19D1">
            <w:pPr>
              <w:pStyle w:val="TAC"/>
              <w:rPr>
                <w:sz w:val="16"/>
                <w:szCs w:val="16"/>
              </w:rPr>
            </w:pPr>
          </w:p>
        </w:tc>
        <w:tc>
          <w:tcPr>
            <w:tcW w:w="4429" w:type="dxa"/>
            <w:shd w:val="solid" w:color="FFFFFF" w:fill="auto"/>
          </w:tcPr>
          <w:p w14:paraId="6F8B5C94" w14:textId="371DAA61" w:rsidR="00131BD7" w:rsidRPr="00CC6899" w:rsidRDefault="0053539F" w:rsidP="005F19D1">
            <w:pPr>
              <w:pStyle w:val="TAL"/>
              <w:rPr>
                <w:sz w:val="16"/>
                <w:szCs w:val="16"/>
              </w:rPr>
            </w:pPr>
            <w:r>
              <w:rPr>
                <w:sz w:val="16"/>
                <w:szCs w:val="16"/>
              </w:rPr>
              <w:t xml:space="preserve">Editorial fix of </w:t>
            </w:r>
            <w:r w:rsidR="008E1623">
              <w:rPr>
                <w:sz w:val="16"/>
                <w:szCs w:val="16"/>
              </w:rPr>
              <w:t xml:space="preserve">duplicate </w:t>
            </w:r>
            <w:r>
              <w:rPr>
                <w:sz w:val="16"/>
                <w:szCs w:val="16"/>
              </w:rPr>
              <w:t>clause numbering under 4.5 and 8</w:t>
            </w:r>
          </w:p>
        </w:tc>
        <w:tc>
          <w:tcPr>
            <w:tcW w:w="957" w:type="dxa"/>
            <w:shd w:val="solid" w:color="FFFFFF" w:fill="auto"/>
          </w:tcPr>
          <w:p w14:paraId="506B8E0E" w14:textId="35AF547C" w:rsidR="00131BD7" w:rsidRDefault="0053539F" w:rsidP="005F19D1">
            <w:pPr>
              <w:pStyle w:val="TAC"/>
              <w:rPr>
                <w:sz w:val="16"/>
                <w:szCs w:val="16"/>
              </w:rPr>
            </w:pPr>
            <w:r>
              <w:rPr>
                <w:sz w:val="16"/>
                <w:szCs w:val="16"/>
              </w:rPr>
              <w:t>1.0.1</w:t>
            </w:r>
          </w:p>
        </w:tc>
      </w:tr>
      <w:bookmarkEnd w:id="22"/>
    </w:tbl>
    <w:p w14:paraId="50384F2A" w14:textId="227237DD" w:rsidR="004C49DF" w:rsidRPr="005F19D1" w:rsidRDefault="004C49DF" w:rsidP="005F19D1">
      <w:pPr>
        <w:pStyle w:val="Guidance"/>
        <w:rPr>
          <w:i w:val="0"/>
          <w:iCs/>
          <w:color w:val="auto"/>
        </w:rPr>
      </w:pPr>
    </w:p>
    <w:sectPr w:rsidR="004C49DF" w:rsidRPr="005F19D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04777" w14:textId="77777777" w:rsidR="006D62F6" w:rsidRDefault="006D62F6">
      <w:r>
        <w:separator/>
      </w:r>
    </w:p>
  </w:endnote>
  <w:endnote w:type="continuationSeparator" w:id="0">
    <w:p w14:paraId="37C2C491" w14:textId="77777777" w:rsidR="006D62F6" w:rsidRDefault="006D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21C40" w14:textId="77777777" w:rsidR="006D62F6" w:rsidRDefault="006D62F6">
      <w:r>
        <w:separator/>
      </w:r>
    </w:p>
  </w:footnote>
  <w:footnote w:type="continuationSeparator" w:id="0">
    <w:p w14:paraId="0550B5B2" w14:textId="77777777" w:rsidR="006D62F6" w:rsidRDefault="006D6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7798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B59">
      <w:rPr>
        <w:rFonts w:ascii="Arial" w:hAnsi="Arial" w:cs="Arial"/>
        <w:b/>
        <w:noProof/>
        <w:sz w:val="18"/>
        <w:szCs w:val="18"/>
      </w:rPr>
      <w:t>3GPP TR 23.700-42 V1.0.1 (2026-01)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E2B30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B5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2"/>
  </w:num>
  <w:num w:numId="19" w16cid:durableId="1945962773">
    <w:abstractNumId w:val="15"/>
  </w:num>
  <w:num w:numId="20" w16cid:durableId="1173497339">
    <w:abstractNumId w:val="21"/>
  </w:num>
  <w:num w:numId="21" w16cid:durableId="1469778589">
    <w:abstractNumId w:val="14"/>
  </w:num>
  <w:num w:numId="22" w16cid:durableId="974528827">
    <w:abstractNumId w:val="16"/>
  </w:num>
  <w:num w:numId="23" w16cid:durableId="2045713898">
    <w:abstractNumId w:val="11"/>
  </w:num>
  <w:num w:numId="24" w16cid:durableId="775296962">
    <w:abstractNumId w:val="24"/>
  </w:num>
  <w:num w:numId="25" w16cid:durableId="666371384">
    <w:abstractNumId w:val="18"/>
  </w:num>
  <w:num w:numId="26" w16cid:durableId="1034692032">
    <w:abstractNumId w:val="23"/>
  </w:num>
  <w:num w:numId="27" w16cid:durableId="1543706914">
    <w:abstractNumId w:val="27"/>
  </w:num>
  <w:num w:numId="28" w16cid:durableId="1612392255">
    <w:abstractNumId w:val="28"/>
  </w:num>
  <w:num w:numId="29" w16cid:durableId="448856929">
    <w:abstractNumId w:val="25"/>
  </w:num>
  <w:num w:numId="30" w16cid:durableId="1146362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0686E"/>
    <w:rsid w:val="00113789"/>
    <w:rsid w:val="00116950"/>
    <w:rsid w:val="00122272"/>
    <w:rsid w:val="001245F2"/>
    <w:rsid w:val="00131BD7"/>
    <w:rsid w:val="00133525"/>
    <w:rsid w:val="00136637"/>
    <w:rsid w:val="00144CF9"/>
    <w:rsid w:val="00147AE2"/>
    <w:rsid w:val="00147D37"/>
    <w:rsid w:val="00151178"/>
    <w:rsid w:val="00151656"/>
    <w:rsid w:val="001525A0"/>
    <w:rsid w:val="001572EE"/>
    <w:rsid w:val="00163225"/>
    <w:rsid w:val="00163EF7"/>
    <w:rsid w:val="00165FFD"/>
    <w:rsid w:val="00173E3B"/>
    <w:rsid w:val="00174E78"/>
    <w:rsid w:val="00177358"/>
    <w:rsid w:val="00185849"/>
    <w:rsid w:val="001868AD"/>
    <w:rsid w:val="00192C1C"/>
    <w:rsid w:val="00194B13"/>
    <w:rsid w:val="001A4C42"/>
    <w:rsid w:val="001A72E2"/>
    <w:rsid w:val="001A7420"/>
    <w:rsid w:val="001B206E"/>
    <w:rsid w:val="001B6637"/>
    <w:rsid w:val="001C0065"/>
    <w:rsid w:val="001C21C3"/>
    <w:rsid w:val="001C7060"/>
    <w:rsid w:val="001C7672"/>
    <w:rsid w:val="001D00FD"/>
    <w:rsid w:val="001D010B"/>
    <w:rsid w:val="001D02C2"/>
    <w:rsid w:val="001D02C9"/>
    <w:rsid w:val="001D1C97"/>
    <w:rsid w:val="001D1F88"/>
    <w:rsid w:val="001D513E"/>
    <w:rsid w:val="001D5C23"/>
    <w:rsid w:val="001D63D1"/>
    <w:rsid w:val="001E49C8"/>
    <w:rsid w:val="001E58A8"/>
    <w:rsid w:val="001E6227"/>
    <w:rsid w:val="001F0C1D"/>
    <w:rsid w:val="001F1132"/>
    <w:rsid w:val="001F168B"/>
    <w:rsid w:val="001F207A"/>
    <w:rsid w:val="001F7EA5"/>
    <w:rsid w:val="0020314C"/>
    <w:rsid w:val="00204963"/>
    <w:rsid w:val="00204BC5"/>
    <w:rsid w:val="00205C02"/>
    <w:rsid w:val="002347A2"/>
    <w:rsid w:val="002431C1"/>
    <w:rsid w:val="0025108B"/>
    <w:rsid w:val="00257385"/>
    <w:rsid w:val="002675F0"/>
    <w:rsid w:val="002760EE"/>
    <w:rsid w:val="00281492"/>
    <w:rsid w:val="00292BBB"/>
    <w:rsid w:val="002A0CD2"/>
    <w:rsid w:val="002A5AB1"/>
    <w:rsid w:val="002B6339"/>
    <w:rsid w:val="002C33E6"/>
    <w:rsid w:val="002C36B2"/>
    <w:rsid w:val="002C52C2"/>
    <w:rsid w:val="002C63D3"/>
    <w:rsid w:val="002C7912"/>
    <w:rsid w:val="002D76D6"/>
    <w:rsid w:val="002E00EE"/>
    <w:rsid w:val="00312D9B"/>
    <w:rsid w:val="0031364F"/>
    <w:rsid w:val="00315B85"/>
    <w:rsid w:val="003172DC"/>
    <w:rsid w:val="00330184"/>
    <w:rsid w:val="00333D01"/>
    <w:rsid w:val="00336BA9"/>
    <w:rsid w:val="003471B3"/>
    <w:rsid w:val="0035462D"/>
    <w:rsid w:val="00356555"/>
    <w:rsid w:val="0035758A"/>
    <w:rsid w:val="00364F06"/>
    <w:rsid w:val="003715B6"/>
    <w:rsid w:val="00375206"/>
    <w:rsid w:val="003752CB"/>
    <w:rsid w:val="003765B8"/>
    <w:rsid w:val="0038290C"/>
    <w:rsid w:val="00384AFC"/>
    <w:rsid w:val="00386681"/>
    <w:rsid w:val="00390121"/>
    <w:rsid w:val="00395759"/>
    <w:rsid w:val="003A5766"/>
    <w:rsid w:val="003B485F"/>
    <w:rsid w:val="003B5B1E"/>
    <w:rsid w:val="003C1517"/>
    <w:rsid w:val="003C3971"/>
    <w:rsid w:val="003C6168"/>
    <w:rsid w:val="003D252E"/>
    <w:rsid w:val="003D3C36"/>
    <w:rsid w:val="003D4281"/>
    <w:rsid w:val="003D59C0"/>
    <w:rsid w:val="003D5CC2"/>
    <w:rsid w:val="003D76A9"/>
    <w:rsid w:val="003E01D1"/>
    <w:rsid w:val="003E204A"/>
    <w:rsid w:val="003E4742"/>
    <w:rsid w:val="003F0069"/>
    <w:rsid w:val="003F0F8A"/>
    <w:rsid w:val="003F2A28"/>
    <w:rsid w:val="003F4104"/>
    <w:rsid w:val="003F7B0B"/>
    <w:rsid w:val="00402DD2"/>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4EAC"/>
    <w:rsid w:val="00462A26"/>
    <w:rsid w:val="0046472F"/>
    <w:rsid w:val="00465515"/>
    <w:rsid w:val="004942B0"/>
    <w:rsid w:val="00497153"/>
    <w:rsid w:val="0049751D"/>
    <w:rsid w:val="004A3B18"/>
    <w:rsid w:val="004B362F"/>
    <w:rsid w:val="004C30AC"/>
    <w:rsid w:val="004C49DF"/>
    <w:rsid w:val="004D1055"/>
    <w:rsid w:val="004D3578"/>
    <w:rsid w:val="004E207D"/>
    <w:rsid w:val="004E213A"/>
    <w:rsid w:val="004E5184"/>
    <w:rsid w:val="004F0988"/>
    <w:rsid w:val="004F3340"/>
    <w:rsid w:val="004F7833"/>
    <w:rsid w:val="0050204B"/>
    <w:rsid w:val="0051287E"/>
    <w:rsid w:val="005252A0"/>
    <w:rsid w:val="0053388B"/>
    <w:rsid w:val="005347D6"/>
    <w:rsid w:val="0053539F"/>
    <w:rsid w:val="00535773"/>
    <w:rsid w:val="00540E25"/>
    <w:rsid w:val="00543E6C"/>
    <w:rsid w:val="005440EF"/>
    <w:rsid w:val="00556DA9"/>
    <w:rsid w:val="00562DA5"/>
    <w:rsid w:val="00563A5E"/>
    <w:rsid w:val="00564B62"/>
    <w:rsid w:val="00565087"/>
    <w:rsid w:val="0056788C"/>
    <w:rsid w:val="00574B08"/>
    <w:rsid w:val="00575912"/>
    <w:rsid w:val="00586B67"/>
    <w:rsid w:val="005914FC"/>
    <w:rsid w:val="00597B11"/>
    <w:rsid w:val="005A0C46"/>
    <w:rsid w:val="005A1D2F"/>
    <w:rsid w:val="005A2BDF"/>
    <w:rsid w:val="005A3D8A"/>
    <w:rsid w:val="005A590C"/>
    <w:rsid w:val="005C237C"/>
    <w:rsid w:val="005C4DA6"/>
    <w:rsid w:val="005C79F2"/>
    <w:rsid w:val="005D2975"/>
    <w:rsid w:val="005D29A1"/>
    <w:rsid w:val="005D2E01"/>
    <w:rsid w:val="005D7526"/>
    <w:rsid w:val="005E1F31"/>
    <w:rsid w:val="005E42C7"/>
    <w:rsid w:val="005E4BB2"/>
    <w:rsid w:val="005F19D1"/>
    <w:rsid w:val="005F3726"/>
    <w:rsid w:val="005F788A"/>
    <w:rsid w:val="00602AEA"/>
    <w:rsid w:val="00605442"/>
    <w:rsid w:val="00607022"/>
    <w:rsid w:val="006140AF"/>
    <w:rsid w:val="00614282"/>
    <w:rsid w:val="00614FDF"/>
    <w:rsid w:val="00624D36"/>
    <w:rsid w:val="0063543D"/>
    <w:rsid w:val="0063567F"/>
    <w:rsid w:val="006364DD"/>
    <w:rsid w:val="00640A95"/>
    <w:rsid w:val="00647114"/>
    <w:rsid w:val="006618C2"/>
    <w:rsid w:val="00661F7A"/>
    <w:rsid w:val="00670CF4"/>
    <w:rsid w:val="00675A32"/>
    <w:rsid w:val="0068077B"/>
    <w:rsid w:val="00686B69"/>
    <w:rsid w:val="006912E9"/>
    <w:rsid w:val="00693D4E"/>
    <w:rsid w:val="006A323F"/>
    <w:rsid w:val="006A591B"/>
    <w:rsid w:val="006A5C36"/>
    <w:rsid w:val="006A6D2E"/>
    <w:rsid w:val="006B0050"/>
    <w:rsid w:val="006B227D"/>
    <w:rsid w:val="006B30D0"/>
    <w:rsid w:val="006C3521"/>
    <w:rsid w:val="006C3D95"/>
    <w:rsid w:val="006D62F6"/>
    <w:rsid w:val="006D778E"/>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7A6"/>
    <w:rsid w:val="00751C67"/>
    <w:rsid w:val="00761068"/>
    <w:rsid w:val="00761760"/>
    <w:rsid w:val="00763C13"/>
    <w:rsid w:val="00765EA3"/>
    <w:rsid w:val="0077453B"/>
    <w:rsid w:val="00774DA4"/>
    <w:rsid w:val="00781B68"/>
    <w:rsid w:val="00781F0F"/>
    <w:rsid w:val="007941AA"/>
    <w:rsid w:val="007A07D6"/>
    <w:rsid w:val="007A3FEA"/>
    <w:rsid w:val="007B600E"/>
    <w:rsid w:val="007C209E"/>
    <w:rsid w:val="007D06F3"/>
    <w:rsid w:val="007E0268"/>
    <w:rsid w:val="007E1B80"/>
    <w:rsid w:val="007E4FA2"/>
    <w:rsid w:val="007F0F4A"/>
    <w:rsid w:val="007F3AC5"/>
    <w:rsid w:val="008028A4"/>
    <w:rsid w:val="0080534D"/>
    <w:rsid w:val="008105BC"/>
    <w:rsid w:val="00830747"/>
    <w:rsid w:val="008308DD"/>
    <w:rsid w:val="00830904"/>
    <w:rsid w:val="00830C63"/>
    <w:rsid w:val="00832150"/>
    <w:rsid w:val="0083374C"/>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1623"/>
    <w:rsid w:val="008E2D68"/>
    <w:rsid w:val="008E5403"/>
    <w:rsid w:val="008E6756"/>
    <w:rsid w:val="0090271F"/>
    <w:rsid w:val="00902E23"/>
    <w:rsid w:val="009114D7"/>
    <w:rsid w:val="0091348E"/>
    <w:rsid w:val="00913976"/>
    <w:rsid w:val="00917B26"/>
    <w:rsid w:val="00917CCB"/>
    <w:rsid w:val="00924673"/>
    <w:rsid w:val="00925F55"/>
    <w:rsid w:val="00927B25"/>
    <w:rsid w:val="00932460"/>
    <w:rsid w:val="00932AAF"/>
    <w:rsid w:val="00933FB0"/>
    <w:rsid w:val="00934248"/>
    <w:rsid w:val="009369DA"/>
    <w:rsid w:val="009375FE"/>
    <w:rsid w:val="0094160A"/>
    <w:rsid w:val="00942EC2"/>
    <w:rsid w:val="00947FC9"/>
    <w:rsid w:val="00952B59"/>
    <w:rsid w:val="009545CE"/>
    <w:rsid w:val="009642E2"/>
    <w:rsid w:val="009658B8"/>
    <w:rsid w:val="00970275"/>
    <w:rsid w:val="00975DAE"/>
    <w:rsid w:val="009773F7"/>
    <w:rsid w:val="009876C5"/>
    <w:rsid w:val="00991F25"/>
    <w:rsid w:val="0099328E"/>
    <w:rsid w:val="00997C62"/>
    <w:rsid w:val="009A6A84"/>
    <w:rsid w:val="009B6554"/>
    <w:rsid w:val="009D16B2"/>
    <w:rsid w:val="009D216B"/>
    <w:rsid w:val="009D43BC"/>
    <w:rsid w:val="009E139C"/>
    <w:rsid w:val="009E2532"/>
    <w:rsid w:val="009E7CA7"/>
    <w:rsid w:val="009F2979"/>
    <w:rsid w:val="009F37B7"/>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2346"/>
    <w:rsid w:val="00A84A1B"/>
    <w:rsid w:val="00A867D5"/>
    <w:rsid w:val="00A86906"/>
    <w:rsid w:val="00A86BBB"/>
    <w:rsid w:val="00A904A5"/>
    <w:rsid w:val="00A90E77"/>
    <w:rsid w:val="00A92BA1"/>
    <w:rsid w:val="00A93BE8"/>
    <w:rsid w:val="00A958B1"/>
    <w:rsid w:val="00A95A32"/>
    <w:rsid w:val="00AA0D88"/>
    <w:rsid w:val="00AA3B7D"/>
    <w:rsid w:val="00AA623C"/>
    <w:rsid w:val="00AA715B"/>
    <w:rsid w:val="00AB20F0"/>
    <w:rsid w:val="00AB4A5D"/>
    <w:rsid w:val="00AC048C"/>
    <w:rsid w:val="00AC334A"/>
    <w:rsid w:val="00AC3FD4"/>
    <w:rsid w:val="00AC4A23"/>
    <w:rsid w:val="00AC6BC6"/>
    <w:rsid w:val="00AD2FFC"/>
    <w:rsid w:val="00AD45A1"/>
    <w:rsid w:val="00AD56C8"/>
    <w:rsid w:val="00AE59C4"/>
    <w:rsid w:val="00AE6164"/>
    <w:rsid w:val="00AE65E2"/>
    <w:rsid w:val="00AF127C"/>
    <w:rsid w:val="00AF1460"/>
    <w:rsid w:val="00B059F4"/>
    <w:rsid w:val="00B11544"/>
    <w:rsid w:val="00B15449"/>
    <w:rsid w:val="00B27C69"/>
    <w:rsid w:val="00B30548"/>
    <w:rsid w:val="00B352AD"/>
    <w:rsid w:val="00B4715D"/>
    <w:rsid w:val="00B51956"/>
    <w:rsid w:val="00B75B73"/>
    <w:rsid w:val="00B93086"/>
    <w:rsid w:val="00B9636E"/>
    <w:rsid w:val="00BA19ED"/>
    <w:rsid w:val="00BA1F6B"/>
    <w:rsid w:val="00BA4B8D"/>
    <w:rsid w:val="00BB01E5"/>
    <w:rsid w:val="00BB4901"/>
    <w:rsid w:val="00BB67CF"/>
    <w:rsid w:val="00BC0858"/>
    <w:rsid w:val="00BC0E9C"/>
    <w:rsid w:val="00BC0F7D"/>
    <w:rsid w:val="00BC1745"/>
    <w:rsid w:val="00BC1C4B"/>
    <w:rsid w:val="00BC2348"/>
    <w:rsid w:val="00BD757D"/>
    <w:rsid w:val="00BD7D31"/>
    <w:rsid w:val="00BE3255"/>
    <w:rsid w:val="00BF128E"/>
    <w:rsid w:val="00BF6805"/>
    <w:rsid w:val="00BF7931"/>
    <w:rsid w:val="00C039C8"/>
    <w:rsid w:val="00C074DD"/>
    <w:rsid w:val="00C1496A"/>
    <w:rsid w:val="00C21E13"/>
    <w:rsid w:val="00C33079"/>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D33C0"/>
    <w:rsid w:val="00CD5784"/>
    <w:rsid w:val="00CE03D8"/>
    <w:rsid w:val="00CF0479"/>
    <w:rsid w:val="00CF5DA2"/>
    <w:rsid w:val="00D00301"/>
    <w:rsid w:val="00D00CBF"/>
    <w:rsid w:val="00D01E69"/>
    <w:rsid w:val="00D057EE"/>
    <w:rsid w:val="00D158DD"/>
    <w:rsid w:val="00D17BDD"/>
    <w:rsid w:val="00D20638"/>
    <w:rsid w:val="00D22E20"/>
    <w:rsid w:val="00D30421"/>
    <w:rsid w:val="00D30D39"/>
    <w:rsid w:val="00D31E01"/>
    <w:rsid w:val="00D34017"/>
    <w:rsid w:val="00D550F2"/>
    <w:rsid w:val="00D57972"/>
    <w:rsid w:val="00D675A9"/>
    <w:rsid w:val="00D738D6"/>
    <w:rsid w:val="00D75470"/>
    <w:rsid w:val="00D755EB"/>
    <w:rsid w:val="00D76048"/>
    <w:rsid w:val="00D80A53"/>
    <w:rsid w:val="00D82E6F"/>
    <w:rsid w:val="00D87E00"/>
    <w:rsid w:val="00D9134D"/>
    <w:rsid w:val="00D946F3"/>
    <w:rsid w:val="00D94E09"/>
    <w:rsid w:val="00DA7426"/>
    <w:rsid w:val="00DA78D5"/>
    <w:rsid w:val="00DA7A03"/>
    <w:rsid w:val="00DB1818"/>
    <w:rsid w:val="00DB2859"/>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18A5"/>
    <w:rsid w:val="00E04C24"/>
    <w:rsid w:val="00E06755"/>
    <w:rsid w:val="00E11521"/>
    <w:rsid w:val="00E16509"/>
    <w:rsid w:val="00E21116"/>
    <w:rsid w:val="00E26C2D"/>
    <w:rsid w:val="00E31385"/>
    <w:rsid w:val="00E44582"/>
    <w:rsid w:val="00E44FFC"/>
    <w:rsid w:val="00E45CF4"/>
    <w:rsid w:val="00E55318"/>
    <w:rsid w:val="00E55B33"/>
    <w:rsid w:val="00E77645"/>
    <w:rsid w:val="00E8321E"/>
    <w:rsid w:val="00E84C1E"/>
    <w:rsid w:val="00E920B1"/>
    <w:rsid w:val="00E95AFA"/>
    <w:rsid w:val="00EA15B0"/>
    <w:rsid w:val="00EA1E95"/>
    <w:rsid w:val="00EA2128"/>
    <w:rsid w:val="00EA5EA7"/>
    <w:rsid w:val="00EA66BD"/>
    <w:rsid w:val="00EC1BD0"/>
    <w:rsid w:val="00EC4A25"/>
    <w:rsid w:val="00EC6CDD"/>
    <w:rsid w:val="00ED2B4A"/>
    <w:rsid w:val="00EF608C"/>
    <w:rsid w:val="00F00CAE"/>
    <w:rsid w:val="00F01780"/>
    <w:rsid w:val="00F025A2"/>
    <w:rsid w:val="00F04712"/>
    <w:rsid w:val="00F06A6A"/>
    <w:rsid w:val="00F131CF"/>
    <w:rsid w:val="00F13360"/>
    <w:rsid w:val="00F22EC7"/>
    <w:rsid w:val="00F26519"/>
    <w:rsid w:val="00F325C8"/>
    <w:rsid w:val="00F34834"/>
    <w:rsid w:val="00F51E74"/>
    <w:rsid w:val="00F5227C"/>
    <w:rsid w:val="00F653B8"/>
    <w:rsid w:val="00F679BC"/>
    <w:rsid w:val="00F84488"/>
    <w:rsid w:val="00F9008D"/>
    <w:rsid w:val="00F92A5B"/>
    <w:rsid w:val="00FA1266"/>
    <w:rsid w:val="00FA3B56"/>
    <w:rsid w:val="00FB0FED"/>
    <w:rsid w:val="00FB6902"/>
    <w:rsid w:val="00FC1192"/>
    <w:rsid w:val="00FC17A3"/>
    <w:rsid w:val="00FC5A86"/>
    <w:rsid w:val="00FC5EBD"/>
    <w:rsid w:val="00FD56EA"/>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hyperlink" Target="file:///C:\3GPP_SA6-ongoing_meeting\SA_6-68\docs\S6-253385.zip" TargetMode="External"/><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hyperlink" Target="file:///C:\3GPP_SA6-ongoing_meeting\SA_6-68\docs\S6-25338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dpr.eu/tag/gdpr/" TargetMode="External"/><Relationship Id="rId20" Type="http://schemas.openxmlformats.org/officeDocument/2006/relationships/oleObject" Target="embeddings/Microsoft_Visio_2003-2010_Drawing1.vsd"/><Relationship Id="rId29" Type="http://schemas.openxmlformats.org/officeDocument/2006/relationships/hyperlink" Target="file:///C:\3GPP_SA6-ongoing_meeting\SA_6-68\docs\S6-253773.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hyperlink" Target="file:///C:\3GPP_SA6-ongoing_meeting\SA_6-68\docs\S6-253772.zip" TargetMode="Externa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hyperlink" Target="file:///C:\3GPP_SA6-ongoing_meeting\SA_6-68\docs\S6-253142.zip" TargetMode="External"/><Relationship Id="rId30" Type="http://schemas.openxmlformats.org/officeDocument/2006/relationships/hyperlink" Target="file:///C:\3GPP_SA6-ongoing_meeting\SA_6-68\docs\S6-253774.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0</TotalTime>
  <Pages>24</Pages>
  <Words>7956</Words>
  <Characters>45354</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53204</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Cristina Badulescu</cp:lastModifiedBy>
  <cp:revision>3</cp:revision>
  <cp:lastPrinted>2019-02-25T14:05:00Z</cp:lastPrinted>
  <dcterms:created xsi:type="dcterms:W3CDTF">2026-01-19T21:38:00Z</dcterms:created>
  <dcterms:modified xsi:type="dcterms:W3CDTF">2026-01-19T21:38:00Z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